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5BB42" w14:textId="77777777" w:rsidR="00677FA6" w:rsidRPr="00D246FB" w:rsidRDefault="00677FA6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D246FB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D246FB">
        <w:rPr>
          <w:rFonts w:ascii="Angsana New" w:hAnsi="Angsana New" w:hint="cs"/>
          <w:b w:val="0"/>
          <w:bCs/>
          <w:sz w:val="30"/>
          <w:szCs w:val="30"/>
        </w:rPr>
        <w:tab/>
      </w:r>
      <w:r w:rsidR="007E1687" w:rsidRPr="00D246FB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30ED8AF3" w14:textId="77777777" w:rsidR="00677FA6" w:rsidRPr="00FD3ADE" w:rsidRDefault="00677FA6" w:rsidP="008A4253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24"/>
          <w:szCs w:val="24"/>
          <w:lang w:bidi="th-TH"/>
        </w:rPr>
      </w:pPr>
    </w:p>
    <w:p w14:paraId="23F85A0F" w14:textId="77777777" w:rsidR="00820360" w:rsidRPr="00D246FB" w:rsidRDefault="00820360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ข้อมูลทั่วไป</w:t>
      </w:r>
    </w:p>
    <w:p w14:paraId="09A3AA66" w14:textId="77777777" w:rsidR="00AA13FC" w:rsidRDefault="00AA13FC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เกณฑ์การจัดทำงบการเงิน</w:t>
      </w:r>
    </w:p>
    <w:p w14:paraId="66CCC054" w14:textId="364EF13F" w:rsidR="006619D7" w:rsidRDefault="006619D7" w:rsidP="006619D7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/>
          <w:b/>
          <w:sz w:val="30"/>
          <w:szCs w:val="30"/>
        </w:rPr>
      </w:pPr>
      <w:r w:rsidRPr="00063EF2">
        <w:rPr>
          <w:rFonts w:ascii="Angsana New" w:hAnsi="Angsana New"/>
          <w:b/>
          <w:sz w:val="30"/>
          <w:szCs w:val="30"/>
          <w:cs/>
          <w:lang w:bidi="th-TH"/>
        </w:rPr>
        <w:t>นโยบายการบัญชีที่สำคัญ</w:t>
      </w:r>
    </w:p>
    <w:p w14:paraId="0D89CFF0" w14:textId="1D6B22C3" w:rsidR="001F3158" w:rsidRPr="00063EF2" w:rsidRDefault="001F3158" w:rsidP="006619D7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  <w:lang w:bidi="th-TH"/>
        </w:rPr>
        <w:t>การซื้อ</w:t>
      </w:r>
      <w:r w:rsidR="002A3D1C">
        <w:rPr>
          <w:rFonts w:ascii="Angsana New" w:hAnsi="Angsana New" w:hint="cs"/>
          <w:b/>
          <w:sz w:val="30"/>
          <w:szCs w:val="30"/>
          <w:cs/>
          <w:lang w:bidi="th-TH"/>
        </w:rPr>
        <w:t>ธุรกิจ</w:t>
      </w:r>
    </w:p>
    <w:p w14:paraId="5B527B08" w14:textId="77777777" w:rsidR="004F0871" w:rsidRPr="00313DE3" w:rsidRDefault="004F0871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13DE3">
        <w:rPr>
          <w:rFonts w:ascii="Angsana New" w:hAnsi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646B920" w14:textId="77777777" w:rsidR="00AA13FC" w:rsidRPr="00313DE3" w:rsidRDefault="00AA13FC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13DE3">
        <w:rPr>
          <w:rFonts w:ascii="Angsana New" w:hAnsi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6238C495" w14:textId="77777777" w:rsidR="004F3407" w:rsidRPr="00313DE3" w:rsidRDefault="004F3407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13DE3">
        <w:rPr>
          <w:rFonts w:ascii="Angsana New" w:hAnsi="Angsana New" w:hint="cs"/>
          <w:sz w:val="30"/>
          <w:szCs w:val="30"/>
          <w:cs/>
          <w:lang w:bidi="th-TH"/>
        </w:rPr>
        <w:t>ลูกหนี้การค้า</w:t>
      </w:r>
    </w:p>
    <w:p w14:paraId="36DA7EAB" w14:textId="77777777" w:rsidR="00AA13FC" w:rsidRPr="00D246FB" w:rsidRDefault="00AA13FC" w:rsidP="00AA13FC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วัสดุสำรองคลัง</w:t>
      </w:r>
    </w:p>
    <w:p w14:paraId="773A273B" w14:textId="77777777" w:rsidR="00E069CF" w:rsidRPr="00D246FB" w:rsidRDefault="00E069CF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0CFFFCB8" w14:textId="77777777" w:rsidR="006710B4" w:rsidRDefault="004F0871" w:rsidP="006710B4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538EE31A" w14:textId="77777777" w:rsidR="00AA13FC" w:rsidRPr="00D246FB" w:rsidRDefault="00AA13FC" w:rsidP="00AA13FC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ที่ดินสำหรับโครงการพัฒนาในอนาคต</w:t>
      </w:r>
    </w:p>
    <w:p w14:paraId="2BAB487E" w14:textId="77777777" w:rsidR="004F0871" w:rsidRPr="00D246FB" w:rsidRDefault="004F0871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6508E0C3" w14:textId="77777777" w:rsidR="00147C71" w:rsidRPr="00D246FB" w:rsidRDefault="00147C71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สัญญาเช่า</w:t>
      </w:r>
    </w:p>
    <w:p w14:paraId="20A394A0" w14:textId="77777777" w:rsidR="00AA13FC" w:rsidRPr="00D246FB" w:rsidRDefault="00AA13FC" w:rsidP="00AA13FC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ค่าความนิยมและสินทรัพย์ไม่มีตัวตน</w:t>
      </w:r>
    </w:p>
    <w:p w14:paraId="3E89744C" w14:textId="77777777" w:rsidR="00AA13FC" w:rsidRPr="00D246FB" w:rsidRDefault="00AA13FC" w:rsidP="00AA13FC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สินทรัพย์ไม่หมุนเวียนอื่น</w:t>
      </w:r>
    </w:p>
    <w:p w14:paraId="3A3F6DF6" w14:textId="77777777" w:rsidR="004F0871" w:rsidRPr="00D246FB" w:rsidRDefault="004F0871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2E6A54DA" w14:textId="3E465E96" w:rsidR="00DD003C" w:rsidRDefault="00DD003C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2CA76E1F" w14:textId="4394A4DB" w:rsidR="0047582B" w:rsidRPr="00D246FB" w:rsidRDefault="0047582B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ทุนเรือนหุ้น</w:t>
      </w:r>
    </w:p>
    <w:p w14:paraId="40460AE8" w14:textId="77777777" w:rsidR="00AA13FC" w:rsidRPr="00D246FB" w:rsidRDefault="005D4C7C" w:rsidP="00AA13FC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ส่วนเกินมูลค่าหุ้นและ</w:t>
      </w:r>
      <w:r w:rsidR="00AA13FC" w:rsidRPr="00D246FB">
        <w:rPr>
          <w:rFonts w:ascii="Angsana New" w:hAnsi="Angsana New" w:hint="cs"/>
          <w:sz w:val="30"/>
          <w:szCs w:val="30"/>
          <w:cs/>
          <w:lang w:bidi="th-TH"/>
        </w:rPr>
        <w:t>สำรอง</w:t>
      </w:r>
      <w:r w:rsidR="004F3407">
        <w:rPr>
          <w:rFonts w:ascii="Angsana New" w:hAnsi="Angsana New" w:hint="cs"/>
          <w:sz w:val="30"/>
          <w:szCs w:val="30"/>
          <w:cs/>
          <w:lang w:bidi="th-TH"/>
        </w:rPr>
        <w:t>ตามกฎหมาย</w:t>
      </w:r>
    </w:p>
    <w:p w14:paraId="5A1D4CB5" w14:textId="77777777" w:rsidR="00F855C2" w:rsidRPr="00D246FB" w:rsidRDefault="00F855C2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3114A135" w14:textId="77777777" w:rsidR="00AA13FC" w:rsidRPr="00D246FB" w:rsidRDefault="00AA13FC" w:rsidP="00AA13FC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ค่าใช้จ่ายตามลักษณะ</w:t>
      </w:r>
    </w:p>
    <w:p w14:paraId="7F7945D7" w14:textId="77777777" w:rsidR="004F0871" w:rsidRPr="00D246FB" w:rsidRDefault="004F0871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ภาษีเงินได้</w:t>
      </w:r>
    </w:p>
    <w:p w14:paraId="6A795645" w14:textId="77777777" w:rsidR="004724E4" w:rsidRPr="00D246FB" w:rsidRDefault="004724E4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สิทธิประโยชน์จากการส่งเสริมการลงทุน</w:t>
      </w:r>
    </w:p>
    <w:p w14:paraId="4BEF76FF" w14:textId="77777777" w:rsidR="00AA13FC" w:rsidRPr="00D246FB" w:rsidRDefault="00AA13FC" w:rsidP="00AA13FC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กำไรต่อหุ้นขั้นพื้นฐาน</w:t>
      </w:r>
    </w:p>
    <w:p w14:paraId="3CB4FDFD" w14:textId="77777777" w:rsidR="00F855C2" w:rsidRPr="00D246FB" w:rsidRDefault="00F855C2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rtl/>
          <w:cs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0680953A" w14:textId="77777777" w:rsidR="009472D2" w:rsidRPr="00D246FB" w:rsidRDefault="009472D2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0DE97C09" w14:textId="77777777" w:rsidR="00147C71" w:rsidRPr="00D246FB" w:rsidRDefault="00147C71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การบริหารจัดการทุน</w:t>
      </w:r>
    </w:p>
    <w:p w14:paraId="51480DF4" w14:textId="77777777" w:rsidR="007659F1" w:rsidRDefault="007659F1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0B9A6D96" w14:textId="77777777" w:rsidR="00CF1B32" w:rsidRDefault="007659F1" w:rsidP="00D62EB8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B4239"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3E6AD222" w14:textId="77777777" w:rsidR="006B4239" w:rsidRPr="006B4239" w:rsidRDefault="006B4239" w:rsidP="006B4239">
      <w:pPr>
        <w:pStyle w:val="index"/>
        <w:tabs>
          <w:tab w:val="clear" w:pos="1134"/>
          <w:tab w:val="num" w:pos="1080"/>
          <w:tab w:val="left" w:pos="3735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230C3680" w14:textId="26850636" w:rsidR="00D63606" w:rsidRDefault="00D63606" w:rsidP="00D63606">
      <w:pPr>
        <w:pStyle w:val="index"/>
        <w:tabs>
          <w:tab w:val="clear" w:pos="1134"/>
          <w:tab w:val="left" w:pos="3735"/>
        </w:tabs>
        <w:spacing w:after="0" w:line="240" w:lineRule="atLeast"/>
        <w:outlineLvl w:val="0"/>
        <w:rPr>
          <w:rFonts w:ascii="Angsana New" w:hAnsi="Angsana New"/>
          <w:sz w:val="30"/>
          <w:szCs w:val="30"/>
          <w:cs/>
          <w:lang w:bidi="th-TH"/>
        </w:rPr>
        <w:sectPr w:rsidR="00D63606" w:rsidSect="00DE723B">
          <w:headerReference w:type="default" r:id="rId8"/>
          <w:footerReference w:type="default" r:id="rId9"/>
          <w:type w:val="continuous"/>
          <w:pgSz w:w="11907" w:h="16840" w:code="9"/>
          <w:pgMar w:top="691" w:right="1152" w:bottom="576" w:left="1152" w:header="720" w:footer="720" w:gutter="0"/>
          <w:pgNumType w:start="18"/>
          <w:cols w:space="708"/>
          <w:docGrid w:linePitch="360"/>
        </w:sectPr>
      </w:pPr>
    </w:p>
    <w:p w14:paraId="26937F4E" w14:textId="77777777" w:rsidR="00AA13FC" w:rsidRPr="00D246FB" w:rsidRDefault="00AA13FC" w:rsidP="00AA1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3878CA9" w14:textId="77777777" w:rsidR="00AA13FC" w:rsidRPr="00C61E60" w:rsidRDefault="00AA13FC" w:rsidP="00AA1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22BE127" w14:textId="58B4AF13" w:rsidR="00AA13FC" w:rsidRPr="00D246FB" w:rsidRDefault="00AA13FC" w:rsidP="00AA1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</w:t>
      </w:r>
      <w:r w:rsidRPr="00AB6B93">
        <w:rPr>
          <w:rFonts w:ascii="Angsana New" w:hAnsi="Angsana New" w:hint="cs"/>
          <w:sz w:val="30"/>
          <w:szCs w:val="30"/>
          <w:cs/>
        </w:rPr>
        <w:t xml:space="preserve">นที่ </w:t>
      </w:r>
      <w:r w:rsidR="0001010D" w:rsidRPr="0001010D">
        <w:rPr>
          <w:rFonts w:ascii="Angsana New" w:hAnsi="Angsana New"/>
          <w:sz w:val="30"/>
          <w:szCs w:val="30"/>
        </w:rPr>
        <w:t>28</w:t>
      </w:r>
      <w:r w:rsidRPr="00E2572F">
        <w:rPr>
          <w:rFonts w:ascii="Angsana New" w:hAnsi="Angsana New" w:hint="cs"/>
          <w:color w:val="000000"/>
          <w:sz w:val="30"/>
          <w:szCs w:val="30"/>
          <w:cs/>
        </w:rPr>
        <w:t xml:space="preserve"> กุมภาพันธ์ </w:t>
      </w:r>
      <w:r w:rsidR="0001010D" w:rsidRPr="0001010D">
        <w:rPr>
          <w:rFonts w:ascii="Angsana New" w:hAnsi="Angsana New" w:hint="cs"/>
          <w:color w:val="000000"/>
          <w:sz w:val="30"/>
          <w:szCs w:val="30"/>
        </w:rPr>
        <w:t>256</w:t>
      </w:r>
      <w:r w:rsidR="0001010D" w:rsidRPr="0001010D">
        <w:rPr>
          <w:rFonts w:ascii="Angsana New" w:hAnsi="Angsana New"/>
          <w:color w:val="000000"/>
          <w:sz w:val="30"/>
          <w:szCs w:val="30"/>
        </w:rPr>
        <w:t>6</w:t>
      </w:r>
    </w:p>
    <w:p w14:paraId="686939A8" w14:textId="77777777" w:rsidR="00AA13FC" w:rsidRPr="00C61E60" w:rsidRDefault="00AA13FC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7D5CD7C" w14:textId="77777777" w:rsidR="00677FA6" w:rsidRPr="00D246FB" w:rsidRDefault="00677FA6" w:rsidP="005F5D1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bookmarkStart w:id="0" w:name="_Hlk92404880"/>
      <w:r w:rsidRPr="00D246FB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ข้อมูลทั่วไป</w:t>
      </w:r>
    </w:p>
    <w:bookmarkEnd w:id="0"/>
    <w:p w14:paraId="5038C44B" w14:textId="77777777" w:rsidR="00677FA6" w:rsidRPr="00C61E60" w:rsidRDefault="00677FA6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CCF5E91" w14:textId="7AEF1938" w:rsidR="006D22DC" w:rsidRPr="00D246FB" w:rsidRDefault="008125C0" w:rsidP="00A32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pacing w:val="-3"/>
          <w:sz w:val="30"/>
          <w:szCs w:val="30"/>
          <w:cs/>
        </w:rPr>
        <w:t xml:space="preserve">บริษัท ราช กรุ๊ป จำกัด (มหาชน) </w:t>
      </w:r>
      <w:r w:rsidR="006D22DC" w:rsidRPr="00D246FB">
        <w:rPr>
          <w:rFonts w:ascii="Angsana New" w:hAnsi="Angsana New" w:hint="cs"/>
          <w:spacing w:val="-3"/>
          <w:sz w:val="30"/>
          <w:szCs w:val="30"/>
        </w:rPr>
        <w:t>“</w:t>
      </w:r>
      <w:r w:rsidR="006D22DC" w:rsidRPr="00D246FB">
        <w:rPr>
          <w:rFonts w:ascii="Angsana New" w:hAnsi="Angsana New" w:hint="cs"/>
          <w:spacing w:val="-3"/>
          <w:sz w:val="30"/>
          <w:szCs w:val="30"/>
          <w:cs/>
        </w:rPr>
        <w:t>บริษัท</w:t>
      </w:r>
      <w:r w:rsidR="006D22DC" w:rsidRPr="00D246FB">
        <w:rPr>
          <w:rFonts w:ascii="Angsana New" w:hAnsi="Angsana New" w:hint="cs"/>
          <w:spacing w:val="-3"/>
          <w:sz w:val="30"/>
          <w:szCs w:val="30"/>
        </w:rPr>
        <w:t>”</w:t>
      </w:r>
      <w:r w:rsidR="006D22DC" w:rsidRPr="00D246FB">
        <w:rPr>
          <w:rFonts w:ascii="Angsana New" w:hAnsi="Angsana New" w:hint="cs"/>
          <w:spacing w:val="-3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91198C" w:rsidRPr="00D246FB">
        <w:rPr>
          <w:rFonts w:ascii="Angsana New" w:hAnsi="Angsana New" w:hint="cs"/>
          <w:spacing w:val="-3"/>
          <w:sz w:val="30"/>
          <w:szCs w:val="30"/>
          <w:cs/>
        </w:rPr>
        <w:t xml:space="preserve"> และจดทะเบียนกับตลาดหลักทรัพย์</w:t>
      </w:r>
      <w:r w:rsidR="0091198C" w:rsidRPr="00D246FB">
        <w:rPr>
          <w:rFonts w:ascii="Angsana New" w:hAnsi="Angsana New" w:hint="cs"/>
          <w:sz w:val="30"/>
          <w:szCs w:val="30"/>
          <w:cs/>
        </w:rPr>
        <w:t xml:space="preserve">แห่งประเทศไทยเมื่อเดือนตุลาคม </w:t>
      </w:r>
      <w:r w:rsidR="0001010D" w:rsidRPr="0001010D">
        <w:rPr>
          <w:rFonts w:ascii="Angsana New" w:hAnsi="Angsana New" w:hint="cs"/>
          <w:sz w:val="30"/>
          <w:szCs w:val="30"/>
        </w:rPr>
        <w:t>2543</w:t>
      </w:r>
      <w:r w:rsidR="006D22DC" w:rsidRPr="00D246FB">
        <w:rPr>
          <w:rFonts w:ascii="Angsana New" w:hAnsi="Angsana New" w:hint="cs"/>
          <w:sz w:val="30"/>
          <w:szCs w:val="30"/>
        </w:rPr>
        <w:t xml:space="preserve"> </w:t>
      </w:r>
      <w:r w:rsidR="00B337E9" w:rsidRPr="00D246FB">
        <w:rPr>
          <w:rFonts w:ascii="Angsana New" w:hAnsi="Angsana New" w:hint="cs"/>
          <w:sz w:val="30"/>
          <w:szCs w:val="30"/>
          <w:cs/>
        </w:rPr>
        <w:t>โดย</w:t>
      </w:r>
      <w:r w:rsidR="006D22DC" w:rsidRPr="00D246FB">
        <w:rPr>
          <w:rFonts w:ascii="Angsana New" w:hAnsi="Angsana New" w:hint="cs"/>
          <w:sz w:val="30"/>
          <w:szCs w:val="30"/>
          <w:cs/>
        </w:rPr>
        <w:t>มีที่อยู่จดทะเบียน</w:t>
      </w:r>
      <w:r w:rsidR="00B337E9" w:rsidRPr="00D246FB">
        <w:rPr>
          <w:rFonts w:ascii="Angsana New" w:hAnsi="Angsana New" w:hint="cs"/>
          <w:sz w:val="30"/>
          <w:szCs w:val="30"/>
          <w:cs/>
        </w:rPr>
        <w:t>ของบริษัท</w:t>
      </w:r>
      <w:r w:rsidR="006D22DC" w:rsidRPr="00D246FB">
        <w:rPr>
          <w:rFonts w:ascii="Angsana New" w:hAnsi="Angsana New" w:hint="cs"/>
          <w:sz w:val="30"/>
          <w:szCs w:val="30"/>
          <w:cs/>
        </w:rPr>
        <w:t>ตั้งอยู่เลขที่</w:t>
      </w:r>
      <w:r w:rsidR="006D22DC" w:rsidRPr="00D246FB">
        <w:rPr>
          <w:rFonts w:ascii="Angsana New" w:hAnsi="Angsana New" w:hint="cs"/>
          <w:sz w:val="30"/>
          <w:szCs w:val="30"/>
        </w:rPr>
        <w:t xml:space="preserve"> </w:t>
      </w:r>
      <w:r w:rsidR="0001010D" w:rsidRPr="0001010D">
        <w:rPr>
          <w:rFonts w:ascii="Angsana New" w:hAnsi="Angsana New" w:hint="cs"/>
          <w:sz w:val="30"/>
          <w:szCs w:val="30"/>
        </w:rPr>
        <w:t>72</w:t>
      </w:r>
      <w:r w:rsidR="006D22DC" w:rsidRPr="00D246FB">
        <w:rPr>
          <w:rFonts w:ascii="Angsana New" w:hAnsi="Angsana New" w:hint="cs"/>
          <w:sz w:val="30"/>
          <w:szCs w:val="30"/>
        </w:rPr>
        <w:t xml:space="preserve"> </w:t>
      </w:r>
      <w:r w:rsidR="006D22DC" w:rsidRPr="00D246FB">
        <w:rPr>
          <w:rFonts w:ascii="Angsana New" w:hAnsi="Angsana New" w:hint="cs"/>
          <w:sz w:val="30"/>
          <w:szCs w:val="30"/>
          <w:cs/>
        </w:rPr>
        <w:t>ถนนงามวงศ์วาน ตำบลบางเขน อำเภอเมืองนนทบุรี จังหวัดนนทบุรี ประเทศไทย</w:t>
      </w:r>
    </w:p>
    <w:p w14:paraId="2A6BBB0A" w14:textId="77777777" w:rsidR="006D22DC" w:rsidRPr="00C61E60" w:rsidRDefault="006D22DC" w:rsidP="006D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01F34AB9" w14:textId="560E025D" w:rsidR="006D22DC" w:rsidRPr="00D246FB" w:rsidRDefault="006D22DC" w:rsidP="00A32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ผู้ถือหุ้นรายใหญ่ในระหว่าง</w:t>
      </w:r>
      <w:r w:rsidR="00D60E2F" w:rsidRPr="00D246FB">
        <w:rPr>
          <w:rFonts w:ascii="Angsana New" w:hAnsi="Angsana New" w:hint="cs"/>
          <w:sz w:val="30"/>
          <w:szCs w:val="30"/>
          <w:cs/>
        </w:rPr>
        <w:t>ปี</w:t>
      </w:r>
      <w:r w:rsidRPr="00D246FB">
        <w:rPr>
          <w:rFonts w:ascii="Angsana New" w:hAnsi="Angsana New" w:hint="cs"/>
          <w:sz w:val="30"/>
          <w:szCs w:val="30"/>
          <w:cs/>
        </w:rPr>
        <w:t>ได้แก่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การไฟฟ้าฝ่ายผลิตแห่งประเทศไทย</w:t>
      </w:r>
      <w:r w:rsidRPr="00D246FB">
        <w:rPr>
          <w:rFonts w:ascii="Angsana New" w:hAnsi="Angsana New" w:hint="cs"/>
          <w:sz w:val="30"/>
          <w:szCs w:val="30"/>
        </w:rPr>
        <w:t xml:space="preserve"> (“</w:t>
      </w:r>
      <w:r w:rsidRPr="00D246FB">
        <w:rPr>
          <w:rFonts w:ascii="Angsana New" w:hAnsi="Angsana New" w:hint="cs"/>
          <w:sz w:val="30"/>
          <w:szCs w:val="30"/>
          <w:cs/>
        </w:rPr>
        <w:t>กฟผ</w:t>
      </w:r>
      <w:r w:rsidRPr="00D246FB">
        <w:rPr>
          <w:rFonts w:ascii="Angsana New" w:hAnsi="Angsana New" w:hint="cs"/>
          <w:sz w:val="30"/>
          <w:szCs w:val="30"/>
        </w:rPr>
        <w:t>.”) (</w:t>
      </w:r>
      <w:r w:rsidRPr="00D246FB">
        <w:rPr>
          <w:rFonts w:ascii="Angsana New" w:hAnsi="Angsana New" w:hint="cs"/>
          <w:sz w:val="30"/>
          <w:szCs w:val="30"/>
          <w:cs/>
        </w:rPr>
        <w:t xml:space="preserve">ถือหุ้นร้อยละ </w:t>
      </w:r>
      <w:r w:rsidR="0001010D" w:rsidRPr="0001010D">
        <w:rPr>
          <w:rFonts w:ascii="Angsana New" w:hAnsi="Angsana New" w:hint="cs"/>
          <w:sz w:val="30"/>
          <w:szCs w:val="30"/>
        </w:rPr>
        <w:t>45</w:t>
      </w:r>
      <w:r w:rsidRPr="00D246FB">
        <w:rPr>
          <w:rFonts w:ascii="Angsana New" w:hAnsi="Angsana New" w:hint="cs"/>
          <w:sz w:val="30"/>
          <w:szCs w:val="30"/>
        </w:rPr>
        <w:t xml:space="preserve">) </w:t>
      </w:r>
      <w:r w:rsidRPr="00D246FB">
        <w:rPr>
          <w:rFonts w:ascii="Angsana New" w:hAnsi="Angsana New" w:hint="cs"/>
          <w:sz w:val="30"/>
          <w:szCs w:val="30"/>
          <w:cs/>
        </w:rPr>
        <w:t>ซึ่งเป็น</w:t>
      </w:r>
      <w:r w:rsidR="00147C71" w:rsidRPr="00D246FB">
        <w:rPr>
          <w:rFonts w:ascii="Angsana New" w:hAnsi="Angsana New"/>
          <w:sz w:val="30"/>
          <w:szCs w:val="30"/>
        </w:rPr>
        <w:br/>
      </w:r>
      <w:r w:rsidRPr="00D246FB">
        <w:rPr>
          <w:rFonts w:ascii="Angsana New" w:hAnsi="Angsana New" w:hint="cs"/>
          <w:sz w:val="30"/>
          <w:szCs w:val="30"/>
          <w:cs/>
        </w:rPr>
        <w:t>นิติบุคคลที่จัดตั้งขึ้นในประเทศไทย</w:t>
      </w:r>
    </w:p>
    <w:p w14:paraId="6D8657BF" w14:textId="77777777" w:rsidR="0071229A" w:rsidRPr="00C61E60" w:rsidRDefault="0071229A" w:rsidP="006D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5E13199" w14:textId="665F3DE6" w:rsidR="006D22DC" w:rsidRPr="00A329CD" w:rsidRDefault="006D22DC" w:rsidP="00A32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BB0E95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</w:t>
      </w:r>
      <w:r w:rsidR="00147412" w:rsidRPr="00BB0E95">
        <w:rPr>
          <w:rFonts w:ascii="Angsana New" w:hAnsi="Angsana New" w:hint="cs"/>
          <w:sz w:val="30"/>
          <w:szCs w:val="30"/>
          <w:cs/>
        </w:rPr>
        <w:t>การลงทุนใน</w:t>
      </w:r>
      <w:r w:rsidR="003C395F" w:rsidRPr="00BB0E95">
        <w:rPr>
          <w:rFonts w:ascii="Angsana New" w:hAnsi="Angsana New" w:hint="cs"/>
          <w:sz w:val="30"/>
          <w:szCs w:val="30"/>
          <w:cs/>
        </w:rPr>
        <w:t>ธุรกิจ</w:t>
      </w:r>
      <w:r w:rsidR="00147412" w:rsidRPr="00BB0E95">
        <w:rPr>
          <w:rFonts w:ascii="Angsana New" w:hAnsi="Angsana New" w:hint="cs"/>
          <w:sz w:val="30"/>
          <w:szCs w:val="30"/>
          <w:cs/>
        </w:rPr>
        <w:t xml:space="preserve">ที่มีวัตถุประสงค์ในการผลิตและจำหน่ายพลังงานไฟฟ้า </w:t>
      </w:r>
      <w:r w:rsidR="005C7752" w:rsidRPr="00BB0E95">
        <w:rPr>
          <w:rFonts w:ascii="Angsana New" w:hAnsi="Angsana New" w:hint="cs"/>
          <w:sz w:val="30"/>
          <w:szCs w:val="30"/>
          <w:cs/>
        </w:rPr>
        <w:t>พัฒนาโครงการด้านพลังงานไฟฟ้า และ</w:t>
      </w:r>
      <w:r w:rsidR="003C395F" w:rsidRPr="00BB0E95">
        <w:rPr>
          <w:rFonts w:ascii="Angsana New" w:hAnsi="Angsana New" w:hint="cs"/>
          <w:sz w:val="30"/>
          <w:szCs w:val="30"/>
          <w:cs/>
        </w:rPr>
        <w:t>ธุรกิจ</w:t>
      </w:r>
      <w:r w:rsidR="005C7752" w:rsidRPr="00BB0E95">
        <w:rPr>
          <w:rFonts w:ascii="Angsana New" w:hAnsi="Angsana New" w:hint="cs"/>
          <w:sz w:val="30"/>
          <w:szCs w:val="30"/>
          <w:cs/>
        </w:rPr>
        <w:t>ระบบสาธารณูปโภคพื้นฐาน</w:t>
      </w:r>
      <w:r w:rsidR="00147412" w:rsidRPr="00BB0E95">
        <w:rPr>
          <w:rFonts w:ascii="Angsana New" w:hAnsi="Angsana New" w:hint="cs"/>
          <w:sz w:val="30"/>
          <w:szCs w:val="30"/>
          <w:cs/>
        </w:rPr>
        <w:t xml:space="preserve"> </w:t>
      </w:r>
      <w:r w:rsidR="0040157E" w:rsidRPr="00203184">
        <w:rPr>
          <w:rFonts w:ascii="Angsana New" w:hAnsi="Angsana New" w:hint="cs"/>
          <w:sz w:val="30"/>
          <w:szCs w:val="30"/>
          <w:cs/>
        </w:rPr>
        <w:t>โดย</w:t>
      </w:r>
      <w:r w:rsidRPr="00203184">
        <w:rPr>
          <w:rFonts w:ascii="Angsana New" w:hAnsi="Angsana New" w:hint="cs"/>
          <w:sz w:val="30"/>
          <w:szCs w:val="30"/>
          <w:cs/>
        </w:rPr>
        <w:t xml:space="preserve">รายละเอียดของบริษัทย่อย บริษัทร่วมและการร่วมค้า </w:t>
      </w:r>
      <w:r w:rsidR="00AA13FC" w:rsidRPr="0020318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1010D" w:rsidRPr="0001010D">
        <w:rPr>
          <w:rFonts w:ascii="Angsana New" w:hAnsi="Angsana New" w:hint="cs"/>
          <w:sz w:val="30"/>
          <w:szCs w:val="30"/>
        </w:rPr>
        <w:t>31</w:t>
      </w:r>
      <w:r w:rsidR="00AA13FC" w:rsidRPr="00203184">
        <w:rPr>
          <w:rFonts w:ascii="Angsana New" w:hAnsi="Angsana New" w:hint="cs"/>
          <w:sz w:val="30"/>
          <w:szCs w:val="30"/>
        </w:rPr>
        <w:t xml:space="preserve"> </w:t>
      </w:r>
      <w:r w:rsidR="00AA13FC" w:rsidRPr="0020318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1010D" w:rsidRPr="0001010D">
        <w:rPr>
          <w:rFonts w:ascii="Angsana New" w:hAnsi="Angsana New" w:hint="cs"/>
          <w:sz w:val="30"/>
          <w:szCs w:val="30"/>
        </w:rPr>
        <w:t>256</w:t>
      </w:r>
      <w:r w:rsidR="0001010D" w:rsidRPr="0001010D">
        <w:rPr>
          <w:rFonts w:ascii="Angsana New" w:hAnsi="Angsana New"/>
          <w:sz w:val="30"/>
          <w:szCs w:val="30"/>
        </w:rPr>
        <w:t>5</w:t>
      </w:r>
      <w:r w:rsidR="00AA13FC" w:rsidRPr="00203184">
        <w:rPr>
          <w:rFonts w:ascii="Angsana New" w:hAnsi="Angsana New" w:hint="cs"/>
          <w:sz w:val="30"/>
          <w:szCs w:val="30"/>
        </w:rPr>
        <w:t xml:space="preserve"> </w:t>
      </w:r>
      <w:r w:rsidR="00AA13FC" w:rsidRPr="00203184">
        <w:rPr>
          <w:rFonts w:ascii="Angsana New" w:hAnsi="Angsana New" w:hint="cs"/>
          <w:sz w:val="30"/>
          <w:szCs w:val="30"/>
          <w:cs/>
        </w:rPr>
        <w:t xml:space="preserve">และ </w:t>
      </w:r>
      <w:r w:rsidR="0001010D" w:rsidRPr="0001010D">
        <w:rPr>
          <w:rFonts w:ascii="Angsana New" w:hAnsi="Angsana New" w:hint="cs"/>
          <w:sz w:val="30"/>
          <w:szCs w:val="30"/>
        </w:rPr>
        <w:t>256</w:t>
      </w:r>
      <w:r w:rsidR="0001010D" w:rsidRPr="0001010D">
        <w:rPr>
          <w:rFonts w:ascii="Angsana New" w:hAnsi="Angsana New"/>
          <w:sz w:val="30"/>
          <w:szCs w:val="30"/>
        </w:rPr>
        <w:t>4</w:t>
      </w:r>
      <w:r w:rsidR="005C7752" w:rsidRPr="00203184">
        <w:rPr>
          <w:rFonts w:ascii="Angsana New" w:hAnsi="Angsana New" w:hint="cs"/>
          <w:sz w:val="30"/>
          <w:szCs w:val="30"/>
          <w:cs/>
        </w:rPr>
        <w:t xml:space="preserve"> </w:t>
      </w:r>
      <w:r w:rsidR="00203184" w:rsidRPr="00313DE3">
        <w:rPr>
          <w:rFonts w:ascii="Angsana New" w:hAnsi="Angsana New"/>
          <w:sz w:val="30"/>
          <w:szCs w:val="30"/>
          <w:cs/>
        </w:rPr>
        <w:t>ได้เปิดเผยไว้ในหมายเหตุ</w:t>
      </w:r>
      <w:r w:rsidR="007A506D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="00203184" w:rsidRPr="00313DE3">
        <w:rPr>
          <w:rFonts w:ascii="Angsana New" w:hAnsi="Angsana New"/>
          <w:sz w:val="30"/>
          <w:szCs w:val="30"/>
          <w:cs/>
        </w:rPr>
        <w:t xml:space="preserve">ข้อ </w:t>
      </w:r>
      <w:r w:rsidR="0001010D" w:rsidRPr="0001010D">
        <w:rPr>
          <w:rFonts w:ascii="Angsana New" w:hAnsi="Angsana New"/>
          <w:sz w:val="30"/>
          <w:szCs w:val="30"/>
        </w:rPr>
        <w:t>9</w:t>
      </w:r>
      <w:r w:rsidR="00203184" w:rsidRPr="00313DE3">
        <w:rPr>
          <w:rFonts w:ascii="Angsana New" w:hAnsi="Angsana New" w:hint="cs"/>
          <w:sz w:val="30"/>
          <w:szCs w:val="30"/>
          <w:cs/>
        </w:rPr>
        <w:t xml:space="preserve"> และข้อ </w:t>
      </w:r>
      <w:r w:rsidR="0001010D" w:rsidRPr="0001010D">
        <w:rPr>
          <w:rFonts w:ascii="Angsana New" w:hAnsi="Angsana New"/>
          <w:sz w:val="30"/>
          <w:szCs w:val="30"/>
        </w:rPr>
        <w:t>10</w:t>
      </w:r>
    </w:p>
    <w:p w14:paraId="3B38AB0D" w14:textId="77B659EC" w:rsidR="00745965" w:rsidRPr="00C61E60" w:rsidRDefault="00745965" w:rsidP="00CF1B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806DDDB" w14:textId="77777777" w:rsidR="00515797" w:rsidRPr="00CF1B32" w:rsidRDefault="00515797" w:rsidP="005F5D1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F1B32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0A79BCA8" w14:textId="77777777" w:rsidR="00515797" w:rsidRPr="00C61E60" w:rsidRDefault="00515797" w:rsidP="00CF1B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B471EF1" w14:textId="03CA9C44" w:rsidR="00D50DF7" w:rsidRDefault="000E762E" w:rsidP="0051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E762E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F219F3">
        <w:rPr>
          <w:rFonts w:ascii="Angsana New" w:hAnsi="Angsana New"/>
          <w:sz w:val="30"/>
          <w:szCs w:val="30"/>
          <w:cs/>
        </w:rPr>
        <w:br/>
      </w:r>
      <w:r w:rsidRPr="000E762E">
        <w:rPr>
          <w:rFonts w:ascii="Angsana New" w:hAnsi="Angsana New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F219F3">
        <w:rPr>
          <w:rFonts w:ascii="Angsana New" w:hAnsi="Angsana New"/>
          <w:sz w:val="30"/>
          <w:szCs w:val="30"/>
          <w:cs/>
        </w:rPr>
        <w:br/>
      </w:r>
      <w:r w:rsidRPr="000E762E">
        <w:rPr>
          <w:rFonts w:ascii="Angsana New" w:hAnsi="Angsana New"/>
          <w:sz w:val="30"/>
          <w:szCs w:val="30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  <w:r w:rsidR="007242E5" w:rsidRPr="007242E5">
        <w:rPr>
          <w:rFonts w:ascii="Angsana New" w:hAnsi="Angsana New"/>
          <w:sz w:val="30"/>
          <w:szCs w:val="30"/>
          <w:cs/>
        </w:rPr>
        <w:t xml:space="preserve">นโยบายการบัญชีที่เปิดเผยในหมายเหตุข้อ </w:t>
      </w:r>
      <w:r w:rsidR="0001010D" w:rsidRPr="0001010D">
        <w:rPr>
          <w:rFonts w:ascii="Angsana New" w:hAnsi="Angsana New"/>
          <w:sz w:val="30"/>
          <w:szCs w:val="30"/>
        </w:rPr>
        <w:t>3</w:t>
      </w:r>
      <w:r w:rsidR="007242E5">
        <w:rPr>
          <w:rFonts w:ascii="Angsana New" w:hAnsi="Angsana New"/>
          <w:sz w:val="30"/>
          <w:szCs w:val="30"/>
        </w:rPr>
        <w:t xml:space="preserve"> </w:t>
      </w:r>
      <w:r w:rsidR="007242E5" w:rsidRPr="007242E5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727B004E" w14:textId="036093F7" w:rsidR="00F219F3" w:rsidRDefault="00F219F3" w:rsidP="0051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AD72962" w14:textId="77777777" w:rsidR="00453971" w:rsidRDefault="00453971" w:rsidP="00453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A4974">
        <w:rPr>
          <w:rFonts w:ascii="Angsana New" w:hAnsi="Angsana New"/>
          <w:sz w:val="30"/>
          <w:szCs w:val="30"/>
          <w:cs/>
        </w:rPr>
        <w:t xml:space="preserve">กลุ่มบริษัทได้มีการถือปฏิบัติตามการปรับปรุงมาตรฐานการรายงานทางการเงิน ฉบับที่ </w:t>
      </w:r>
      <w:r w:rsidRPr="00406767">
        <w:rPr>
          <w:rFonts w:ascii="Angsana New" w:hAnsi="Angsana New"/>
          <w:sz w:val="30"/>
          <w:szCs w:val="30"/>
        </w:rPr>
        <w:t>9</w:t>
      </w:r>
      <w:r w:rsidRPr="006A4974">
        <w:rPr>
          <w:rFonts w:ascii="Angsana New" w:hAnsi="Angsana New"/>
          <w:sz w:val="30"/>
          <w:szCs w:val="30"/>
          <w:cs/>
        </w:rPr>
        <w:t xml:space="preserve"> เรื่อง </w:t>
      </w:r>
      <w:r w:rsidRPr="009522D9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  <w:r w:rsidRPr="006A4974">
        <w:rPr>
          <w:rFonts w:ascii="Angsana New" w:hAnsi="Angsana New"/>
          <w:sz w:val="30"/>
          <w:szCs w:val="30"/>
          <w:cs/>
        </w:rPr>
        <w:t xml:space="preserve">และมาตรฐานการรายงานทางการเงิน ฉบับที่ </w:t>
      </w:r>
      <w:r w:rsidRPr="00406767">
        <w:rPr>
          <w:rFonts w:ascii="Angsana New" w:hAnsi="Angsana New"/>
          <w:sz w:val="30"/>
          <w:szCs w:val="30"/>
        </w:rPr>
        <w:t>7</w:t>
      </w:r>
      <w:r w:rsidRPr="006A4974">
        <w:rPr>
          <w:rFonts w:ascii="Angsana New" w:hAnsi="Angsana New"/>
          <w:sz w:val="30"/>
          <w:szCs w:val="30"/>
          <w:cs/>
        </w:rPr>
        <w:t xml:space="preserve"> เรื่อง </w:t>
      </w:r>
      <w:r w:rsidRPr="001A23C3">
        <w:rPr>
          <w:rFonts w:ascii="Angsana New" w:hAnsi="Angsana New"/>
          <w:i/>
          <w:iCs/>
          <w:sz w:val="30"/>
          <w:szCs w:val="30"/>
          <w:cs/>
        </w:rPr>
        <w:t>การเปิดเผยข้อมูลเครื่องมือทางการเงิน</w:t>
      </w:r>
      <w:r w:rsidRPr="006A4974">
        <w:rPr>
          <w:rFonts w:ascii="Angsana New" w:hAnsi="Angsana New"/>
          <w:sz w:val="30"/>
          <w:szCs w:val="30"/>
          <w:cs/>
        </w:rPr>
        <w:t xml:space="preserve"> 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A4974">
        <w:rPr>
          <w:rFonts w:ascii="Angsana New" w:hAnsi="Angsana New"/>
          <w:sz w:val="30"/>
          <w:szCs w:val="30"/>
          <w:cs/>
        </w:rPr>
        <w:t xml:space="preserve">หรับรายการที่ได้รับผลกระทบจากการปฏิรูปอัตราดอกเบี้ยอ้างอิง </w:t>
      </w:r>
      <w:r>
        <w:rPr>
          <w:rFonts w:ascii="Angsana New" w:hAnsi="Angsana New" w:hint="cs"/>
          <w:sz w:val="30"/>
          <w:szCs w:val="30"/>
          <w:cs/>
        </w:rPr>
        <w:t>(</w:t>
      </w:r>
      <w:r w:rsidRPr="006A4974">
        <w:rPr>
          <w:rFonts w:ascii="Angsana New" w:hAnsi="Angsana New"/>
          <w:sz w:val="30"/>
          <w:szCs w:val="30"/>
        </w:rPr>
        <w:t>IBOR</w:t>
      </w:r>
      <w:r>
        <w:rPr>
          <w:rFonts w:ascii="Angsana New" w:hAnsi="Angsana New" w:hint="cs"/>
          <w:sz w:val="30"/>
          <w:szCs w:val="30"/>
          <w:cs/>
        </w:rPr>
        <w:t>)</w:t>
      </w:r>
      <w:r w:rsidRPr="006A4974">
        <w:rPr>
          <w:rFonts w:ascii="Angsana New" w:hAnsi="Angsana New"/>
          <w:sz w:val="30"/>
          <w:szCs w:val="30"/>
        </w:rPr>
        <w:t xml:space="preserve"> </w:t>
      </w:r>
      <w:r w:rsidRPr="006A4974">
        <w:rPr>
          <w:rFonts w:ascii="Angsana New" w:hAnsi="Angsana New"/>
          <w:sz w:val="30"/>
          <w:szCs w:val="30"/>
          <w:cs/>
        </w:rPr>
        <w:t>โดยปัจจุบันกลุ่มบริษัทอยู่ระหว่างการเตรียมการแก้ไขเงื่อนไ</w:t>
      </w:r>
      <w:r>
        <w:rPr>
          <w:rFonts w:ascii="Angsana New" w:hAnsi="Angsana New" w:hint="cs"/>
          <w:sz w:val="30"/>
          <w:szCs w:val="30"/>
          <w:cs/>
        </w:rPr>
        <w:t>ข</w:t>
      </w:r>
      <w:r w:rsidRPr="006A4974">
        <w:rPr>
          <w:rFonts w:ascii="Angsana New" w:hAnsi="Angsana New"/>
          <w:sz w:val="30"/>
          <w:szCs w:val="30"/>
          <w:cs/>
        </w:rPr>
        <w:t>สัญญาเพื่อตอบสนองต่อการปฏิรูปอัตราดอกเบี้ยดังกล่าว</w:t>
      </w:r>
    </w:p>
    <w:p w14:paraId="2B190B67" w14:textId="77777777" w:rsidR="00453971" w:rsidRDefault="00453971" w:rsidP="0051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440DFDA" w14:textId="19E7676F" w:rsidR="00C61E60" w:rsidRDefault="00C61E60" w:rsidP="0051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3C79ACE" w14:textId="77777777" w:rsidR="00EA7434" w:rsidRPr="007242E5" w:rsidRDefault="00EA7434" w:rsidP="00991CDC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7242E5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นโยบายการบัญชีที่สำคัญ</w:t>
      </w:r>
    </w:p>
    <w:p w14:paraId="4B8AD562" w14:textId="77777777" w:rsidR="00DC4C44" w:rsidRPr="00C61E60" w:rsidRDefault="00DC4C44" w:rsidP="00DC4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sz w:val="28"/>
          <w:szCs w:val="28"/>
        </w:rPr>
      </w:pPr>
    </w:p>
    <w:p w14:paraId="3401B673" w14:textId="77777777" w:rsidR="00EA7434" w:rsidRPr="00D246FB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lang w:val="en-GB"/>
        </w:rPr>
      </w:pPr>
      <w:r w:rsidRPr="00D246FB">
        <w:rPr>
          <w:rFonts w:ascii="Angsana New" w:hAnsi="Angsana New" w:hint="cs"/>
          <w:i/>
          <w:iCs/>
          <w:sz w:val="30"/>
          <w:szCs w:val="30"/>
          <w:cs/>
          <w:lang w:val="en-GB"/>
        </w:rPr>
        <w:t>เกณฑ์ในการจัดทำงบการเงินรวม</w:t>
      </w:r>
    </w:p>
    <w:p w14:paraId="40C11977" w14:textId="77777777" w:rsidR="00EA7434" w:rsidRPr="00C61E60" w:rsidRDefault="00EA7434" w:rsidP="00991CDC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4AFAD334" w14:textId="77777777" w:rsidR="00EA7434" w:rsidRPr="00D246FB" w:rsidRDefault="00EA7434" w:rsidP="00EA743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งบการเงินรวมประกอบด้วยงบการเงินของบริษัท และบริษัทย่อย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 xml:space="preserve">(รวมกันเรียกว่า </w:t>
      </w:r>
      <w:r w:rsidRPr="00D246FB">
        <w:rPr>
          <w:rFonts w:ascii="Angsana New" w:hAnsi="Angsana New" w:hint="cs"/>
          <w:sz w:val="30"/>
          <w:szCs w:val="30"/>
        </w:rPr>
        <w:t>“</w:t>
      </w:r>
      <w:r w:rsidRPr="00D246F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246FB">
        <w:rPr>
          <w:rFonts w:ascii="Angsana New" w:hAnsi="Angsana New" w:hint="cs"/>
          <w:sz w:val="30"/>
          <w:szCs w:val="30"/>
        </w:rPr>
        <w:t>”</w:t>
      </w:r>
      <w:r w:rsidRPr="00D246FB">
        <w:rPr>
          <w:rFonts w:ascii="Angsana New" w:hAnsi="Angsana New" w:hint="cs"/>
          <w:sz w:val="30"/>
          <w:szCs w:val="30"/>
          <w:cs/>
        </w:rPr>
        <w:t>) และส่วนได้เสียของกลุ่มบริษัทในบริษัทร่วมและการร่วมค้า</w:t>
      </w:r>
    </w:p>
    <w:p w14:paraId="13855E17" w14:textId="77777777" w:rsidR="008849D4" w:rsidRPr="00C61E60" w:rsidRDefault="008849D4" w:rsidP="00991CDC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7E7756EB" w14:textId="77777777" w:rsidR="00310AE5" w:rsidRDefault="00310AE5" w:rsidP="00991CD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07FDB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434E68E9" w14:textId="77777777" w:rsidR="00407FDB" w:rsidRPr="00C61E60" w:rsidRDefault="00407FDB" w:rsidP="00991CDC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321B9015" w14:textId="6AD4A261" w:rsidR="00407FDB" w:rsidRDefault="00407FDB" w:rsidP="00991CD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C5F12">
        <w:rPr>
          <w:rFonts w:ascii="Angsana New" w:hAnsi="Angsana New"/>
          <w:sz w:val="30"/>
          <w:szCs w:val="30"/>
          <w:cs/>
        </w:rPr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</w:t>
      </w:r>
      <w:r w:rsidRPr="00584102">
        <w:rPr>
          <w:rFonts w:ascii="Angsana New" w:hAnsi="Angsana New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</w:t>
      </w:r>
      <w:r w:rsidR="00584102" w:rsidRPr="00584102">
        <w:rPr>
          <w:rFonts w:ascii="Angsana New" w:hAnsi="Angsana New" w:hint="cs"/>
          <w:sz w:val="30"/>
          <w:szCs w:val="30"/>
          <w:cs/>
        </w:rPr>
        <w:t>ย</w:t>
      </w:r>
      <w:r w:rsidRPr="00584102">
        <w:rPr>
          <w:rFonts w:ascii="Angsana New" w:hAnsi="Angsana New"/>
          <w:sz w:val="30"/>
          <w:szCs w:val="30"/>
          <w:cs/>
        </w:rPr>
        <w:t>จากการได้มาซึ่ง</w:t>
      </w:r>
      <w:r w:rsidRPr="00FC5F12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ส่วนได้เสียที่ไม่มีอำนาจควบคุมโดยอำนาจควบคุมไม่เปลี่ยนแปลงรับรู้เป็น</w:t>
      </w:r>
      <w:r w:rsidRPr="00F671B8">
        <w:rPr>
          <w:rFonts w:ascii="Angsana New" w:hAnsi="Angsana New"/>
          <w:sz w:val="30"/>
          <w:szCs w:val="30"/>
          <w:cs/>
        </w:rPr>
        <w:t>ส่วนเกินกว่า</w:t>
      </w:r>
      <w:r w:rsidRPr="00FC5F12">
        <w:rPr>
          <w:rFonts w:ascii="Angsana New" w:hAnsi="Angsana New"/>
          <w:sz w:val="30"/>
          <w:szCs w:val="30"/>
          <w:cs/>
        </w:rPr>
        <w:t>ทุนอื่นในส่วนของเจ้าของ</w:t>
      </w:r>
    </w:p>
    <w:p w14:paraId="66733C82" w14:textId="77777777" w:rsidR="00407FDB" w:rsidRPr="00C61E60" w:rsidRDefault="00407FDB" w:rsidP="00991CDC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6DE540FC" w14:textId="77777777" w:rsidR="00407FDB" w:rsidRPr="00407FDB" w:rsidRDefault="00407FDB" w:rsidP="00407FD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07FDB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0EFAE3C2" w14:textId="77777777" w:rsidR="00407FDB" w:rsidRPr="00C61E60" w:rsidRDefault="00407FDB" w:rsidP="00407FDB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4A0045A5" w14:textId="77777777" w:rsidR="00407FDB" w:rsidRDefault="00407FDB" w:rsidP="00407FD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07FDB">
        <w:rPr>
          <w:rFonts w:ascii="Angsana New" w:hAnsi="Angsana New"/>
          <w:sz w:val="30"/>
          <w:szCs w:val="30"/>
          <w:cs/>
        </w:rPr>
        <w:t xml:space="preserve">กลุ่มบริษัทรับรู้เงินลงทุนในบริษัทร่วมและการร่วมค้าในงบการเงินรวมด้วยวิธีส่วนได้เสีย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จะถูกบันทึกในงบการเงินรวมจนถึงวันที่ความมีอิทธิพลอย่างมีนัยสำคัญหรือการควบคุมร่วมสิ้นสุดลง </w:t>
      </w:r>
    </w:p>
    <w:p w14:paraId="077C9F50" w14:textId="77777777" w:rsidR="00A71AD6" w:rsidRPr="00C61E60" w:rsidRDefault="00A71AD6" w:rsidP="00407FDB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52F887C5" w14:textId="77777777" w:rsidR="00A71AD6" w:rsidRPr="00407FDB" w:rsidRDefault="00A71AD6" w:rsidP="00407FD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71AD6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237D63E4" w14:textId="77777777" w:rsidR="00310AE5" w:rsidRPr="00C61E60" w:rsidRDefault="00310AE5" w:rsidP="00991CD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C6DD4B5" w14:textId="77777777" w:rsidR="00EA7434" w:rsidRPr="00584102" w:rsidRDefault="00EA7434" w:rsidP="00EA7434">
      <w:pPr>
        <w:pStyle w:val="BodyText2"/>
        <w:tabs>
          <w:tab w:val="left" w:pos="540"/>
          <w:tab w:val="left" w:pos="3735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584102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การรวมธุรกิจ</w:t>
      </w:r>
    </w:p>
    <w:p w14:paraId="3C85E40B" w14:textId="77777777" w:rsidR="00EA7434" w:rsidRPr="00E2572F" w:rsidRDefault="00EA7434" w:rsidP="00991CDC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778A4DFD" w14:textId="77777777" w:rsidR="006F002D" w:rsidRDefault="00EA7434" w:rsidP="00EA743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584102">
        <w:rPr>
          <w:rFonts w:ascii="Angsana New" w:hAnsi="Angsana New" w:hint="cs"/>
          <w:sz w:val="30"/>
          <w:szCs w:val="30"/>
          <w:cs/>
        </w:rPr>
        <w:t xml:space="preserve">กลุ่มบริษัทบันทึกบัญชีสำหรับการรวมธุรกิจตามวิธีซื้อ </w:t>
      </w:r>
      <w:r w:rsidR="001645DF" w:rsidRPr="00584102">
        <w:rPr>
          <w:rFonts w:ascii="Angsana New" w:hAnsi="Angsana New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</w:t>
      </w:r>
      <w:r w:rsidR="001645DF" w:rsidRPr="00584102">
        <w:rPr>
          <w:rFonts w:ascii="Angsana New" w:hAnsi="Angsana New" w:hint="cs"/>
          <w:sz w:val="30"/>
          <w:szCs w:val="30"/>
          <w:cs/>
        </w:rPr>
        <w:t>เกิดขึ้น</w:t>
      </w:r>
    </w:p>
    <w:p w14:paraId="0FDED481" w14:textId="507F0099" w:rsidR="00550F24" w:rsidRPr="00E2572F" w:rsidRDefault="00550F24" w:rsidP="001645DF">
      <w:pPr>
        <w:jc w:val="thaiDistribute"/>
        <w:rPr>
          <w:rFonts w:ascii="Angsana New" w:hAnsi="Angsana New"/>
          <w:sz w:val="22"/>
          <w:szCs w:val="22"/>
        </w:rPr>
      </w:pPr>
    </w:p>
    <w:p w14:paraId="728B1A6C" w14:textId="6EB227E8" w:rsidR="00EA7434" w:rsidRPr="00D246FB" w:rsidRDefault="00EA7434" w:rsidP="00EA743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</w:t>
      </w:r>
      <w:r w:rsidR="002A357A">
        <w:rPr>
          <w:rFonts w:ascii="Angsana New" w:hAnsi="Angsana New" w:hint="cs"/>
          <w:sz w:val="30"/>
          <w:szCs w:val="30"/>
          <w:cs/>
        </w:rPr>
        <w:t>ยุติธรรม</w:t>
      </w:r>
      <w:r w:rsidRPr="00D246FB">
        <w:rPr>
          <w:rFonts w:ascii="Angsana New" w:hAnsi="Angsana New" w:hint="cs"/>
          <w:sz w:val="30"/>
          <w:szCs w:val="30"/>
          <w:cs/>
        </w:rPr>
        <w:t>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5D819EF6" w14:textId="77777777" w:rsidR="003947FD" w:rsidRPr="00E2572F" w:rsidRDefault="003947FD" w:rsidP="00991CDC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50BC3BC7" w14:textId="506F81AA" w:rsidR="00EA7434" w:rsidRPr="00180C61" w:rsidRDefault="00EA7434" w:rsidP="00EA743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pacing w:val="-6"/>
          <w:sz w:val="30"/>
          <w:szCs w:val="30"/>
        </w:rPr>
      </w:pPr>
      <w:r w:rsidRPr="00180C61">
        <w:rPr>
          <w:rFonts w:ascii="Angsana New" w:hAnsi="Angsana New" w:hint="cs"/>
          <w:spacing w:val="-6"/>
          <w:sz w:val="30"/>
          <w:szCs w:val="30"/>
          <w:cs/>
        </w:rPr>
        <w:t>สิ่งตอบแทนที่โอนให้</w:t>
      </w:r>
      <w:r w:rsidR="00210C65" w:rsidRPr="00180C61">
        <w:rPr>
          <w:rFonts w:ascii="Angsana New" w:hAnsi="Angsana New" w:hint="cs"/>
          <w:spacing w:val="-6"/>
          <w:sz w:val="30"/>
          <w:szCs w:val="30"/>
          <w:cs/>
        </w:rPr>
        <w:t>รวมถึง</w:t>
      </w:r>
      <w:r w:rsidRPr="00180C61">
        <w:rPr>
          <w:rFonts w:ascii="Angsana New" w:hAnsi="Angsana New" w:hint="cs"/>
          <w:spacing w:val="-6"/>
          <w:sz w:val="30"/>
          <w:szCs w:val="30"/>
          <w:cs/>
        </w:rPr>
        <w:t>สินทรัพย์ที่โอนไป</w:t>
      </w:r>
      <w:r w:rsidRPr="00180C61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180C61">
        <w:rPr>
          <w:rFonts w:ascii="Angsana New" w:hAnsi="Angsana New" w:hint="cs"/>
          <w:spacing w:val="-6"/>
          <w:sz w:val="30"/>
          <w:szCs w:val="30"/>
          <w:cs/>
        </w:rPr>
        <w:t>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Pr="00180C61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180C61">
        <w:rPr>
          <w:rFonts w:ascii="Angsana New" w:hAnsi="Angsana New" w:hint="cs"/>
          <w:spacing w:val="-6"/>
          <w:sz w:val="30"/>
          <w:szCs w:val="30"/>
          <w:cs/>
        </w:rPr>
        <w:t>ทั้งนี้สิ่งตอบแทนที่โอนให้ยังรวมถึงมูลค่ายุติธรรมของหนี้สินที่อาจเกิดขึ้น</w:t>
      </w:r>
    </w:p>
    <w:p w14:paraId="604E1729" w14:textId="77777777" w:rsidR="002F276F" w:rsidRPr="00733A74" w:rsidRDefault="002F276F" w:rsidP="00991CDC">
      <w:pPr>
        <w:ind w:left="540"/>
        <w:jc w:val="thaiDistribute"/>
        <w:rPr>
          <w:rFonts w:ascii="Angsana New" w:hAnsi="Angsana New"/>
        </w:rPr>
      </w:pPr>
    </w:p>
    <w:p w14:paraId="2EDB5FE1" w14:textId="77777777" w:rsidR="002F276F" w:rsidRPr="00D246FB" w:rsidRDefault="002F276F" w:rsidP="002F2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</w:t>
      </w:r>
      <w:r w:rsidR="00207F9A" w:rsidRPr="00D246FB">
        <w:rPr>
          <w:rFonts w:ascii="Angsana New" w:hAnsi="Angsana New"/>
          <w:sz w:val="30"/>
          <w:szCs w:val="30"/>
        </w:rPr>
        <w:br/>
      </w:r>
      <w:r w:rsidRPr="00D246FB">
        <w:rPr>
          <w:rFonts w:ascii="Angsana New" w:hAnsi="Angsana New" w:hint="cs"/>
          <w:sz w:val="30"/>
          <w:szCs w:val="30"/>
          <w:cs/>
        </w:rPr>
        <w:t>ณ ทุกวันที่รายงาน การเปลี่ยนแปลงในมูลค่ายุติธรรมรับรู้ในกำไรหรือขาดทุน</w:t>
      </w:r>
    </w:p>
    <w:p w14:paraId="30FA085E" w14:textId="77777777" w:rsidR="002F276F" w:rsidRPr="00733A74" w:rsidRDefault="002F276F" w:rsidP="00991CDC">
      <w:pPr>
        <w:ind w:left="540"/>
        <w:jc w:val="thaiDistribute"/>
        <w:rPr>
          <w:rFonts w:ascii="Angsana New" w:hAnsi="Angsana New"/>
        </w:rPr>
      </w:pPr>
    </w:p>
    <w:p w14:paraId="031FB886" w14:textId="77777777" w:rsidR="00EA7434" w:rsidRPr="00D246FB" w:rsidRDefault="00EA7434" w:rsidP="00EA743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="00207F9A" w:rsidRPr="00D246FB">
        <w:rPr>
          <w:rFonts w:ascii="Angsana New" w:hAnsi="Angsana New"/>
          <w:sz w:val="30"/>
          <w:szCs w:val="30"/>
        </w:rPr>
        <w:br/>
      </w:r>
      <w:r w:rsidRPr="00D246FB">
        <w:rPr>
          <w:rFonts w:ascii="Angsana New" w:hAnsi="Angsana New" w:hint="cs"/>
          <w:sz w:val="30"/>
          <w:szCs w:val="30"/>
          <w:cs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14:paraId="72F68CE5" w14:textId="77777777" w:rsidR="0048178F" w:rsidRPr="00733A74" w:rsidRDefault="0048178F" w:rsidP="00991CDC">
      <w:pPr>
        <w:ind w:left="540"/>
        <w:jc w:val="thaiDistribute"/>
        <w:rPr>
          <w:rFonts w:ascii="Angsana New" w:hAnsi="Angsana New"/>
        </w:rPr>
      </w:pPr>
    </w:p>
    <w:p w14:paraId="77883170" w14:textId="77777777" w:rsidR="00EA7434" w:rsidRDefault="00EA7434" w:rsidP="001C043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="00451645" w:rsidRPr="00D246FB">
        <w:rPr>
          <w:rFonts w:ascii="Angsana New" w:hAnsi="Angsana New"/>
          <w:sz w:val="30"/>
          <w:szCs w:val="30"/>
        </w:rPr>
        <w:br/>
      </w:r>
      <w:r w:rsidRPr="00D246FB">
        <w:rPr>
          <w:rFonts w:ascii="Angsana New" w:hAnsi="Angsana New" w:hint="cs"/>
          <w:sz w:val="30"/>
          <w:szCs w:val="30"/>
          <w:cs/>
        </w:rPr>
        <w:t>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</w:t>
      </w:r>
      <w:r w:rsidR="00451645" w:rsidRPr="00D246FB">
        <w:rPr>
          <w:rFonts w:ascii="Angsana New" w:hAnsi="Angsana New"/>
          <w:sz w:val="30"/>
          <w:szCs w:val="30"/>
        </w:rPr>
        <w:br/>
      </w:r>
      <w:r w:rsidRPr="00D246FB">
        <w:rPr>
          <w:rFonts w:ascii="Angsana New" w:hAnsi="Angsana New" w:hint="cs"/>
          <w:sz w:val="30"/>
          <w:szCs w:val="30"/>
          <w:cs/>
        </w:rPr>
        <w:t>วัดมูลค่า</w:t>
      </w:r>
      <w:r w:rsidR="00233E70"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 xml:space="preserve">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</w:t>
      </w:r>
      <w:r w:rsidRPr="00D246FB">
        <w:rPr>
          <w:rFonts w:ascii="Angsana New" w:hAnsi="Angsana New" w:hint="cs"/>
          <w:sz w:val="30"/>
          <w:szCs w:val="30"/>
        </w:rPr>
        <w:br/>
      </w:r>
      <w:r w:rsidRPr="00D246FB">
        <w:rPr>
          <w:rFonts w:ascii="Angsana New" w:hAnsi="Angsana New" w:hint="cs"/>
          <w:sz w:val="30"/>
          <w:szCs w:val="30"/>
          <w:cs/>
        </w:rPr>
        <w:t>ซึ่งข้อมูลดังกล่าวมีผลต่อการวัดมูลค่าของจำนวนต่าง</w:t>
      </w:r>
      <w:r w:rsidR="002704F7" w:rsidRPr="00D246FB">
        <w:rPr>
          <w:rFonts w:ascii="Angsana New" w:hAnsi="Angsana New" w:hint="cs"/>
          <w:sz w:val="30"/>
          <w:szCs w:val="30"/>
          <w:cs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ๆ ที่เคยรับรู้ไว้ ณ วันที่ซื้อ</w:t>
      </w:r>
    </w:p>
    <w:p w14:paraId="3EDD9D62" w14:textId="77777777" w:rsidR="001645DF" w:rsidRPr="00733A74" w:rsidRDefault="001645DF" w:rsidP="001C043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18"/>
          <w:szCs w:val="18"/>
        </w:rPr>
      </w:pPr>
    </w:p>
    <w:p w14:paraId="56EB90A4" w14:textId="77777777" w:rsidR="001645DF" w:rsidRPr="00584102" w:rsidRDefault="001645DF" w:rsidP="001C043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584102">
        <w:rPr>
          <w:rFonts w:ascii="Angsana New" w:hAnsi="Angsana New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2618CDD4" w14:textId="77777777" w:rsidR="00EA7434" w:rsidRPr="00733A74" w:rsidRDefault="00EA7434" w:rsidP="00991CDC">
      <w:pPr>
        <w:ind w:left="540"/>
        <w:jc w:val="thaiDistribute"/>
        <w:rPr>
          <w:rFonts w:ascii="Angsana New" w:hAnsi="Angsana New"/>
        </w:rPr>
      </w:pPr>
    </w:p>
    <w:p w14:paraId="209D0739" w14:textId="77777777" w:rsidR="00EA7434" w:rsidRPr="00D246FB" w:rsidRDefault="00EA7434" w:rsidP="00EA743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584102">
        <w:rPr>
          <w:rFonts w:ascii="Angsana New" w:hAnsi="Angsana New" w:hint="cs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584102">
        <w:rPr>
          <w:rFonts w:ascii="Angsana New" w:hAnsi="Angsana New" w:hint="cs"/>
          <w:sz w:val="30"/>
          <w:szCs w:val="30"/>
        </w:rPr>
        <w:t xml:space="preserve"> </w:t>
      </w:r>
      <w:r w:rsidRPr="00584102">
        <w:rPr>
          <w:rFonts w:ascii="Angsana New" w:hAnsi="Angsana New" w:hint="cs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</w:t>
      </w:r>
      <w:r w:rsidRPr="00D246FB">
        <w:rPr>
          <w:rFonts w:ascii="Angsana New" w:hAnsi="Angsana New" w:hint="cs"/>
          <w:sz w:val="30"/>
          <w:szCs w:val="30"/>
          <w:cs/>
        </w:rPr>
        <w:t>ของผู้ถือหุ้น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lastRenderedPageBreak/>
        <w:t>รายการส่วนเกินหรือส่วนขาดจะถูก</w:t>
      </w:r>
      <w:r w:rsidR="00E007B2">
        <w:rPr>
          <w:rFonts w:ascii="Angsana New" w:hAnsi="Angsana New" w:hint="cs"/>
          <w:sz w:val="30"/>
          <w:szCs w:val="30"/>
          <w:cs/>
        </w:rPr>
        <w:t>ตัดจำหน่าย</w:t>
      </w:r>
      <w:r w:rsidRPr="00D246FB">
        <w:rPr>
          <w:rFonts w:ascii="Angsana New" w:hAnsi="Angsana New" w:hint="cs"/>
          <w:sz w:val="30"/>
          <w:szCs w:val="30"/>
          <w:cs/>
        </w:rPr>
        <w:t>เมื่อมีการขายเงินลงทุนในธุรกิจที่ซื้อดังกล่าวไป</w:t>
      </w:r>
      <w:r w:rsidR="00E007B2">
        <w:rPr>
          <w:rFonts w:ascii="Angsana New" w:hAnsi="Angsana New" w:hint="cs"/>
          <w:sz w:val="30"/>
          <w:szCs w:val="30"/>
          <w:cs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จนถึงวันที่การควบคุมสิ้นสุด</w:t>
      </w:r>
    </w:p>
    <w:p w14:paraId="432ADAF1" w14:textId="3346DEBA" w:rsidR="00550F24" w:rsidRPr="002E16E6" w:rsidRDefault="00550F24" w:rsidP="00F03ECE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5E1E2318" w14:textId="77777777" w:rsidR="001E0E74" w:rsidRPr="00D246FB" w:rsidRDefault="001E0E7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lang w:val="en-GB"/>
        </w:rPr>
      </w:pPr>
      <w:r w:rsidRPr="00D246FB">
        <w:rPr>
          <w:rFonts w:ascii="Angsana New" w:hAnsi="Angsana New" w:hint="cs"/>
          <w:i/>
          <w:iCs/>
          <w:sz w:val="30"/>
          <w:szCs w:val="30"/>
          <w:cs/>
          <w:lang w:val="en-GB"/>
        </w:rPr>
        <w:t>เงินลงทุนในบริษัทย่อย บริษัทร่วมและการร่วมค้า</w:t>
      </w:r>
    </w:p>
    <w:p w14:paraId="45353DDD" w14:textId="77777777" w:rsidR="001E0E74" w:rsidRPr="002E16E6" w:rsidRDefault="001E0E74" w:rsidP="002E16E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eastAsia="EucrosiaUPCBold" w:hAnsi="Angsana New"/>
          <w:sz w:val="20"/>
          <w:szCs w:val="20"/>
        </w:rPr>
      </w:pPr>
    </w:p>
    <w:p w14:paraId="26932193" w14:textId="77777777" w:rsidR="001E0E74" w:rsidRDefault="00E007B2" w:rsidP="001E0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EucrosiaUPCBold" w:hAnsi="Angsana New"/>
          <w:sz w:val="30"/>
          <w:szCs w:val="30"/>
        </w:rPr>
      </w:pPr>
      <w:r w:rsidRPr="00727BFA">
        <w:rPr>
          <w:rFonts w:ascii="Angsana New" w:eastAsia="EucrosiaUPCBold" w:hAnsi="Angsana New"/>
          <w:spacing w:val="-4"/>
          <w:sz w:val="30"/>
          <w:szCs w:val="30"/>
          <w:cs/>
        </w:rPr>
        <w:t>เงินลงทุนในบริษัทย่อย บริษัทร่วมและการร่วมค้าในงบการเงินเฉพาะกิจการวัดมูลค่าด้วยราคาทุนหักค่าเผื่อการด้อยค่า</w:t>
      </w:r>
      <w:r w:rsidRPr="00E007B2">
        <w:rPr>
          <w:rFonts w:ascii="Angsana New" w:eastAsia="EucrosiaUPCBold" w:hAnsi="Angsana New"/>
          <w:sz w:val="30"/>
          <w:szCs w:val="30"/>
          <w:cs/>
        </w:rPr>
        <w:t xml:space="preserve"> เงินปันผลรับบันทึกในกำไรหรือขาดทุนในวันที่กลุ่มบริษัท</w:t>
      </w:r>
      <w:r>
        <w:rPr>
          <w:rFonts w:ascii="Angsana New" w:eastAsia="EucrosiaUPCBold" w:hAnsi="Angsana New" w:hint="cs"/>
          <w:sz w:val="30"/>
          <w:szCs w:val="30"/>
          <w:cs/>
        </w:rPr>
        <w:t>และบริษัท</w:t>
      </w:r>
      <w:r w:rsidRPr="00E007B2">
        <w:rPr>
          <w:rFonts w:ascii="Angsana New" w:eastAsia="EucrosiaUPCBold" w:hAnsi="Angsana New"/>
          <w:sz w:val="30"/>
          <w:szCs w:val="30"/>
          <w:cs/>
        </w:rPr>
        <w:t>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757BD985" w14:textId="77777777" w:rsidR="00E007B2" w:rsidRPr="002E16E6" w:rsidRDefault="00E007B2" w:rsidP="002E16E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  <w:cs/>
        </w:rPr>
      </w:pPr>
    </w:p>
    <w:p w14:paraId="2B54AA58" w14:textId="77777777" w:rsidR="00EA7434" w:rsidRPr="00CF1B32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cs/>
          <w:lang w:val="en-GB"/>
        </w:rPr>
      </w:pPr>
      <w:r w:rsidRPr="00CF1B32">
        <w:rPr>
          <w:rFonts w:ascii="Angsana New" w:hAnsi="Angsana New" w:hint="cs"/>
          <w:i/>
          <w:iCs/>
          <w:sz w:val="30"/>
          <w:szCs w:val="30"/>
          <w:cs/>
          <w:lang w:val="en-GB"/>
        </w:rPr>
        <w:t>เงินตราต่างประเทศ</w:t>
      </w:r>
    </w:p>
    <w:p w14:paraId="6A17C284" w14:textId="77777777" w:rsidR="00EA7434" w:rsidRPr="002E16E6" w:rsidRDefault="00EA7434" w:rsidP="002E16E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2C8E25E9" w14:textId="41C0355E" w:rsidR="00EA7434" w:rsidRPr="00E007B2" w:rsidRDefault="00E007B2" w:rsidP="00EA743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E007B2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64511AF5" w14:textId="77777777" w:rsidR="00E007B2" w:rsidRPr="002E16E6" w:rsidRDefault="00E007B2" w:rsidP="002E16E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16841581" w14:textId="77777777" w:rsidR="00EA7434" w:rsidRPr="00CF1B32" w:rsidRDefault="00EA7434" w:rsidP="00EA743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CF1B32">
        <w:rPr>
          <w:rFonts w:ascii="Angsana New" w:hAnsi="Angsana New" w:hint="cs"/>
          <w:sz w:val="30"/>
          <w:szCs w:val="3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  <w:r w:rsidR="00E007B2">
        <w:rPr>
          <w:rFonts w:ascii="Angsana New" w:hAnsi="Angsana New" w:hint="cs"/>
          <w:sz w:val="30"/>
          <w:szCs w:val="30"/>
          <w:cs/>
        </w:rPr>
        <w:t>ยกเว้น</w:t>
      </w:r>
      <w:r w:rsidRPr="00CF1B32">
        <w:rPr>
          <w:rFonts w:ascii="Angsana New" w:hAnsi="Angsana New" w:hint="cs"/>
          <w:sz w:val="30"/>
          <w:szCs w:val="30"/>
          <w:cs/>
        </w:rPr>
        <w:t>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6439A9F0" w14:textId="77777777" w:rsidR="00EA7434" w:rsidRPr="002E16E6" w:rsidRDefault="00EA7434" w:rsidP="002E16E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13393F3F" w14:textId="77777777" w:rsidR="001E0E74" w:rsidRPr="005D38B0" w:rsidRDefault="001E0E74" w:rsidP="005D38B0">
      <w:pPr>
        <w:pStyle w:val="BodyText2"/>
        <w:numPr>
          <w:ilvl w:val="0"/>
          <w:numId w:val="27"/>
        </w:numPr>
        <w:spacing w:line="240" w:lineRule="atLeast"/>
        <w:ind w:left="720" w:right="43" w:hanging="180"/>
        <w:jc w:val="thaiDistribute"/>
        <w:rPr>
          <w:rFonts w:ascii="Angsana New" w:hAnsi="Angsana New"/>
          <w:spacing w:val="-6"/>
          <w:sz w:val="30"/>
          <w:szCs w:val="30"/>
        </w:rPr>
      </w:pPr>
      <w:r w:rsidRPr="005D38B0">
        <w:rPr>
          <w:rFonts w:ascii="Angsana New" w:hAnsi="Angsana New"/>
          <w:spacing w:val="-6"/>
          <w:sz w:val="30"/>
          <w:szCs w:val="3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5D38B0">
        <w:rPr>
          <w:rFonts w:ascii="Angsana New" w:hAnsi="Angsana New"/>
          <w:spacing w:val="-6"/>
          <w:sz w:val="30"/>
          <w:szCs w:val="30"/>
        </w:rPr>
        <w:t xml:space="preserve"> </w:t>
      </w:r>
      <w:r w:rsidR="00EA7434" w:rsidRPr="005D38B0">
        <w:rPr>
          <w:rFonts w:ascii="Angsana New" w:hAnsi="Angsana New" w:hint="cs"/>
          <w:spacing w:val="-6"/>
          <w:sz w:val="30"/>
          <w:szCs w:val="30"/>
          <w:cs/>
        </w:rPr>
        <w:t>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  <w:r w:rsidR="005114CF" w:rsidRPr="005D38B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544630" w:rsidRPr="005D38B0">
        <w:rPr>
          <w:rFonts w:ascii="Angsana New" w:hAnsi="Angsana New" w:hint="cs"/>
          <w:spacing w:val="-6"/>
          <w:sz w:val="30"/>
          <w:szCs w:val="30"/>
          <w:cs/>
        </w:rPr>
        <w:t>และ</w:t>
      </w:r>
    </w:p>
    <w:p w14:paraId="163C0C50" w14:textId="77777777" w:rsidR="00A5180D" w:rsidRPr="00063EF2" w:rsidRDefault="00EA7434" w:rsidP="005D38B0">
      <w:pPr>
        <w:pStyle w:val="BodyText2"/>
        <w:numPr>
          <w:ilvl w:val="0"/>
          <w:numId w:val="27"/>
        </w:numPr>
        <w:spacing w:line="240" w:lineRule="atLeast"/>
        <w:ind w:left="720" w:right="43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063EF2">
        <w:rPr>
          <w:rFonts w:ascii="Angsana New" w:hAnsi="Angsana New" w:hint="cs"/>
          <w:color w:val="000000"/>
          <w:sz w:val="30"/>
          <w:szCs w:val="30"/>
          <w:cs/>
        </w:rPr>
        <w:t>การป้องกันความเสี่ยงกระแสเงินสด เฉพาะส่วนที่มีประสิทธิผล</w:t>
      </w:r>
    </w:p>
    <w:p w14:paraId="18B103ED" w14:textId="77777777" w:rsidR="00F219F3" w:rsidRPr="002E16E6" w:rsidRDefault="00F219F3" w:rsidP="002E16E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  <w:cs/>
        </w:rPr>
      </w:pPr>
    </w:p>
    <w:p w14:paraId="59F04AAD" w14:textId="77777777" w:rsidR="00EA7434" w:rsidRPr="00CF1B32" w:rsidRDefault="00EA7434" w:rsidP="00EA7434">
      <w:pPr>
        <w:pStyle w:val="BodyText2"/>
        <w:tabs>
          <w:tab w:val="left" w:pos="540"/>
          <w:tab w:val="left" w:pos="3735"/>
        </w:tabs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CF1B32">
        <w:rPr>
          <w:rFonts w:ascii="Angsana New" w:hAnsi="Angsana New" w:hint="cs"/>
          <w:i/>
          <w:iCs/>
          <w:sz w:val="30"/>
          <w:szCs w:val="30"/>
          <w:cs/>
        </w:rPr>
        <w:t>หน่วยงานในต่างประเทศ</w:t>
      </w:r>
    </w:p>
    <w:p w14:paraId="726DB5CC" w14:textId="77777777" w:rsidR="00EA7434" w:rsidRPr="002E16E6" w:rsidRDefault="00EA7434" w:rsidP="002E16E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75E442F9" w14:textId="77777777" w:rsidR="00EA7434" w:rsidRPr="00CF1B32" w:rsidRDefault="00EA7434" w:rsidP="00E007B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CF1B32">
        <w:rPr>
          <w:rFonts w:ascii="Angsana New" w:hAnsi="Angsana New" w:hint="cs"/>
          <w:sz w:val="30"/>
          <w:szCs w:val="30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  <w:r w:rsidR="00E007B2">
        <w:rPr>
          <w:rFonts w:ascii="Angsana New" w:hAnsi="Angsana New" w:hint="cs"/>
          <w:sz w:val="30"/>
          <w:szCs w:val="30"/>
          <w:cs/>
        </w:rPr>
        <w:t xml:space="preserve"> </w:t>
      </w:r>
      <w:r w:rsidRPr="00CF1B32">
        <w:rPr>
          <w:rFonts w:ascii="Angsana New" w:hAnsi="Angsana New" w:hint="cs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</w:t>
      </w:r>
      <w:r w:rsidR="008F4372" w:rsidRPr="00CF1B32">
        <w:rPr>
          <w:rFonts w:ascii="Angsana New" w:hAnsi="Angsana New" w:hint="cs"/>
          <w:sz w:val="30"/>
          <w:szCs w:val="30"/>
          <w:cs/>
        </w:rPr>
        <w:t>แลกเปลี่ยน</w:t>
      </w:r>
      <w:r w:rsidRPr="00CF1B32">
        <w:rPr>
          <w:rFonts w:ascii="Angsana New" w:hAnsi="Angsana New" w:hint="cs"/>
          <w:sz w:val="30"/>
          <w:szCs w:val="30"/>
          <w:cs/>
        </w:rPr>
        <w:t xml:space="preserve"> ณ วันที่เกิดรายการ</w:t>
      </w:r>
    </w:p>
    <w:p w14:paraId="50EA5200" w14:textId="77777777" w:rsidR="00EA7434" w:rsidRPr="002E16E6" w:rsidRDefault="00EA7434" w:rsidP="002E16E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4858BA78" w14:textId="77777777" w:rsidR="00EA7434" w:rsidRDefault="00EA7434" w:rsidP="00EA7434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CF1B32">
        <w:rPr>
          <w:rFonts w:ascii="Angsana New" w:hAnsi="Angsana New" w:hint="cs"/>
          <w:sz w:val="30"/>
          <w:szCs w:val="30"/>
          <w:cs/>
        </w:rPr>
        <w:lastRenderedPageBreak/>
        <w:t xml:space="preserve">ผลต่างจากอัตราแลกเปลี่ยนที่เกิดจากการแปลงค่า </w:t>
      </w:r>
      <w:r w:rsidR="00E007B2">
        <w:rPr>
          <w:rFonts w:ascii="Angsana New" w:hAnsi="Angsana New" w:hint="cs"/>
          <w:sz w:val="30"/>
          <w:szCs w:val="30"/>
          <w:cs/>
        </w:rPr>
        <w:t>จะรับรู้</w:t>
      </w:r>
      <w:r w:rsidRPr="00CF1B32">
        <w:rPr>
          <w:rFonts w:ascii="Angsana New" w:hAnsi="Angsana New" w:hint="cs"/>
          <w:sz w:val="30"/>
          <w:szCs w:val="30"/>
          <w:cs/>
        </w:rPr>
        <w:t>ในกำไรขาดทุนเบ็ดเสร็จอื่น และแสดงเป็น</w:t>
      </w:r>
      <w:r w:rsidR="004504CF">
        <w:rPr>
          <w:rFonts w:ascii="Angsana New" w:hAnsi="Angsana New" w:hint="cs"/>
          <w:sz w:val="30"/>
          <w:szCs w:val="30"/>
          <w:cs/>
        </w:rPr>
        <w:t>สำรองการแปลงค่างบการเงิน</w:t>
      </w:r>
      <w:r w:rsidRPr="00CF1B32">
        <w:rPr>
          <w:rFonts w:ascii="Angsana New" w:hAnsi="Angsana New" w:hint="cs"/>
          <w:sz w:val="30"/>
          <w:szCs w:val="30"/>
          <w:cs/>
        </w:rPr>
        <w:t>ในส่วนของผู้ถือหุ้น จนกว่ามีการจำหน่ายเงินลงทุนนั้นออกไป ยกเว้นผลต่างจากการ</w:t>
      </w:r>
      <w:r w:rsidR="00CD1609" w:rsidRPr="00CF1B32">
        <w:rPr>
          <w:rFonts w:ascii="Angsana New" w:hAnsi="Angsana New"/>
          <w:sz w:val="30"/>
          <w:szCs w:val="30"/>
          <w:cs/>
        </w:rPr>
        <w:br/>
      </w:r>
      <w:r w:rsidRPr="00CF1B32">
        <w:rPr>
          <w:rFonts w:ascii="Angsana New" w:hAnsi="Angsana New" w:hint="cs"/>
          <w:sz w:val="30"/>
          <w:szCs w:val="30"/>
          <w:cs/>
        </w:rPr>
        <w:t>แปลงค่าที่ถูกปันส่วนให้ส่วนได้เสียที่ไม่มีอำนาจควบคุม</w:t>
      </w:r>
    </w:p>
    <w:p w14:paraId="0EF659B9" w14:textId="40DB43B0" w:rsidR="00550F24" w:rsidRPr="002E16E6" w:rsidRDefault="00550F24" w:rsidP="00EA7434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/>
          <w:sz w:val="18"/>
          <w:szCs w:val="18"/>
        </w:rPr>
      </w:pPr>
    </w:p>
    <w:p w14:paraId="1BDCD6AA" w14:textId="77777777" w:rsidR="00EA7434" w:rsidRPr="00D246FB" w:rsidRDefault="00EA7434" w:rsidP="006E2599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0224040A" w14:textId="77777777" w:rsidR="00991CDC" w:rsidRPr="002E16E6" w:rsidRDefault="00991CDC" w:rsidP="002E16E6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/>
          <w:sz w:val="18"/>
          <w:szCs w:val="18"/>
        </w:rPr>
      </w:pPr>
    </w:p>
    <w:p w14:paraId="3ABBA3AA" w14:textId="77777777" w:rsidR="00EA7434" w:rsidRDefault="00EA7434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</w:t>
      </w:r>
      <w:r w:rsidR="004504CF">
        <w:rPr>
          <w:rFonts w:ascii="Angsana New" w:hAnsi="Angsana New" w:hint="cs"/>
          <w:sz w:val="30"/>
          <w:szCs w:val="30"/>
          <w:cs/>
        </w:rPr>
        <w:t>สำรองการแปลงค่างบการเงิน</w:t>
      </w:r>
      <w:r w:rsidRPr="00D246FB">
        <w:rPr>
          <w:rFonts w:ascii="Angsana New" w:hAnsi="Angsana New" w:hint="cs"/>
          <w:sz w:val="30"/>
          <w:szCs w:val="30"/>
          <w:cs/>
        </w:rPr>
        <w:t>ในส่วนของผู้ถือหุ้น จนกว่ามีการจำหน่ายเงินลงทุนนั้นออกไป</w:t>
      </w:r>
    </w:p>
    <w:p w14:paraId="4B8274CB" w14:textId="77777777" w:rsidR="00B80E09" w:rsidRPr="002E16E6" w:rsidRDefault="00B80E09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18"/>
          <w:szCs w:val="18"/>
        </w:rPr>
      </w:pPr>
    </w:p>
    <w:p w14:paraId="66C77DE3" w14:textId="77777777" w:rsidR="00EA7434" w:rsidRPr="00D246FB" w:rsidRDefault="004F0F0C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cs/>
          <w:lang w:val="en-GB"/>
        </w:rPr>
      </w:pPr>
      <w:r w:rsidRPr="00D246FB">
        <w:rPr>
          <w:rFonts w:ascii="Angsana New" w:hAnsi="Angsana New" w:hint="cs"/>
          <w:i/>
          <w:iCs/>
          <w:sz w:val="30"/>
          <w:szCs w:val="30"/>
          <w:cs/>
          <w:lang w:val="en-GB"/>
        </w:rPr>
        <w:t>เครื่องมือทางการเงิน</w:t>
      </w:r>
    </w:p>
    <w:p w14:paraId="0E356E1F" w14:textId="77777777" w:rsidR="00EA7434" w:rsidRPr="002E16E6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</w:rPr>
      </w:pPr>
    </w:p>
    <w:p w14:paraId="32CE4A05" w14:textId="4AD8EF43" w:rsidR="004F0F0C" w:rsidRPr="00063EF2" w:rsidRDefault="004F0F0C" w:rsidP="004F0F0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063EF2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063EF2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063EF2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01010D" w:rsidRPr="0001010D">
        <w:rPr>
          <w:rFonts w:ascii="Angsana New" w:eastAsia="EucrosiaUPCBold" w:hAnsi="Angsana New"/>
          <w:i/>
          <w:iCs/>
          <w:sz w:val="30"/>
          <w:szCs w:val="30"/>
        </w:rPr>
        <w:t>1</w:t>
      </w:r>
      <w:r w:rsidRPr="00063EF2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Pr="00063EF2">
        <w:rPr>
          <w:rFonts w:ascii="Angsana New" w:eastAsia="EucrosiaUPCBold" w:hAnsi="Angsana New"/>
          <w:i/>
          <w:iCs/>
          <w:sz w:val="30"/>
          <w:szCs w:val="30"/>
          <w:cs/>
        </w:rPr>
        <w:t>การ</w:t>
      </w:r>
      <w:r w:rsidR="004504CF" w:rsidRPr="00063EF2">
        <w:rPr>
          <w:rFonts w:ascii="Angsana New" w:eastAsia="EucrosiaUPCBold" w:hAnsi="Angsana New" w:hint="cs"/>
          <w:i/>
          <w:iCs/>
          <w:sz w:val="30"/>
          <w:szCs w:val="30"/>
          <w:cs/>
        </w:rPr>
        <w:t>จัดประเภท</w:t>
      </w:r>
      <w:r w:rsidRPr="00063EF2">
        <w:rPr>
          <w:rFonts w:ascii="Angsana New" w:eastAsia="EucrosiaUPCBold" w:hAnsi="Angsana New"/>
          <w:i/>
          <w:iCs/>
          <w:sz w:val="30"/>
          <w:szCs w:val="30"/>
          <w:cs/>
        </w:rPr>
        <w:t>และการวัดมูลค่า</w:t>
      </w:r>
    </w:p>
    <w:p w14:paraId="2EFA627B" w14:textId="77777777" w:rsidR="00140629" w:rsidRPr="002E16E6" w:rsidRDefault="00140629" w:rsidP="0014062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</w:rPr>
      </w:pPr>
    </w:p>
    <w:p w14:paraId="56A0D928" w14:textId="6CB2ABB3" w:rsidR="004F0F0C" w:rsidRDefault="002A357A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ตราสารหนี้ที่ออกโดยกลุ่มบริษัทรับรู้รายการเมื่อเริ่มแรกเมื่อมีการออกตราสารหนี้ </w:t>
      </w:r>
      <w:r w:rsidR="004504CF" w:rsidRPr="00140629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</w:t>
      </w:r>
      <w:r w:rsidR="004504CF" w:rsidRPr="00DB6392">
        <w:rPr>
          <w:rFonts w:ascii="Angsana New" w:hAnsi="Angsana New"/>
          <w:sz w:val="30"/>
          <w:szCs w:val="30"/>
          <w:cs/>
        </w:rPr>
        <w:t>)</w:t>
      </w:r>
      <w:r w:rsidR="004504CF" w:rsidRPr="00140629">
        <w:rPr>
          <w:rFonts w:ascii="Angsana New" w:hAnsi="Angsana New"/>
          <w:sz w:val="30"/>
          <w:szCs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>
        <w:rPr>
          <w:rFonts w:ascii="Angsana New" w:hAnsi="Angsana New" w:hint="cs"/>
          <w:sz w:val="30"/>
          <w:szCs w:val="30"/>
          <w:cs/>
        </w:rPr>
        <w:t>เมื่อเริ่มแรก</w:t>
      </w:r>
      <w:r w:rsidR="004504CF" w:rsidRPr="00140629">
        <w:rPr>
          <w:rFonts w:ascii="Angsana New" w:hAnsi="Angsana New"/>
          <w:sz w:val="30"/>
          <w:szCs w:val="30"/>
          <w:cs/>
        </w:rPr>
        <w:t>ด้วยมูลค่ายุติธรรม</w:t>
      </w:r>
      <w:r>
        <w:rPr>
          <w:rFonts w:ascii="Angsana New" w:hAnsi="Angsana New" w:hint="cs"/>
          <w:sz w:val="30"/>
          <w:szCs w:val="30"/>
          <w:cs/>
        </w:rPr>
        <w:t xml:space="preserve"> 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</w:t>
      </w:r>
      <w:r w:rsidR="004504CF" w:rsidRPr="00140629">
        <w:rPr>
          <w:rFonts w:ascii="Angsana New" w:hAnsi="Angsana New"/>
          <w:sz w:val="30"/>
          <w:szCs w:val="30"/>
          <w:cs/>
        </w:rPr>
        <w:t>ต้นทุนการทำรายการที่เกี่ยวข้องโดยตรงกับการได้มาหรือการออกตราสาร</w:t>
      </w:r>
      <w:r>
        <w:rPr>
          <w:rFonts w:ascii="Angsana New" w:hAnsi="Angsana New" w:hint="cs"/>
          <w:sz w:val="30"/>
          <w:szCs w:val="30"/>
          <w:cs/>
        </w:rPr>
        <w:t>ด้วย</w:t>
      </w:r>
      <w:r w:rsidR="004504CF" w:rsidRPr="00140629">
        <w:rPr>
          <w:rFonts w:ascii="Angsana New" w:hAnsi="Angsana New"/>
          <w:sz w:val="30"/>
          <w:szCs w:val="30"/>
          <w:cs/>
        </w:rPr>
        <w:t xml:space="preserve"> </w:t>
      </w:r>
    </w:p>
    <w:p w14:paraId="73B7B084" w14:textId="77777777" w:rsidR="00140629" w:rsidRPr="002E16E6" w:rsidRDefault="00140629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0"/>
          <w:szCs w:val="20"/>
        </w:rPr>
      </w:pPr>
    </w:p>
    <w:p w14:paraId="68FBA1C0" w14:textId="77777777" w:rsidR="00140629" w:rsidRDefault="00140629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40629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 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18792EE0" w14:textId="77777777" w:rsidR="00140629" w:rsidRPr="002E16E6" w:rsidRDefault="00140629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</w:rPr>
      </w:pPr>
    </w:p>
    <w:p w14:paraId="7C07FEF8" w14:textId="02CC87CA" w:rsidR="00140629" w:rsidRDefault="00140629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40629">
        <w:rPr>
          <w:rFonts w:ascii="Angsana New" w:hAnsi="Angsana New"/>
          <w:sz w:val="30"/>
          <w:szCs w:val="30"/>
          <w:cs/>
        </w:rPr>
        <w:lastRenderedPageBreak/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59CD67C1" w14:textId="77777777" w:rsidR="00140629" w:rsidRPr="0052474C" w:rsidRDefault="00140629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2"/>
          <w:szCs w:val="22"/>
        </w:rPr>
      </w:pPr>
    </w:p>
    <w:p w14:paraId="3812341A" w14:textId="77777777" w:rsidR="00140629" w:rsidRPr="00140629" w:rsidRDefault="00140629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40629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2D658CE2" w14:textId="77777777" w:rsidR="004F0F0C" w:rsidRPr="0052474C" w:rsidRDefault="004F0F0C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2"/>
          <w:szCs w:val="22"/>
        </w:rPr>
      </w:pPr>
    </w:p>
    <w:p w14:paraId="2BDA7FDD" w14:textId="77777777" w:rsidR="00140629" w:rsidRDefault="00140629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40629">
        <w:rPr>
          <w:rFonts w:ascii="Angsana New" w:hAnsi="Angsana New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7867F8E1" w14:textId="77777777" w:rsidR="00140629" w:rsidRPr="0052474C" w:rsidRDefault="00140629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2"/>
          <w:szCs w:val="22"/>
        </w:rPr>
      </w:pPr>
    </w:p>
    <w:p w14:paraId="47C3C766" w14:textId="77777777" w:rsidR="00140629" w:rsidRDefault="00140629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40629">
        <w:rPr>
          <w:rFonts w:ascii="Angsana New" w:hAnsi="Angsana New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3CC5710B" w14:textId="77777777" w:rsidR="00140629" w:rsidRPr="0052474C" w:rsidRDefault="00140629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2"/>
          <w:szCs w:val="22"/>
        </w:rPr>
      </w:pPr>
    </w:p>
    <w:p w14:paraId="7D8E766E" w14:textId="42FA1252" w:rsidR="00140629" w:rsidRPr="00063EF2" w:rsidRDefault="004F0F0C" w:rsidP="004F0F0C">
      <w:pPr>
        <w:pStyle w:val="BodyText2"/>
        <w:tabs>
          <w:tab w:val="left" w:pos="990"/>
        </w:tabs>
        <w:ind w:left="900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063EF2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063EF2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063EF2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01010D" w:rsidRPr="0001010D">
        <w:rPr>
          <w:rFonts w:ascii="Angsana New" w:eastAsia="EucrosiaUPCBold" w:hAnsi="Angsana New"/>
          <w:i/>
          <w:iCs/>
          <w:sz w:val="30"/>
          <w:szCs w:val="30"/>
        </w:rPr>
        <w:t>2</w:t>
      </w:r>
      <w:r w:rsidRPr="00063EF2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="00140629" w:rsidRPr="00063EF2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D624615" w14:textId="77777777" w:rsidR="00140629" w:rsidRPr="0052474C" w:rsidRDefault="00140629" w:rsidP="0014062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2"/>
          <w:szCs w:val="22"/>
        </w:rPr>
      </w:pPr>
    </w:p>
    <w:p w14:paraId="1E2771AB" w14:textId="77777777" w:rsidR="00140629" w:rsidRDefault="00140629" w:rsidP="0014062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40629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A405F05" w14:textId="77777777" w:rsidR="00334B5B" w:rsidRPr="0052474C" w:rsidRDefault="00334B5B" w:rsidP="0014062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2"/>
          <w:szCs w:val="22"/>
        </w:rPr>
      </w:pPr>
    </w:p>
    <w:p w14:paraId="428A41F8" w14:textId="77777777" w:rsidR="00334B5B" w:rsidRDefault="00334B5B" w:rsidP="0014062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34B5B">
        <w:rPr>
          <w:rFonts w:ascii="Angsana New" w:hAnsi="Angsana New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4D11AA4C" w14:textId="36C080AB" w:rsidR="00550F24" w:rsidRPr="0052474C" w:rsidRDefault="00550F24" w:rsidP="0014062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2"/>
          <w:szCs w:val="22"/>
        </w:rPr>
      </w:pPr>
    </w:p>
    <w:p w14:paraId="39BF1255" w14:textId="1D71E1AD" w:rsidR="00334B5B" w:rsidRDefault="00334B5B" w:rsidP="0014062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34B5B">
        <w:rPr>
          <w:rFonts w:ascii="Angsana New" w:hAnsi="Angsana New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34EB66C4" w14:textId="45D23A87" w:rsidR="002A357A" w:rsidRPr="0052474C" w:rsidRDefault="002A357A" w:rsidP="0014062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16"/>
          <w:szCs w:val="16"/>
        </w:rPr>
      </w:pPr>
    </w:p>
    <w:p w14:paraId="2D1C3844" w14:textId="1AA4C6C2" w:rsidR="002A357A" w:rsidRPr="000456CC" w:rsidRDefault="002A357A" w:rsidP="0014062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0456CC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การปฎิรูปอัตราดอกเบี้ยอ้างอิง</w:t>
      </w:r>
    </w:p>
    <w:p w14:paraId="3E69B873" w14:textId="78D5E18D" w:rsidR="002A357A" w:rsidRPr="00AF2F05" w:rsidRDefault="002A357A" w:rsidP="0014062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</w:rPr>
      </w:pPr>
    </w:p>
    <w:p w14:paraId="403ACCE4" w14:textId="39F8FB78" w:rsidR="002A357A" w:rsidRPr="002A357A" w:rsidRDefault="002A357A" w:rsidP="0014062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456CC">
        <w:rPr>
          <w:rFonts w:ascii="Angsana New" w:hAnsi="Angsana New"/>
          <w:sz w:val="30"/>
          <w:szCs w:val="30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ที่วัดมูลค่าด้วยราคาทุนตัดจำหน่ายซึ่งเกิดจากการปฏิรูปอัตราดอกเบี้ยอ้างอิง เริ่มแรกกลุ่มบริษัทจะปรับปรุงอัตราดอกเบี้ยที่แท้จริงของสินทรัพย์ทางการเงินหรือหนี้สินทางการเงินให้เป็นปัจจุบันเพื่อสะท้อนการเปลี่ยนแปลงตามข้อกำหนดของการปฏิรูปอัตราดอกเบี้ยอ้างอิง หากมีการเปลี่ยนแปลงอื่นเพิ่มเติม กลุ่มบริษัทจะนำวิธีการบัญชีสำหรับการเปลี่ยนแปลงเงื่อนไขมาถือปฏิบัติกับการเปลี่ยนแปลงเหล่านั้น</w:t>
      </w:r>
    </w:p>
    <w:p w14:paraId="722F0FDB" w14:textId="77777777" w:rsidR="00334B5B" w:rsidRPr="00AF2F05" w:rsidRDefault="00334B5B" w:rsidP="0014062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</w:rPr>
      </w:pPr>
    </w:p>
    <w:p w14:paraId="1280419E" w14:textId="77777777" w:rsidR="00334B5B" w:rsidRDefault="00334B5B" w:rsidP="0014062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34B5B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5D620404" w14:textId="77777777" w:rsidR="0048178F" w:rsidRPr="00AF2F05" w:rsidRDefault="0048178F" w:rsidP="00991CDC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</w:rPr>
      </w:pPr>
    </w:p>
    <w:p w14:paraId="14410172" w14:textId="4CE45637" w:rsidR="00DA1A6D" w:rsidRPr="00063EF2" w:rsidRDefault="00DA1A6D" w:rsidP="00DA1A6D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063EF2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063EF2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063EF2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01010D" w:rsidRPr="0001010D">
        <w:rPr>
          <w:rFonts w:ascii="Angsana New" w:eastAsia="EucrosiaUPCBold" w:hAnsi="Angsana New"/>
          <w:i/>
          <w:iCs/>
          <w:sz w:val="30"/>
          <w:szCs w:val="30"/>
        </w:rPr>
        <w:t>3</w:t>
      </w:r>
      <w:r w:rsidRPr="00063EF2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Pr="00063EF2">
        <w:rPr>
          <w:rFonts w:ascii="Angsana New" w:eastAsia="EucrosiaUPCBold" w:hAnsi="Angsana New"/>
          <w:i/>
          <w:iCs/>
          <w:sz w:val="30"/>
          <w:szCs w:val="30"/>
          <w:cs/>
        </w:rPr>
        <w:t>อนุพันธ์</w:t>
      </w:r>
    </w:p>
    <w:p w14:paraId="1CE12CC9" w14:textId="77777777" w:rsidR="00DA1A6D" w:rsidRPr="00AF2F05" w:rsidRDefault="00DA1A6D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</w:rPr>
      </w:pPr>
    </w:p>
    <w:p w14:paraId="057FE19B" w14:textId="2869A259" w:rsidR="00DA1A6D" w:rsidRPr="00063EF2" w:rsidRDefault="00DA1A6D" w:rsidP="008A088E">
      <w:pPr>
        <w:tabs>
          <w:tab w:val="clear" w:pos="907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063EF2">
        <w:rPr>
          <w:rFonts w:ascii="Angsana New" w:hAnsi="Angsana New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 กรณีดังกล่าวการรับรู้ผลกำไรหรือขาดทุนจะขึ้นอยู่กับลักษณะของรายการที่มีการป้องกันความเสี่ยง</w:t>
      </w:r>
    </w:p>
    <w:p w14:paraId="15FEAED5" w14:textId="77777777" w:rsidR="00DA1A6D" w:rsidRPr="00AF2F05" w:rsidRDefault="00DA1A6D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</w:rPr>
      </w:pPr>
    </w:p>
    <w:p w14:paraId="65C74BE2" w14:textId="4BC491F1" w:rsidR="00180C61" w:rsidRDefault="00313E65" w:rsidP="00313E65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063EF2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063EF2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063EF2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01010D" w:rsidRPr="0001010D">
        <w:rPr>
          <w:rFonts w:ascii="Angsana New" w:eastAsia="EucrosiaUPCBold" w:hAnsi="Angsana New"/>
          <w:i/>
          <w:iCs/>
          <w:sz w:val="30"/>
          <w:szCs w:val="30"/>
        </w:rPr>
        <w:t>4</w:t>
      </w:r>
      <w:r w:rsidRPr="00063EF2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="00180C61">
        <w:rPr>
          <w:rFonts w:ascii="Angsana New" w:eastAsia="EucrosiaUPCBold" w:hAnsi="Angsana New" w:hint="cs"/>
          <w:i/>
          <w:iCs/>
          <w:sz w:val="30"/>
          <w:szCs w:val="30"/>
          <w:cs/>
        </w:rPr>
        <w:t>อนุพันธ์ที่เกี่ยวกับพลังงาน</w:t>
      </w:r>
    </w:p>
    <w:p w14:paraId="4F1F957A" w14:textId="09B65BBD" w:rsidR="00180C61" w:rsidRPr="00AF2F05" w:rsidRDefault="00180C61" w:rsidP="00AF2F05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</w:rPr>
      </w:pPr>
    </w:p>
    <w:p w14:paraId="5CE9572C" w14:textId="70454C0B" w:rsidR="00180C61" w:rsidRPr="00355EC0" w:rsidRDefault="00180C61" w:rsidP="007D1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pacing w:val="-3"/>
          <w:sz w:val="30"/>
          <w:szCs w:val="30"/>
        </w:rPr>
      </w:pPr>
      <w:r w:rsidRPr="00180C61">
        <w:rPr>
          <w:rFonts w:ascii="Angsana New" w:hAnsi="Angsana New"/>
          <w:spacing w:val="-3"/>
          <w:sz w:val="30"/>
          <w:szCs w:val="30"/>
          <w:cs/>
        </w:rPr>
        <w:t>อนุพันธ์ที่เกี่ยวกับพลังงานรับรู้ด้วยมูลค่ายุติธรรมที่ถูกกำหนดด้วยมูลค่าปัจจุบันของกระแสเงินสดตามสัญญาในอนาคต ประมาณการกระแสเงินสดจะคิดลดโดยใช้เทคนิคการประเมินมูลค่ามาตรฐานตามอัตราผลตอบแทนของตลาดที่เกี่ยวข้องโดยคำนึงถึงช่วงเวลาของกระแสเงินสด ส่วนที่มีประสิทธิผลของการเปลี่ยนแปลงในมูลค่ายุติธรรมของอนุพันธ์ที่เกี่ยวกับพลังงานจะรับรู้ในกำไรขาดทุนเบ็ดเสร็จอื่น การเปลี่ยนแปลงในมูลค่ายุติธรรมของอนุพันธ์ที่เกี่ยวกับพลังงานส่วนที่ไม่มีประสิทธิผลจะรับรู้ทันทีในกำไรหรือขาดทุน</w:t>
      </w:r>
    </w:p>
    <w:p w14:paraId="2D8335F8" w14:textId="77777777" w:rsidR="00180C61" w:rsidRPr="00AF2F05" w:rsidRDefault="00180C61" w:rsidP="00180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="Angsana New" w:hAnsi="Angsana New"/>
        </w:rPr>
      </w:pPr>
    </w:p>
    <w:p w14:paraId="6685EBB5" w14:textId="1DBA2D68" w:rsidR="00313E65" w:rsidRPr="00063EF2" w:rsidRDefault="00180C61" w:rsidP="00180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EucrosiaUPCBold" w:hAnsi="Angsana New"/>
          <w:i/>
          <w:iCs/>
          <w:sz w:val="30"/>
          <w:szCs w:val="30"/>
        </w:rPr>
      </w:pP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(ง</w:t>
      </w:r>
      <w:r>
        <w:rPr>
          <w:rFonts w:ascii="Angsana New" w:eastAsia="EucrosiaUPCBold" w:hAnsi="Angsana New"/>
          <w:i/>
          <w:iCs/>
          <w:sz w:val="30"/>
          <w:szCs w:val="30"/>
        </w:rPr>
        <w:t xml:space="preserve">.5) </w:t>
      </w:r>
      <w:r w:rsidR="00313E65" w:rsidRPr="00063EF2">
        <w:rPr>
          <w:rFonts w:ascii="Angsana New" w:eastAsia="EucrosiaUPCBold" w:hAnsi="Angsana New"/>
          <w:i/>
          <w:iCs/>
          <w:sz w:val="30"/>
          <w:szCs w:val="30"/>
          <w:cs/>
        </w:rPr>
        <w:t>การป้องกันความเสี่ยง</w:t>
      </w:r>
    </w:p>
    <w:p w14:paraId="3AB05FC9" w14:textId="77777777" w:rsidR="00313E65" w:rsidRPr="00AF2F05" w:rsidRDefault="00313E65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</w:rPr>
      </w:pPr>
    </w:p>
    <w:p w14:paraId="1B57847A" w14:textId="77777777" w:rsidR="00334B5B" w:rsidRPr="00334B5B" w:rsidRDefault="00334B5B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34B5B">
        <w:rPr>
          <w:rFonts w:ascii="Angsana New" w:hAnsi="Angsana New"/>
          <w:sz w:val="30"/>
          <w:szCs w:val="30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078209BA" w14:textId="77777777" w:rsidR="00334B5B" w:rsidRPr="00AF2F05" w:rsidRDefault="00334B5B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</w:rPr>
      </w:pPr>
    </w:p>
    <w:p w14:paraId="22BBCA09" w14:textId="77777777" w:rsidR="00313E65" w:rsidRPr="00D246FB" w:rsidRDefault="00313E65" w:rsidP="008A088E">
      <w:pPr>
        <w:spacing w:line="240" w:lineRule="auto"/>
        <w:ind w:left="900" w:firstLine="9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D246FB">
        <w:rPr>
          <w:rFonts w:ascii="Angsana New" w:hAnsi="Angsana New" w:hint="cs"/>
          <w:i/>
          <w:iCs/>
          <w:color w:val="000000"/>
          <w:sz w:val="30"/>
          <w:szCs w:val="30"/>
          <w:cs/>
        </w:rPr>
        <w:lastRenderedPageBreak/>
        <w:t>การป้องกันความเสี่ยงในกระแสเงินสด</w:t>
      </w:r>
    </w:p>
    <w:p w14:paraId="19428E38" w14:textId="77777777" w:rsidR="00313E65" w:rsidRPr="002E16E6" w:rsidRDefault="00313E65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2"/>
          <w:szCs w:val="22"/>
        </w:rPr>
      </w:pPr>
    </w:p>
    <w:p w14:paraId="2956B0BE" w14:textId="77777777" w:rsidR="00550F24" w:rsidRDefault="00334B5B" w:rsidP="008A088E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334B5B">
        <w:rPr>
          <w:rFonts w:ascii="Angsana New" w:hAnsi="Angsana New"/>
          <w:color w:val="000000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</w:p>
    <w:p w14:paraId="7DC73DEA" w14:textId="77777777" w:rsidR="00550F24" w:rsidRPr="002E16E6" w:rsidRDefault="00550F24" w:rsidP="00D72875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2"/>
          <w:szCs w:val="22"/>
          <w:cs/>
        </w:rPr>
      </w:pPr>
    </w:p>
    <w:p w14:paraId="5F9F327E" w14:textId="77777777" w:rsidR="00334B5B" w:rsidRDefault="00334B5B" w:rsidP="008A088E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334B5B">
        <w:rPr>
          <w:rFonts w:ascii="Angsana New" w:hAnsi="Angsana New"/>
          <w:color w:val="000000"/>
          <w:sz w:val="30"/>
          <w:szCs w:val="30"/>
          <w:cs/>
        </w:rPr>
        <w:t>กลุ่มบริษัทกำหนดให้การเปลี่ยนแปลงในมูลค่ายุติธรรมของราคาปัจจุบัน (</w:t>
      </w:r>
      <w:r w:rsidRPr="00334B5B">
        <w:rPr>
          <w:rFonts w:ascii="Angsana New" w:hAnsi="Angsana New"/>
          <w:color w:val="000000"/>
          <w:sz w:val="30"/>
          <w:szCs w:val="30"/>
        </w:rPr>
        <w:t xml:space="preserve">Spot element) </w:t>
      </w:r>
      <w:r w:rsidRPr="00334B5B">
        <w:rPr>
          <w:rFonts w:ascii="Angsana New" w:hAnsi="Angsana New"/>
          <w:color w:val="000000"/>
          <w:sz w:val="30"/>
          <w:szCs w:val="30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กระแสเงินสดในส่วนของเจ้าของ</w:t>
      </w:r>
    </w:p>
    <w:p w14:paraId="7960E89B" w14:textId="306FF938" w:rsidR="00550F24" w:rsidRPr="002E16E6" w:rsidRDefault="00550F24" w:rsidP="008A088E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15C88489" w14:textId="77777777" w:rsidR="001D602E" w:rsidRDefault="00334B5B" w:rsidP="008A088E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334B5B">
        <w:rPr>
          <w:rFonts w:ascii="Angsana New" w:hAnsi="Angsana New"/>
          <w:color w:val="000000"/>
          <w:sz w:val="30"/>
          <w:szCs w:val="30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กระแส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</w:t>
      </w:r>
    </w:p>
    <w:p w14:paraId="489149EB" w14:textId="77777777" w:rsidR="00334B5B" w:rsidRPr="002E16E6" w:rsidRDefault="00334B5B" w:rsidP="008A088E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08CDA786" w14:textId="77777777" w:rsidR="00334B5B" w:rsidRPr="00334B5B" w:rsidRDefault="00334B5B" w:rsidP="00334B5B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334B5B">
        <w:rPr>
          <w:rFonts w:ascii="Angsana New" w:hAnsi="Angsana New"/>
          <w:color w:val="000000"/>
          <w:sz w:val="3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54A0696A" w14:textId="77777777" w:rsidR="00334B5B" w:rsidRPr="002E16E6" w:rsidRDefault="00334B5B" w:rsidP="00334B5B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28F8E804" w14:textId="77777777" w:rsidR="00334B5B" w:rsidRDefault="00334B5B" w:rsidP="00334B5B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334B5B">
        <w:rPr>
          <w:rFonts w:ascii="Angsana New" w:hAnsi="Angsana New"/>
          <w:color w:val="000000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 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14:paraId="6FE9B97E" w14:textId="77777777" w:rsidR="00334B5B" w:rsidRPr="002E16E6" w:rsidRDefault="00334B5B" w:rsidP="008A088E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747E0105" w14:textId="77777777" w:rsidR="00334B5B" w:rsidRDefault="00334B5B" w:rsidP="008A088E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334B5B">
        <w:rPr>
          <w:rFonts w:ascii="Angsana New" w:hAnsi="Angsana New"/>
          <w:color w:val="000000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20FA0C89" w14:textId="0357CF87" w:rsidR="0056400C" w:rsidRDefault="0056400C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6281E44E" w14:textId="77777777" w:rsidR="00AF2F05" w:rsidRDefault="00AF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33BFB704" w14:textId="3B69BCEF" w:rsidR="00772067" w:rsidRPr="00063EF2" w:rsidRDefault="00772067" w:rsidP="00772067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063EF2">
        <w:rPr>
          <w:rFonts w:ascii="Angsana New" w:eastAsia="EucrosiaUPCBold" w:hAnsi="Angsana New"/>
          <w:i/>
          <w:iCs/>
          <w:sz w:val="30"/>
          <w:szCs w:val="30"/>
        </w:rPr>
        <w:lastRenderedPageBreak/>
        <w:t>(</w:t>
      </w:r>
      <w:r w:rsidRPr="00063EF2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063EF2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180C61">
        <w:rPr>
          <w:rFonts w:ascii="Angsana New" w:eastAsia="EucrosiaUPCBold" w:hAnsi="Angsana New"/>
          <w:i/>
          <w:iCs/>
          <w:sz w:val="30"/>
          <w:szCs w:val="30"/>
        </w:rPr>
        <w:t>6</w:t>
      </w:r>
      <w:r w:rsidRPr="00063EF2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Pr="00063EF2">
        <w:rPr>
          <w:rFonts w:ascii="Angsana New" w:eastAsia="EucrosiaUPCBold" w:hAnsi="Angsana New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5CDCE6B9" w14:textId="77777777" w:rsidR="00772067" w:rsidRPr="002E16E6" w:rsidRDefault="00772067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218C31FB" w14:textId="77777777" w:rsidR="00772067" w:rsidRDefault="00772067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72067">
        <w:rPr>
          <w:rFonts w:ascii="Angsana New" w:hAnsi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ลูกหนี้สัญญาเช่า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1A663DCE" w14:textId="77777777" w:rsidR="00550F24" w:rsidRPr="002E16E6" w:rsidRDefault="00550F24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5F5DD696" w14:textId="4FCD85AC" w:rsidR="00772067" w:rsidRDefault="00772067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72067">
        <w:rPr>
          <w:rFonts w:ascii="Angsana New" w:hAnsi="Angsana New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01010D" w:rsidRPr="0001010D">
        <w:rPr>
          <w:rFonts w:ascii="Angsana New" w:hAnsi="Angsana New"/>
          <w:sz w:val="30"/>
          <w:szCs w:val="30"/>
        </w:rPr>
        <w:t>12</w:t>
      </w:r>
      <w:r w:rsidRPr="00772067">
        <w:rPr>
          <w:rFonts w:ascii="Angsana New" w:hAnsi="Angsana New"/>
          <w:sz w:val="30"/>
          <w:szCs w:val="30"/>
        </w:rPr>
        <w:t xml:space="preserve"> </w:t>
      </w:r>
      <w:r w:rsidRPr="00772067">
        <w:rPr>
          <w:rFonts w:ascii="Angsana New" w:hAnsi="Angsana New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2DFE0EA9" w14:textId="52B89D74" w:rsidR="00550F24" w:rsidRPr="002E16E6" w:rsidRDefault="00550F24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06853EE4" w14:textId="77777777" w:rsidR="00772067" w:rsidRDefault="00772067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72067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40CA6DF8" w14:textId="77777777" w:rsidR="00772067" w:rsidRPr="002E16E6" w:rsidRDefault="00772067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30E9A553" w14:textId="527E2E2D" w:rsidR="00772067" w:rsidRDefault="00772067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72067">
        <w:rPr>
          <w:rFonts w:ascii="Angsana New" w:hAnsi="Angsana New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="00A2616F">
        <w:rPr>
          <w:rFonts w:ascii="Angsana New" w:hAnsi="Angsana New"/>
          <w:sz w:val="30"/>
          <w:szCs w:val="30"/>
        </w:rPr>
        <w:t xml:space="preserve"> ‘</w:t>
      </w:r>
      <w:r w:rsidR="00A2616F">
        <w:rPr>
          <w:rFonts w:ascii="Angsana New" w:hAnsi="Angsana New" w:hint="cs"/>
          <w:sz w:val="30"/>
          <w:szCs w:val="30"/>
          <w:cs/>
        </w:rPr>
        <w:t>ระดับที่น่าลงทุน</w:t>
      </w:r>
      <w:r w:rsidR="00A2616F">
        <w:rPr>
          <w:rFonts w:ascii="Angsana New" w:hAnsi="Angsana New"/>
          <w:sz w:val="30"/>
          <w:szCs w:val="30"/>
        </w:rPr>
        <w:t xml:space="preserve">’ </w:t>
      </w:r>
      <w:r w:rsidR="00A2616F">
        <w:rPr>
          <w:rFonts w:ascii="Angsana New" w:hAnsi="Angsana New" w:hint="cs"/>
          <w:sz w:val="30"/>
          <w:szCs w:val="30"/>
          <w:cs/>
        </w:rPr>
        <w:t>ซึ่งเป็น</w:t>
      </w:r>
      <w:r w:rsidRPr="00772067">
        <w:rPr>
          <w:rFonts w:ascii="Angsana New" w:hAnsi="Angsana New"/>
          <w:sz w:val="30"/>
          <w:szCs w:val="30"/>
          <w:cs/>
        </w:rPr>
        <w:t xml:space="preserve">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01010D" w:rsidRPr="0001010D">
        <w:rPr>
          <w:rFonts w:ascii="Angsana New" w:hAnsi="Angsana New"/>
          <w:sz w:val="30"/>
          <w:szCs w:val="30"/>
        </w:rPr>
        <w:t>12</w:t>
      </w:r>
      <w:r w:rsidRPr="00772067">
        <w:rPr>
          <w:rFonts w:ascii="Angsana New" w:hAnsi="Angsana New"/>
          <w:sz w:val="30"/>
          <w:szCs w:val="30"/>
        </w:rPr>
        <w:t xml:space="preserve"> </w:t>
      </w:r>
      <w:r w:rsidRPr="00772067">
        <w:rPr>
          <w:rFonts w:ascii="Angsana New" w:hAnsi="Angsana New"/>
          <w:sz w:val="30"/>
          <w:szCs w:val="30"/>
          <w:cs/>
        </w:rPr>
        <w:t>เดือนข้างหน้า</w:t>
      </w:r>
    </w:p>
    <w:p w14:paraId="0E784004" w14:textId="77777777" w:rsidR="00A95359" w:rsidRPr="002E16E6" w:rsidRDefault="00A95359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363C8B48" w14:textId="398353ED" w:rsidR="00A95359" w:rsidRDefault="00A95359" w:rsidP="00A9535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A95359">
        <w:rPr>
          <w:rFonts w:ascii="Angsana New" w:hAnsi="Angsana New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01010D" w:rsidRPr="0001010D">
        <w:rPr>
          <w:rFonts w:ascii="Angsana New" w:hAnsi="Angsana New"/>
          <w:sz w:val="30"/>
          <w:szCs w:val="30"/>
        </w:rPr>
        <w:t>30</w:t>
      </w:r>
      <w:r w:rsidRPr="00A95359">
        <w:rPr>
          <w:rFonts w:ascii="Angsana New" w:hAnsi="Angsana New"/>
          <w:sz w:val="30"/>
          <w:szCs w:val="30"/>
        </w:rPr>
        <w:t xml:space="preserve"> </w:t>
      </w:r>
      <w:r w:rsidRPr="00A95359">
        <w:rPr>
          <w:rFonts w:ascii="Angsana New" w:hAnsi="Angsana New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1C22E2A" w14:textId="751FF5E6" w:rsidR="00F22246" w:rsidRDefault="00F22246" w:rsidP="00A95359">
      <w:pPr>
        <w:pStyle w:val="BodyText"/>
        <w:tabs>
          <w:tab w:val="clear" w:pos="907"/>
          <w:tab w:val="left" w:pos="990"/>
          <w:tab w:val="left" w:pos="1440"/>
        </w:tabs>
        <w:spacing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70EFD025" w14:textId="5DD9F55E" w:rsidR="00A95359" w:rsidRPr="00A95359" w:rsidRDefault="00A95359" w:rsidP="00A95359">
      <w:pPr>
        <w:pStyle w:val="BodyText"/>
        <w:tabs>
          <w:tab w:val="clear" w:pos="907"/>
          <w:tab w:val="left" w:pos="990"/>
          <w:tab w:val="left" w:pos="144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A95359">
        <w:rPr>
          <w:rFonts w:ascii="Angsana New" w:hAnsi="Angsana New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3B1107CA" w14:textId="77777777" w:rsidR="00A95359" w:rsidRPr="00A95359" w:rsidRDefault="00A95359" w:rsidP="00FF4AF7">
      <w:pPr>
        <w:pStyle w:val="BodyText"/>
        <w:tabs>
          <w:tab w:val="clear" w:pos="907"/>
          <w:tab w:val="left" w:pos="1170"/>
        </w:tabs>
        <w:spacing w:line="240" w:lineRule="auto"/>
        <w:ind w:left="1440" w:hanging="450"/>
        <w:jc w:val="thaiDistribute"/>
        <w:rPr>
          <w:rFonts w:ascii="Angsana New" w:hAnsi="Angsana New"/>
          <w:sz w:val="30"/>
          <w:szCs w:val="30"/>
        </w:rPr>
      </w:pPr>
      <w:r w:rsidRPr="00A95359">
        <w:rPr>
          <w:rFonts w:ascii="Angsana New" w:hAnsi="Angsana New"/>
          <w:sz w:val="30"/>
          <w:szCs w:val="30"/>
          <w:cs/>
        </w:rPr>
        <w:t>-</w:t>
      </w:r>
      <w:r w:rsidRPr="00A95359">
        <w:rPr>
          <w:rFonts w:ascii="Angsana New" w:hAnsi="Angsana New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17649D0A" w14:textId="77777777" w:rsidR="00A95359" w:rsidRDefault="00A95359" w:rsidP="00FF4AF7">
      <w:pPr>
        <w:pStyle w:val="BodyText"/>
        <w:tabs>
          <w:tab w:val="clear" w:pos="907"/>
          <w:tab w:val="left" w:pos="990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A95359">
        <w:rPr>
          <w:rFonts w:ascii="Angsana New" w:hAnsi="Angsana New"/>
          <w:sz w:val="30"/>
          <w:szCs w:val="30"/>
          <w:cs/>
        </w:rPr>
        <w:t>-</w:t>
      </w:r>
      <w:r w:rsidRPr="00A95359">
        <w:rPr>
          <w:rFonts w:ascii="Angsana New" w:hAnsi="Angsana New"/>
          <w:sz w:val="30"/>
          <w:szCs w:val="30"/>
          <w:cs/>
        </w:rPr>
        <w:tab/>
        <w:t>สินทรัพย์ทางการเงินเกินกำหนดชำระตามที่ระบุในสัญญา</w:t>
      </w:r>
    </w:p>
    <w:p w14:paraId="09E93525" w14:textId="0941C881" w:rsidR="00A95359" w:rsidRDefault="00A95359" w:rsidP="002E16E6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4"/>
          <w:szCs w:val="24"/>
        </w:rPr>
      </w:pPr>
    </w:p>
    <w:p w14:paraId="4DCF181B" w14:textId="77777777" w:rsidR="00460382" w:rsidRDefault="00460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52A87BDF" w14:textId="447168D2" w:rsidR="00A95359" w:rsidRPr="00063EF2" w:rsidRDefault="00A95359" w:rsidP="00A95359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063EF2">
        <w:rPr>
          <w:rFonts w:ascii="Angsana New" w:eastAsia="EucrosiaUPCBold" w:hAnsi="Angsana New"/>
          <w:i/>
          <w:iCs/>
          <w:sz w:val="30"/>
          <w:szCs w:val="30"/>
        </w:rPr>
        <w:lastRenderedPageBreak/>
        <w:t>(</w:t>
      </w:r>
      <w:r w:rsidRPr="00063EF2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063EF2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180C61">
        <w:rPr>
          <w:rFonts w:ascii="Angsana New" w:eastAsia="EucrosiaUPCBold" w:hAnsi="Angsana New"/>
          <w:i/>
          <w:iCs/>
          <w:sz w:val="30"/>
          <w:szCs w:val="30"/>
        </w:rPr>
        <w:t>7</w:t>
      </w:r>
      <w:r w:rsidRPr="00063EF2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Pr="00063EF2">
        <w:rPr>
          <w:rFonts w:ascii="Angsana New" w:eastAsia="EucrosiaUPCBold" w:hAnsi="Angsana New"/>
          <w:i/>
          <w:iCs/>
          <w:sz w:val="30"/>
          <w:szCs w:val="30"/>
          <w:cs/>
        </w:rPr>
        <w:t>การ</w:t>
      </w:r>
      <w:r w:rsidRPr="00063EF2">
        <w:rPr>
          <w:rFonts w:ascii="Angsana New" w:eastAsia="EucrosiaUPCBold" w:hAnsi="Angsana New" w:hint="cs"/>
          <w:i/>
          <w:iCs/>
          <w:sz w:val="30"/>
          <w:szCs w:val="30"/>
          <w:cs/>
        </w:rPr>
        <w:t>ตัดจำหน่าย</w:t>
      </w:r>
    </w:p>
    <w:p w14:paraId="24A4F307" w14:textId="77777777" w:rsidR="00A95359" w:rsidRPr="002E16E6" w:rsidRDefault="00A95359" w:rsidP="002E16E6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4"/>
          <w:szCs w:val="24"/>
        </w:rPr>
      </w:pPr>
    </w:p>
    <w:p w14:paraId="670C254A" w14:textId="77777777" w:rsidR="00A95359" w:rsidRDefault="00A95359" w:rsidP="00A9535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A95359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57FF683D" w14:textId="034E46C6" w:rsidR="00A95359" w:rsidRPr="002E16E6" w:rsidRDefault="00A95359" w:rsidP="002E16E6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4"/>
          <w:szCs w:val="24"/>
        </w:rPr>
      </w:pPr>
    </w:p>
    <w:p w14:paraId="7C4EDCA0" w14:textId="77777777" w:rsidR="0087564C" w:rsidRPr="001D79AC" w:rsidRDefault="0087564C" w:rsidP="00A95359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cs/>
          <w:lang w:val="en-GB"/>
        </w:rPr>
      </w:pPr>
      <w:r w:rsidRPr="001D79AC">
        <w:rPr>
          <w:rFonts w:ascii="Angsana New" w:hAnsi="Angsana New" w:hint="cs"/>
          <w:i/>
          <w:iCs/>
          <w:sz w:val="30"/>
          <w:szCs w:val="30"/>
          <w:cs/>
          <w:lang w:val="en-GB"/>
        </w:rPr>
        <w:t>เงินสดและรายการเทียบเท่าเงินสด</w:t>
      </w:r>
    </w:p>
    <w:p w14:paraId="7872D89D" w14:textId="77777777" w:rsidR="0087564C" w:rsidRPr="00550F24" w:rsidRDefault="0087564C" w:rsidP="0087564C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4"/>
          <w:szCs w:val="24"/>
        </w:rPr>
      </w:pPr>
    </w:p>
    <w:p w14:paraId="68ECEDDA" w14:textId="77777777" w:rsidR="0087564C" w:rsidRDefault="0087564C" w:rsidP="0087564C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="00B26B38" w:rsidRPr="001D79AC">
        <w:rPr>
          <w:rFonts w:ascii="Angsana New" w:hAnsi="Angsana New"/>
          <w:sz w:val="30"/>
          <w:szCs w:val="30"/>
        </w:rPr>
        <w:br/>
      </w:r>
      <w:r w:rsidRPr="001D79AC">
        <w:rPr>
          <w:rFonts w:ascii="Angsana New" w:hAnsi="Angsana New" w:hint="cs"/>
          <w:sz w:val="30"/>
          <w:szCs w:val="30"/>
          <w:cs/>
        </w:rPr>
        <w:t>เผื่อเรียก และเงินลงทุนระยะสั้นที่มีสภาพคล่องสูง</w:t>
      </w:r>
      <w:r w:rsidR="004504CF">
        <w:rPr>
          <w:rFonts w:ascii="Angsana New" w:hAnsi="Angsana New" w:hint="cs"/>
          <w:sz w:val="30"/>
          <w:szCs w:val="30"/>
          <w:cs/>
        </w:rPr>
        <w:t xml:space="preserve"> </w:t>
      </w:r>
      <w:r w:rsidR="004504CF" w:rsidRPr="004504CF">
        <w:rPr>
          <w:rFonts w:ascii="Angsana New" w:hAnsi="Angsana New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646DB6E9" w14:textId="4B0A90A6" w:rsidR="00550F24" w:rsidRPr="00155905" w:rsidRDefault="00550F24" w:rsidP="0087564C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4"/>
          <w:szCs w:val="24"/>
        </w:rPr>
      </w:pPr>
    </w:p>
    <w:p w14:paraId="600EE601" w14:textId="77777777" w:rsidR="00EA7434" w:rsidRPr="001D79AC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lang w:val="en-GB"/>
        </w:rPr>
      </w:pPr>
      <w:r w:rsidRPr="001D79AC">
        <w:rPr>
          <w:rFonts w:ascii="Angsana New" w:hAnsi="Angsana New" w:hint="cs"/>
          <w:i/>
          <w:iCs/>
          <w:sz w:val="30"/>
          <w:szCs w:val="30"/>
          <w:cs/>
          <w:lang w:val="en-GB"/>
        </w:rPr>
        <w:t>ลูกหนี้การค้าและลูกหนี้อื่น</w:t>
      </w:r>
    </w:p>
    <w:p w14:paraId="369A9AA4" w14:textId="77777777" w:rsidR="00EA7434" w:rsidRPr="00155905" w:rsidRDefault="00EA7434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4"/>
          <w:szCs w:val="24"/>
        </w:rPr>
      </w:pPr>
    </w:p>
    <w:p w14:paraId="642B5D18" w14:textId="77777777" w:rsidR="00EA7434" w:rsidRDefault="00EA7434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</w:t>
      </w:r>
      <w:r w:rsidR="00D53A45" w:rsidRPr="001D79AC">
        <w:rPr>
          <w:rFonts w:ascii="Angsana New" w:hAnsi="Angsana New" w:hint="cs"/>
          <w:sz w:val="30"/>
          <w:szCs w:val="30"/>
          <w:cs/>
        </w:rPr>
        <w:t>ลูกหนี้</w:t>
      </w:r>
      <w:r w:rsidR="002141A3" w:rsidRPr="00063EF2">
        <w:rPr>
          <w:rFonts w:ascii="Angsana New" w:hAnsi="Angsana New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="00D53A45" w:rsidRPr="001D79AC">
        <w:rPr>
          <w:rFonts w:ascii="Angsana New" w:hAnsi="Angsana New" w:hint="cs"/>
          <w:sz w:val="30"/>
          <w:szCs w:val="30"/>
          <w:cs/>
        </w:rPr>
        <w:t>หนี้สูญจะถูกตัดจำหน่ายเมื่อเกิดขึ้น</w:t>
      </w:r>
    </w:p>
    <w:p w14:paraId="6E9F418D" w14:textId="77777777" w:rsidR="00A95359" w:rsidRPr="00155905" w:rsidRDefault="00A95359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4"/>
          <w:szCs w:val="24"/>
        </w:rPr>
      </w:pPr>
    </w:p>
    <w:p w14:paraId="6EA2A446" w14:textId="167B6997" w:rsidR="00A95359" w:rsidRPr="001D79AC" w:rsidRDefault="00A95359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A95359">
        <w:rPr>
          <w:rFonts w:ascii="Angsana New" w:hAnsi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084FA8D" w14:textId="77777777" w:rsidR="00D53A45" w:rsidRPr="00D71CEC" w:rsidRDefault="00D53A45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</w:rPr>
      </w:pPr>
    </w:p>
    <w:p w14:paraId="388CED6E" w14:textId="77777777" w:rsidR="00EA7434" w:rsidRPr="001D79AC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1D79AC">
        <w:rPr>
          <w:rFonts w:ascii="Angsana New" w:hAnsi="Angsana New" w:hint="cs"/>
          <w:i/>
          <w:iCs/>
          <w:sz w:val="30"/>
          <w:szCs w:val="30"/>
          <w:cs/>
          <w:lang w:val="en-GB"/>
        </w:rPr>
        <w:t>วัสดุสำรองคลัง</w:t>
      </w:r>
    </w:p>
    <w:p w14:paraId="117D78B2" w14:textId="77777777" w:rsidR="00EA7434" w:rsidRPr="00D71CEC" w:rsidRDefault="00EA7434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</w:rPr>
      </w:pPr>
    </w:p>
    <w:p w14:paraId="158BEF14" w14:textId="77777777" w:rsidR="004504CF" w:rsidRDefault="00EA7434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วัสดุสำรองคลังวัดมูลค่าด้วยราคาทุนหรือมูลค่าสุทธิที่จะได้รับแล้วแต่ราคาใดจะต่ำกว่า</w:t>
      </w:r>
      <w:r w:rsidR="004504CF">
        <w:rPr>
          <w:rFonts w:ascii="Angsana New" w:hAnsi="Angsana New" w:hint="cs"/>
          <w:sz w:val="30"/>
          <w:szCs w:val="30"/>
          <w:cs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วัสดุสำรองคลังประกอบด้วยน้ำมันเชื้อเพลิงและวัสดุสำรองซึ่งเป็นวัสดุที่ใช้สำหรับอุปกรณ์เฉพาะในโรงไฟฟ้า</w:t>
      </w:r>
      <w:r w:rsidR="004504CF">
        <w:rPr>
          <w:rFonts w:ascii="Angsana New" w:hAnsi="Angsana New" w:hint="cs"/>
          <w:sz w:val="30"/>
          <w:szCs w:val="30"/>
          <w:cs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ต้นทุนของวัสดุสำรองคลังคำนวณโดยใช้วิธีถัวเฉลี่ยเคลื่อนที่ ต้นทุนวัสดุสำรองคลังประกอบด้วยราคาทุนที่ซื้อหรือต้นทุนอื่นเพื่อให้วัสดุสำรองคลังอยู่ในสถานที่และสภาพปัจจุบัน</w:t>
      </w:r>
      <w:r w:rsidR="004504CF">
        <w:rPr>
          <w:rFonts w:ascii="Angsana New" w:hAnsi="Angsana New" w:hint="cs"/>
          <w:sz w:val="30"/>
          <w:szCs w:val="30"/>
          <w:cs/>
        </w:rPr>
        <w:t xml:space="preserve"> </w:t>
      </w:r>
      <w:r w:rsidR="00915A5A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CF1B32">
        <w:rPr>
          <w:rFonts w:ascii="Angsana New" w:hAnsi="Angsana New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  <w:r w:rsidR="004504C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45F7E66" w14:textId="77777777" w:rsidR="004504CF" w:rsidRPr="002E16E6" w:rsidRDefault="004504CF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0"/>
          <w:szCs w:val="20"/>
        </w:rPr>
      </w:pPr>
    </w:p>
    <w:p w14:paraId="4E80E85E" w14:textId="77777777" w:rsidR="00EA7434" w:rsidRPr="00CF1B32" w:rsidRDefault="00EA7434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CF1B32">
        <w:rPr>
          <w:rFonts w:ascii="Angsana New" w:hAnsi="Angsana New" w:hint="cs"/>
          <w:sz w:val="30"/>
          <w:szCs w:val="30"/>
          <w:cs/>
        </w:rPr>
        <w:t>การตั้งสำรองค่าเผื่อวัสดุสำรองคลังล้าสมัยคำนวณจากยอดคงเหลือของวัสดุสำรองคลัง ณ วันสิ้นปีโดยใช้วิธีเส้นตรงเพื่อลดมูลค่าตามบัญชีของวัสดุสำรองคลังตามอายุการให้ประโยชน์ที่เหลือของโรงไฟฟ้า</w:t>
      </w:r>
    </w:p>
    <w:p w14:paraId="425F4BC5" w14:textId="77777777" w:rsidR="0056400C" w:rsidRPr="002E16E6" w:rsidRDefault="0056400C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0"/>
          <w:szCs w:val="20"/>
        </w:rPr>
      </w:pPr>
    </w:p>
    <w:p w14:paraId="5CEA9470" w14:textId="77777777" w:rsidR="00EA7434" w:rsidRPr="00CF1B32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CF1B32">
        <w:rPr>
          <w:rFonts w:ascii="Angsana New" w:hAnsi="Angsana New" w:hint="cs"/>
          <w:i/>
          <w:iCs/>
          <w:sz w:val="30"/>
          <w:szCs w:val="30"/>
          <w:cs/>
          <w:lang w:val="en-GB"/>
        </w:rPr>
        <w:lastRenderedPageBreak/>
        <w:t>ที่ดิน อาคารและอุปกรณ์</w:t>
      </w:r>
    </w:p>
    <w:p w14:paraId="2E4D7EA8" w14:textId="77777777" w:rsidR="00EA7434" w:rsidRPr="002E16E6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E00B112" w14:textId="77777777" w:rsidR="001D602E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F1B32">
        <w:rPr>
          <w:rFonts w:ascii="Angsana New" w:hAnsi="Angsana New" w:hint="cs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2B95E8AA" w14:textId="7A79297E" w:rsidR="004504CF" w:rsidRPr="002E16E6" w:rsidRDefault="004504CF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310B959B" w14:textId="77777777" w:rsidR="00EA7434" w:rsidRPr="00CF1B32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F1B32">
        <w:rPr>
          <w:rFonts w:ascii="Angsana New" w:hAnsi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</w:t>
      </w:r>
      <w:r w:rsidR="002704F7" w:rsidRPr="00CF1B32">
        <w:rPr>
          <w:rFonts w:ascii="Angsana New" w:hAnsi="Angsana New" w:hint="cs"/>
          <w:sz w:val="30"/>
          <w:szCs w:val="30"/>
          <w:cs/>
        </w:rPr>
        <w:t xml:space="preserve"> </w:t>
      </w:r>
      <w:r w:rsidRPr="00CF1B32">
        <w:rPr>
          <w:rFonts w:ascii="Angsana New" w:hAnsi="Angsana New" w:hint="cs"/>
          <w:sz w:val="30"/>
          <w:szCs w:val="30"/>
          <w:cs/>
        </w:rPr>
        <w:t>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</w:t>
      </w:r>
      <w:r w:rsidR="00747D19" w:rsidRPr="00CF1B32">
        <w:rPr>
          <w:rFonts w:ascii="Angsana New" w:hAnsi="Angsana New" w:hint="cs"/>
          <w:sz w:val="30"/>
          <w:szCs w:val="30"/>
          <w:cs/>
        </w:rPr>
        <w:t xml:space="preserve"> </w:t>
      </w:r>
      <w:r w:rsidRPr="00CF1B32">
        <w:rPr>
          <w:rFonts w:ascii="Angsana New" w:hAnsi="Angsana New" w:hint="cs"/>
          <w:sz w:val="30"/>
          <w:szCs w:val="30"/>
          <w:cs/>
        </w:rPr>
        <w:t>ลิขสิทธิ์ซอฟต์แวร์ดังกล่าวเป็นส่วนหนึ่งของอุปกรณ์</w:t>
      </w:r>
    </w:p>
    <w:p w14:paraId="2477189A" w14:textId="77777777" w:rsidR="00FC645C" w:rsidRPr="002E16E6" w:rsidRDefault="00FC645C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07F795C1" w14:textId="77777777" w:rsidR="00EA7434" w:rsidRPr="00CF1B32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F1B32">
        <w:rPr>
          <w:rFonts w:ascii="Angsana New" w:hAnsi="Angsana New" w:hint="cs"/>
          <w:sz w:val="30"/>
          <w:szCs w:val="30"/>
          <w:cs/>
        </w:rPr>
        <w:t>ส่วนประกอบของรายการที่ดิน 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4038BD5E" w14:textId="77777777" w:rsidR="00EA7434" w:rsidRPr="002E16E6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5BC59816" w14:textId="77777777" w:rsidR="00EA7434" w:rsidRPr="00CF1B32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F1B32">
        <w:rPr>
          <w:rFonts w:ascii="Angsana New" w:hAnsi="Angsana New" w:hint="cs"/>
          <w:sz w:val="30"/>
          <w:szCs w:val="30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โดยรับรู้ในกำไรหรือขาดทุน</w:t>
      </w:r>
    </w:p>
    <w:p w14:paraId="46687522" w14:textId="77777777" w:rsidR="00A72F1D" w:rsidRPr="002E16E6" w:rsidRDefault="00A72F1D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30627DD5" w14:textId="77777777" w:rsidR="00EA7434" w:rsidRPr="0031125D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31125D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4D821E1C" w14:textId="77777777" w:rsidR="00EA7434" w:rsidRPr="002E16E6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3C9E7D3" w14:textId="77777777" w:rsidR="00EA7434" w:rsidRPr="0031125D" w:rsidRDefault="00EA7434" w:rsidP="000F2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1125D">
        <w:rPr>
          <w:rFonts w:ascii="Angsana New" w:hAnsi="Angsana New" w:hint="cs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31125D">
        <w:rPr>
          <w:rFonts w:ascii="Angsana New" w:hAnsi="Angsana New" w:hint="cs"/>
          <w:sz w:val="30"/>
          <w:szCs w:val="30"/>
        </w:rPr>
        <w:t xml:space="preserve"> </w:t>
      </w:r>
      <w:r w:rsidRPr="0031125D">
        <w:rPr>
          <w:rFonts w:ascii="Angsana New" w:hAnsi="Angsana New" w:hint="cs"/>
          <w:sz w:val="30"/>
          <w:szCs w:val="30"/>
          <w:cs/>
        </w:rPr>
        <w:t>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Pr="0031125D">
        <w:rPr>
          <w:rFonts w:ascii="Angsana New" w:hAnsi="Angsana New" w:hint="cs"/>
          <w:sz w:val="30"/>
          <w:szCs w:val="30"/>
        </w:rPr>
        <w:t xml:space="preserve"> </w:t>
      </w:r>
      <w:r w:rsidRPr="0031125D">
        <w:rPr>
          <w:rFonts w:ascii="Angsana New" w:hAnsi="Angsana New" w:hint="cs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43CF405A" w14:textId="0171C1A0" w:rsidR="001D602E" w:rsidRPr="002E16E6" w:rsidRDefault="001D602E" w:rsidP="000F2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14:paraId="00E4871A" w14:textId="77777777" w:rsidR="00EA7434" w:rsidRPr="0031125D" w:rsidRDefault="00EA7434" w:rsidP="00A60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31125D">
        <w:rPr>
          <w:rFonts w:ascii="Angsana New" w:hAnsi="Angsana New" w:hint="cs"/>
          <w:i/>
          <w:iCs/>
          <w:sz w:val="30"/>
          <w:szCs w:val="30"/>
          <w:cs/>
        </w:rPr>
        <w:t>ค่าเสื่อมราคา</w:t>
      </w:r>
    </w:p>
    <w:p w14:paraId="5A1FB215" w14:textId="77777777" w:rsidR="00EA7434" w:rsidRPr="002E16E6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14:paraId="0CFFADF8" w14:textId="77777777" w:rsidR="00344CC8" w:rsidRPr="0031125D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1125D">
        <w:rPr>
          <w:rFonts w:ascii="Angsana New" w:hAnsi="Angsana New" w:hint="cs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</w:t>
      </w:r>
      <w:r w:rsidR="00B33185" w:rsidRPr="0031125D">
        <w:rPr>
          <w:rFonts w:ascii="Angsana New" w:hAnsi="Angsana New" w:hint="cs"/>
          <w:sz w:val="30"/>
          <w:szCs w:val="30"/>
          <w:cs/>
        </w:rPr>
        <w:t>แต่ละ</w:t>
      </w:r>
      <w:r w:rsidRPr="0031125D">
        <w:rPr>
          <w:rFonts w:ascii="Angsana New" w:hAnsi="Angsana New" w:hint="cs"/>
          <w:sz w:val="30"/>
          <w:szCs w:val="30"/>
          <w:cs/>
        </w:rPr>
        <w:t>ส่วนประกอบของสินทรัพย์</w:t>
      </w:r>
      <w:r w:rsidR="00B33185" w:rsidRPr="0031125D">
        <w:rPr>
          <w:rFonts w:ascii="Angsana New" w:hAnsi="Angsana New" w:hint="cs"/>
          <w:sz w:val="30"/>
          <w:szCs w:val="30"/>
          <w:cs/>
        </w:rPr>
        <w:t xml:space="preserve">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31125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7C1B5F8" w14:textId="03BEABE2" w:rsidR="00344CC8" w:rsidRPr="002E16E6" w:rsidRDefault="00344CC8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14:paraId="6D6ED1BE" w14:textId="77777777" w:rsidR="00EA7434" w:rsidRPr="0031125D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1125D">
        <w:rPr>
          <w:rFonts w:ascii="Angsana New" w:hAnsi="Angsana New" w:hint="cs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4F716061" w14:textId="77777777" w:rsidR="00EA7434" w:rsidRPr="00355EC0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072" w:type="dxa"/>
        <w:tblInd w:w="450" w:type="dxa"/>
        <w:tblLook w:val="0000" w:firstRow="0" w:lastRow="0" w:firstColumn="0" w:lastColumn="0" w:noHBand="0" w:noVBand="0"/>
      </w:tblPr>
      <w:tblGrid>
        <w:gridCol w:w="7218"/>
        <w:gridCol w:w="1073"/>
        <w:gridCol w:w="781"/>
      </w:tblGrid>
      <w:tr w:rsidR="00EA7434" w:rsidRPr="004A63CA" w14:paraId="6E94CB78" w14:textId="77777777" w:rsidTr="00CF1B32">
        <w:tc>
          <w:tcPr>
            <w:tcW w:w="7218" w:type="dxa"/>
          </w:tcPr>
          <w:p w14:paraId="4B8B5AE7" w14:textId="77777777" w:rsidR="00EA7434" w:rsidRPr="00C4368E" w:rsidRDefault="00EA7434" w:rsidP="00BD3D91">
            <w:pPr>
              <w:tabs>
                <w:tab w:val="clear" w:pos="227"/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368E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</w:t>
            </w:r>
            <w:r w:rsidR="00A60266" w:rsidRPr="00C4368E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073" w:type="dxa"/>
          </w:tcPr>
          <w:p w14:paraId="3C2B3ED0" w14:textId="337DB6A7" w:rsidR="00EA7434" w:rsidRPr="00C4368E" w:rsidRDefault="0001010D" w:rsidP="00BD3D91">
            <w:pPr>
              <w:tabs>
                <w:tab w:val="right" w:pos="828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4F9D">
              <w:rPr>
                <w:rFonts w:ascii="Angsana New" w:hAnsi="Angsana New" w:hint="cs"/>
                <w:sz w:val="30"/>
                <w:szCs w:val="30"/>
              </w:rPr>
              <w:t>20</w:t>
            </w:r>
            <w:r w:rsidR="00EA7434" w:rsidRPr="00BE4F9D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E4F9D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BE4F9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81" w:type="dxa"/>
          </w:tcPr>
          <w:p w14:paraId="621584CE" w14:textId="77777777" w:rsidR="00EA7434" w:rsidRPr="00C4368E" w:rsidRDefault="00EA7434" w:rsidP="00BD3D91">
            <w:pPr>
              <w:tabs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368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EA7434" w:rsidRPr="004A63CA" w14:paraId="6FCF117B" w14:textId="77777777" w:rsidTr="00CF1B32">
        <w:tc>
          <w:tcPr>
            <w:tcW w:w="7218" w:type="dxa"/>
          </w:tcPr>
          <w:p w14:paraId="5D4EA55D" w14:textId="77777777" w:rsidR="00EA7434" w:rsidRPr="00C4368E" w:rsidRDefault="00EA7434" w:rsidP="00BD3D91">
            <w:pPr>
              <w:tabs>
                <w:tab w:val="clear" w:pos="227"/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368E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073" w:type="dxa"/>
          </w:tcPr>
          <w:p w14:paraId="2D2ADAD8" w14:textId="147F18A4" w:rsidR="00EA7434" w:rsidRPr="00C4368E" w:rsidRDefault="0001010D" w:rsidP="00BD3D91">
            <w:pPr>
              <w:tabs>
                <w:tab w:val="right" w:pos="828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3</w:t>
            </w:r>
            <w:r w:rsidR="00AC12D4" w:rsidRPr="00C4368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A2D10" w:rsidRPr="00C4368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1010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81" w:type="dxa"/>
          </w:tcPr>
          <w:p w14:paraId="601A662F" w14:textId="77777777" w:rsidR="00EA7434" w:rsidRPr="00C4368E" w:rsidRDefault="00EA7434" w:rsidP="00BD3D91">
            <w:pPr>
              <w:tabs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368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EA7434" w:rsidRPr="004A63CA" w14:paraId="5B2BB803" w14:textId="77777777" w:rsidTr="00CF1B32">
        <w:tc>
          <w:tcPr>
            <w:tcW w:w="7218" w:type="dxa"/>
          </w:tcPr>
          <w:p w14:paraId="75DE97E9" w14:textId="77777777" w:rsidR="00EA7434" w:rsidRPr="00C4368E" w:rsidRDefault="00EA7434" w:rsidP="00BD3D91">
            <w:pPr>
              <w:tabs>
                <w:tab w:val="clear" w:pos="227"/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368E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  <w:r w:rsidRPr="00C4368E">
              <w:rPr>
                <w:rFonts w:ascii="Angsana New" w:hAnsi="Angsana New" w:hint="cs"/>
                <w:sz w:val="30"/>
                <w:szCs w:val="30"/>
                <w:cs/>
              </w:rPr>
              <w:br w:type="page"/>
              <w:t>โรงไฟฟ้าและระบบส่งพลังงานไฟฟ้า</w:t>
            </w:r>
          </w:p>
        </w:tc>
        <w:tc>
          <w:tcPr>
            <w:tcW w:w="1073" w:type="dxa"/>
          </w:tcPr>
          <w:p w14:paraId="7776CC23" w14:textId="0719A98D" w:rsidR="00EA7434" w:rsidRPr="00C4368E" w:rsidRDefault="0001010D" w:rsidP="00BD3D91">
            <w:pPr>
              <w:tabs>
                <w:tab w:val="right" w:pos="828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010D">
              <w:rPr>
                <w:rFonts w:ascii="Angsana New" w:hAnsi="Angsana New" w:hint="cs"/>
                <w:sz w:val="30"/>
                <w:szCs w:val="30"/>
              </w:rPr>
              <w:t>4</w:t>
            </w:r>
            <w:r w:rsidR="00EA7434" w:rsidRPr="00C4368E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01010D">
              <w:rPr>
                <w:rFonts w:ascii="Angsana New" w:hAnsi="Angsana New" w:hint="cs"/>
                <w:sz w:val="30"/>
                <w:szCs w:val="30"/>
              </w:rPr>
              <w:t>45</w:t>
            </w:r>
          </w:p>
        </w:tc>
        <w:tc>
          <w:tcPr>
            <w:tcW w:w="781" w:type="dxa"/>
          </w:tcPr>
          <w:p w14:paraId="23825CB8" w14:textId="77777777" w:rsidR="00EA7434" w:rsidRPr="00C4368E" w:rsidRDefault="00EA7434" w:rsidP="00BD3D91">
            <w:pPr>
              <w:tabs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368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EA7434" w:rsidRPr="004A63CA" w14:paraId="3EBFD1B0" w14:textId="77777777" w:rsidTr="00CF1B32">
        <w:tc>
          <w:tcPr>
            <w:tcW w:w="7218" w:type="dxa"/>
          </w:tcPr>
          <w:p w14:paraId="373F3BA2" w14:textId="77777777" w:rsidR="00EA7434" w:rsidRPr="00C4368E" w:rsidRDefault="00EA7434" w:rsidP="00BD3D91">
            <w:pPr>
              <w:tabs>
                <w:tab w:val="clear" w:pos="227"/>
                <w:tab w:val="left" w:pos="425"/>
                <w:tab w:val="left" w:pos="851"/>
                <w:tab w:val="left" w:pos="1134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368E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เครื่องมือเครื่องใช้ในการผลิตและบำรุงรักษา</w:t>
            </w:r>
          </w:p>
        </w:tc>
        <w:tc>
          <w:tcPr>
            <w:tcW w:w="1073" w:type="dxa"/>
          </w:tcPr>
          <w:p w14:paraId="0FDF88F3" w14:textId="19D402AF" w:rsidR="00EA7434" w:rsidRPr="00C4368E" w:rsidRDefault="0001010D" w:rsidP="00BD3D91">
            <w:pPr>
              <w:tabs>
                <w:tab w:val="right" w:pos="828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3</w:t>
            </w:r>
            <w:r w:rsidR="004A2D10" w:rsidRPr="00C4368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1010D">
              <w:rPr>
                <w:rFonts w:ascii="Angsana New" w:hAnsi="Angsana New"/>
                <w:sz w:val="30"/>
                <w:szCs w:val="30"/>
              </w:rPr>
              <w:t>1</w:t>
            </w:r>
            <w:r w:rsidRPr="0001010D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781" w:type="dxa"/>
          </w:tcPr>
          <w:p w14:paraId="0D95969E" w14:textId="77777777" w:rsidR="00EA7434" w:rsidRPr="00C4368E" w:rsidRDefault="00EA7434" w:rsidP="00BD3D91">
            <w:pPr>
              <w:tabs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368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CA778A" w:rsidRPr="004A63CA" w14:paraId="4B1152A1" w14:textId="77777777" w:rsidTr="004A2D10">
        <w:tc>
          <w:tcPr>
            <w:tcW w:w="7218" w:type="dxa"/>
          </w:tcPr>
          <w:p w14:paraId="5FDC1FCE" w14:textId="77777777" w:rsidR="00CA778A" w:rsidRPr="00C4368E" w:rsidRDefault="00CA778A" w:rsidP="00BD3D91">
            <w:pPr>
              <w:tabs>
                <w:tab w:val="clear" w:pos="227"/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368E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73" w:type="dxa"/>
            <w:shd w:val="clear" w:color="auto" w:fill="auto"/>
          </w:tcPr>
          <w:p w14:paraId="1ABD1DFF" w14:textId="098CF831" w:rsidR="00CA778A" w:rsidRPr="00C4368E" w:rsidRDefault="0001010D" w:rsidP="00FE337B">
            <w:pPr>
              <w:tabs>
                <w:tab w:val="right" w:pos="828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3</w:t>
            </w:r>
            <w:r w:rsidR="00CA778A" w:rsidRPr="00C4368E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01010D">
              <w:rPr>
                <w:rFonts w:ascii="Angsana New" w:hAnsi="Angsana New"/>
                <w:sz w:val="30"/>
                <w:szCs w:val="30"/>
              </w:rPr>
              <w:t>1</w:t>
            </w:r>
            <w:r w:rsidRPr="0001010D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781" w:type="dxa"/>
          </w:tcPr>
          <w:p w14:paraId="64347249" w14:textId="77777777" w:rsidR="00CA778A" w:rsidRPr="00C4368E" w:rsidRDefault="00CA778A" w:rsidP="00FE337B">
            <w:pPr>
              <w:tabs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368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EA7434" w:rsidRPr="00CF1B32" w14:paraId="24C7D2C1" w14:textId="77777777" w:rsidTr="004A2D10">
        <w:tc>
          <w:tcPr>
            <w:tcW w:w="7218" w:type="dxa"/>
          </w:tcPr>
          <w:p w14:paraId="729BCAD8" w14:textId="77777777" w:rsidR="00EA7434" w:rsidRPr="00C4368E" w:rsidRDefault="00EA7434" w:rsidP="00BD3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368E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73" w:type="dxa"/>
            <w:shd w:val="clear" w:color="auto" w:fill="auto"/>
          </w:tcPr>
          <w:p w14:paraId="5DC1B0EF" w14:textId="077D18D0" w:rsidR="00EA7434" w:rsidRPr="00C4368E" w:rsidRDefault="0001010D" w:rsidP="00BD3D91">
            <w:pPr>
              <w:tabs>
                <w:tab w:val="right" w:pos="828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781" w:type="dxa"/>
          </w:tcPr>
          <w:p w14:paraId="6AADB363" w14:textId="77777777" w:rsidR="00EA7434" w:rsidRPr="00C4368E" w:rsidRDefault="00EA7434" w:rsidP="00BD3D91">
            <w:pPr>
              <w:tabs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368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20ECFE45" w14:textId="7E865743" w:rsidR="009E0E03" w:rsidRPr="00EE784D" w:rsidRDefault="009E0E03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3EE373D5" w14:textId="77777777" w:rsidR="00B33185" w:rsidRDefault="00B33185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>
        <w:rPr>
          <w:rFonts w:ascii="Angsana New" w:hAnsi="Angsana New" w:hint="cs"/>
          <w:i/>
          <w:iCs/>
          <w:sz w:val="30"/>
          <w:szCs w:val="30"/>
          <w:cs/>
          <w:lang w:val="en-GB"/>
        </w:rPr>
        <w:t>ค่าความนิยม</w:t>
      </w:r>
    </w:p>
    <w:p w14:paraId="36DF9942" w14:textId="77777777" w:rsidR="00B33185" w:rsidRPr="00EE784D" w:rsidRDefault="00B33185" w:rsidP="00D72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3B073B83" w14:textId="77777777" w:rsidR="00B33185" w:rsidRPr="00B33185" w:rsidRDefault="00B33185" w:rsidP="00B33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33185">
        <w:rPr>
          <w:sz w:val="30"/>
          <w:szCs w:val="30"/>
          <w:cs/>
          <w:lang w:val="en-GB"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1F82F5D2" w14:textId="5DEFF1EF" w:rsidR="00B33185" w:rsidRPr="00EE784D" w:rsidRDefault="00B33185" w:rsidP="00D72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4292B29F" w14:textId="77777777" w:rsidR="00B33185" w:rsidRPr="001D79AC" w:rsidRDefault="00B33185" w:rsidP="00B33185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D79AC">
        <w:rPr>
          <w:rFonts w:ascii="Angsana New" w:hAnsi="Angsana New" w:hint="cs"/>
          <w:i/>
          <w:iCs/>
          <w:sz w:val="30"/>
          <w:szCs w:val="30"/>
          <w:cs/>
        </w:rPr>
        <w:t>ค่าพัฒนาโครงการ</w:t>
      </w:r>
    </w:p>
    <w:p w14:paraId="10DB5EA6" w14:textId="77777777" w:rsidR="00B33185" w:rsidRPr="00EE784D" w:rsidRDefault="00B33185" w:rsidP="00B33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4ACAB476" w14:textId="77777777" w:rsidR="00B33185" w:rsidRPr="001D79AC" w:rsidRDefault="00B33185" w:rsidP="00B3318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ค่าพัฒนาโครงการรับรู้ในกำไรหรือขาดทุนเมื่อเกิดขึ้น ต้นทุนค่าพัฒนาโครงการรับรู้เป็นสินทรัพย์ได้ก็ต่อเมื่อสามารถวัดมูลค่าของรายการต้นทุนการพัฒนาได้อย่างน่าเชื่อถือ และเมื่อโครงการนั้นมีความเป็นไปได้ทางเทคนิคและทางการค้า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ซึ่งมีความเป็นไปได้ที่จะก่อให้เกิดประโยชน์เชิงเศรษฐกิจในอนาคต และกลุ่มบริษัทมีความตั้งใจ</w:t>
      </w:r>
      <w:r w:rsidRPr="001D79AC">
        <w:rPr>
          <w:rFonts w:ascii="Angsana New" w:hAnsi="Angsana New" w:hint="cs"/>
          <w:sz w:val="30"/>
          <w:szCs w:val="30"/>
        </w:rPr>
        <w:br/>
      </w:r>
      <w:r w:rsidRPr="001D79AC">
        <w:rPr>
          <w:rFonts w:ascii="Angsana New" w:hAnsi="Angsana New" w:hint="cs"/>
          <w:sz w:val="30"/>
          <w:szCs w:val="30"/>
          <w:cs/>
        </w:rPr>
        <w:t>ที่จะนำสินทรัพย์มาใช้ประโยชน์หรือนำมาขายได้ ต้นทุนการกู้ยืมสามารถนำมารวมเป็นส่วนหนึ่งของราคาทุนของสินทรัพย์ ต้นทุนค่าพัฒนาโครงการอื่นรับรู้ในกำไรหรือขาดทุนเมื่อเกิดขึ้น</w:t>
      </w:r>
    </w:p>
    <w:p w14:paraId="5D79E882" w14:textId="77777777" w:rsidR="00B33185" w:rsidRPr="00EE784D" w:rsidRDefault="00B33185" w:rsidP="00B3318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8D9B4AB" w14:textId="77777777" w:rsidR="00B33185" w:rsidRPr="001D79AC" w:rsidRDefault="00B33185" w:rsidP="00B3318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ต้นทุนค่าพัฒนาโครงการซึ่งรับรู้เป็นสินทรัพย์วัดมูลค่าด้วยราคาทุนหักขาดทุนจากการด้อยค่า ต้นทุนค่าพัฒนาโครงการที่รับรู้เป็นสินทรัพย์จะเริ่มตัดจำหน่ายเมื่อสินทรัพย์นั้นสามารถนำมาใช้ประโยชน์ได้ตามวัตถุประสงค์</w:t>
      </w:r>
    </w:p>
    <w:p w14:paraId="42F4DE1C" w14:textId="77777777" w:rsidR="00B33185" w:rsidRPr="00EE784D" w:rsidRDefault="00B33185" w:rsidP="00D7287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6F9B7C8" w14:textId="77777777" w:rsidR="00EA7434" w:rsidRPr="00CF1B32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CF1B32">
        <w:rPr>
          <w:rFonts w:ascii="Angsana New" w:hAnsi="Angsana New" w:hint="cs"/>
          <w:i/>
          <w:iCs/>
          <w:sz w:val="30"/>
          <w:szCs w:val="30"/>
          <w:cs/>
          <w:lang w:val="en-GB"/>
        </w:rPr>
        <w:t>สินทรัพย์ไม่มีตัวตน</w:t>
      </w:r>
      <w:r w:rsidR="00B33185">
        <w:rPr>
          <w:rFonts w:ascii="Angsana New" w:hAnsi="Angsana New" w:hint="cs"/>
          <w:i/>
          <w:iCs/>
          <w:sz w:val="30"/>
          <w:szCs w:val="30"/>
          <w:cs/>
          <w:lang w:val="en-GB"/>
        </w:rPr>
        <w:t>อื่น</w:t>
      </w:r>
    </w:p>
    <w:p w14:paraId="750C44CD" w14:textId="77777777" w:rsidR="00EA7434" w:rsidRPr="00EE784D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72B861CF" w14:textId="77777777" w:rsidR="00EA7434" w:rsidRPr="001D79AC" w:rsidRDefault="00EA7434" w:rsidP="00B331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สินทรัพย์ไม่มีตัวตนอื่น</w:t>
      </w:r>
      <w:r w:rsidR="00273B18" w:rsidRPr="001D79AC">
        <w:rPr>
          <w:rFonts w:ascii="Angsana New" w:hAnsi="Angsana New"/>
          <w:sz w:val="30"/>
          <w:szCs w:val="30"/>
        </w:rPr>
        <w:t xml:space="preserve"> </w:t>
      </w:r>
      <w:r w:rsidR="00273B18" w:rsidRPr="001D79AC">
        <w:rPr>
          <w:rFonts w:ascii="Angsana New" w:hAnsi="Angsana New" w:hint="cs"/>
          <w:sz w:val="30"/>
          <w:szCs w:val="30"/>
          <w:cs/>
        </w:rPr>
        <w:t>ๆ</w:t>
      </w:r>
      <w:r w:rsidRPr="001D79AC">
        <w:rPr>
          <w:rFonts w:ascii="Angsana New" w:hAnsi="Angsana New" w:hint="cs"/>
          <w:sz w:val="30"/>
          <w:szCs w:val="30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="00B33185">
        <w:rPr>
          <w:rFonts w:ascii="Angsana New" w:hAnsi="Angsana New" w:hint="cs"/>
          <w:sz w:val="30"/>
          <w:szCs w:val="30"/>
          <w:cs/>
        </w:rPr>
        <w:t xml:space="preserve"> </w:t>
      </w:r>
      <w:r w:rsidRPr="001D79AC">
        <w:rPr>
          <w:rFonts w:ascii="Angsana New" w:eastAsia="Calibri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1D79AC">
        <w:rPr>
          <w:rFonts w:ascii="Angsana New" w:eastAsia="Calibri" w:hAnsi="Angsana New" w:hint="cs"/>
          <w:sz w:val="30"/>
          <w:szCs w:val="30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ค่าตัดจำหน่ายคำนวณ</w:t>
      </w:r>
      <w:r w:rsidR="00B33185">
        <w:rPr>
          <w:rFonts w:ascii="Angsana New" w:hAnsi="Angsana New" w:hint="cs"/>
          <w:sz w:val="30"/>
          <w:szCs w:val="30"/>
          <w:cs/>
        </w:rPr>
        <w:t>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268D2D6C" w14:textId="2A081383" w:rsidR="00EA7434" w:rsidRPr="00EE784D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1145F61" w14:textId="67933548" w:rsidR="00EA7434" w:rsidRPr="001D79AC" w:rsidRDefault="00B33185" w:rsidP="00B75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ประมาณการ</w:t>
      </w:r>
      <w:r w:rsidR="00EA7434" w:rsidRPr="001D79AC">
        <w:rPr>
          <w:rFonts w:ascii="Angsana New" w:hAnsi="Angsana New" w:hint="cs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p w14:paraId="559BC93B" w14:textId="77777777" w:rsidR="005D61E4" w:rsidRPr="00EE784D" w:rsidRDefault="005D61E4" w:rsidP="00B75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7488"/>
        <w:gridCol w:w="1023"/>
        <w:gridCol w:w="479"/>
      </w:tblGrid>
      <w:tr w:rsidR="00EA7434" w:rsidRPr="00C4368E" w14:paraId="72C94BF6" w14:textId="77777777" w:rsidTr="001D79AC">
        <w:tc>
          <w:tcPr>
            <w:tcW w:w="7488" w:type="dxa"/>
          </w:tcPr>
          <w:p w14:paraId="5483B0BA" w14:textId="77777777" w:rsidR="00EA7434" w:rsidRPr="00C4368E" w:rsidRDefault="00EA7434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368E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023" w:type="dxa"/>
          </w:tcPr>
          <w:p w14:paraId="5B1FB6AC" w14:textId="1D431DC4" w:rsidR="00EA7434" w:rsidRPr="00C4368E" w:rsidRDefault="0001010D" w:rsidP="00BD3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sz w:val="30"/>
                <w:szCs w:val="30"/>
              </w:rPr>
              <w:t>3</w:t>
            </w:r>
            <w:r w:rsidR="00EA7434" w:rsidRPr="00C4368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- </w:t>
            </w:r>
            <w:r w:rsidRPr="0001010D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479" w:type="dxa"/>
          </w:tcPr>
          <w:p w14:paraId="6AAFBBEC" w14:textId="77777777" w:rsidR="00EA7434" w:rsidRPr="00C4368E" w:rsidRDefault="00EA7434" w:rsidP="00BD3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368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EA7434" w:rsidRPr="00C4368E" w14:paraId="02BC28BC" w14:textId="77777777" w:rsidTr="001D79AC">
        <w:tc>
          <w:tcPr>
            <w:tcW w:w="7488" w:type="dxa"/>
          </w:tcPr>
          <w:p w14:paraId="2F74068B" w14:textId="77777777" w:rsidR="00EA7434" w:rsidRPr="00C4368E" w:rsidRDefault="00EA7434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368E">
              <w:rPr>
                <w:rFonts w:ascii="Angsana New" w:hAnsi="Angsana New" w:hint="cs"/>
                <w:sz w:val="30"/>
                <w:szCs w:val="30"/>
                <w:cs/>
              </w:rPr>
              <w:t>สิทธิในการพัฒนาโครงการ</w:t>
            </w:r>
          </w:p>
        </w:tc>
        <w:tc>
          <w:tcPr>
            <w:tcW w:w="1023" w:type="dxa"/>
          </w:tcPr>
          <w:p w14:paraId="112BC4D0" w14:textId="1F141130" w:rsidR="00EA7434" w:rsidRPr="00C4368E" w:rsidRDefault="0001010D" w:rsidP="00BD3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479" w:type="dxa"/>
          </w:tcPr>
          <w:p w14:paraId="572A0985" w14:textId="77777777" w:rsidR="00EA7434" w:rsidRPr="00C4368E" w:rsidRDefault="00EA7434" w:rsidP="00BD3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368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EA7434" w:rsidRPr="001D79AC" w14:paraId="08CDD882" w14:textId="77777777" w:rsidTr="001D79AC">
        <w:tc>
          <w:tcPr>
            <w:tcW w:w="7488" w:type="dxa"/>
          </w:tcPr>
          <w:p w14:paraId="0773599D" w14:textId="77777777" w:rsidR="00EA7434" w:rsidRPr="00C4368E" w:rsidRDefault="00EA7434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368E">
              <w:rPr>
                <w:rFonts w:ascii="Angsana New" w:hAnsi="Angsana New" w:hint="cs"/>
                <w:sz w:val="30"/>
                <w:szCs w:val="30"/>
                <w:cs/>
              </w:rPr>
              <w:t>สิทธิในสัญญาซื้อขายไฟฟ้า</w:t>
            </w:r>
          </w:p>
        </w:tc>
        <w:tc>
          <w:tcPr>
            <w:tcW w:w="1023" w:type="dxa"/>
          </w:tcPr>
          <w:p w14:paraId="6F41A10B" w14:textId="614D32D9" w:rsidR="00EA7434" w:rsidRPr="00C4368E" w:rsidRDefault="0001010D" w:rsidP="00BD3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9</w:t>
            </w:r>
            <w:r w:rsidR="004A2D10" w:rsidRPr="00C4368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1010D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479" w:type="dxa"/>
          </w:tcPr>
          <w:p w14:paraId="43CC1EFE" w14:textId="77777777" w:rsidR="00EA7434" w:rsidRPr="007829ED" w:rsidRDefault="00EA7434" w:rsidP="00BD3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368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6B5195" w:rsidRPr="001D79AC" w14:paraId="55CB4684" w14:textId="77777777" w:rsidTr="001D79AC">
        <w:tc>
          <w:tcPr>
            <w:tcW w:w="7488" w:type="dxa"/>
          </w:tcPr>
          <w:p w14:paraId="3EB9C6A1" w14:textId="443D2A05" w:rsidR="006B5195" w:rsidRPr="00C4368E" w:rsidRDefault="006B5195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สิทธิการใช้ระบบสายส่ง</w:t>
            </w:r>
          </w:p>
        </w:tc>
        <w:tc>
          <w:tcPr>
            <w:tcW w:w="1023" w:type="dxa"/>
          </w:tcPr>
          <w:p w14:paraId="7805EF71" w14:textId="22434D81" w:rsidR="006B5195" w:rsidRPr="00C4368E" w:rsidRDefault="0001010D" w:rsidP="00BD3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6</w:t>
            </w:r>
            <w:r w:rsidR="006B51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E4F9D">
              <w:rPr>
                <w:rFonts w:ascii="Angsana New" w:hAnsi="Angsana New"/>
                <w:sz w:val="30"/>
                <w:szCs w:val="30"/>
              </w:rPr>
              <w:t>-</w:t>
            </w:r>
            <w:r w:rsidR="006B51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1010D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479" w:type="dxa"/>
          </w:tcPr>
          <w:p w14:paraId="16BFC3E8" w14:textId="74F21085" w:rsidR="006B5195" w:rsidRPr="00C4368E" w:rsidRDefault="006B5195" w:rsidP="00BD3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5BF7ABB9" w14:textId="20AD72A4" w:rsidR="00D2403C" w:rsidRDefault="00D2403C" w:rsidP="00424D3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83B066" w14:textId="77777777" w:rsidR="00EA7434" w:rsidRPr="001D79AC" w:rsidRDefault="00424D33" w:rsidP="00424D33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D79AC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สัญญาเช่า</w:t>
      </w:r>
    </w:p>
    <w:p w14:paraId="22130AE1" w14:textId="77777777" w:rsidR="00424D33" w:rsidRPr="00355EC0" w:rsidRDefault="00424D33" w:rsidP="00424D33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4F951AB3" w14:textId="77777777" w:rsidR="00424D33" w:rsidRPr="001D79AC" w:rsidRDefault="00424D33" w:rsidP="00424D33">
      <w:pPr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B33185">
        <w:rPr>
          <w:rFonts w:ascii="Angsana New" w:hAnsi="Angsana New" w:hint="cs"/>
          <w:sz w:val="30"/>
          <w:szCs w:val="30"/>
          <w:cs/>
        </w:rPr>
        <w:t xml:space="preserve"> </w:t>
      </w:r>
      <w:r w:rsidR="00B33185" w:rsidRPr="00B33185">
        <w:rPr>
          <w:rFonts w:ascii="Angsana New" w:hAnsi="Angsana New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62E3160" w14:textId="77777777" w:rsidR="001D602E" w:rsidRPr="00355EC0" w:rsidRDefault="001D602E" w:rsidP="00424D33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5528FC60" w14:textId="77777777" w:rsidR="00424D33" w:rsidRPr="001D79AC" w:rsidRDefault="00424D33" w:rsidP="00424D33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D79AC">
        <w:rPr>
          <w:rFonts w:ascii="Angsana New" w:hAnsi="Angsana New" w:hint="cs"/>
          <w:i/>
          <w:iCs/>
          <w:sz w:val="30"/>
          <w:szCs w:val="30"/>
          <w:cs/>
        </w:rPr>
        <w:t>ในฐานะผู้เช่า</w:t>
      </w:r>
    </w:p>
    <w:p w14:paraId="2066DA2D" w14:textId="77777777" w:rsidR="00424D33" w:rsidRPr="00355EC0" w:rsidRDefault="00424D33" w:rsidP="00424D3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4CCA805" w14:textId="77777777" w:rsidR="00424D33" w:rsidRPr="001D79AC" w:rsidRDefault="00424D33" w:rsidP="00424D3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D79AC">
        <w:rPr>
          <w:rFonts w:ascii="Angsana New" w:hAnsi="Angsana New" w:hint="cs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</w:t>
      </w:r>
      <w:r w:rsidR="005D61E4" w:rsidRPr="001D79AC">
        <w:rPr>
          <w:rFonts w:ascii="Angsana New" w:hAnsi="Angsana New" w:hint="cs"/>
          <w:sz w:val="30"/>
          <w:szCs w:val="30"/>
          <w:cs/>
        </w:rPr>
        <w:t>และ</w:t>
      </w:r>
      <w:r w:rsidRPr="001D79AC">
        <w:rPr>
          <w:rFonts w:ascii="Angsana New" w:hAnsi="Angsana New" w:hint="cs"/>
          <w:sz w:val="30"/>
          <w:szCs w:val="30"/>
          <w:cs/>
        </w:rPr>
        <w:t xml:space="preserve">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5A56A015" w14:textId="77777777" w:rsidR="00424D33" w:rsidRPr="00355EC0" w:rsidRDefault="00424D33" w:rsidP="002625F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8481E6B" w14:textId="77777777" w:rsidR="00550F24" w:rsidRDefault="00424D33" w:rsidP="00424D33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1C3D214" w14:textId="77777777" w:rsidR="00172547" w:rsidRPr="00355EC0" w:rsidRDefault="00172547" w:rsidP="00424D33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05F0FA0" w14:textId="4EECFF39" w:rsidR="00424D33" w:rsidRPr="001D79AC" w:rsidRDefault="00424D33" w:rsidP="00424D33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D79AC">
        <w:rPr>
          <w:rFonts w:ascii="Angsana New" w:hAnsi="Angsana New" w:hint="cs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0E5C61" w:rsidRPr="000E5C61">
        <w:rPr>
          <w:rFonts w:ascii="Angsana New" w:hAnsi="Angsana New"/>
          <w:b/>
          <w:sz w:val="30"/>
          <w:szCs w:val="30"/>
          <w:cs/>
        </w:rPr>
        <w:t>เงินจ่ายล่วงหน้ารวมกับต้นทุนทางตรงเริ่มแรก</w:t>
      </w:r>
      <w:r w:rsidR="00353A2F" w:rsidRPr="000E5C61">
        <w:rPr>
          <w:rFonts w:ascii="Angsana New" w:hAnsi="Angsana New"/>
          <w:b/>
          <w:color w:val="FF0000"/>
          <w:sz w:val="30"/>
          <w:szCs w:val="30"/>
        </w:rPr>
        <w:t xml:space="preserve"> </w:t>
      </w:r>
      <w:r w:rsidRPr="001D79AC">
        <w:rPr>
          <w:rFonts w:ascii="Angsana New" w:hAnsi="Angsana New" w:hint="cs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0E5C61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1D79AC">
        <w:rPr>
          <w:rFonts w:ascii="Angsana New" w:hAnsi="Angsana New" w:hint="cs"/>
          <w:b/>
          <w:sz w:val="30"/>
          <w:szCs w:val="30"/>
          <w:cs/>
        </w:rPr>
        <w:t>เว้นแต่สัญญาเช่า</w:t>
      </w:r>
      <w:r w:rsidR="000E5C61">
        <w:rPr>
          <w:rFonts w:ascii="Angsana New" w:hAnsi="Angsana New" w:hint="cs"/>
          <w:b/>
          <w:sz w:val="30"/>
          <w:szCs w:val="30"/>
          <w:cs/>
        </w:rPr>
        <w:t>ที่</w:t>
      </w:r>
      <w:r w:rsidRPr="001D79AC">
        <w:rPr>
          <w:rFonts w:ascii="Angsana New" w:hAnsi="Angsana New" w:hint="cs"/>
          <w:b/>
          <w:sz w:val="30"/>
          <w:szCs w:val="30"/>
          <w:cs/>
        </w:rPr>
        <w:t>โอนกรรมสิทธิ์ในสินทรัพย์ที่เช่าให้กับกลุ่มบริษัทเมื่อสิ้นสุดสัญญาเช่า หรือ</w:t>
      </w:r>
      <w:r w:rsidR="000E5C61">
        <w:rPr>
          <w:rFonts w:ascii="Angsana New" w:hAnsi="Angsana New" w:hint="cs"/>
          <w:b/>
          <w:sz w:val="30"/>
          <w:szCs w:val="30"/>
          <w:cs/>
        </w:rPr>
        <w:t>กลุ่มบริษัทจะใช้สิทธิ</w:t>
      </w:r>
      <w:r w:rsidRPr="001D79AC">
        <w:rPr>
          <w:rFonts w:ascii="Angsana New" w:hAnsi="Angsana New" w:hint="cs"/>
          <w:b/>
          <w:sz w:val="30"/>
          <w:szCs w:val="30"/>
          <w:cs/>
        </w:rPr>
        <w:t>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79E7361A" w14:textId="77777777" w:rsidR="00424D33" w:rsidRPr="00F22246" w:rsidRDefault="00424D33" w:rsidP="002625FE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2A7F8AD" w14:textId="3D376990" w:rsidR="00424D33" w:rsidRPr="001D79AC" w:rsidRDefault="00E47EBF" w:rsidP="00424D3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47EBF">
        <w:rPr>
          <w:rFonts w:ascii="Angsana New" w:hAnsi="Angsana New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>
        <w:rPr>
          <w:rFonts w:ascii="Angsana New" w:hAnsi="Angsana New" w:hint="cs"/>
          <w:b/>
          <w:sz w:val="30"/>
          <w:szCs w:val="30"/>
          <w:cs/>
        </w:rPr>
        <w:t xml:space="preserve"> กลุ่มบริษัทใช้อัตราดอกเบี้ยเงินกู้ยืมส่วนเพิ่มของกลุ่มบริษัทในการคิดลดเป็นมูลค่าปัจจุบัน </w:t>
      </w:r>
      <w:r w:rsidR="00424D33" w:rsidRPr="001D79AC">
        <w:rPr>
          <w:rFonts w:ascii="Angsana New" w:hAnsi="Angsana New" w:hint="cs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0FBBF37" w14:textId="77777777" w:rsidR="005D61E4" w:rsidRPr="00F22246" w:rsidRDefault="005D61E4" w:rsidP="002625FE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64E38DED" w14:textId="3FA45EDE" w:rsidR="00424D33" w:rsidRPr="001D79AC" w:rsidRDefault="00424D33" w:rsidP="00424D33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08C89AFD" w14:textId="12964A8B" w:rsidR="00A72F1D" w:rsidRDefault="00A72F1D" w:rsidP="00650CD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AB66ADF" w14:textId="245E8D11" w:rsidR="00EE784D" w:rsidRDefault="00EE784D" w:rsidP="00650CD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p w14:paraId="62AC9568" w14:textId="77777777" w:rsidR="00424D33" w:rsidRPr="001D79AC" w:rsidRDefault="00424D33" w:rsidP="00424D33">
      <w:pPr>
        <w:pStyle w:val="BodyText"/>
        <w:spacing w:after="0"/>
        <w:ind w:left="540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1D79AC">
        <w:rPr>
          <w:rFonts w:ascii="Angsana New" w:hAnsi="Angsana New" w:hint="cs"/>
          <w:b/>
          <w:i/>
          <w:iCs/>
          <w:sz w:val="30"/>
          <w:szCs w:val="30"/>
          <w:cs/>
        </w:rPr>
        <w:lastRenderedPageBreak/>
        <w:t>ในฐานะผู้ให้เช่า</w:t>
      </w:r>
    </w:p>
    <w:p w14:paraId="11EC993D" w14:textId="77777777" w:rsidR="00424D33" w:rsidRPr="00550F24" w:rsidRDefault="00424D33" w:rsidP="00650CD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CBF8690" w14:textId="1FD845FD" w:rsidR="00424D33" w:rsidRPr="001D79AC" w:rsidRDefault="00424D33" w:rsidP="00424D33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D79AC">
        <w:rPr>
          <w:rFonts w:ascii="Angsana New" w:hAnsi="Angsana New" w:hint="cs"/>
          <w:b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 แต่ละส่วนประกอบตามเกณฑ์ราคาขายที่เป็นเอกเทศ</w:t>
      </w:r>
    </w:p>
    <w:p w14:paraId="1A9A0E24" w14:textId="77777777" w:rsidR="00424D33" w:rsidRPr="002E16E6" w:rsidRDefault="00424D33" w:rsidP="00650CD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31D4E07" w14:textId="50A909A9" w:rsidR="00424D33" w:rsidRPr="001D79AC" w:rsidRDefault="00424D33" w:rsidP="00424D33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D79AC">
        <w:rPr>
          <w:rFonts w:ascii="Angsana New" w:hAnsi="Angsana New" w:hint="cs"/>
          <w:b/>
          <w:sz w:val="30"/>
          <w:szCs w:val="30"/>
          <w:cs/>
        </w:rPr>
        <w:t>ณ วันเริ่มต้นของสัญญา</w:t>
      </w:r>
      <w:r w:rsidR="00E47EBF">
        <w:rPr>
          <w:rFonts w:ascii="Angsana New" w:hAnsi="Angsana New" w:hint="cs"/>
          <w:b/>
          <w:sz w:val="30"/>
          <w:szCs w:val="30"/>
          <w:cs/>
        </w:rPr>
        <w:t>ให้</w:t>
      </w:r>
      <w:r w:rsidRPr="001D79AC">
        <w:rPr>
          <w:rFonts w:ascii="Angsana New" w:hAnsi="Angsana New" w:hint="cs"/>
          <w:b/>
          <w:sz w:val="30"/>
          <w:szCs w:val="30"/>
          <w:cs/>
        </w:rPr>
        <w:t>เช่า</w:t>
      </w:r>
      <w:r w:rsidR="00E47EBF">
        <w:rPr>
          <w:rFonts w:ascii="Angsana New" w:hAnsi="Angsana New" w:hint="cs"/>
          <w:b/>
          <w:sz w:val="30"/>
          <w:szCs w:val="30"/>
          <w:cs/>
        </w:rPr>
        <w:t xml:space="preserve"> กลุ่มบริษัทพิจารณาจัดประเภทสัญญาเช่าที่</w:t>
      </w:r>
      <w:r w:rsidRPr="001D79AC">
        <w:rPr>
          <w:rFonts w:ascii="Angsana New" w:hAnsi="Angsana New" w:hint="cs"/>
          <w:b/>
          <w:sz w:val="30"/>
          <w:szCs w:val="30"/>
          <w:cs/>
        </w:rPr>
        <w:t>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หากไม่มี</w:t>
      </w:r>
      <w:r w:rsidR="005D61E4" w:rsidRPr="001D79A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1D79AC">
        <w:rPr>
          <w:rFonts w:ascii="Angsana New" w:hAnsi="Angsana New" w:hint="cs"/>
          <w:b/>
          <w:sz w:val="30"/>
          <w:szCs w:val="30"/>
          <w:cs/>
        </w:rPr>
        <w:t>สัญญาเช่าดังกล่าวจะจัดประเภทเป็นสัญญาเช่าดำเนินงาน</w:t>
      </w:r>
    </w:p>
    <w:p w14:paraId="425BA989" w14:textId="77777777" w:rsidR="00AD2347" w:rsidRPr="002E16E6" w:rsidRDefault="00AD2347" w:rsidP="00650CD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183C99B" w14:textId="77777777" w:rsidR="00424D33" w:rsidRPr="001D79AC" w:rsidRDefault="00424D33" w:rsidP="00424D3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D79AC">
        <w:rPr>
          <w:rFonts w:ascii="Angsana New" w:hAnsi="Angsana New" w:hint="cs"/>
          <w:b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="00AD2347" w:rsidRPr="001D79AC">
        <w:rPr>
          <w:rFonts w:ascii="Angsana New" w:hAnsi="Angsana New"/>
          <w:b/>
          <w:sz w:val="30"/>
          <w:szCs w:val="30"/>
        </w:rPr>
        <w:br/>
      </w:r>
      <w:r w:rsidRPr="001D79AC">
        <w:rPr>
          <w:rFonts w:ascii="Angsana New" w:hAnsi="Angsana New" w:hint="cs"/>
          <w:b/>
          <w:sz w:val="30"/>
          <w:szCs w:val="30"/>
          <w:cs/>
        </w:rPr>
        <w:t>กลุ่มบริษัทที่ได้จากเงินลงทุนสุทธิคงเหลือตามสัญญาเช่า</w:t>
      </w:r>
    </w:p>
    <w:p w14:paraId="633F77D7" w14:textId="77777777" w:rsidR="00E47EBF" w:rsidRPr="00550F24" w:rsidRDefault="00E47EBF" w:rsidP="00E47EBF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4E561ED" w14:textId="77777777" w:rsidR="00E47EBF" w:rsidRPr="001D79AC" w:rsidRDefault="00E47EBF" w:rsidP="00E47EBF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D79AC">
        <w:rPr>
          <w:rFonts w:ascii="Angsana New" w:hAnsi="Angsana New" w:hint="cs"/>
          <w:b/>
          <w:sz w:val="30"/>
          <w:szCs w:val="30"/>
          <w:cs/>
        </w:rPr>
        <w:t>กลุ่มบริษัท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1D79AC">
        <w:rPr>
          <w:rFonts w:ascii="Angsana New" w:hAnsi="Angsana New" w:hint="cs"/>
          <w:b/>
          <w:sz w:val="30"/>
          <w:szCs w:val="30"/>
        </w:rPr>
        <w:t xml:space="preserve"> </w:t>
      </w:r>
      <w:r w:rsidRPr="001D79AC">
        <w:rPr>
          <w:rFonts w:ascii="Angsana New" w:hAnsi="Angsana New" w:hint="cs"/>
          <w:b/>
          <w:sz w:val="30"/>
          <w:szCs w:val="30"/>
          <w:cs/>
        </w:rPr>
        <w:t xml:space="preserve">ค่าเช่าที่อาจเกิดขึ้นรับรู้เป็นรายได้ในรอบระยะเวลาบัญชีที่ได้รับ </w:t>
      </w:r>
    </w:p>
    <w:p w14:paraId="47DA1B2C" w14:textId="77777777" w:rsidR="00424D33" w:rsidRPr="002E16E6" w:rsidRDefault="00424D33" w:rsidP="002E16E6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55134FD" w14:textId="521FDB5B" w:rsidR="00565621" w:rsidRPr="001D79AC" w:rsidRDefault="00424D33" w:rsidP="00424D3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1D79AC">
        <w:rPr>
          <w:rFonts w:ascii="Angsana New" w:hAnsi="Angsana New" w:hint="cs"/>
          <w:b/>
          <w:sz w:val="30"/>
          <w:szCs w:val="30"/>
          <w:cs/>
        </w:rPr>
        <w:t>กลุ่มบริษัท</w:t>
      </w:r>
      <w:r w:rsidR="006D01CA" w:rsidRPr="006D01CA">
        <w:rPr>
          <w:rFonts w:ascii="Angsana New" w:hAnsi="Angsana New"/>
          <w:b/>
          <w:sz w:val="30"/>
          <w:szCs w:val="30"/>
          <w:cs/>
        </w:rPr>
        <w:t>ตัดรายการและพิจารณาการด้อยค่าของลูกหนี้สัญญาเช่าตามที่เปิดเผยใน</w:t>
      </w:r>
      <w:r w:rsidR="006D01CA" w:rsidRPr="00B27D79">
        <w:rPr>
          <w:rFonts w:ascii="Angsana New" w:hAnsi="Angsana New"/>
          <w:b/>
          <w:sz w:val="30"/>
          <w:szCs w:val="30"/>
          <w:cs/>
        </w:rPr>
        <w:t xml:space="preserve">หมายเหตุข้อ </w:t>
      </w:r>
      <w:r w:rsidR="0001010D" w:rsidRPr="0001010D">
        <w:rPr>
          <w:rFonts w:ascii="Angsana New" w:hAnsi="Angsana New"/>
          <w:bCs/>
          <w:sz w:val="30"/>
          <w:szCs w:val="30"/>
        </w:rPr>
        <w:t>3</w:t>
      </w:r>
      <w:r w:rsidR="006D01CA" w:rsidRPr="00B27D79">
        <w:rPr>
          <w:rFonts w:ascii="Angsana New" w:hAnsi="Angsana New"/>
          <w:b/>
          <w:sz w:val="30"/>
          <w:szCs w:val="30"/>
          <w:cs/>
        </w:rPr>
        <w:t>(ง)</w:t>
      </w:r>
    </w:p>
    <w:p w14:paraId="676A84C1" w14:textId="77777777" w:rsidR="001D602E" w:rsidRPr="002E16E6" w:rsidRDefault="001D602E" w:rsidP="002E16E6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C73DED0" w14:textId="77777777" w:rsidR="00EA7434" w:rsidRPr="001D79AC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1D79AC">
        <w:rPr>
          <w:rFonts w:ascii="Angsana New" w:hAnsi="Angsana New" w:hint="cs"/>
          <w:i/>
          <w:iCs/>
          <w:sz w:val="30"/>
          <w:szCs w:val="30"/>
          <w:cs/>
          <w:lang w:val="en-GB"/>
        </w:rPr>
        <w:t>การด้อยค่า</w:t>
      </w:r>
      <w:r w:rsidR="00216C3F" w:rsidRPr="001D79AC">
        <w:rPr>
          <w:rFonts w:ascii="Angsana New" w:hAnsi="Angsana New" w:hint="cs"/>
          <w:i/>
          <w:iCs/>
          <w:sz w:val="30"/>
          <w:szCs w:val="30"/>
          <w:cs/>
          <w:lang w:val="en-GB"/>
        </w:rPr>
        <w:t>สินทรัพย์ที่ไม่ใช่สินทรัพย์ทางการเงิน</w:t>
      </w:r>
    </w:p>
    <w:p w14:paraId="0437D7B0" w14:textId="77777777" w:rsidR="00EA7434" w:rsidRPr="002E16E6" w:rsidRDefault="00EA7434" w:rsidP="002E16E6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D5A33CE" w14:textId="77777777" w:rsidR="00EA7434" w:rsidRPr="001D79AC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</w:t>
      </w:r>
      <w:r w:rsidRPr="001D79AC">
        <w:rPr>
          <w:rFonts w:ascii="Angsana New" w:hAnsi="Angsana New" w:hint="cs"/>
          <w:spacing w:val="-2"/>
          <w:sz w:val="30"/>
          <w:szCs w:val="30"/>
          <w:cs/>
        </w:rPr>
        <w:t>หรือไม่</w:t>
      </w:r>
      <w:r w:rsidR="00216C3F" w:rsidRPr="001D79AC">
        <w:rPr>
          <w:rFonts w:ascii="Angsana New" w:hAnsi="Angsana New"/>
          <w:spacing w:val="-2"/>
          <w:sz w:val="30"/>
          <w:szCs w:val="30"/>
          <w:cs/>
        </w:rPr>
        <w:br/>
      </w:r>
      <w:r w:rsidRPr="001D79AC">
        <w:rPr>
          <w:rFonts w:ascii="Angsana New" w:hAnsi="Angsana New" w:hint="cs"/>
          <w:spacing w:val="-2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</w:t>
      </w:r>
      <w:r w:rsidRPr="001D79AC">
        <w:rPr>
          <w:rFonts w:ascii="Angsana New" w:hAnsi="Angsana New" w:hint="cs"/>
          <w:sz w:val="30"/>
          <w:szCs w:val="30"/>
          <w:cs/>
        </w:rPr>
        <w:t>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 ในช่วงเวลาเดียวกัน</w:t>
      </w:r>
    </w:p>
    <w:p w14:paraId="388260DE" w14:textId="77777777" w:rsidR="00EA7434" w:rsidRPr="00D71CEC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CB0860" w14:textId="41B2851A" w:rsidR="00A72F1D" w:rsidRDefault="00EA7434" w:rsidP="00216C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pacing w:val="-4"/>
          <w:sz w:val="30"/>
          <w:szCs w:val="30"/>
          <w:cs/>
        </w:rPr>
        <w:t>ขาดทุนจากการด้อยค่ารับรู้</w:t>
      </w:r>
      <w:r w:rsidR="005F2E55">
        <w:rPr>
          <w:rFonts w:ascii="Angsana New" w:hAnsi="Angsana New" w:hint="cs"/>
          <w:spacing w:val="-4"/>
          <w:sz w:val="30"/>
          <w:szCs w:val="30"/>
          <w:cs/>
        </w:rPr>
        <w:t>ในกำไรหรือขาดทุน</w:t>
      </w:r>
      <w:r w:rsidRPr="001D79AC">
        <w:rPr>
          <w:rFonts w:ascii="Angsana New" w:hAnsi="Angsana New" w:hint="cs"/>
          <w:spacing w:val="-4"/>
          <w:sz w:val="30"/>
          <w:szCs w:val="30"/>
          <w:cs/>
        </w:rPr>
        <w:t>เมื่อมูลค่าตามบัญชีของสินทรัพย์หรือมูลค่าตามบัญชีของหน่วยสินทรัพย์ที่ก่อให้เกิดเงินสด</w:t>
      </w:r>
      <w:r w:rsidRPr="001D79AC">
        <w:rPr>
          <w:rFonts w:ascii="Angsana New" w:hAnsi="Angsana New" w:hint="cs"/>
          <w:sz w:val="30"/>
          <w:szCs w:val="30"/>
          <w:cs/>
        </w:rPr>
        <w:t>สูงกว่ามูลค่าที่จะได้รับคืน</w:t>
      </w:r>
      <w:r w:rsidRPr="001D79AC">
        <w:rPr>
          <w:rFonts w:ascii="Angsana New" w:hAnsi="Angsana New" w:hint="cs"/>
          <w:sz w:val="30"/>
          <w:szCs w:val="30"/>
        </w:rPr>
        <w:t xml:space="preserve"> </w:t>
      </w:r>
      <w:r w:rsidR="00216C3F" w:rsidRPr="001D79AC">
        <w:rPr>
          <w:rFonts w:ascii="Angsana New" w:hAnsi="Angsana New" w:hint="cs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473E7244" w14:textId="77777777" w:rsidR="00E47EBF" w:rsidRPr="00D71CEC" w:rsidRDefault="00E47EBF" w:rsidP="00EA7434">
      <w:pPr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5BAA3FBC" w14:textId="77777777" w:rsidR="00A50830" w:rsidRPr="001D79AC" w:rsidRDefault="00216C3F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lastRenderedPageBreak/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D5BF68D" w14:textId="77777777" w:rsidR="001D79AC" w:rsidRPr="00EE784D" w:rsidRDefault="001D79AC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C0E3E3D" w14:textId="77777777" w:rsidR="00216C3F" w:rsidRPr="001D79AC" w:rsidRDefault="00216C3F" w:rsidP="00216C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1D79AC">
        <w:rPr>
          <w:rFonts w:ascii="Angsana New" w:hAnsi="Angsana New" w:hint="cs"/>
          <w:sz w:val="30"/>
          <w:szCs w:val="30"/>
        </w:rPr>
        <w:t xml:space="preserve"> </w:t>
      </w:r>
    </w:p>
    <w:p w14:paraId="09767AC9" w14:textId="23574FA9" w:rsidR="00901F93" w:rsidRPr="00EE784D" w:rsidRDefault="00901F93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1513595" w14:textId="77777777" w:rsidR="00EA7434" w:rsidRPr="001D79AC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1D79AC">
        <w:rPr>
          <w:rFonts w:ascii="Angsana New" w:hAnsi="Angsana New" w:hint="cs"/>
          <w:i/>
          <w:iCs/>
          <w:sz w:val="30"/>
          <w:szCs w:val="30"/>
          <w:cs/>
          <w:lang w:val="en-GB"/>
        </w:rPr>
        <w:t>ผลประโยชน์ของพนักงาน</w:t>
      </w:r>
    </w:p>
    <w:p w14:paraId="43815053" w14:textId="77777777" w:rsidR="00EA7434" w:rsidRPr="00EE784D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2F346A9" w14:textId="77777777" w:rsidR="00EA7434" w:rsidRPr="001D79AC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D79AC">
        <w:rPr>
          <w:rFonts w:ascii="Angsana New" w:hAnsi="Angsana New" w:hint="cs"/>
          <w:i/>
          <w:iCs/>
          <w:sz w:val="30"/>
          <w:szCs w:val="30"/>
          <w:cs/>
        </w:rPr>
        <w:t>โครงการสมทบเงิน</w:t>
      </w:r>
    </w:p>
    <w:p w14:paraId="59EA984F" w14:textId="77777777" w:rsidR="00EA7434" w:rsidRPr="00EE784D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7E20384" w14:textId="77777777" w:rsidR="00192A62" w:rsidRPr="00063EF2" w:rsidRDefault="00192A62" w:rsidP="00192A6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color w:val="000000"/>
          <w:sz w:val="30"/>
          <w:szCs w:val="30"/>
          <w:highlight w:val="cyan"/>
        </w:rPr>
      </w:pPr>
      <w:r w:rsidRPr="001D79AC">
        <w:rPr>
          <w:rFonts w:ascii="Angsana New" w:hAnsi="Angsana New"/>
          <w:sz w:val="30"/>
          <w:szCs w:val="30"/>
          <w:cs/>
        </w:rPr>
        <w:t>ภาระผูกพันในการสมทบเข้า</w:t>
      </w:r>
      <w:r w:rsidR="005F2E55">
        <w:rPr>
          <w:rFonts w:ascii="Angsana New" w:hAnsi="Angsana New" w:hint="cs"/>
          <w:sz w:val="30"/>
          <w:szCs w:val="30"/>
          <w:cs/>
        </w:rPr>
        <w:t>กองทุนสำรองเลี้ยงชีพของพนักงานของกลุ่มบริษัท</w:t>
      </w:r>
      <w:r w:rsidRPr="001D79AC">
        <w:rPr>
          <w:rFonts w:ascii="Angsana New" w:hAnsi="Angsana New"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4AD993F" w14:textId="32966FA6" w:rsidR="000F2D83" w:rsidRPr="00EE784D" w:rsidRDefault="000F2D83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2DCEBDE" w14:textId="77777777" w:rsidR="00EA7434" w:rsidRPr="001D79AC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D79AC">
        <w:rPr>
          <w:rFonts w:ascii="Angsana New" w:hAnsi="Angsana New" w:hint="cs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0515F4B" w14:textId="77777777" w:rsidR="00EA7434" w:rsidRPr="00EE784D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CC18A34" w14:textId="7B81FC4A" w:rsidR="0056400C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</w:t>
      </w:r>
      <w:r w:rsidR="002727A8">
        <w:rPr>
          <w:rFonts w:ascii="Angsana New" w:hAnsi="Angsana New" w:hint="cs"/>
          <w:sz w:val="30"/>
          <w:szCs w:val="30"/>
          <w:cs/>
        </w:rPr>
        <w:t>จากการประมาณผลประโยชน์ในอนาคต</w:t>
      </w:r>
      <w:r w:rsidRPr="001D79AC">
        <w:rPr>
          <w:rFonts w:ascii="Angsana New" w:hAnsi="Angsana New" w:hint="cs"/>
          <w:sz w:val="30"/>
          <w:szCs w:val="30"/>
          <w:cs/>
        </w:rPr>
        <w:t>ที่เกิดจากการทำงานของพนักงานในงวดปัจจุบันและงวดก่อน</w:t>
      </w:r>
      <w:r w:rsidR="00412F02" w:rsidRPr="001D79AC">
        <w:rPr>
          <w:rFonts w:ascii="Angsana New" w:hAnsi="Angsana New" w:hint="cs"/>
          <w:sz w:val="30"/>
          <w:szCs w:val="30"/>
          <w:cs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  <w:r w:rsidR="005F2E55" w:rsidRPr="005F2E55">
        <w:rPr>
          <w:rFonts w:ascii="Angsana New" w:hAnsi="Angsana New"/>
          <w:sz w:val="30"/>
          <w:szCs w:val="30"/>
          <w:cs/>
        </w:rPr>
        <w:t>ซึ่งจัดทำโดยนักคณิตศาสตร์ประกันภัยที่ได้รับอนุญาตเป็นประจำ โดยวิธีคิดลด</w:t>
      </w:r>
      <w:r w:rsidR="00E2572F">
        <w:rPr>
          <w:rFonts w:ascii="Angsana New" w:hAnsi="Angsana New"/>
          <w:sz w:val="30"/>
          <w:szCs w:val="30"/>
        </w:rPr>
        <w:br/>
      </w:r>
      <w:r w:rsidR="005F2E55" w:rsidRPr="005F2E55">
        <w:rPr>
          <w:rFonts w:ascii="Angsana New" w:hAnsi="Angsana New"/>
          <w:sz w:val="30"/>
          <w:szCs w:val="30"/>
          <w:cs/>
        </w:rPr>
        <w:t>แต่ละหน่วยที่ประมาณการไว้</w:t>
      </w:r>
    </w:p>
    <w:p w14:paraId="47DFAB15" w14:textId="77777777" w:rsidR="00EA7434" w:rsidRPr="00EE784D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AB31553" w14:textId="182DCAFC" w:rsidR="001D602E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="00412F02" w:rsidRPr="001D79AC">
        <w:rPr>
          <w:rFonts w:ascii="Angsana New" w:hAnsi="Angsana New" w:hint="cs"/>
          <w:sz w:val="30"/>
          <w:szCs w:val="30"/>
          <w:cs/>
        </w:rPr>
        <w:t xml:space="preserve"> </w:t>
      </w:r>
      <w:r w:rsidR="00412F02" w:rsidRPr="001D79AC">
        <w:rPr>
          <w:rFonts w:ascii="Angsana New" w:hAnsi="Angsana New"/>
          <w:sz w:val="30"/>
          <w:szCs w:val="30"/>
          <w:cs/>
        </w:rPr>
        <w:br/>
      </w:r>
      <w:r w:rsidRPr="001D79AC">
        <w:rPr>
          <w:rFonts w:ascii="Angsana New" w:hAnsi="Angsana New" w:hint="cs"/>
          <w:sz w:val="30"/>
          <w:szCs w:val="30"/>
          <w:cs/>
        </w:rPr>
        <w:t>ณ</w:t>
      </w:r>
      <w:r w:rsidRPr="001D79AC">
        <w:rPr>
          <w:rFonts w:ascii="Angsana New" w:hAnsi="Angsana New" w:hint="cs"/>
          <w:sz w:val="30"/>
          <w:szCs w:val="30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ต้นปี โดยคำนึงถึงการเปลี่ยนแปลงใด</w:t>
      </w:r>
      <w:r w:rsidR="00475B20">
        <w:rPr>
          <w:rFonts w:ascii="Angsana New" w:hAnsi="Angsana New"/>
          <w:sz w:val="30"/>
          <w:szCs w:val="30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ๆ</w:t>
      </w:r>
      <w:r w:rsidRPr="001D79AC">
        <w:rPr>
          <w:rFonts w:ascii="Angsana New" w:hAnsi="Angsana New" w:hint="cs"/>
          <w:sz w:val="30"/>
          <w:szCs w:val="30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475B20">
        <w:rPr>
          <w:rFonts w:ascii="Angsana New" w:hAnsi="Angsana New"/>
          <w:sz w:val="30"/>
          <w:szCs w:val="30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7346030A" w14:textId="77777777" w:rsidR="005F2E55" w:rsidRPr="00D71CEC" w:rsidRDefault="005F2E55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FEF9A6E" w14:textId="77777777" w:rsidR="00EA7434" w:rsidRPr="001D79AC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="00F756D2" w:rsidRPr="001D79AC">
        <w:rPr>
          <w:rFonts w:ascii="Angsana New" w:hAnsi="Angsana New" w:hint="cs"/>
          <w:sz w:val="30"/>
          <w:szCs w:val="30"/>
          <w:cs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06045B49" w14:textId="77777777" w:rsidR="00EA7434" w:rsidRPr="00D71CEC" w:rsidRDefault="00EA7434" w:rsidP="00EA743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702EB384" w14:textId="77777777" w:rsidR="00B27D79" w:rsidRDefault="00EA7434" w:rsidP="00EA743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1D79AC">
        <w:rPr>
          <w:rFonts w:ascii="Angsana New" w:hAnsi="Angsana New" w:hint="cs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1D79AC">
        <w:rPr>
          <w:rFonts w:ascii="Angsana New" w:hAnsi="Angsana New" w:hint="cs"/>
          <w:i/>
          <w:sz w:val="30"/>
          <w:szCs w:val="30"/>
        </w:rPr>
        <w:t xml:space="preserve"> </w:t>
      </w:r>
      <w:r w:rsidRPr="001D79AC">
        <w:rPr>
          <w:rFonts w:ascii="Angsana New" w:hAnsi="Angsana New" w:hint="cs"/>
          <w:i/>
          <w:sz w:val="30"/>
          <w:szCs w:val="30"/>
          <w:cs/>
        </w:rPr>
        <w:t>หนี้สินรับรู้ด้วยมูลค่าที่คาดว่าจะจ่าย</w:t>
      </w:r>
      <w:r w:rsidRPr="001D79AC">
        <w:rPr>
          <w:rFonts w:ascii="Angsana New" w:hAnsi="Angsana New" w:hint="cs"/>
          <w:sz w:val="30"/>
          <w:szCs w:val="30"/>
          <w:cs/>
        </w:rPr>
        <w:t>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</w:t>
      </w:r>
      <w:r w:rsidRPr="001D79AC">
        <w:rPr>
          <w:rFonts w:ascii="Angsana New" w:hAnsi="Angsana New" w:hint="cs"/>
          <w:i/>
          <w:sz w:val="30"/>
          <w:szCs w:val="30"/>
          <w:cs/>
        </w:rPr>
        <w:t>พนักงานได้ทำงานให้ในอดีตและภาระผูกพันนี้สามารถประมาณได้อย่างสมเหตุสมผล</w:t>
      </w:r>
    </w:p>
    <w:p w14:paraId="4AA9D167" w14:textId="15BCCC01" w:rsidR="001F4E78" w:rsidRPr="00D71CEC" w:rsidRDefault="001F4E78" w:rsidP="00EA743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6FD33F65" w14:textId="77777777" w:rsidR="00EA7434" w:rsidRPr="001D79AC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lang w:val="en-GB"/>
        </w:rPr>
      </w:pPr>
      <w:r w:rsidRPr="001D79AC">
        <w:rPr>
          <w:rFonts w:ascii="Angsana New" w:hAnsi="Angsana New" w:hint="cs"/>
          <w:i/>
          <w:iCs/>
          <w:sz w:val="30"/>
          <w:szCs w:val="30"/>
          <w:cs/>
          <w:lang w:val="en-GB"/>
        </w:rPr>
        <w:t>ประมาณการหนี้สิน</w:t>
      </w:r>
    </w:p>
    <w:p w14:paraId="163403E0" w14:textId="77777777" w:rsidR="00EA7434" w:rsidRPr="001D79AC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485575A" w14:textId="77777777" w:rsidR="0048178F" w:rsidRPr="001D79AC" w:rsidRDefault="00EA7434" w:rsidP="0048178F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Pr="001D79AC">
        <w:rPr>
          <w:rFonts w:ascii="Angsana New" w:hAnsi="Angsana New" w:hint="cs"/>
          <w:sz w:val="30"/>
          <w:szCs w:val="30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A7513A0" w14:textId="77777777" w:rsidR="00A72F1D" w:rsidRPr="001D79AC" w:rsidRDefault="00A72F1D" w:rsidP="0048178F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287ECB9A" w14:textId="77777777" w:rsidR="000D58D1" w:rsidRPr="001D79AC" w:rsidRDefault="000F2CB4" w:rsidP="000F28DA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lang w:val="en-GB"/>
        </w:rPr>
      </w:pPr>
      <w:r w:rsidRPr="001D79AC">
        <w:rPr>
          <w:rFonts w:ascii="Angsana New" w:hAnsi="Angsana New" w:hint="cs"/>
          <w:i/>
          <w:iCs/>
          <w:sz w:val="30"/>
          <w:szCs w:val="30"/>
          <w:cs/>
          <w:lang w:val="en-GB"/>
        </w:rPr>
        <w:t>การวัดมูลค่ายุติธรรม</w:t>
      </w:r>
    </w:p>
    <w:p w14:paraId="23558AB2" w14:textId="77777777" w:rsidR="000F2CB4" w:rsidRPr="00F22246" w:rsidRDefault="000F2CB4" w:rsidP="000F2CB4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23B68789" w14:textId="77777777" w:rsidR="00C17C09" w:rsidRPr="001D79AC" w:rsidRDefault="00C17C09" w:rsidP="00C17C09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C7A6771" w14:textId="77777777" w:rsidR="001D79AC" w:rsidRPr="002E16E6" w:rsidRDefault="001D79AC" w:rsidP="001D602E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EDF1744" w14:textId="77777777" w:rsidR="000F2CB4" w:rsidRPr="001D79AC" w:rsidRDefault="00FA53F6" w:rsidP="000F2CB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การ</w:t>
      </w:r>
      <w:r w:rsidR="000F2CB4" w:rsidRPr="001D79AC">
        <w:rPr>
          <w:rFonts w:ascii="Angsana New" w:hAnsi="Angsana New" w:hint="cs"/>
          <w:sz w:val="30"/>
          <w:szCs w:val="30"/>
          <w:cs/>
        </w:rPr>
        <w:t>วัดมูลค่ายุติธรรมของสินทรัพย์หรือหนี้สิน</w:t>
      </w:r>
      <w:r w:rsidR="000F2CB4" w:rsidRPr="001D79AC">
        <w:rPr>
          <w:rFonts w:ascii="Angsana New" w:hAnsi="Angsana New" w:hint="cs"/>
          <w:sz w:val="30"/>
          <w:szCs w:val="30"/>
        </w:rPr>
        <w:t xml:space="preserve"> </w:t>
      </w:r>
      <w:r w:rsidR="000F2CB4" w:rsidRPr="001D79AC">
        <w:rPr>
          <w:rFonts w:ascii="Angsana New" w:hAnsi="Angsana New" w:hint="cs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="000F2CB4" w:rsidRPr="001D79AC">
        <w:rPr>
          <w:rFonts w:ascii="Angsana New" w:hAnsi="Angsana New" w:hint="cs"/>
          <w:sz w:val="30"/>
          <w:szCs w:val="30"/>
        </w:rPr>
        <w:t xml:space="preserve"> </w:t>
      </w:r>
      <w:r w:rsidR="000F2CB4" w:rsidRPr="001D79AC">
        <w:rPr>
          <w:rFonts w:ascii="Angsana New" w:hAnsi="Angsana New" w:hint="cs"/>
          <w:sz w:val="30"/>
          <w:szCs w:val="30"/>
          <w:cs/>
        </w:rPr>
        <w:t>ดังนี้</w:t>
      </w:r>
    </w:p>
    <w:p w14:paraId="7F8C74E6" w14:textId="77777777" w:rsidR="000F2CB4" w:rsidRPr="002E16E6" w:rsidRDefault="000F2CB4" w:rsidP="000F2CB4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4A6D9CA8" w14:textId="7DD15D77" w:rsidR="000F2CB4" w:rsidRPr="001D79AC" w:rsidRDefault="000F2CB4" w:rsidP="00D708B2">
      <w:pPr>
        <w:pStyle w:val="block"/>
        <w:numPr>
          <w:ilvl w:val="0"/>
          <w:numId w:val="41"/>
        </w:numPr>
        <w:tabs>
          <w:tab w:val="left" w:pos="900"/>
        </w:tabs>
        <w:spacing w:after="0" w:line="240" w:lineRule="atLeast"/>
        <w:ind w:right="-7" w:hanging="720"/>
        <w:jc w:val="thaiDistribute"/>
        <w:rPr>
          <w:rFonts w:ascii="Angsana New" w:hAnsi="Angsana New"/>
          <w:sz w:val="30"/>
          <w:szCs w:val="30"/>
          <w:lang w:bidi="th-TH"/>
        </w:rPr>
      </w:pPr>
      <w:r w:rsidRPr="001D79AC">
        <w:rPr>
          <w:rFonts w:ascii="Angsana New" w:hAnsi="Angsana New" w:hint="cs"/>
          <w:sz w:val="30"/>
          <w:szCs w:val="30"/>
          <w:cs/>
          <w:lang w:bidi="th-TH"/>
        </w:rPr>
        <w:t xml:space="preserve">ข้อมูลระดับ </w:t>
      </w:r>
      <w:r w:rsidR="0001010D" w:rsidRPr="0001010D">
        <w:rPr>
          <w:rFonts w:ascii="Angsana New" w:hAnsi="Angsana New" w:hint="cs"/>
          <w:sz w:val="30"/>
          <w:szCs w:val="30"/>
          <w:lang w:val="en-US" w:bidi="th-TH"/>
        </w:rPr>
        <w:t>1</w:t>
      </w:r>
      <w:r w:rsidRPr="001D79AC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A1FB1AB" w14:textId="77D28795" w:rsidR="000F2CB4" w:rsidRPr="001D79AC" w:rsidRDefault="000F2CB4" w:rsidP="00C55D86">
      <w:pPr>
        <w:pStyle w:val="block"/>
        <w:numPr>
          <w:ilvl w:val="0"/>
          <w:numId w:val="41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1D79AC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ข้อมูลระดับ </w:t>
      </w:r>
      <w:r w:rsidR="0001010D" w:rsidRPr="0001010D">
        <w:rPr>
          <w:rFonts w:ascii="Angsana New" w:hAnsi="Angsana New" w:hint="cs"/>
          <w:spacing w:val="-2"/>
          <w:sz w:val="30"/>
          <w:szCs w:val="30"/>
          <w:lang w:val="en-US" w:bidi="th-TH"/>
        </w:rPr>
        <w:t>2</w:t>
      </w:r>
      <w:r w:rsidRPr="001D79AC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เป็นข้อมูลอื่นที่สังเกตได้โดยตรงหรือโดย</w:t>
      </w:r>
      <w:r w:rsidR="00CA58AD" w:rsidRPr="001D79AC">
        <w:rPr>
          <w:rFonts w:ascii="Angsana New" w:hAnsi="Angsana New" w:hint="cs"/>
          <w:spacing w:val="-2"/>
          <w:sz w:val="30"/>
          <w:szCs w:val="30"/>
          <w:cs/>
          <w:lang w:bidi="th-TH"/>
        </w:rPr>
        <w:t>อ้อม</w:t>
      </w:r>
      <w:r w:rsidRPr="001D79AC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01010D" w:rsidRPr="0001010D">
        <w:rPr>
          <w:rFonts w:ascii="Angsana New" w:hAnsi="Angsana New" w:hint="cs"/>
          <w:spacing w:val="-2"/>
          <w:sz w:val="30"/>
          <w:szCs w:val="30"/>
          <w:lang w:val="en-US" w:bidi="th-TH"/>
        </w:rPr>
        <w:t>1</w:t>
      </w:r>
    </w:p>
    <w:p w14:paraId="5CEFE8C0" w14:textId="47E25CFA" w:rsidR="000F2CB4" w:rsidRPr="001D79AC" w:rsidRDefault="000F2CB4" w:rsidP="00D708B2">
      <w:pPr>
        <w:pStyle w:val="block"/>
        <w:numPr>
          <w:ilvl w:val="0"/>
          <w:numId w:val="41"/>
        </w:numPr>
        <w:tabs>
          <w:tab w:val="left" w:pos="900"/>
        </w:tabs>
        <w:spacing w:after="0" w:line="240" w:lineRule="atLeast"/>
        <w:ind w:right="-7" w:hanging="720"/>
        <w:jc w:val="thaiDistribute"/>
        <w:rPr>
          <w:rFonts w:ascii="Angsana New" w:hAnsi="Angsana New"/>
          <w:sz w:val="30"/>
          <w:szCs w:val="30"/>
          <w:lang w:bidi="th-TH"/>
        </w:rPr>
      </w:pPr>
      <w:r w:rsidRPr="001D79AC">
        <w:rPr>
          <w:rFonts w:ascii="Angsana New" w:hAnsi="Angsana New" w:hint="cs"/>
          <w:sz w:val="30"/>
          <w:szCs w:val="30"/>
          <w:cs/>
          <w:lang w:bidi="th-TH"/>
        </w:rPr>
        <w:t xml:space="preserve">ข้อมูลระดับ </w:t>
      </w:r>
      <w:r w:rsidR="0001010D" w:rsidRPr="0001010D">
        <w:rPr>
          <w:rFonts w:ascii="Angsana New" w:hAnsi="Angsana New" w:hint="cs"/>
          <w:sz w:val="30"/>
          <w:szCs w:val="30"/>
          <w:lang w:val="en-US" w:bidi="th-TH"/>
        </w:rPr>
        <w:t>3</w:t>
      </w:r>
      <w:r w:rsidRPr="001D79AC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CA58AD" w:rsidRPr="001D79AC">
        <w:rPr>
          <w:rFonts w:ascii="Angsana New" w:hAnsi="Angsana New" w:hint="cs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AC102B6" w14:textId="77777777" w:rsidR="008377DB" w:rsidRPr="002E16E6" w:rsidRDefault="008377DB" w:rsidP="008377DB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4E7F99DA" w14:textId="16821138" w:rsidR="005F2E55" w:rsidRDefault="002727A8" w:rsidP="005F2E55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727A8">
        <w:rPr>
          <w:rFonts w:ascii="Angsana New" w:hAnsi="Angsana New"/>
          <w:sz w:val="30"/>
          <w:szCs w:val="30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727A8">
        <w:rPr>
          <w:rFonts w:ascii="Angsana New" w:hAnsi="Angsana New"/>
          <w:sz w:val="30"/>
          <w:szCs w:val="30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6DB5349" w14:textId="77777777" w:rsidR="002727A8" w:rsidRPr="002E16E6" w:rsidRDefault="002727A8" w:rsidP="005F2E55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103E22F4" w14:textId="24E568BC" w:rsidR="005F2E55" w:rsidRPr="005F2E55" w:rsidRDefault="0094657B" w:rsidP="005F2E55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657B">
        <w:rPr>
          <w:rFonts w:ascii="Angsana New" w:hAnsi="Angsana New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94657B">
        <w:rPr>
          <w:rFonts w:ascii="Angsana New" w:hAnsi="Angsana New"/>
          <w:color w:val="000000"/>
          <w:sz w:val="30"/>
          <w:szCs w:val="30"/>
          <w:cs/>
        </w:rPr>
        <w:t xml:space="preserve">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01010D" w:rsidRPr="0001010D">
        <w:rPr>
          <w:rFonts w:ascii="Angsana New" w:hAnsi="Angsana New"/>
          <w:color w:val="000000"/>
          <w:sz w:val="30"/>
          <w:szCs w:val="30"/>
        </w:rPr>
        <w:t>3</w:t>
      </w:r>
      <w:r w:rsidRPr="0094657B">
        <w:rPr>
          <w:rFonts w:ascii="Angsana New" w:hAnsi="Angsana New"/>
          <w:color w:val="000000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3ACFAD8D" w14:textId="77777777" w:rsidR="001D602E" w:rsidRPr="002E16E6" w:rsidRDefault="001D602E" w:rsidP="000F2CB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C41DBEE" w14:textId="4B0A5F75" w:rsidR="00EA7434" w:rsidRPr="001D79AC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lang w:val="en-GB"/>
        </w:rPr>
      </w:pPr>
      <w:r w:rsidRPr="001D79AC">
        <w:rPr>
          <w:rFonts w:ascii="Angsana New" w:hAnsi="Angsana New" w:hint="cs"/>
          <w:i/>
          <w:iCs/>
          <w:sz w:val="30"/>
          <w:szCs w:val="30"/>
          <w:cs/>
          <w:lang w:val="en-GB"/>
        </w:rPr>
        <w:t>รายได้</w:t>
      </w:r>
    </w:p>
    <w:p w14:paraId="159F0DE8" w14:textId="77777777" w:rsidR="007C32EE" w:rsidRPr="002E16E6" w:rsidRDefault="007C32EE" w:rsidP="005410DE">
      <w:pPr>
        <w:tabs>
          <w:tab w:val="clear" w:pos="227"/>
        </w:tabs>
        <w:ind w:left="540" w:right="72"/>
        <w:jc w:val="thaiDistribute"/>
        <w:rPr>
          <w:rFonts w:ascii="Angsana New" w:hAnsi="Angsana New"/>
          <w:sz w:val="24"/>
          <w:szCs w:val="24"/>
        </w:rPr>
      </w:pPr>
    </w:p>
    <w:p w14:paraId="11E54BF6" w14:textId="2C16374D" w:rsidR="00DB158F" w:rsidRPr="00034096" w:rsidRDefault="004859C7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034096">
        <w:rPr>
          <w:rFonts w:ascii="Angsana New" w:hAnsi="Angsana New" w:hint="cs"/>
          <w:spacing w:val="-4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</w:t>
      </w:r>
      <w:r w:rsidRPr="00034096">
        <w:rPr>
          <w:rFonts w:ascii="Angsana New" w:hAnsi="Angsana New" w:hint="cs"/>
          <w:sz w:val="30"/>
          <w:szCs w:val="30"/>
          <w:cs/>
        </w:rPr>
        <w:t>จะมีสิทธิได้รับซึ่งไม่รวมจำนวนเงินที่เก็บแทนบุคคลที่สาม ภาษีมูลค่าเพิ่ม และแสดงสุทธิจากส่วนลดการค้า</w:t>
      </w:r>
    </w:p>
    <w:p w14:paraId="249FC535" w14:textId="77777777" w:rsidR="0004199D" w:rsidRPr="002E16E6" w:rsidRDefault="0004199D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205D3582" w14:textId="77777777" w:rsidR="00E07011" w:rsidRPr="001D79AC" w:rsidRDefault="00E07011" w:rsidP="00E07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D79AC">
        <w:rPr>
          <w:rFonts w:ascii="Angsana New" w:hAnsi="Angsana New" w:hint="cs"/>
          <w:i/>
          <w:iCs/>
          <w:sz w:val="30"/>
          <w:szCs w:val="30"/>
          <w:cs/>
        </w:rPr>
        <w:t>รายได้จากการขายไฟฟ้า</w:t>
      </w:r>
    </w:p>
    <w:p w14:paraId="32DA78FF" w14:textId="77777777" w:rsidR="00E07011" w:rsidRPr="002E16E6" w:rsidRDefault="00E07011" w:rsidP="00E07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2608E08" w14:textId="77777777" w:rsidR="00E07011" w:rsidRPr="001D79AC" w:rsidRDefault="00E07011" w:rsidP="00E07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รายได้จากการขายไฟฟ้าประกอบด้วยรายได้จากค่าพลังงานไฟฟ้า และรายได้ค่าความพร้อมจ่ายพลังไฟฟ้าส่วนที่เป็นค่าใช้จ่ายดำเนินงาน</w:t>
      </w:r>
    </w:p>
    <w:p w14:paraId="4D356FA5" w14:textId="77777777" w:rsidR="00E07011" w:rsidRPr="002E16E6" w:rsidRDefault="00E07011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1608E344" w14:textId="63BEBCA8" w:rsidR="00E07011" w:rsidRDefault="00E07011" w:rsidP="00E0701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รายได้ค่าความพร้อมจ่ายพลังไฟฟ้าส่วนที่เป็นค่าใช้จ่ายดำเนินงานเป็นรายได้ที่สะท้อนถึงค่าใช้จ่ายคงที่ใน</w:t>
      </w:r>
      <w:r w:rsidR="00C70126" w:rsidRPr="001D79AC">
        <w:rPr>
          <w:rFonts w:ascii="Angsana New" w:hAnsi="Angsana New"/>
          <w:sz w:val="30"/>
          <w:szCs w:val="30"/>
        </w:rPr>
        <w:br/>
      </w:r>
      <w:r w:rsidRPr="001D79AC">
        <w:rPr>
          <w:rFonts w:ascii="Angsana New" w:hAnsi="Angsana New" w:hint="cs"/>
          <w:sz w:val="30"/>
          <w:szCs w:val="30"/>
          <w:cs/>
        </w:rPr>
        <w:t>การเดินเครื่องและบำรุงรักษา ค่าอะไหล่ในการบำรุงรักษา และค่าใช้จ่ายในการบริหาร โดยอัตราค่าความพร้อมจ่ายพลังไฟฟ้าส่วนที่เป็นค่าใช้จ่ายดำเนินงานจะถูกกำหนดเป็นจำนวนเงินต่อกิโลวัตต์ ตามชั่วโมงความพร้อมจ่ายในแต่ละปีตลอดอายุของสัญญาซื้อขายไฟฟ้า ทั้งนี้ สัญญาซื้อขายไฟฟ้าแต่ละสัญญาของกลุ่มบริษัทมีข้อตกลงและเงื่อนไขในการได้รับรายได้ค่าความพร้อมจ่ายพลังไฟฟ้าส่วนที่เป็นค่าใช้จ่ายดำเนินงานที่แตกต่างกัน</w:t>
      </w:r>
    </w:p>
    <w:p w14:paraId="275869A6" w14:textId="77777777" w:rsidR="00527AE7" w:rsidRPr="00355EC0" w:rsidRDefault="00527AE7" w:rsidP="00E07011">
      <w:pPr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10F06F58" w14:textId="77777777" w:rsidR="008377DB" w:rsidRDefault="00E07011" w:rsidP="00E0701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735E81" w:rsidRPr="001D79AC">
        <w:rPr>
          <w:rFonts w:ascii="Angsana New" w:hAnsi="Angsana New"/>
          <w:sz w:val="30"/>
          <w:szCs w:val="30"/>
          <w:cs/>
        </w:rPr>
        <w:t>รับรู้รายได้ค่าความพร้อมจ่ายพลังไฟฟ้าส่วนที่เป็นค่าใช้จ่ายดำเนินงาน</w:t>
      </w:r>
      <w:r w:rsidRPr="001D79AC">
        <w:rPr>
          <w:rFonts w:ascii="Angsana New" w:hAnsi="Angsana New" w:hint="cs"/>
          <w:sz w:val="30"/>
          <w:szCs w:val="30"/>
          <w:cs/>
        </w:rPr>
        <w:t>โดยผันแปรตามจำนวนชั่วโมงความพร้อมจ่ายตามสัญญา</w:t>
      </w:r>
      <w:r w:rsidRPr="001D79AC">
        <w:rPr>
          <w:rFonts w:ascii="Angsana New" w:hAnsi="Angsana New" w:hint="cs"/>
          <w:sz w:val="30"/>
          <w:szCs w:val="30"/>
        </w:rPr>
        <w:t xml:space="preserve"> (</w:t>
      </w:r>
      <w:r w:rsidR="00427B32" w:rsidRPr="001D79AC">
        <w:rPr>
          <w:rFonts w:ascii="Angsana New" w:hAnsi="Angsana New"/>
          <w:sz w:val="30"/>
          <w:szCs w:val="30"/>
        </w:rPr>
        <w:t>Contracted Available Hours  “</w:t>
      </w:r>
      <w:r w:rsidRPr="001D79AC">
        <w:rPr>
          <w:rFonts w:ascii="Angsana New" w:hAnsi="Angsana New" w:hint="cs"/>
          <w:sz w:val="30"/>
          <w:szCs w:val="30"/>
        </w:rPr>
        <w:t>CAH</w:t>
      </w:r>
      <w:r w:rsidR="00427B32" w:rsidRPr="001D79AC">
        <w:rPr>
          <w:rFonts w:ascii="Angsana New" w:hAnsi="Angsana New"/>
          <w:sz w:val="30"/>
          <w:szCs w:val="30"/>
        </w:rPr>
        <w:t>”</w:t>
      </w:r>
      <w:r w:rsidRPr="001D79AC">
        <w:rPr>
          <w:rFonts w:ascii="Angsana New" w:hAnsi="Angsana New" w:hint="cs"/>
          <w:sz w:val="30"/>
          <w:szCs w:val="30"/>
        </w:rPr>
        <w:t xml:space="preserve">) </w:t>
      </w:r>
      <w:r w:rsidRPr="001D79AC">
        <w:rPr>
          <w:rFonts w:ascii="Angsana New" w:hAnsi="Angsana New" w:hint="cs"/>
          <w:sz w:val="30"/>
          <w:szCs w:val="30"/>
          <w:cs/>
        </w:rPr>
        <w:t>เป็นรายปี และอัตราค่าความพร้อมจ่ายพื้นฐาน</w:t>
      </w:r>
      <w:r w:rsidRPr="001D79AC">
        <w:rPr>
          <w:rFonts w:ascii="Angsana New" w:hAnsi="Angsana New" w:hint="cs"/>
          <w:sz w:val="30"/>
          <w:szCs w:val="30"/>
        </w:rPr>
        <w:t xml:space="preserve"> (</w:t>
      </w:r>
      <w:r w:rsidR="00427B32" w:rsidRPr="001D79AC">
        <w:rPr>
          <w:rFonts w:ascii="Angsana New" w:hAnsi="Angsana New"/>
          <w:sz w:val="30"/>
          <w:szCs w:val="30"/>
        </w:rPr>
        <w:t>Base Availability Credit</w:t>
      </w:r>
      <w:r w:rsidR="00427B32" w:rsidRPr="001D79AC">
        <w:rPr>
          <w:rFonts w:ascii="Angsana New" w:hAnsi="Angsana New" w:hint="cs"/>
          <w:sz w:val="30"/>
          <w:szCs w:val="30"/>
        </w:rPr>
        <w:t xml:space="preserve"> </w:t>
      </w:r>
      <w:r w:rsidR="00427B32" w:rsidRPr="001D79AC">
        <w:rPr>
          <w:rFonts w:ascii="Angsana New" w:hAnsi="Angsana New"/>
          <w:sz w:val="30"/>
          <w:szCs w:val="30"/>
        </w:rPr>
        <w:t>“</w:t>
      </w:r>
      <w:r w:rsidRPr="001D79AC">
        <w:rPr>
          <w:rFonts w:ascii="Angsana New" w:hAnsi="Angsana New" w:hint="cs"/>
          <w:sz w:val="30"/>
          <w:szCs w:val="30"/>
        </w:rPr>
        <w:t>BAC</w:t>
      </w:r>
      <w:r w:rsidR="00427B32" w:rsidRPr="001D79AC">
        <w:rPr>
          <w:rFonts w:ascii="Angsana New" w:hAnsi="Angsana New"/>
          <w:sz w:val="30"/>
          <w:szCs w:val="30"/>
        </w:rPr>
        <w:t>”</w:t>
      </w:r>
      <w:r w:rsidRPr="001D79AC">
        <w:rPr>
          <w:rFonts w:ascii="Angsana New" w:hAnsi="Angsana New" w:hint="cs"/>
          <w:sz w:val="30"/>
          <w:szCs w:val="30"/>
        </w:rPr>
        <w:t>)</w:t>
      </w:r>
    </w:p>
    <w:p w14:paraId="72EC407B" w14:textId="470E1A69" w:rsidR="001D602E" w:rsidRDefault="001D602E" w:rsidP="00E07011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3180F68" w14:textId="07D6D0EA" w:rsidR="00EE784D" w:rsidRDefault="00EE784D" w:rsidP="00E07011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6C72B3C1" w14:textId="77777777" w:rsidR="004859C7" w:rsidRPr="001D79AC" w:rsidRDefault="00F369CE" w:rsidP="004859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1D79AC">
        <w:rPr>
          <w:rFonts w:ascii="Angsana New" w:hAnsi="Angsana New" w:hint="cs"/>
          <w:iCs/>
          <w:sz w:val="30"/>
          <w:szCs w:val="30"/>
          <w:cs/>
        </w:rPr>
        <w:lastRenderedPageBreak/>
        <w:t>รายได้จาก</w:t>
      </w:r>
      <w:r w:rsidR="004859C7" w:rsidRPr="001D79AC">
        <w:rPr>
          <w:rFonts w:ascii="Angsana New" w:hAnsi="Angsana New" w:hint="cs"/>
          <w:iCs/>
          <w:sz w:val="30"/>
          <w:szCs w:val="30"/>
          <w:cs/>
        </w:rPr>
        <w:t>การ</w:t>
      </w:r>
      <w:r w:rsidRPr="001D79AC">
        <w:rPr>
          <w:rFonts w:ascii="Angsana New" w:hAnsi="Angsana New" w:hint="cs"/>
          <w:iCs/>
          <w:sz w:val="30"/>
          <w:szCs w:val="30"/>
          <w:cs/>
        </w:rPr>
        <w:t>ให้</w:t>
      </w:r>
      <w:r w:rsidR="004859C7" w:rsidRPr="001D79AC">
        <w:rPr>
          <w:rFonts w:ascii="Angsana New" w:hAnsi="Angsana New" w:hint="cs"/>
          <w:iCs/>
          <w:sz w:val="30"/>
          <w:szCs w:val="30"/>
          <w:cs/>
        </w:rPr>
        <w:t>บริการ</w:t>
      </w:r>
    </w:p>
    <w:p w14:paraId="0766E3BC" w14:textId="77777777" w:rsidR="004859C7" w:rsidRPr="00034096" w:rsidRDefault="004859C7" w:rsidP="004859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trike/>
          <w:sz w:val="28"/>
          <w:szCs w:val="28"/>
        </w:rPr>
      </w:pPr>
    </w:p>
    <w:p w14:paraId="113B5713" w14:textId="77777777" w:rsidR="004859C7" w:rsidRPr="001D79AC" w:rsidRDefault="004859C7" w:rsidP="004859C7">
      <w:pPr>
        <w:pStyle w:val="ListParagraph"/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D79AC">
        <w:rPr>
          <w:rFonts w:ascii="Angsana New" w:hAnsi="Angsana New" w:hint="cs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</w:t>
      </w:r>
      <w:r w:rsidR="00F369CE" w:rsidRPr="001D79AC">
        <w:rPr>
          <w:rFonts w:ascii="Angsana New" w:hAnsi="Angsana New" w:hint="cs"/>
          <w:sz w:val="30"/>
          <w:szCs w:val="30"/>
          <w:cs/>
        </w:rPr>
        <w:t>ร ต้นทุนที่เกี่ยวข้องรับรู้ในกำไรขาดทุนเมื่อเกิดขึ้น</w:t>
      </w:r>
    </w:p>
    <w:p w14:paraId="2C883B16" w14:textId="04BC88F2" w:rsidR="004859C7" w:rsidRPr="00034096" w:rsidRDefault="004859C7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trike/>
          <w:sz w:val="28"/>
          <w:szCs w:val="28"/>
        </w:rPr>
      </w:pPr>
    </w:p>
    <w:p w14:paraId="014F83E7" w14:textId="77777777" w:rsidR="00EA7434" w:rsidRPr="001D79AC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1D79AC">
        <w:rPr>
          <w:rFonts w:ascii="Angsana New" w:hAnsi="Angsana New" w:hint="cs"/>
          <w:iCs/>
          <w:sz w:val="30"/>
          <w:szCs w:val="30"/>
          <w:cs/>
        </w:rPr>
        <w:t>รายได้ตามสัญญาเช่า</w:t>
      </w:r>
    </w:p>
    <w:p w14:paraId="6283DE47" w14:textId="77777777" w:rsidR="00EA7434" w:rsidRPr="00034096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trike/>
          <w:sz w:val="28"/>
          <w:szCs w:val="28"/>
        </w:rPr>
      </w:pPr>
    </w:p>
    <w:p w14:paraId="77F32DD2" w14:textId="77777777" w:rsidR="00EA7434" w:rsidRPr="001D79AC" w:rsidRDefault="00EA7434" w:rsidP="001378F1">
      <w:pPr>
        <w:pStyle w:val="ListParagraph"/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รายได้ตามสัญญาเช่ารับรู้ในกำไรหรือขาดทุนโดยวิธีอัตราดอกเบี้ยที่แท้จริงตลอดอายุสัญญาซื้อขายไฟฟ้า</w:t>
      </w:r>
    </w:p>
    <w:p w14:paraId="4731C966" w14:textId="77777777" w:rsidR="001D602E" w:rsidRDefault="001D602E" w:rsidP="001378F1">
      <w:pPr>
        <w:pStyle w:val="ListParagraph"/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C082E7C" w14:textId="77777777" w:rsidR="00EA7434" w:rsidRPr="00063EF2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063EF2">
        <w:rPr>
          <w:rFonts w:ascii="Angsana New" w:hAnsi="Angsana New"/>
          <w:i/>
          <w:iCs/>
          <w:sz w:val="30"/>
          <w:szCs w:val="30"/>
          <w:cs/>
          <w:lang w:val="en-GB"/>
        </w:rPr>
        <w:t>ภาษีเงินได้</w:t>
      </w:r>
    </w:p>
    <w:p w14:paraId="40EC427C" w14:textId="77777777" w:rsidR="00EA7434" w:rsidRPr="001D79AC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2BF570E" w14:textId="32A00263" w:rsidR="00EA7434" w:rsidRPr="001D79AC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4A153E">
        <w:rPr>
          <w:rFonts w:ascii="Angsana New" w:hAnsi="Angsana New" w:hint="cs"/>
          <w:sz w:val="30"/>
          <w:szCs w:val="30"/>
          <w:cs/>
        </w:rPr>
        <w:t>ซึ่ง</w:t>
      </w:r>
      <w:r w:rsidRPr="001D79AC">
        <w:rPr>
          <w:rFonts w:ascii="Angsana New" w:hAnsi="Angsana New" w:hint="cs"/>
          <w:sz w:val="30"/>
          <w:szCs w:val="30"/>
          <w:cs/>
        </w:rPr>
        <w:t>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417B7CEB" w14:textId="77777777" w:rsidR="00EA7434" w:rsidRPr="001D79AC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740C21" w14:textId="5AD5BEC2" w:rsidR="00EA7434" w:rsidRPr="001D79AC" w:rsidRDefault="00EA7434" w:rsidP="002901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</w:t>
      </w:r>
      <w:r w:rsidR="004A153E">
        <w:rPr>
          <w:rFonts w:ascii="Angsana New" w:hAnsi="Angsana New" w:hint="cs"/>
          <w:sz w:val="30"/>
          <w:szCs w:val="30"/>
          <w:cs/>
        </w:rPr>
        <w:t>บันทึก</w:t>
      </w:r>
      <w:r w:rsidRPr="001D79AC">
        <w:rPr>
          <w:rFonts w:ascii="Angsana New" w:hAnsi="Angsana New" w:hint="cs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A73E83">
        <w:rPr>
          <w:rFonts w:ascii="Angsana New" w:hAnsi="Angsana New"/>
          <w:sz w:val="30"/>
          <w:szCs w:val="30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ๆ</w:t>
      </w:r>
    </w:p>
    <w:p w14:paraId="34020FC7" w14:textId="77777777" w:rsidR="000631EF" w:rsidRPr="001D79AC" w:rsidRDefault="000631EF" w:rsidP="004859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E240B33" w14:textId="6C5FAC5F" w:rsidR="00EA7434" w:rsidRPr="00B86093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B86093">
        <w:rPr>
          <w:rFonts w:ascii="Angsana New" w:hAnsi="Angsana New" w:hint="cs"/>
          <w:sz w:val="30"/>
          <w:szCs w:val="30"/>
          <w:cs/>
        </w:rPr>
        <w:t>และหนี้สินและจำนวนที่ใช้เพื่อความมุ่งหมายทางภาษี</w:t>
      </w:r>
      <w:r w:rsidRPr="00B86093">
        <w:rPr>
          <w:rFonts w:ascii="Angsana New" w:hAnsi="Angsana New" w:hint="cs"/>
          <w:sz w:val="30"/>
          <w:szCs w:val="30"/>
        </w:rPr>
        <w:t xml:space="preserve"> </w:t>
      </w:r>
      <w:r w:rsidRPr="00B86093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="004A153E" w:rsidRPr="00B86093">
        <w:rPr>
          <w:rFonts w:ascii="Angsana New" w:hAnsi="Angsana New" w:hint="cs"/>
          <w:sz w:val="30"/>
          <w:szCs w:val="30"/>
          <w:cs/>
        </w:rPr>
        <w:t>สำหรับ</w:t>
      </w:r>
      <w:r w:rsidRPr="00B86093">
        <w:rPr>
          <w:rFonts w:ascii="Angsana New" w:hAnsi="Angsana New" w:hint="cs"/>
          <w:sz w:val="30"/>
          <w:szCs w:val="30"/>
          <w:cs/>
        </w:rPr>
        <w:t>การรับรู้ค่าความนิยมในครั้งแรก</w:t>
      </w:r>
      <w:r w:rsidRPr="00B86093">
        <w:rPr>
          <w:rFonts w:ascii="Angsana New" w:hAnsi="Angsana New" w:hint="cs"/>
          <w:sz w:val="30"/>
          <w:szCs w:val="30"/>
        </w:rPr>
        <w:t xml:space="preserve"> </w:t>
      </w:r>
      <w:r w:rsidRPr="00B86093">
        <w:rPr>
          <w:rFonts w:ascii="Angsana New" w:hAnsi="Angsana New" w:hint="cs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  <w:r w:rsidRPr="00B86093">
        <w:rPr>
          <w:rFonts w:ascii="Angsana New" w:hAnsi="Angsana New" w:hint="cs"/>
          <w:sz w:val="30"/>
          <w:szCs w:val="30"/>
        </w:rPr>
        <w:t xml:space="preserve"> </w:t>
      </w:r>
      <w:r w:rsidRPr="00B86093">
        <w:rPr>
          <w:rFonts w:ascii="Angsana New" w:hAnsi="Angsana New" w:hint="cs"/>
          <w:sz w:val="30"/>
          <w:szCs w:val="30"/>
          <w:cs/>
        </w:rPr>
        <w:t xml:space="preserve">และผลแตกต่างที่เกี่ยวข้องกับเงินลงทุนในบริษัทย่อย บริษัทร่วมและการร่วมค้าหากเป็นไปได้ว่าจะไม่มีการกลับรายการในอนาคตอันใกล้ </w:t>
      </w:r>
    </w:p>
    <w:p w14:paraId="57CE8F6C" w14:textId="77777777" w:rsidR="001D602E" w:rsidRPr="00B86093" w:rsidRDefault="001D602E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A6111A8" w14:textId="57E8C78F" w:rsidR="00EA7434" w:rsidRPr="00B86093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86093">
        <w:rPr>
          <w:rFonts w:ascii="Angsana New" w:hAnsi="Angsana New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04199D" w:rsidRPr="00B86093">
        <w:rPr>
          <w:rFonts w:ascii="Angsana New" w:hAnsi="Angsana New"/>
          <w:sz w:val="30"/>
          <w:szCs w:val="30"/>
        </w:rPr>
        <w:br/>
      </w:r>
      <w:r w:rsidRPr="00B86093">
        <w:rPr>
          <w:rFonts w:ascii="Angsana New" w:hAnsi="Angsana New" w:hint="cs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="004A153E" w:rsidRPr="00B86093">
        <w:rPr>
          <w:rFonts w:ascii="Angsana New" w:hAnsi="Angsana New" w:hint="cs"/>
          <w:sz w:val="30"/>
          <w:szCs w:val="30"/>
          <w:cs/>
        </w:rPr>
        <w:t xml:space="preserve"> </w:t>
      </w:r>
      <w:r w:rsidR="004A153E" w:rsidRPr="00B86093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68EF1153" w14:textId="77777777" w:rsidR="00EA7434" w:rsidRPr="0092589B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41D9BA05" w14:textId="183C9B1C" w:rsidR="00EA7434" w:rsidRPr="00B86093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6093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8C224C3" w14:textId="77777777" w:rsidR="00991CDC" w:rsidRPr="0092589B" w:rsidRDefault="00991CDC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B09299A" w14:textId="77777777" w:rsidR="00EA7434" w:rsidRPr="00B86093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lang w:val="en-GB"/>
        </w:rPr>
      </w:pPr>
      <w:r w:rsidRPr="00B86093">
        <w:rPr>
          <w:rFonts w:ascii="Angsana New" w:hAnsi="Angsana New" w:hint="cs"/>
          <w:i/>
          <w:iCs/>
          <w:sz w:val="30"/>
          <w:szCs w:val="30"/>
          <w:cs/>
          <w:lang w:val="en-GB"/>
        </w:rPr>
        <w:lastRenderedPageBreak/>
        <w:t>กำไรต่อหุ้น</w:t>
      </w:r>
    </w:p>
    <w:p w14:paraId="198DCDD7" w14:textId="77777777" w:rsidR="00EA7434" w:rsidRPr="0092589B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01E8339" w14:textId="5D00D956" w:rsidR="0048178F" w:rsidRPr="00B86093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6093">
        <w:rPr>
          <w:rFonts w:ascii="Angsana New" w:hAnsi="Angsana New" w:hint="cs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276297F2" w14:textId="5D461486" w:rsidR="006A3D52" w:rsidRPr="0092589B" w:rsidRDefault="006A3D52" w:rsidP="000246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3E47653" w14:textId="6A115069" w:rsidR="00027313" w:rsidRPr="00B86093" w:rsidRDefault="001F3158" w:rsidP="00027313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B86093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การซื้อ</w:t>
      </w:r>
      <w:r w:rsidR="002A3D1C" w:rsidRPr="00B86093">
        <w:rPr>
          <w:rFonts w:ascii="Angsana New" w:hAnsi="Angsana New" w:hint="cs"/>
          <w:b/>
          <w:bCs/>
          <w:sz w:val="30"/>
          <w:szCs w:val="30"/>
          <w:cs/>
          <w:lang w:val="th-TH"/>
        </w:rPr>
        <w:t>ธุรกิจ</w:t>
      </w:r>
    </w:p>
    <w:p w14:paraId="4F9F7B6F" w14:textId="77777777" w:rsidR="00435D9E" w:rsidRPr="0092589B" w:rsidRDefault="00435D9E" w:rsidP="00027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28"/>
          <w:szCs w:val="28"/>
          <w:lang w:val="th-TH"/>
        </w:rPr>
      </w:pPr>
    </w:p>
    <w:p w14:paraId="4EE72081" w14:textId="0BA84185" w:rsidR="00027313" w:rsidRPr="00B86093" w:rsidRDefault="00027313" w:rsidP="00027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86093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การซื้อหุ้นเพื่อลงทุนใน</w:t>
      </w:r>
      <w:r w:rsidR="0092589B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บริษัทย่อย</w:t>
      </w:r>
      <w:r w:rsidRPr="00B86093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 xml:space="preserve"> </w:t>
      </w:r>
      <w:proofErr w:type="spellStart"/>
      <w:r w:rsidRPr="00B86093">
        <w:rPr>
          <w:rFonts w:ascii="Angsana New" w:hAnsi="Angsana New"/>
          <w:b/>
          <w:bCs/>
          <w:i/>
          <w:iCs/>
          <w:sz w:val="30"/>
          <w:szCs w:val="30"/>
        </w:rPr>
        <w:t>Nexif</w:t>
      </w:r>
      <w:proofErr w:type="spellEnd"/>
      <w:r w:rsidRPr="00B86093">
        <w:rPr>
          <w:rFonts w:ascii="Angsana New" w:hAnsi="Angsana New"/>
          <w:b/>
          <w:bCs/>
          <w:i/>
          <w:iCs/>
          <w:sz w:val="30"/>
          <w:szCs w:val="30"/>
        </w:rPr>
        <w:t xml:space="preserve"> Energy </w:t>
      </w:r>
      <w:r w:rsidR="0092589B">
        <w:rPr>
          <w:rFonts w:ascii="Angsana New" w:hAnsi="Angsana New"/>
          <w:b/>
          <w:bCs/>
          <w:i/>
          <w:iCs/>
          <w:sz w:val="30"/>
          <w:szCs w:val="30"/>
        </w:rPr>
        <w:t>Holding B.V. (“NEHBV”)</w:t>
      </w:r>
    </w:p>
    <w:p w14:paraId="13D6CA36" w14:textId="77777777" w:rsidR="00027313" w:rsidRPr="0092589B" w:rsidRDefault="00027313" w:rsidP="000273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159E103" w14:textId="4EB9134F" w:rsidR="0092589B" w:rsidRPr="00B86093" w:rsidRDefault="0092589B" w:rsidP="00925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135B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3135B0">
        <w:rPr>
          <w:rFonts w:ascii="Angsana New" w:hAnsi="Angsana New"/>
          <w:sz w:val="30"/>
          <w:szCs w:val="30"/>
        </w:rPr>
        <w:t xml:space="preserve">20 </w:t>
      </w:r>
      <w:r w:rsidRPr="003135B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135B0">
        <w:rPr>
          <w:rFonts w:ascii="Angsana New" w:hAnsi="Angsana New"/>
          <w:sz w:val="30"/>
          <w:szCs w:val="30"/>
        </w:rPr>
        <w:t>2565</w:t>
      </w:r>
      <w:r w:rsidRPr="003135B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3135B0">
        <w:rPr>
          <w:rFonts w:ascii="Angsana New" w:hAnsi="Angsana New"/>
          <w:sz w:val="30"/>
          <w:szCs w:val="30"/>
          <w:cs/>
          <w:lang w:val="th-TH"/>
        </w:rPr>
        <w:t>บริษัท อาร์เอช อินเตอร์เนชั่นแนล (สิงคโปร์) คอร์ปอเรชั่น จำกัด (“</w:t>
      </w:r>
      <w:r w:rsidRPr="003135B0">
        <w:rPr>
          <w:rFonts w:ascii="Angsana New" w:hAnsi="Angsana New"/>
          <w:sz w:val="30"/>
          <w:szCs w:val="30"/>
          <w:lang w:val="th-TH"/>
        </w:rPr>
        <w:t xml:space="preserve">RHIS”) </w:t>
      </w:r>
      <w:r w:rsidRPr="003135B0">
        <w:rPr>
          <w:rFonts w:ascii="Angsana New" w:hAnsi="Angsana New"/>
          <w:sz w:val="30"/>
          <w:szCs w:val="30"/>
          <w:cs/>
          <w:lang w:val="th-TH"/>
        </w:rPr>
        <w:t>ซึ่งเป็นบริษัทย่อยทางอ้อมของบริษัท</w:t>
      </w:r>
      <w:r w:rsidRPr="003135B0">
        <w:rPr>
          <w:rFonts w:ascii="Angsana New" w:hAnsi="Angsana New" w:hint="cs"/>
          <w:sz w:val="30"/>
          <w:szCs w:val="30"/>
          <w:cs/>
          <w:lang w:val="th-TH"/>
        </w:rPr>
        <w:t>ได้เข้าซื้อหุ้นใน</w:t>
      </w:r>
      <w:r w:rsidRPr="003135B0">
        <w:rPr>
          <w:rFonts w:ascii="Angsana New" w:hAnsi="Angsana New" w:hint="cs"/>
          <w:sz w:val="30"/>
          <w:szCs w:val="30"/>
          <w:cs/>
        </w:rPr>
        <w:t xml:space="preserve">บริษัท </w:t>
      </w:r>
      <w:proofErr w:type="spellStart"/>
      <w:r w:rsidRPr="003135B0">
        <w:rPr>
          <w:rFonts w:ascii="Angsana New" w:hAnsi="Angsana New"/>
          <w:sz w:val="30"/>
          <w:szCs w:val="30"/>
        </w:rPr>
        <w:t>Nexif</w:t>
      </w:r>
      <w:proofErr w:type="spellEnd"/>
      <w:r w:rsidRPr="003135B0">
        <w:rPr>
          <w:rFonts w:ascii="Angsana New" w:hAnsi="Angsana New"/>
          <w:sz w:val="30"/>
          <w:szCs w:val="30"/>
        </w:rPr>
        <w:t xml:space="preserve"> Energy Holding B.V. (“NEHBV”) </w:t>
      </w:r>
      <w:r w:rsidRPr="003135B0">
        <w:rPr>
          <w:rFonts w:ascii="Angsana New" w:hAnsi="Angsana New"/>
          <w:sz w:val="30"/>
          <w:szCs w:val="30"/>
          <w:cs/>
        </w:rPr>
        <w:t>โดยถือสินทรัพย์ประเภทโรงไฟฟ้าพลังงานทดแทน โรงไฟฟ้ากังหันก๊าซ โรงไฟฟ้าพลังความร้อนร่วม และระบบกักเก็บพลังงานแบบแบตเตอรี่ในประเทศไทย เครือรัฐออสเตรเลีย</w:t>
      </w:r>
      <w:r w:rsidRPr="003135B0">
        <w:rPr>
          <w:rFonts w:ascii="Angsana New" w:hAnsi="Angsana New"/>
          <w:sz w:val="30"/>
          <w:szCs w:val="30"/>
        </w:rPr>
        <w:t xml:space="preserve"> </w:t>
      </w:r>
      <w:r w:rsidRPr="003135B0">
        <w:rPr>
          <w:rFonts w:ascii="Angsana New" w:hAnsi="Angsana New" w:hint="cs"/>
          <w:sz w:val="30"/>
          <w:szCs w:val="30"/>
          <w:cs/>
        </w:rPr>
        <w:t>และ</w:t>
      </w:r>
      <w:r w:rsidRPr="003135B0">
        <w:rPr>
          <w:rFonts w:ascii="Angsana New" w:hAnsi="Angsana New"/>
          <w:sz w:val="30"/>
          <w:szCs w:val="30"/>
          <w:cs/>
        </w:rPr>
        <w:t xml:space="preserve">สาธารณรัฐสังคมนิยมเวียดนามในสัดส่วนร้อยละ </w:t>
      </w:r>
      <w:r w:rsidRPr="003135B0">
        <w:rPr>
          <w:rFonts w:ascii="Angsana New" w:hAnsi="Angsana New"/>
          <w:sz w:val="30"/>
          <w:szCs w:val="30"/>
        </w:rPr>
        <w:t xml:space="preserve">100 </w:t>
      </w:r>
      <w:r w:rsidR="00FB254F">
        <w:rPr>
          <w:rFonts w:ascii="Angsana New" w:hAnsi="Angsana New"/>
          <w:sz w:val="30"/>
          <w:szCs w:val="30"/>
          <w:cs/>
        </w:rPr>
        <w:br/>
      </w:r>
      <w:r w:rsidRPr="003135B0">
        <w:rPr>
          <w:rFonts w:ascii="Angsana New" w:hAnsi="Angsana New" w:hint="cs"/>
          <w:sz w:val="30"/>
          <w:szCs w:val="30"/>
          <w:cs/>
        </w:rPr>
        <w:t>คิดเป็น</w:t>
      </w:r>
      <w:r w:rsidRPr="003135B0">
        <w:rPr>
          <w:rFonts w:ascii="Angsana New" w:hAnsi="Angsana New"/>
          <w:sz w:val="30"/>
          <w:szCs w:val="30"/>
          <w:cs/>
        </w:rPr>
        <w:t>มูลค่า</w:t>
      </w:r>
      <w:r w:rsidRPr="003135B0">
        <w:rPr>
          <w:rFonts w:ascii="Angsana New" w:hAnsi="Angsana New" w:hint="cs"/>
          <w:sz w:val="30"/>
          <w:szCs w:val="30"/>
          <w:cs/>
        </w:rPr>
        <w:t xml:space="preserve">เงินลงทุนรวม </w:t>
      </w:r>
      <w:r w:rsidRPr="003135B0">
        <w:rPr>
          <w:rFonts w:ascii="Angsana New" w:hAnsi="Angsana New" w:hint="cs"/>
          <w:sz w:val="30"/>
          <w:szCs w:val="30"/>
          <w:lang w:val="en-GB"/>
        </w:rPr>
        <w:t>480</w:t>
      </w:r>
      <w:r w:rsidRPr="003135B0">
        <w:rPr>
          <w:rFonts w:ascii="Angsana New" w:hAnsi="Angsana New" w:hint="cs"/>
          <w:sz w:val="30"/>
          <w:szCs w:val="30"/>
          <w:cs/>
        </w:rPr>
        <w:t>.</w:t>
      </w:r>
      <w:r w:rsidRPr="003135B0">
        <w:rPr>
          <w:rFonts w:ascii="Angsana New" w:hAnsi="Angsana New" w:hint="cs"/>
          <w:sz w:val="30"/>
          <w:szCs w:val="30"/>
          <w:lang w:val="en-GB"/>
        </w:rPr>
        <w:t>78</w:t>
      </w:r>
      <w:r w:rsidRPr="003135B0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</w:t>
      </w:r>
      <w:r w:rsidRPr="003135B0">
        <w:rPr>
          <w:rFonts w:ascii="Angsana New" w:hAnsi="Angsana New"/>
          <w:sz w:val="30"/>
          <w:szCs w:val="30"/>
        </w:rPr>
        <w:t xml:space="preserve"> </w:t>
      </w:r>
      <w:r w:rsidRPr="003135B0">
        <w:rPr>
          <w:rFonts w:ascii="Angsana New" w:hAnsi="Angsana New" w:hint="cs"/>
          <w:sz w:val="30"/>
          <w:szCs w:val="30"/>
          <w:cs/>
        </w:rPr>
        <w:t xml:space="preserve">หรือเทียบเท่า </w:t>
      </w:r>
      <w:r w:rsidRPr="003135B0">
        <w:rPr>
          <w:rFonts w:ascii="Angsana New" w:hAnsi="Angsana New"/>
          <w:sz w:val="30"/>
          <w:szCs w:val="30"/>
        </w:rPr>
        <w:t xml:space="preserve">16,617 </w:t>
      </w:r>
      <w:r w:rsidRPr="003135B0">
        <w:rPr>
          <w:rFonts w:ascii="Angsana New" w:hAnsi="Angsana New" w:hint="cs"/>
          <w:sz w:val="30"/>
          <w:szCs w:val="30"/>
          <w:cs/>
        </w:rPr>
        <w:t>ล้านบาท</w:t>
      </w:r>
      <w:r w:rsidRPr="009C4F17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7019DD58" w14:textId="77777777" w:rsidR="0092589B" w:rsidRPr="0092589B" w:rsidRDefault="0092589B" w:rsidP="009258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B4D6E16" w14:textId="53390D1E" w:rsidR="0092589B" w:rsidRPr="00714865" w:rsidRDefault="0092589B" w:rsidP="0092589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Calibri" w:hAnsi="Angsana New"/>
          <w:spacing w:val="-6"/>
          <w:sz w:val="30"/>
          <w:szCs w:val="30"/>
        </w:rPr>
      </w:pPr>
      <w:r w:rsidRPr="00714865">
        <w:rPr>
          <w:rFonts w:ascii="Angsana New" w:eastAsia="Calibri" w:hAnsi="Angsana New"/>
          <w:spacing w:val="-6"/>
          <w:sz w:val="30"/>
          <w:szCs w:val="30"/>
          <w:cs/>
        </w:rPr>
        <w:t xml:space="preserve">การซื้อธุรกิจดังกล่าวข้างต้น </w:t>
      </w:r>
      <w:r w:rsidR="00FB254F">
        <w:rPr>
          <w:rFonts w:ascii="Angsana New" w:eastAsia="Calibri" w:hAnsi="Angsana New" w:hint="cs"/>
          <w:spacing w:val="-6"/>
          <w:sz w:val="30"/>
          <w:szCs w:val="30"/>
          <w:cs/>
        </w:rPr>
        <w:t>กลุ่ม</w:t>
      </w:r>
      <w:r w:rsidRPr="00714865">
        <w:rPr>
          <w:rFonts w:ascii="Angsana New" w:eastAsia="Calibri" w:hAnsi="Angsana New"/>
          <w:spacing w:val="-6"/>
          <w:sz w:val="30"/>
          <w:szCs w:val="30"/>
          <w:cs/>
        </w:rPr>
        <w:t>บริษัท</w:t>
      </w:r>
      <w:r w:rsidRPr="00714865">
        <w:rPr>
          <w:rFonts w:ascii="Angsana New" w:eastAsia="Calibri" w:hAnsi="Angsana New" w:hint="cs"/>
          <w:spacing w:val="-6"/>
          <w:sz w:val="30"/>
          <w:szCs w:val="30"/>
          <w:cs/>
        </w:rPr>
        <w:t>มีการใช้</w:t>
      </w:r>
      <w:r w:rsidRPr="00714865">
        <w:rPr>
          <w:rFonts w:ascii="Angsana New" w:eastAsia="Calibri" w:hAnsi="Angsana New"/>
          <w:spacing w:val="-6"/>
          <w:sz w:val="30"/>
          <w:szCs w:val="30"/>
          <w:cs/>
        </w:rPr>
        <w:t xml:space="preserve">ผู้ประเมินราคาอิสระเพื่อหามูลค่ายุติธรรมของสินทรัพย์และหนี้สินสุทธิที่ได้มา โดย ณ วันที่ </w:t>
      </w:r>
      <w:r w:rsidRPr="0001010D">
        <w:rPr>
          <w:rFonts w:ascii="Angsana New" w:eastAsia="Calibri" w:hAnsi="Angsana New"/>
          <w:spacing w:val="-6"/>
          <w:sz w:val="30"/>
          <w:szCs w:val="30"/>
        </w:rPr>
        <w:t>31</w:t>
      </w:r>
      <w:r w:rsidRPr="00714865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714865">
        <w:rPr>
          <w:rFonts w:ascii="Angsana New" w:eastAsia="Calibri" w:hAnsi="Angsana New"/>
          <w:spacing w:val="-6"/>
          <w:sz w:val="30"/>
          <w:szCs w:val="30"/>
          <w:cs/>
        </w:rPr>
        <w:t xml:space="preserve">ธันวาคม </w:t>
      </w:r>
      <w:r w:rsidRPr="0001010D">
        <w:rPr>
          <w:rFonts w:ascii="Angsana New" w:eastAsia="Calibri" w:hAnsi="Angsana New"/>
          <w:spacing w:val="-6"/>
          <w:sz w:val="30"/>
          <w:szCs w:val="30"/>
        </w:rPr>
        <w:t>2565</w:t>
      </w:r>
      <w:r w:rsidRPr="00714865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714865">
        <w:rPr>
          <w:rFonts w:ascii="Angsana New" w:eastAsia="Calibri" w:hAnsi="Angsana New"/>
          <w:spacing w:val="-6"/>
          <w:sz w:val="30"/>
          <w:szCs w:val="30"/>
          <w:cs/>
        </w:rPr>
        <w:t xml:space="preserve">การประเมินมูลค่ายุติธรรมยังไม่เสร็จสมบูรณ์ จึงถูกบันทึกบัญชีด้วยประมาณการมูลค่าในงบแสดงฐานะการเงินรวม ณ วันที่ </w:t>
      </w:r>
      <w:r w:rsidRPr="0001010D">
        <w:rPr>
          <w:rFonts w:ascii="Angsana New" w:eastAsia="Calibri" w:hAnsi="Angsana New"/>
          <w:spacing w:val="-6"/>
          <w:sz w:val="30"/>
          <w:szCs w:val="30"/>
        </w:rPr>
        <w:t>31</w:t>
      </w:r>
      <w:r w:rsidRPr="00714865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714865">
        <w:rPr>
          <w:rFonts w:ascii="Angsana New" w:eastAsia="Calibri" w:hAnsi="Angsana New"/>
          <w:spacing w:val="-6"/>
          <w:sz w:val="30"/>
          <w:szCs w:val="30"/>
          <w:cs/>
        </w:rPr>
        <w:t xml:space="preserve">ธันวาคม </w:t>
      </w:r>
      <w:r w:rsidRPr="0001010D">
        <w:rPr>
          <w:rFonts w:ascii="Angsana New" w:eastAsia="Calibri" w:hAnsi="Angsana New"/>
          <w:spacing w:val="-6"/>
          <w:sz w:val="30"/>
          <w:szCs w:val="30"/>
        </w:rPr>
        <w:t>2565</w:t>
      </w:r>
      <w:r w:rsidRPr="00714865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Pr="00714865">
        <w:rPr>
          <w:rFonts w:ascii="Angsana New" w:eastAsia="Calibri" w:hAnsi="Angsana New" w:hint="cs"/>
          <w:spacing w:val="-6"/>
          <w:sz w:val="30"/>
          <w:szCs w:val="30"/>
          <w:cs/>
        </w:rPr>
        <w:t>ซึ่ง</w:t>
      </w:r>
      <w:r w:rsidRPr="00714865">
        <w:rPr>
          <w:rFonts w:ascii="Angsana New" w:eastAsia="Calibri" w:hAnsi="Angsana New"/>
          <w:spacing w:val="-6"/>
          <w:sz w:val="30"/>
          <w:szCs w:val="30"/>
          <w:cs/>
        </w:rPr>
        <w:t>อาจมีการปรับปรุง</w:t>
      </w:r>
      <w:r w:rsidRPr="00714865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มูลค่ายุติธรรมของสินทรัพย์ที่ได้มาและหนี้สินที่รับมา </w:t>
      </w:r>
      <w:r w:rsidRPr="00714865">
        <w:rPr>
          <w:rFonts w:ascii="Angsana New" w:eastAsia="Calibri" w:hAnsi="Angsana New"/>
          <w:spacing w:val="-6"/>
          <w:sz w:val="30"/>
          <w:szCs w:val="30"/>
          <w:cs/>
        </w:rPr>
        <w:t>เมื่อรายงานของผู้ประเมินแล้วเสร็จ</w:t>
      </w:r>
    </w:p>
    <w:p w14:paraId="5484FD69" w14:textId="77777777" w:rsidR="0092589B" w:rsidRPr="0092589B" w:rsidRDefault="0092589B" w:rsidP="009258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CFA808F" w14:textId="77777777" w:rsidR="0092589B" w:rsidRPr="00714865" w:rsidRDefault="0092589B" w:rsidP="0092589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14865">
        <w:rPr>
          <w:rFonts w:ascii="Angsana New" w:eastAsia="Calibri" w:hAnsi="Angsana New"/>
          <w:sz w:val="30"/>
          <w:szCs w:val="30"/>
          <w:cs/>
        </w:rPr>
        <w:t>ทั้งนี้ กลุ่มบริษัทมีการทบทวนอย่างต่อเนื่องในระหว่างช่วงเวลาที่วัดมูลค่า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การบันทึกบัญชีเกี่ยวกับการซื้อธุรกิจอาจจะถูกปรับปรุงใหม่</w:t>
      </w:r>
    </w:p>
    <w:p w14:paraId="1958C7C3" w14:textId="10F3A690" w:rsidR="00027313" w:rsidRPr="0092589B" w:rsidRDefault="00027313" w:rsidP="000273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CCA124C" w14:textId="77777777" w:rsidR="00027313" w:rsidRPr="00714865" w:rsidRDefault="00027313" w:rsidP="00027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/>
          <w:sz w:val="30"/>
          <w:szCs w:val="30"/>
        </w:rPr>
      </w:pPr>
      <w:r w:rsidRPr="00714865">
        <w:rPr>
          <w:rFonts w:ascii="Angsana New" w:eastAsia="Calibri" w:hAnsi="Angsana New"/>
          <w:sz w:val="30"/>
          <w:szCs w:val="30"/>
          <w:cs/>
        </w:rPr>
        <w:t>สินทรัพย์ที่ได้มาและหนี้สินที่รับมา ณ วันที่ซื้อธุรกิจ มีดังนี้</w:t>
      </w:r>
    </w:p>
    <w:p w14:paraId="0F2CC069" w14:textId="77777777" w:rsidR="00027313" w:rsidRPr="00F22246" w:rsidRDefault="00027313" w:rsidP="00027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7290"/>
        <w:gridCol w:w="1710"/>
      </w:tblGrid>
      <w:tr w:rsidR="00034096" w:rsidRPr="00B61B6B" w14:paraId="79E67D43" w14:textId="77777777" w:rsidTr="00B61B6B">
        <w:trPr>
          <w:tblHeader/>
        </w:trPr>
        <w:tc>
          <w:tcPr>
            <w:tcW w:w="7290" w:type="dxa"/>
            <w:shd w:val="clear" w:color="auto" w:fill="auto"/>
          </w:tcPr>
          <w:p w14:paraId="42DE249B" w14:textId="77777777" w:rsidR="00034096" w:rsidRPr="00B61B6B" w:rsidRDefault="00034096" w:rsidP="00065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color w:val="003399"/>
                <w:sz w:val="30"/>
                <w:szCs w:val="30"/>
              </w:rPr>
            </w:pPr>
            <w:bookmarkStart w:id="1" w:name="_Hlk127804146"/>
          </w:p>
        </w:tc>
        <w:tc>
          <w:tcPr>
            <w:tcW w:w="1710" w:type="dxa"/>
            <w:shd w:val="clear" w:color="auto" w:fill="auto"/>
          </w:tcPr>
          <w:p w14:paraId="08F353E7" w14:textId="267E1578" w:rsidR="00034096" w:rsidRPr="00B61B6B" w:rsidRDefault="00034096" w:rsidP="0003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61B6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61B6B" w:rsidRPr="00700441" w14:paraId="05F4E8D2" w14:textId="77777777" w:rsidTr="00B61B6B">
        <w:trPr>
          <w:tblHeader/>
        </w:trPr>
        <w:tc>
          <w:tcPr>
            <w:tcW w:w="7290" w:type="dxa"/>
            <w:shd w:val="clear" w:color="auto" w:fill="auto"/>
          </w:tcPr>
          <w:p w14:paraId="36790401" w14:textId="77777777" w:rsidR="00B61B6B" w:rsidRPr="00B61B6B" w:rsidRDefault="00B61B6B" w:rsidP="00065825">
            <w:pPr>
              <w:rPr>
                <w:rFonts w:ascii="Angsana New" w:hAnsi="Angsana New"/>
                <w:color w:val="003399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53B256FB" w14:textId="77777777" w:rsidR="00B61B6B" w:rsidRPr="00C548A5" w:rsidRDefault="00B61B6B" w:rsidP="00065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B61B6B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92589B" w:rsidRPr="00700441" w14:paraId="0EEB292E" w14:textId="77777777" w:rsidTr="00B61B6B">
        <w:tc>
          <w:tcPr>
            <w:tcW w:w="7290" w:type="dxa"/>
            <w:shd w:val="clear" w:color="auto" w:fill="auto"/>
            <w:vAlign w:val="bottom"/>
          </w:tcPr>
          <w:p w14:paraId="1F94672E" w14:textId="77777777" w:rsidR="0092589B" w:rsidRPr="00027313" w:rsidRDefault="0092589B" w:rsidP="0092589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7313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710" w:type="dxa"/>
            <w:shd w:val="clear" w:color="auto" w:fill="auto"/>
          </w:tcPr>
          <w:p w14:paraId="5EFBFC5D" w14:textId="406CB97B" w:rsidR="0092589B" w:rsidRPr="00C548A5" w:rsidRDefault="0092589B" w:rsidP="0092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7"/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color w:val="000000"/>
                <w:spacing w:val="-2"/>
                <w:sz w:val="30"/>
                <w:szCs w:val="30"/>
              </w:rPr>
              <w:t>1</w:t>
            </w:r>
            <w:r w:rsidRPr="00C548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902</w:t>
            </w:r>
            <w:r w:rsidRPr="00C548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217</w:t>
            </w:r>
          </w:p>
        </w:tc>
      </w:tr>
      <w:tr w:rsidR="0092589B" w:rsidRPr="00700441" w14:paraId="722B7D60" w14:textId="77777777" w:rsidTr="00B61B6B">
        <w:tc>
          <w:tcPr>
            <w:tcW w:w="7290" w:type="dxa"/>
            <w:shd w:val="clear" w:color="auto" w:fill="auto"/>
            <w:vAlign w:val="bottom"/>
          </w:tcPr>
          <w:p w14:paraId="6E977C6F" w14:textId="77777777" w:rsidR="0092589B" w:rsidRPr="00027313" w:rsidRDefault="0092589B" w:rsidP="0092589B">
            <w:pPr>
              <w:rPr>
                <w:rFonts w:ascii="Angsana New" w:hAnsi="Angsana New"/>
                <w:sz w:val="30"/>
                <w:szCs w:val="30"/>
              </w:rPr>
            </w:pPr>
            <w:r w:rsidRPr="00027313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10" w:type="dxa"/>
            <w:shd w:val="clear" w:color="auto" w:fill="auto"/>
          </w:tcPr>
          <w:p w14:paraId="26850B83" w14:textId="7BF7E5A6" w:rsidR="0092589B" w:rsidRPr="00C548A5" w:rsidRDefault="0092589B" w:rsidP="0092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7"/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  <w:r w:rsidRPr="0001010D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443</w:t>
            </w:r>
            <w:r w:rsidRPr="00C548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726</w:t>
            </w:r>
          </w:p>
        </w:tc>
      </w:tr>
      <w:tr w:rsidR="0092589B" w:rsidRPr="00700441" w14:paraId="5330A57C" w14:textId="77777777" w:rsidTr="00B61B6B">
        <w:tc>
          <w:tcPr>
            <w:tcW w:w="7290" w:type="dxa"/>
            <w:shd w:val="clear" w:color="auto" w:fill="auto"/>
            <w:vAlign w:val="bottom"/>
          </w:tcPr>
          <w:p w14:paraId="0975C064" w14:textId="77777777" w:rsidR="0092589B" w:rsidRPr="00027313" w:rsidRDefault="0092589B" w:rsidP="0092589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73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710" w:type="dxa"/>
            <w:shd w:val="clear" w:color="auto" w:fill="auto"/>
          </w:tcPr>
          <w:p w14:paraId="1D2B6241" w14:textId="4B71DE6D" w:rsidR="0092589B" w:rsidRPr="00C548A5" w:rsidRDefault="0092589B" w:rsidP="0092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7"/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  <w:r w:rsidRPr="0001010D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344</w:t>
            </w:r>
            <w:r w:rsidRPr="00C548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176</w:t>
            </w:r>
          </w:p>
        </w:tc>
      </w:tr>
      <w:tr w:rsidR="0092589B" w:rsidRPr="00700441" w14:paraId="2CFC59C1" w14:textId="77777777" w:rsidTr="00B61B6B">
        <w:tc>
          <w:tcPr>
            <w:tcW w:w="7290" w:type="dxa"/>
            <w:shd w:val="clear" w:color="auto" w:fill="auto"/>
            <w:vAlign w:val="bottom"/>
          </w:tcPr>
          <w:p w14:paraId="0C496103" w14:textId="77777777" w:rsidR="0092589B" w:rsidRPr="00027313" w:rsidRDefault="0092589B" w:rsidP="0092589B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273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710" w:type="dxa"/>
            <w:shd w:val="clear" w:color="auto" w:fill="auto"/>
          </w:tcPr>
          <w:p w14:paraId="44172613" w14:textId="378F0BEA" w:rsidR="0092589B" w:rsidRPr="00C548A5" w:rsidRDefault="0092589B" w:rsidP="0092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7"/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  <w:r w:rsidRPr="0001010D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17</w:t>
            </w:r>
            <w:r w:rsidRPr="00C548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470</w:t>
            </w:r>
            <w:r w:rsidRPr="00C548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356</w:t>
            </w:r>
          </w:p>
        </w:tc>
      </w:tr>
      <w:tr w:rsidR="0092589B" w:rsidRPr="00700441" w14:paraId="3106DBEB" w14:textId="77777777" w:rsidTr="00B61B6B">
        <w:tc>
          <w:tcPr>
            <w:tcW w:w="7290" w:type="dxa"/>
            <w:shd w:val="clear" w:color="auto" w:fill="auto"/>
            <w:vAlign w:val="bottom"/>
          </w:tcPr>
          <w:p w14:paraId="680C17BA" w14:textId="77777777" w:rsidR="0092589B" w:rsidRPr="00027313" w:rsidRDefault="0092589B" w:rsidP="0092589B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273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710" w:type="dxa"/>
            <w:shd w:val="clear" w:color="auto" w:fill="auto"/>
          </w:tcPr>
          <w:p w14:paraId="6CC2E9A5" w14:textId="063ECCD6" w:rsidR="0092589B" w:rsidRPr="00C548A5" w:rsidRDefault="0092589B" w:rsidP="0092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7"/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  <w:r w:rsidRPr="0001010D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3</w:t>
            </w:r>
            <w:r w:rsidRPr="00C548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064</w:t>
            </w:r>
            <w:r w:rsidRPr="00C548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021</w:t>
            </w:r>
          </w:p>
        </w:tc>
      </w:tr>
      <w:tr w:rsidR="0092589B" w:rsidRPr="00700441" w14:paraId="0D487C2E" w14:textId="77777777" w:rsidTr="00B61B6B">
        <w:tc>
          <w:tcPr>
            <w:tcW w:w="7290" w:type="dxa"/>
            <w:shd w:val="clear" w:color="auto" w:fill="auto"/>
            <w:vAlign w:val="bottom"/>
          </w:tcPr>
          <w:p w14:paraId="6F2FA36E" w14:textId="77777777" w:rsidR="0092589B" w:rsidRPr="00027313" w:rsidRDefault="0092589B" w:rsidP="0092589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73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lastRenderedPageBreak/>
              <w:t>สินทรัพย์อื่น</w:t>
            </w:r>
          </w:p>
        </w:tc>
        <w:tc>
          <w:tcPr>
            <w:tcW w:w="1710" w:type="dxa"/>
            <w:shd w:val="clear" w:color="auto" w:fill="auto"/>
          </w:tcPr>
          <w:p w14:paraId="599BE53E" w14:textId="19B459AC" w:rsidR="0092589B" w:rsidRPr="00C548A5" w:rsidRDefault="0092589B" w:rsidP="0092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7"/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  <w:r w:rsidRPr="0001010D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2</w:t>
            </w:r>
            <w:r w:rsidRPr="00C548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267</w:t>
            </w:r>
            <w:r w:rsidRPr="00C548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259</w:t>
            </w:r>
          </w:p>
        </w:tc>
      </w:tr>
      <w:tr w:rsidR="0092589B" w:rsidRPr="00700441" w14:paraId="46DCD246" w14:textId="77777777" w:rsidTr="00B61B6B">
        <w:tc>
          <w:tcPr>
            <w:tcW w:w="7290" w:type="dxa"/>
            <w:shd w:val="clear" w:color="auto" w:fill="auto"/>
            <w:vAlign w:val="bottom"/>
          </w:tcPr>
          <w:p w14:paraId="30D0AB88" w14:textId="77777777" w:rsidR="0092589B" w:rsidRPr="00027313" w:rsidRDefault="0092589B" w:rsidP="0092589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27313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710" w:type="dxa"/>
            <w:shd w:val="clear" w:color="auto" w:fill="auto"/>
          </w:tcPr>
          <w:p w14:paraId="214CA469" w14:textId="690EC96F" w:rsidR="0092589B" w:rsidRPr="00C548A5" w:rsidRDefault="0092589B" w:rsidP="0092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"/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  <w:r w:rsidRPr="00C548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(</w:t>
            </w:r>
            <w:r w:rsidRPr="0001010D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776</w:t>
            </w:r>
            <w:r w:rsidRPr="00C548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901</w:t>
            </w:r>
            <w:r w:rsidRPr="00C548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)</w:t>
            </w:r>
          </w:p>
        </w:tc>
      </w:tr>
      <w:tr w:rsidR="0092589B" w:rsidRPr="00700441" w14:paraId="55C0BF62" w14:textId="77777777" w:rsidTr="00B61B6B">
        <w:tc>
          <w:tcPr>
            <w:tcW w:w="7290" w:type="dxa"/>
            <w:shd w:val="clear" w:color="auto" w:fill="auto"/>
            <w:vAlign w:val="bottom"/>
          </w:tcPr>
          <w:p w14:paraId="207BA012" w14:textId="77777777" w:rsidR="0092589B" w:rsidRPr="00027313" w:rsidRDefault="0092589B" w:rsidP="0092589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73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710" w:type="dxa"/>
            <w:shd w:val="clear" w:color="auto" w:fill="auto"/>
          </w:tcPr>
          <w:p w14:paraId="01AF46B5" w14:textId="36E0CF83" w:rsidR="0092589B" w:rsidRPr="00C548A5" w:rsidRDefault="0092589B" w:rsidP="0092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  <w:r w:rsidRPr="00C548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(</w:t>
            </w:r>
            <w:r w:rsidRPr="0001010D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11</w:t>
            </w:r>
            <w:r w:rsidRPr="00C548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377</w:t>
            </w:r>
            <w:r w:rsidRPr="00C548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931</w:t>
            </w:r>
            <w:r w:rsidRPr="00C548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)</w:t>
            </w:r>
          </w:p>
        </w:tc>
      </w:tr>
      <w:tr w:rsidR="0092589B" w:rsidRPr="00700441" w14:paraId="49001886" w14:textId="77777777" w:rsidTr="00B61B6B">
        <w:tc>
          <w:tcPr>
            <w:tcW w:w="7290" w:type="dxa"/>
            <w:shd w:val="clear" w:color="auto" w:fill="auto"/>
            <w:vAlign w:val="bottom"/>
          </w:tcPr>
          <w:p w14:paraId="5E7AEC84" w14:textId="77777777" w:rsidR="0092589B" w:rsidRPr="00027313" w:rsidRDefault="0092589B" w:rsidP="0092589B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2731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shd w:val="clear" w:color="auto" w:fill="auto"/>
          </w:tcPr>
          <w:p w14:paraId="67BB7202" w14:textId="471D13AB" w:rsidR="0092589B" w:rsidRPr="00C548A5" w:rsidRDefault="0092589B" w:rsidP="0092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  <w:r w:rsidRPr="00C548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(</w:t>
            </w:r>
            <w:r w:rsidRPr="0001010D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1</w:t>
            </w:r>
            <w:r w:rsidRPr="00C548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710</w:t>
            </w:r>
            <w:r w:rsidRPr="00C548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978</w:t>
            </w:r>
            <w:r w:rsidRPr="00C548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)</w:t>
            </w:r>
          </w:p>
        </w:tc>
      </w:tr>
      <w:tr w:rsidR="0092589B" w:rsidRPr="00700441" w14:paraId="6173E400" w14:textId="77777777" w:rsidTr="00B61B6B">
        <w:tc>
          <w:tcPr>
            <w:tcW w:w="7290" w:type="dxa"/>
            <w:shd w:val="clear" w:color="auto" w:fill="auto"/>
            <w:vAlign w:val="bottom"/>
          </w:tcPr>
          <w:p w14:paraId="23B9AF70" w14:textId="77777777" w:rsidR="0092589B" w:rsidRPr="00027313" w:rsidRDefault="0092589B" w:rsidP="0092589B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273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10" w:type="dxa"/>
            <w:shd w:val="clear" w:color="auto" w:fill="auto"/>
          </w:tcPr>
          <w:p w14:paraId="16FDAC54" w14:textId="384FCDA2" w:rsidR="0092589B" w:rsidRPr="00C548A5" w:rsidRDefault="0092589B" w:rsidP="0092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  <w:r w:rsidRPr="00C548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(</w:t>
            </w:r>
            <w:r w:rsidRPr="0001010D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560</w:t>
            </w:r>
            <w:r w:rsidRPr="00C548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564</w:t>
            </w:r>
            <w:r w:rsidRPr="00C548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)</w:t>
            </w:r>
          </w:p>
        </w:tc>
      </w:tr>
      <w:tr w:rsidR="0092589B" w:rsidRPr="00700441" w14:paraId="47BC0054" w14:textId="77777777" w:rsidTr="00B61B6B">
        <w:tc>
          <w:tcPr>
            <w:tcW w:w="7290" w:type="dxa"/>
            <w:shd w:val="clear" w:color="auto" w:fill="auto"/>
            <w:vAlign w:val="bottom"/>
          </w:tcPr>
          <w:p w14:paraId="35FEAD9D" w14:textId="77777777" w:rsidR="0092589B" w:rsidRPr="00027313" w:rsidRDefault="0092589B" w:rsidP="0092589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73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2E46A831" w14:textId="0BCA0AFB" w:rsidR="0092589B" w:rsidRPr="00C548A5" w:rsidRDefault="0092589B" w:rsidP="0092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  <w:r w:rsidRPr="00C548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(</w:t>
            </w:r>
            <w:r w:rsidRPr="0001010D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1</w:t>
            </w:r>
            <w:r w:rsidRPr="00C548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902</w:t>
            </w:r>
            <w:r w:rsidRPr="00C548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151</w:t>
            </w:r>
            <w:r w:rsidRPr="00C548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)</w:t>
            </w:r>
          </w:p>
        </w:tc>
      </w:tr>
      <w:tr w:rsidR="0092589B" w:rsidRPr="00700441" w14:paraId="3C3BA458" w14:textId="77777777" w:rsidTr="00B61B6B">
        <w:tc>
          <w:tcPr>
            <w:tcW w:w="7290" w:type="dxa"/>
            <w:shd w:val="clear" w:color="auto" w:fill="auto"/>
          </w:tcPr>
          <w:p w14:paraId="126571C8" w14:textId="77777777" w:rsidR="0092589B" w:rsidRPr="00027313" w:rsidRDefault="0092589B" w:rsidP="0092589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731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รวมสินทรัพย์</w:t>
            </w:r>
            <w:r w:rsidRPr="0002731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</w:t>
            </w:r>
            <w:r w:rsidRPr="0002731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ิที่ระบุได้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0F9A793C" w14:textId="54CCD504" w:rsidR="0092589B" w:rsidRPr="00C548A5" w:rsidRDefault="0092589B" w:rsidP="0092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9"/>
              </w:tabs>
              <w:ind w:right="87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  <w:t>9</w:t>
            </w:r>
            <w:r w:rsidRPr="00C548A5"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  <w:t>163</w:t>
            </w:r>
            <w:r w:rsidRPr="00C548A5"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  <w:t>230</w:t>
            </w:r>
          </w:p>
        </w:tc>
      </w:tr>
      <w:tr w:rsidR="0092589B" w:rsidRPr="00700441" w14:paraId="57830CD8" w14:textId="77777777" w:rsidTr="00B61B6B">
        <w:tc>
          <w:tcPr>
            <w:tcW w:w="7290" w:type="dxa"/>
            <w:shd w:val="clear" w:color="auto" w:fill="auto"/>
          </w:tcPr>
          <w:p w14:paraId="571C9DF5" w14:textId="77777777" w:rsidR="0092589B" w:rsidRPr="00027313" w:rsidRDefault="0092589B" w:rsidP="0092589B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6C36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0273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13BA920" w14:textId="26B99793" w:rsidR="0092589B" w:rsidRPr="00C548A5" w:rsidRDefault="0092589B" w:rsidP="0092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  <w:r w:rsidRPr="00C548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(</w:t>
            </w:r>
            <w:r w:rsidRPr="0001010D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530</w:t>
            </w:r>
            <w:r w:rsidRPr="00C548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435</w:t>
            </w:r>
            <w:r w:rsidRPr="00C548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)</w:t>
            </w:r>
          </w:p>
        </w:tc>
      </w:tr>
      <w:tr w:rsidR="0092589B" w:rsidRPr="006C4F4B" w14:paraId="63A170DD" w14:textId="77777777" w:rsidTr="00B61B6B">
        <w:tc>
          <w:tcPr>
            <w:tcW w:w="7290" w:type="dxa"/>
            <w:shd w:val="clear" w:color="auto" w:fill="auto"/>
          </w:tcPr>
          <w:p w14:paraId="5990AE28" w14:textId="77777777" w:rsidR="0092589B" w:rsidRPr="00027313" w:rsidRDefault="0092589B" w:rsidP="0092589B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2731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รวมสินทรัพย์</w:t>
            </w:r>
            <w:r w:rsidRPr="0002731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</w:t>
            </w:r>
            <w:r w:rsidRPr="0002731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ิที่ระบุที่ได้รับ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CD2EF18" w14:textId="3885B1C4" w:rsidR="0092589B" w:rsidRPr="00C548A5" w:rsidRDefault="0092589B" w:rsidP="0092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9"/>
              </w:tabs>
              <w:ind w:right="87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</w:pPr>
            <w:r w:rsidRPr="003135B0"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  <w:t>8,632,795</w:t>
            </w:r>
          </w:p>
        </w:tc>
      </w:tr>
      <w:tr w:rsidR="0092589B" w:rsidRPr="00091E44" w14:paraId="7449A6CC" w14:textId="77777777" w:rsidTr="00B61B6B">
        <w:tc>
          <w:tcPr>
            <w:tcW w:w="7290" w:type="dxa"/>
            <w:shd w:val="clear" w:color="auto" w:fill="auto"/>
          </w:tcPr>
          <w:p w14:paraId="4373A953" w14:textId="77777777" w:rsidR="0092589B" w:rsidRPr="00027313" w:rsidRDefault="0092589B" w:rsidP="0092589B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273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มูลค่ายุติธรรมของส่วนได้เสียใน </w:t>
            </w:r>
            <w:r w:rsidRPr="00027313">
              <w:rPr>
                <w:rFonts w:ascii="Angsana New" w:hAnsi="Angsana New"/>
                <w:color w:val="000000"/>
                <w:sz w:val="30"/>
                <w:szCs w:val="30"/>
              </w:rPr>
              <w:t xml:space="preserve">NRES </w:t>
            </w:r>
            <w:r w:rsidRPr="000273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ที่มีอยู่ก่อนการซื้อธุรกิจ</w:t>
            </w:r>
          </w:p>
        </w:tc>
        <w:tc>
          <w:tcPr>
            <w:tcW w:w="1710" w:type="dxa"/>
            <w:shd w:val="clear" w:color="auto" w:fill="auto"/>
          </w:tcPr>
          <w:p w14:paraId="3872E6BA" w14:textId="612429CE" w:rsidR="0092589B" w:rsidRPr="00C548A5" w:rsidRDefault="0092589B" w:rsidP="0092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  <w:r w:rsidRPr="00C548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(</w:t>
            </w:r>
            <w:r w:rsidRPr="0001010D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1</w:t>
            </w:r>
            <w:r w:rsidRPr="00C548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781</w:t>
            </w:r>
            <w:r w:rsidRPr="00C548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410</w:t>
            </w:r>
            <w:r w:rsidRPr="00C548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)</w:t>
            </w:r>
          </w:p>
        </w:tc>
      </w:tr>
      <w:tr w:rsidR="0092589B" w:rsidRPr="00091E44" w14:paraId="49CC75E8" w14:textId="77777777" w:rsidTr="00B61B6B">
        <w:tc>
          <w:tcPr>
            <w:tcW w:w="7290" w:type="dxa"/>
            <w:shd w:val="clear" w:color="auto" w:fill="auto"/>
          </w:tcPr>
          <w:p w14:paraId="4890DD50" w14:textId="77777777" w:rsidR="0092589B" w:rsidRPr="00027313" w:rsidRDefault="0092589B" w:rsidP="0092589B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273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7C89FF17" w14:textId="087A2B12" w:rsidR="0092589B" w:rsidRPr="00C548A5" w:rsidRDefault="0092589B" w:rsidP="0092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7"/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  <w:cs/>
              </w:rPr>
            </w:pPr>
            <w:r w:rsidRPr="0001010D">
              <w:rPr>
                <w:rFonts w:ascii="Angsana New" w:hAnsi="Angsana New" w:hint="cs"/>
                <w:color w:val="000000"/>
                <w:spacing w:val="-2"/>
                <w:sz w:val="30"/>
                <w:szCs w:val="30"/>
              </w:rPr>
              <w:t>9</w:t>
            </w:r>
            <w:r w:rsidRPr="00C548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Pr="0001010D">
              <w:rPr>
                <w:rFonts w:ascii="Angsana New" w:hAnsi="Angsana New" w:hint="cs"/>
                <w:color w:val="000000"/>
                <w:spacing w:val="-2"/>
                <w:sz w:val="30"/>
                <w:szCs w:val="30"/>
              </w:rPr>
              <w:t>765</w:t>
            </w:r>
            <w:r w:rsidRPr="00C548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Pr="0001010D">
              <w:rPr>
                <w:rFonts w:ascii="Angsana New" w:hAnsi="Angsana New" w:hint="cs"/>
                <w:color w:val="000000"/>
                <w:spacing w:val="-2"/>
                <w:sz w:val="30"/>
                <w:szCs w:val="30"/>
              </w:rPr>
              <w:t>364</w:t>
            </w:r>
          </w:p>
        </w:tc>
      </w:tr>
      <w:tr w:rsidR="0092589B" w:rsidRPr="00091E44" w14:paraId="221F0BE7" w14:textId="77777777" w:rsidTr="00B61B6B">
        <w:tc>
          <w:tcPr>
            <w:tcW w:w="7290" w:type="dxa"/>
            <w:shd w:val="clear" w:color="auto" w:fill="auto"/>
          </w:tcPr>
          <w:p w14:paraId="43D416F4" w14:textId="77777777" w:rsidR="0092589B" w:rsidRPr="00027313" w:rsidRDefault="0092589B" w:rsidP="0092589B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2731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B0E91B" w14:textId="297F6497" w:rsidR="0092589B" w:rsidRPr="00C548A5" w:rsidRDefault="0092589B" w:rsidP="0092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7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  <w:cs/>
              </w:rPr>
            </w:pPr>
            <w:r w:rsidRPr="0001010D"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  <w:t>16</w:t>
            </w:r>
            <w:r w:rsidRPr="00C548A5"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  <w:t>616</w:t>
            </w:r>
            <w:r w:rsidRPr="00C548A5"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  <w:t>749</w:t>
            </w:r>
          </w:p>
        </w:tc>
      </w:tr>
      <w:tr w:rsidR="0092589B" w:rsidRPr="00CD3CF2" w14:paraId="1944A408" w14:textId="77777777" w:rsidTr="00B61B6B">
        <w:tc>
          <w:tcPr>
            <w:tcW w:w="7290" w:type="dxa"/>
            <w:shd w:val="clear" w:color="auto" w:fill="auto"/>
          </w:tcPr>
          <w:p w14:paraId="1C187171" w14:textId="77777777" w:rsidR="0092589B" w:rsidRPr="00CD3CF2" w:rsidRDefault="0092589B" w:rsidP="0092589B">
            <w:pPr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0F2ADF25" w14:textId="77777777" w:rsidR="0092589B" w:rsidRPr="00CD3CF2" w:rsidRDefault="0092589B" w:rsidP="0092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7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0"/>
                <w:szCs w:val="20"/>
                <w:cs/>
              </w:rPr>
            </w:pPr>
          </w:p>
        </w:tc>
      </w:tr>
      <w:tr w:rsidR="0092589B" w:rsidRPr="00700441" w14:paraId="6EF9045D" w14:textId="77777777" w:rsidTr="00B61B6B">
        <w:tc>
          <w:tcPr>
            <w:tcW w:w="7290" w:type="dxa"/>
            <w:shd w:val="clear" w:color="auto" w:fill="auto"/>
          </w:tcPr>
          <w:p w14:paraId="795596B4" w14:textId="77777777" w:rsidR="0092589B" w:rsidRPr="00027313" w:rsidRDefault="0092589B" w:rsidP="0092589B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273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เงินสดสุทธิที่ได้มา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1E99C29" w14:textId="75C47994" w:rsidR="0092589B" w:rsidRPr="00C548A5" w:rsidRDefault="0092589B" w:rsidP="0092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  <w:r w:rsidRPr="00C548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(</w:t>
            </w:r>
            <w:r w:rsidRPr="0001010D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1</w:t>
            </w:r>
            <w:r w:rsidRPr="00C548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902</w:t>
            </w:r>
            <w:r w:rsidRPr="00C548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217</w:t>
            </w:r>
            <w:r w:rsidRPr="00C548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)</w:t>
            </w:r>
          </w:p>
        </w:tc>
      </w:tr>
      <w:tr w:rsidR="0092589B" w:rsidRPr="00700441" w14:paraId="533212CF" w14:textId="77777777" w:rsidTr="00B61B6B">
        <w:tc>
          <w:tcPr>
            <w:tcW w:w="7290" w:type="dxa"/>
            <w:shd w:val="clear" w:color="auto" w:fill="auto"/>
          </w:tcPr>
          <w:p w14:paraId="62295633" w14:textId="77777777" w:rsidR="0092589B" w:rsidRPr="00027313" w:rsidRDefault="0092589B" w:rsidP="0092589B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2731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0D9C1F" w14:textId="7AD21AC0" w:rsidR="0092589B" w:rsidRPr="00C548A5" w:rsidRDefault="0092589B" w:rsidP="0092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7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  <w:t>14</w:t>
            </w:r>
            <w:r w:rsidRPr="00C548A5"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  <w:t>714</w:t>
            </w:r>
            <w:r w:rsidRPr="00C548A5"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  <w:t>532</w:t>
            </w:r>
          </w:p>
        </w:tc>
      </w:tr>
      <w:bookmarkEnd w:id="1"/>
    </w:tbl>
    <w:p w14:paraId="43088270" w14:textId="77777777" w:rsidR="00027313" w:rsidRPr="00CD3CF2" w:rsidRDefault="00027313" w:rsidP="00027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  <w:lang w:val="th-TH"/>
        </w:rPr>
      </w:pPr>
    </w:p>
    <w:p w14:paraId="20372CA2" w14:textId="77777777" w:rsidR="0092589B" w:rsidRPr="007D4CBD" w:rsidRDefault="0092589B" w:rsidP="00925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7D4CBD">
        <w:rPr>
          <w:rFonts w:ascii="Angsana New" w:hAnsi="Angsana New" w:hint="cs"/>
          <w:sz w:val="30"/>
          <w:szCs w:val="30"/>
          <w:cs/>
          <w:lang w:val="th-TH"/>
        </w:rPr>
        <w:t xml:space="preserve">กลุ่มบริษัทมีค่าใช้จ่ายที่เกี่ยวข้องกับการซื้อธุรกิจดังกล่าวจำนวน </w:t>
      </w:r>
      <w:r>
        <w:rPr>
          <w:rFonts w:ascii="Angsana New" w:hAnsi="Angsana New"/>
          <w:sz w:val="30"/>
          <w:szCs w:val="30"/>
        </w:rPr>
        <w:t>369</w:t>
      </w:r>
      <w:r w:rsidRPr="007D4CBD">
        <w:rPr>
          <w:rFonts w:ascii="Angsana New" w:hAnsi="Angsana New" w:hint="cs"/>
          <w:sz w:val="30"/>
          <w:szCs w:val="30"/>
          <w:cs/>
        </w:rPr>
        <w:t xml:space="preserve"> </w:t>
      </w:r>
      <w:r w:rsidRPr="007D4CBD">
        <w:rPr>
          <w:rFonts w:ascii="Angsana New" w:hAnsi="Angsana New" w:hint="cs"/>
          <w:sz w:val="30"/>
          <w:szCs w:val="30"/>
          <w:cs/>
          <w:lang w:val="th-TH"/>
        </w:rPr>
        <w:t>ล้านบาท ซึ่งได้รวมอยู่ในค่าใช้จ่ายในการบริหารในงบกำไรขาดทุนเบ็ดเสร็จ</w:t>
      </w:r>
    </w:p>
    <w:p w14:paraId="618F0636" w14:textId="672A8740" w:rsidR="001F3158" w:rsidRPr="00CD3CF2" w:rsidRDefault="001F3158" w:rsidP="000273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FA9A3B9" w14:textId="3E26B0FD" w:rsidR="00FB1855" w:rsidRPr="00CD3CF2" w:rsidRDefault="00CD3CF2" w:rsidP="00FB18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D3CF2">
        <w:rPr>
          <w:rFonts w:ascii="Angsana New" w:hAnsi="Angsana New"/>
          <w:sz w:val="30"/>
          <w:szCs w:val="30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="000C6244">
        <w:rPr>
          <w:rFonts w:ascii="Angsana New" w:hAnsi="Angsana New"/>
          <w:sz w:val="30"/>
          <w:szCs w:val="30"/>
        </w:rPr>
        <w:t>1</w:t>
      </w:r>
      <w:r w:rsidRPr="00CD3CF2">
        <w:rPr>
          <w:rFonts w:ascii="Angsana New" w:hAnsi="Angsana New"/>
          <w:sz w:val="30"/>
          <w:szCs w:val="30"/>
          <w:cs/>
        </w:rPr>
        <w:t xml:space="preserve"> มกราคม </w:t>
      </w:r>
      <w:r w:rsidR="000C6244">
        <w:rPr>
          <w:rFonts w:ascii="Angsana New" w:hAnsi="Angsana New"/>
          <w:sz w:val="30"/>
          <w:szCs w:val="30"/>
        </w:rPr>
        <w:t>2565</w:t>
      </w:r>
      <w:r w:rsidRPr="00CD3CF2">
        <w:rPr>
          <w:rFonts w:ascii="Angsana New" w:hAnsi="Angsana New"/>
          <w:sz w:val="30"/>
          <w:szCs w:val="30"/>
          <w:cs/>
        </w:rPr>
        <w:t xml:space="preserve"> จะมีรายได้รวมเพิ่มขึ้น </w:t>
      </w:r>
      <w:r w:rsidR="000C6244">
        <w:rPr>
          <w:rFonts w:ascii="Angsana New" w:hAnsi="Angsana New"/>
          <w:sz w:val="30"/>
          <w:szCs w:val="30"/>
        </w:rPr>
        <w:t>3,564</w:t>
      </w:r>
      <w:r w:rsidRPr="00CD3CF2">
        <w:rPr>
          <w:rFonts w:ascii="Angsana New" w:hAnsi="Angsana New"/>
          <w:sz w:val="30"/>
          <w:szCs w:val="30"/>
          <w:cs/>
        </w:rPr>
        <w:t xml:space="preserve"> ล้านบาท และกำไรจากการดำเนินงานเพิ่มขึ้น </w:t>
      </w:r>
      <w:r w:rsidR="000C6244">
        <w:rPr>
          <w:rFonts w:ascii="Angsana New" w:hAnsi="Angsana New"/>
          <w:sz w:val="30"/>
          <w:szCs w:val="30"/>
        </w:rPr>
        <w:t>719</w:t>
      </w:r>
      <w:r w:rsidRPr="00CD3CF2">
        <w:rPr>
          <w:rFonts w:ascii="Angsana New" w:hAnsi="Angsana New"/>
          <w:sz w:val="30"/>
          <w:szCs w:val="30"/>
          <w:cs/>
        </w:rPr>
        <w:t xml:space="preserve"> ล้านบาท อย่างไรก็ตามสัญญาซื้อขายไฟฟ้าของบริษัทย่อยแห่งหนึ่งในประเทศออสเตรเลียเกิดส่วนประกอบที่เป็นตราสารอนุพันธ์จึงต้องมีการวัดมูลค่ายุติธรรมของตราสารอนุพันธ์ ซึ่ง ณ วันที่ </w:t>
      </w:r>
      <w:r w:rsidR="000C6244">
        <w:rPr>
          <w:rFonts w:ascii="Angsana New" w:hAnsi="Angsana New"/>
          <w:sz w:val="30"/>
          <w:szCs w:val="30"/>
        </w:rPr>
        <w:t>31</w:t>
      </w:r>
      <w:r w:rsidRPr="00CD3CF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C6244">
        <w:rPr>
          <w:rFonts w:ascii="Angsana New" w:hAnsi="Angsana New"/>
          <w:sz w:val="30"/>
          <w:szCs w:val="30"/>
        </w:rPr>
        <w:t>2565</w:t>
      </w:r>
      <w:r w:rsidRPr="00CD3CF2">
        <w:rPr>
          <w:rFonts w:ascii="Angsana New" w:hAnsi="Angsana New"/>
          <w:sz w:val="30"/>
          <w:szCs w:val="30"/>
          <w:cs/>
        </w:rPr>
        <w:t xml:space="preserve"> มีผลขาดทุนจากการเปลี่ยนแปลงมูลค่ายุติธรรมของอนุพันธ์จำนวน </w:t>
      </w:r>
      <w:r w:rsidR="000C6244">
        <w:rPr>
          <w:rFonts w:ascii="Angsana New" w:hAnsi="Angsana New"/>
          <w:sz w:val="30"/>
          <w:szCs w:val="30"/>
        </w:rPr>
        <w:t>2,781</w:t>
      </w:r>
      <w:r w:rsidRPr="00CD3CF2">
        <w:rPr>
          <w:rFonts w:ascii="Angsana New" w:hAnsi="Angsana New"/>
          <w:sz w:val="30"/>
          <w:szCs w:val="30"/>
          <w:cs/>
        </w:rPr>
        <w:t xml:space="preserve"> ล้านบาท ขณะนี้ฝ่ายบริหารอยู่ในระหว่างการประเมินมูลค่าสินทรัพย์หรือหนี้สินอนุพันธ์ เนื่องจากต้องใช้ระยะเวลาในการเก็บรวบรวมข้อมูล รวมถึงพิจารณาวิธีการประเมินมูลค่า (</w:t>
      </w:r>
      <w:r w:rsidRPr="00CD3CF2">
        <w:rPr>
          <w:rFonts w:ascii="Angsana New" w:hAnsi="Angsana New"/>
          <w:sz w:val="30"/>
          <w:szCs w:val="30"/>
        </w:rPr>
        <w:t xml:space="preserve">valuation model) </w:t>
      </w:r>
      <w:r w:rsidRPr="00CD3CF2">
        <w:rPr>
          <w:rFonts w:ascii="Angsana New" w:hAnsi="Angsana New"/>
          <w:sz w:val="30"/>
          <w:szCs w:val="30"/>
          <w:cs/>
        </w:rPr>
        <w:t>ที่เหมาะสมในการคำนวณ</w:t>
      </w:r>
    </w:p>
    <w:p w14:paraId="4B00ECB0" w14:textId="77777777" w:rsidR="00CD3CF2" w:rsidRPr="00CD3CF2" w:rsidRDefault="00CD3CF2" w:rsidP="00FB18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31578BE0" w14:textId="56005D3C" w:rsidR="00CD3CF2" w:rsidRDefault="00FB1855" w:rsidP="00FB1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CD3CF2">
        <w:rPr>
          <w:rFonts w:ascii="Angsana New" w:hAnsi="Angsana New" w:hint="cs"/>
          <w:spacing w:val="-4"/>
          <w:sz w:val="30"/>
          <w:szCs w:val="30"/>
          <w:cs/>
        </w:rPr>
        <w:t xml:space="preserve">ตามที่กลุ่มบริษัทได้เข้าซื้อหุ้นร้อยละ </w:t>
      </w:r>
      <w:r w:rsidRPr="00CD3CF2">
        <w:rPr>
          <w:rFonts w:ascii="Angsana New" w:hAnsi="Angsana New"/>
          <w:spacing w:val="-4"/>
          <w:sz w:val="30"/>
          <w:szCs w:val="30"/>
        </w:rPr>
        <w:t xml:space="preserve">100 </w:t>
      </w:r>
      <w:r w:rsidRPr="00CD3CF2">
        <w:rPr>
          <w:rFonts w:ascii="Angsana New" w:hAnsi="Angsana New" w:hint="cs"/>
          <w:spacing w:val="-4"/>
          <w:sz w:val="30"/>
          <w:szCs w:val="30"/>
          <w:cs/>
        </w:rPr>
        <w:t xml:space="preserve">ใน </w:t>
      </w:r>
      <w:r w:rsidRPr="00CD3CF2">
        <w:rPr>
          <w:rFonts w:ascii="Angsana New" w:hAnsi="Angsana New"/>
          <w:spacing w:val="-4"/>
          <w:sz w:val="30"/>
          <w:szCs w:val="30"/>
        </w:rPr>
        <w:t xml:space="preserve">NEHBV </w:t>
      </w:r>
      <w:r w:rsidRPr="00CD3CF2">
        <w:rPr>
          <w:rFonts w:ascii="Angsana New" w:hAnsi="Angsana New" w:hint="cs"/>
          <w:spacing w:val="-4"/>
          <w:sz w:val="30"/>
          <w:szCs w:val="30"/>
          <w:cs/>
        </w:rPr>
        <w:t xml:space="preserve">ซึ่งเป็นผู้ถือสินทรัพย์ประเภทต่างๆนั้น ส่วนหนึ่งทำให้กลุ่มบริษัทมีเงินลงทุนใน </w:t>
      </w:r>
      <w:proofErr w:type="spellStart"/>
      <w:r w:rsidRPr="00CD3CF2">
        <w:rPr>
          <w:rFonts w:ascii="Angsana New" w:hAnsi="Angsana New"/>
          <w:spacing w:val="-4"/>
          <w:sz w:val="30"/>
          <w:szCs w:val="30"/>
        </w:rPr>
        <w:t>Nexif</w:t>
      </w:r>
      <w:proofErr w:type="spellEnd"/>
      <w:r w:rsidRPr="00CD3CF2">
        <w:rPr>
          <w:rFonts w:ascii="Angsana New" w:hAnsi="Angsana New"/>
          <w:spacing w:val="-4"/>
          <w:sz w:val="30"/>
          <w:szCs w:val="30"/>
        </w:rPr>
        <w:t xml:space="preserve"> RATCH Energy Singapore Pte. Ltd. (“NRES”) </w:t>
      </w:r>
      <w:r w:rsidRPr="00CD3CF2">
        <w:rPr>
          <w:rFonts w:ascii="Angsana New" w:hAnsi="Angsana New" w:hint="cs"/>
          <w:spacing w:val="-4"/>
          <w:sz w:val="30"/>
          <w:szCs w:val="30"/>
          <w:cs/>
        </w:rPr>
        <w:t xml:space="preserve">ซึ่งเป็นบริษัทร่วมค้าเดิมเพิ่มขึ้นอีกร้อยละ </w:t>
      </w:r>
      <w:r w:rsidRPr="00CD3CF2">
        <w:rPr>
          <w:rFonts w:ascii="Angsana New" w:hAnsi="Angsana New"/>
          <w:spacing w:val="-4"/>
          <w:sz w:val="30"/>
          <w:szCs w:val="30"/>
        </w:rPr>
        <w:t xml:space="preserve">51 </w:t>
      </w:r>
      <w:r w:rsidRPr="00CD3CF2">
        <w:rPr>
          <w:rFonts w:ascii="Angsana New" w:hAnsi="Angsana New" w:hint="cs"/>
          <w:spacing w:val="-4"/>
          <w:sz w:val="30"/>
          <w:szCs w:val="30"/>
          <w:cs/>
        </w:rPr>
        <w:t xml:space="preserve">และเมื่อรวมกับสัดส่วนเดิมที่บริษัทถืออยู่ในอัตราร้อยละ </w:t>
      </w:r>
      <w:r w:rsidRPr="00CD3CF2">
        <w:rPr>
          <w:rFonts w:ascii="Angsana New" w:hAnsi="Angsana New"/>
          <w:spacing w:val="-4"/>
          <w:sz w:val="30"/>
          <w:szCs w:val="30"/>
        </w:rPr>
        <w:t xml:space="preserve">49 </w:t>
      </w:r>
      <w:r w:rsidRPr="00CD3CF2">
        <w:rPr>
          <w:rFonts w:ascii="Angsana New" w:hAnsi="Angsana New" w:hint="cs"/>
          <w:spacing w:val="-4"/>
          <w:sz w:val="30"/>
          <w:szCs w:val="30"/>
          <w:cs/>
        </w:rPr>
        <w:t xml:space="preserve">ทำให้กลุ่มบริษัทถือหุ้นในอัตราร้อยละ </w:t>
      </w:r>
      <w:r w:rsidRPr="00CD3CF2">
        <w:rPr>
          <w:rFonts w:ascii="Angsana New" w:hAnsi="Angsana New"/>
          <w:spacing w:val="-4"/>
          <w:sz w:val="30"/>
          <w:szCs w:val="30"/>
        </w:rPr>
        <w:t xml:space="preserve">100 NRES </w:t>
      </w:r>
      <w:r w:rsidRPr="00CD3CF2">
        <w:rPr>
          <w:rFonts w:ascii="Angsana New" w:hAnsi="Angsana New"/>
          <w:spacing w:val="-4"/>
          <w:sz w:val="30"/>
          <w:szCs w:val="30"/>
          <w:cs/>
        </w:rPr>
        <w:t>จึงเปลี่ยนสถานะเป็นบริษัทย่อยของกลุ่มบริษัท</w:t>
      </w:r>
      <w:r w:rsidRPr="00CD3CF2">
        <w:rPr>
          <w:rFonts w:ascii="Angsana New" w:hAnsi="Angsana New" w:hint="cs"/>
          <w:spacing w:val="-4"/>
          <w:sz w:val="30"/>
          <w:szCs w:val="30"/>
          <w:cs/>
        </w:rPr>
        <w:t xml:space="preserve"> ดังนั้นกลุ่มบริษัทจึงต้องรับรู้มูลค่าส่วนได้เสียที่ถืออยู่ใน </w:t>
      </w:r>
      <w:r w:rsidRPr="00CD3CF2">
        <w:rPr>
          <w:rFonts w:ascii="Angsana New" w:hAnsi="Angsana New"/>
          <w:spacing w:val="-4"/>
          <w:sz w:val="30"/>
          <w:szCs w:val="30"/>
        </w:rPr>
        <w:t xml:space="preserve">NRES </w:t>
      </w:r>
      <w:r w:rsidRPr="00CD3CF2">
        <w:rPr>
          <w:rFonts w:ascii="Angsana New" w:hAnsi="Angsana New" w:hint="cs"/>
          <w:spacing w:val="-4"/>
          <w:sz w:val="30"/>
          <w:szCs w:val="30"/>
          <w:cs/>
        </w:rPr>
        <w:t>ก่อนหน้าการซื้อหุ้นสามัญใหม่โดยใช้มูลค่ายุติธรรม ณ วันที่ซื้อและรับรู้ผลต่างที่เกิดขึ้นดังกล่าวในงบกำไรขาดทุน</w:t>
      </w:r>
      <w:r w:rsidR="00F46C36">
        <w:rPr>
          <w:rFonts w:ascii="Angsana New" w:hAnsi="Angsana New" w:hint="cs"/>
          <w:spacing w:val="-4"/>
          <w:sz w:val="30"/>
          <w:szCs w:val="30"/>
          <w:cs/>
        </w:rPr>
        <w:t>เบ็ดเสร็จ</w:t>
      </w:r>
      <w:r w:rsidRPr="00CD3CF2">
        <w:rPr>
          <w:rFonts w:ascii="Angsana New" w:hAnsi="Angsana New" w:hint="cs"/>
          <w:spacing w:val="-4"/>
          <w:sz w:val="30"/>
          <w:szCs w:val="30"/>
          <w:cs/>
        </w:rPr>
        <w:t xml:space="preserve"> ดังนี้</w:t>
      </w:r>
      <w:r w:rsidR="00CD3CF2">
        <w:rPr>
          <w:rFonts w:ascii="Angsana New" w:hAnsi="Angsana New"/>
          <w:spacing w:val="-4"/>
          <w:sz w:val="30"/>
          <w:szCs w:val="30"/>
          <w:cs/>
        </w:rPr>
        <w:br w:type="page"/>
      </w:r>
    </w:p>
    <w:tbl>
      <w:tblPr>
        <w:tblW w:w="9003" w:type="dxa"/>
        <w:tblInd w:w="450" w:type="dxa"/>
        <w:tblLook w:val="01E0" w:firstRow="1" w:lastRow="1" w:firstColumn="1" w:lastColumn="1" w:noHBand="0" w:noVBand="0"/>
      </w:tblPr>
      <w:tblGrid>
        <w:gridCol w:w="7470"/>
        <w:gridCol w:w="257"/>
        <w:gridCol w:w="1276"/>
      </w:tblGrid>
      <w:tr w:rsidR="00BE4B10" w:rsidRPr="00705B26" w14:paraId="2D198051" w14:textId="77777777" w:rsidTr="00FB1855">
        <w:tc>
          <w:tcPr>
            <w:tcW w:w="7470" w:type="dxa"/>
            <w:shd w:val="clear" w:color="auto" w:fill="auto"/>
            <w:vAlign w:val="bottom"/>
          </w:tcPr>
          <w:p w14:paraId="6D1EA71E" w14:textId="77777777" w:rsidR="00BE4B10" w:rsidRPr="00705B26" w:rsidRDefault="00BE4B10" w:rsidP="00602A06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4BFE108D" w14:textId="77777777" w:rsidR="00BE4B10" w:rsidRPr="00705B26" w:rsidRDefault="00BE4B10" w:rsidP="00602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CCDC55D" w14:textId="77777777" w:rsidR="00BE4B10" w:rsidRPr="00705B26" w:rsidRDefault="00BE4B10" w:rsidP="00602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i/>
                <w:iCs/>
                <w:color w:val="000000"/>
                <w:spacing w:val="-2"/>
                <w:sz w:val="30"/>
                <w:szCs w:val="30"/>
              </w:rPr>
            </w:pPr>
            <w:r w:rsidRPr="00705B26">
              <w:rPr>
                <w:rFonts w:ascii="Angsana New" w:hAnsi="Angsana New"/>
                <w:i/>
                <w:iCs/>
                <w:color w:val="000000"/>
                <w:spacing w:val="-2"/>
                <w:sz w:val="30"/>
                <w:szCs w:val="30"/>
              </w:rPr>
              <w:t>(</w:t>
            </w:r>
            <w:r w:rsidRPr="00705B26">
              <w:rPr>
                <w:rFonts w:ascii="Angsana New" w:hAnsi="Angsana New" w:hint="cs"/>
                <w:i/>
                <w:iCs/>
                <w:color w:val="000000"/>
                <w:spacing w:val="-2"/>
                <w:sz w:val="30"/>
                <w:szCs w:val="30"/>
                <w:cs/>
              </w:rPr>
              <w:t>พันบาท</w:t>
            </w:r>
            <w:r w:rsidRPr="00705B26">
              <w:rPr>
                <w:rFonts w:ascii="Angsana New" w:hAnsi="Angsana New"/>
                <w:i/>
                <w:iCs/>
                <w:color w:val="000000"/>
                <w:spacing w:val="-2"/>
                <w:sz w:val="30"/>
                <w:szCs w:val="30"/>
              </w:rPr>
              <w:t>)</w:t>
            </w:r>
          </w:p>
        </w:tc>
      </w:tr>
      <w:tr w:rsidR="00BE4B10" w:rsidRPr="00705B26" w14:paraId="561D7655" w14:textId="77777777" w:rsidTr="00FB1855">
        <w:tc>
          <w:tcPr>
            <w:tcW w:w="7470" w:type="dxa"/>
            <w:shd w:val="clear" w:color="auto" w:fill="auto"/>
            <w:vAlign w:val="bottom"/>
          </w:tcPr>
          <w:p w14:paraId="465C5CE5" w14:textId="77777777" w:rsidR="00BE4B10" w:rsidRPr="00705B26" w:rsidRDefault="00BE4B10" w:rsidP="00602A06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05B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มูลค่ายุติธรรมของส่วนได้เสียใน </w:t>
            </w:r>
            <w:r w:rsidRPr="00705B26">
              <w:rPr>
                <w:rFonts w:ascii="Angsana New" w:hAnsi="Angsana New"/>
                <w:color w:val="000000"/>
                <w:sz w:val="30"/>
                <w:szCs w:val="30"/>
              </w:rPr>
              <w:t xml:space="preserve">NRES </w:t>
            </w:r>
            <w:r w:rsidRPr="00705B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ของบริษัท</w:t>
            </w:r>
            <w:r w:rsidRPr="00705B26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705B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ที่มีอยู่ก่อน ณ วันซื้อ</w:t>
            </w:r>
          </w:p>
        </w:tc>
        <w:tc>
          <w:tcPr>
            <w:tcW w:w="257" w:type="dxa"/>
            <w:shd w:val="clear" w:color="auto" w:fill="auto"/>
          </w:tcPr>
          <w:p w14:paraId="6064A33E" w14:textId="77777777" w:rsidR="00BE4B10" w:rsidRPr="00705B26" w:rsidRDefault="00BE4B10" w:rsidP="00602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FD76A80" w14:textId="77777777" w:rsidR="00BE4B10" w:rsidRPr="00FB1855" w:rsidRDefault="00BE4B10" w:rsidP="00F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FB1855">
              <w:rPr>
                <w:rFonts w:ascii="Angsana New" w:hAnsi="Angsana New"/>
                <w:sz w:val="30"/>
                <w:szCs w:val="30"/>
                <w:lang w:bidi="ar-SA"/>
              </w:rPr>
              <w:t>1,781,410</w:t>
            </w:r>
          </w:p>
        </w:tc>
      </w:tr>
      <w:tr w:rsidR="00BE4B10" w:rsidRPr="00705B26" w14:paraId="05BAA135" w14:textId="77777777" w:rsidTr="00FB1855">
        <w:tc>
          <w:tcPr>
            <w:tcW w:w="7470" w:type="dxa"/>
            <w:shd w:val="clear" w:color="auto" w:fill="auto"/>
            <w:vAlign w:val="bottom"/>
          </w:tcPr>
          <w:p w14:paraId="43517FCF" w14:textId="2F67AE47" w:rsidR="00BE4B10" w:rsidRPr="00705B26" w:rsidRDefault="00BE4B10" w:rsidP="00602A06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05B26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705B2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มูลค่าตามบัญชีของเงินลงทุนตามวิธีส่วนได้เสียใน </w:t>
            </w:r>
            <w:r w:rsidRPr="00705B26">
              <w:rPr>
                <w:rFonts w:ascii="Angsana New" w:hAnsi="Angsana New"/>
                <w:color w:val="000000"/>
                <w:sz w:val="30"/>
                <w:szCs w:val="30"/>
              </w:rPr>
              <w:t xml:space="preserve">NRES </w:t>
            </w:r>
            <w:r w:rsidRPr="00705B2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ของ</w:t>
            </w:r>
            <w:r w:rsidRPr="00705B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ณ</w:t>
            </w:r>
            <w:r w:rsidRPr="00705B2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วันที่ซื้อ</w:t>
            </w:r>
          </w:p>
        </w:tc>
        <w:tc>
          <w:tcPr>
            <w:tcW w:w="257" w:type="dxa"/>
            <w:shd w:val="clear" w:color="auto" w:fill="auto"/>
          </w:tcPr>
          <w:p w14:paraId="28A0F561" w14:textId="77777777" w:rsidR="00BE4B10" w:rsidRPr="00705B26" w:rsidRDefault="00BE4B10" w:rsidP="00602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1F24129" w14:textId="2539A8BE" w:rsidR="00BE4B10" w:rsidRPr="00FB1855" w:rsidRDefault="00BE4B10" w:rsidP="00FB18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85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C4F17" w:rsidRPr="00FB1855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FB1855">
              <w:rPr>
                <w:rFonts w:ascii="Angsana New" w:hAnsi="Angsana New"/>
                <w:sz w:val="30"/>
                <w:szCs w:val="30"/>
                <w:lang w:val="en-US"/>
              </w:rPr>
              <w:t>,130,418)</w:t>
            </w:r>
          </w:p>
        </w:tc>
      </w:tr>
      <w:tr w:rsidR="00BE4B10" w:rsidRPr="00705B26" w14:paraId="3BB3811F" w14:textId="77777777" w:rsidTr="00FB1855">
        <w:tc>
          <w:tcPr>
            <w:tcW w:w="7470" w:type="dxa"/>
            <w:shd w:val="clear" w:color="auto" w:fill="auto"/>
            <w:vAlign w:val="bottom"/>
          </w:tcPr>
          <w:p w14:paraId="63C72387" w14:textId="77777777" w:rsidR="00BE4B10" w:rsidRPr="00705B26" w:rsidRDefault="00BE4B10" w:rsidP="00602A06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05B26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บวก</w:t>
            </w:r>
            <w:r w:rsidRPr="00705B26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705B2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ส่วนได้เสียที่เคยรับรู้ในงบกำไรขาดทุนเบ็ดเสร็จอื่น</w:t>
            </w:r>
          </w:p>
        </w:tc>
        <w:tc>
          <w:tcPr>
            <w:tcW w:w="257" w:type="dxa"/>
            <w:shd w:val="clear" w:color="auto" w:fill="auto"/>
          </w:tcPr>
          <w:p w14:paraId="69AAD180" w14:textId="77777777" w:rsidR="00BE4B10" w:rsidRPr="00705B26" w:rsidRDefault="00BE4B10" w:rsidP="00602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9340513" w14:textId="77777777" w:rsidR="00BE4B10" w:rsidRPr="00FB1855" w:rsidRDefault="00BE4B10" w:rsidP="00F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FB1855">
              <w:rPr>
                <w:rFonts w:ascii="Angsana New" w:hAnsi="Angsana New"/>
                <w:sz w:val="30"/>
                <w:szCs w:val="30"/>
                <w:lang w:bidi="ar-SA"/>
              </w:rPr>
              <w:t>10,087</w:t>
            </w:r>
          </w:p>
        </w:tc>
      </w:tr>
      <w:tr w:rsidR="00BE4B10" w:rsidRPr="00FE7B57" w14:paraId="56AC9CA4" w14:textId="77777777" w:rsidTr="00FB1855">
        <w:tc>
          <w:tcPr>
            <w:tcW w:w="7470" w:type="dxa"/>
            <w:shd w:val="clear" w:color="auto" w:fill="auto"/>
            <w:vAlign w:val="bottom"/>
          </w:tcPr>
          <w:p w14:paraId="706D4638" w14:textId="77777777" w:rsidR="00BE4B10" w:rsidRPr="00705B26" w:rsidRDefault="00BE4B10" w:rsidP="00602A06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05B2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ผลต่างจากการเปลี่ยนแปลงมูลค่ายุติธรรมของเงินลงทุนในการร่วมค้า</w:t>
            </w:r>
          </w:p>
        </w:tc>
        <w:tc>
          <w:tcPr>
            <w:tcW w:w="257" w:type="dxa"/>
            <w:shd w:val="clear" w:color="auto" w:fill="auto"/>
          </w:tcPr>
          <w:p w14:paraId="2B2BC8E2" w14:textId="77777777" w:rsidR="00BE4B10" w:rsidRPr="00705B26" w:rsidRDefault="00BE4B10" w:rsidP="00602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9C6475D" w14:textId="77777777" w:rsidR="00BE4B10" w:rsidRPr="00FB1855" w:rsidRDefault="00BE4B10" w:rsidP="00F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FB1855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661,079</w:t>
            </w:r>
          </w:p>
        </w:tc>
      </w:tr>
    </w:tbl>
    <w:p w14:paraId="2DF5F2AC" w14:textId="77777777" w:rsidR="00DA19E6" w:rsidRDefault="00DA19E6" w:rsidP="00187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DE18CD8" w14:textId="3C83A68E" w:rsidR="00FB1855" w:rsidRPr="00B86093" w:rsidRDefault="00FB1855" w:rsidP="00FB1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86093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การซื้อหุ้นเพื่อลงทุนใน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การร่วมค้า</w:t>
      </w:r>
      <w:r w:rsidRPr="00B86093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 xml:space="preserve"> </w:t>
      </w:r>
      <w:proofErr w:type="spellStart"/>
      <w:r w:rsidRPr="00B86093">
        <w:rPr>
          <w:rFonts w:ascii="Angsana New" w:hAnsi="Angsana New"/>
          <w:b/>
          <w:bCs/>
          <w:i/>
          <w:iCs/>
          <w:sz w:val="30"/>
          <w:szCs w:val="30"/>
        </w:rPr>
        <w:t>Nexif</w:t>
      </w:r>
      <w:proofErr w:type="spellEnd"/>
      <w:r w:rsidRPr="00B86093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Ratch </w:t>
      </w:r>
      <w:r w:rsidRPr="00B86093">
        <w:rPr>
          <w:rFonts w:ascii="Angsana New" w:hAnsi="Angsana New"/>
          <w:b/>
          <w:bCs/>
          <w:i/>
          <w:iCs/>
          <w:sz w:val="30"/>
          <w:szCs w:val="30"/>
        </w:rPr>
        <w:t xml:space="preserve">Energy </w:t>
      </w:r>
      <w:r>
        <w:rPr>
          <w:rFonts w:ascii="Angsana New" w:hAnsi="Angsana New"/>
          <w:b/>
          <w:bCs/>
          <w:i/>
          <w:iCs/>
          <w:sz w:val="30"/>
          <w:szCs w:val="30"/>
        </w:rPr>
        <w:t>Investment</w:t>
      </w:r>
      <w:r w:rsidR="00AA0A8E">
        <w:rPr>
          <w:rFonts w:ascii="Angsana New" w:hAnsi="Angsana New"/>
          <w:b/>
          <w:bCs/>
          <w:i/>
          <w:iCs/>
          <w:sz w:val="30"/>
          <w:szCs w:val="30"/>
        </w:rPr>
        <w:t>s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Pte</w:t>
      </w:r>
      <w:r w:rsidR="00AA0A8E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CC3D2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CC3D2C">
        <w:rPr>
          <w:rFonts w:ascii="Angsana New" w:hAnsi="Angsana New"/>
          <w:b/>
          <w:bCs/>
          <w:i/>
          <w:iCs/>
          <w:sz w:val="30"/>
          <w:szCs w:val="30"/>
        </w:rPr>
        <w:t>Ltd</w:t>
      </w:r>
      <w:r>
        <w:rPr>
          <w:rFonts w:ascii="Angsana New" w:hAnsi="Angsana New"/>
          <w:b/>
          <w:bCs/>
          <w:i/>
          <w:iCs/>
          <w:sz w:val="30"/>
          <w:szCs w:val="30"/>
        </w:rPr>
        <w:t>. (“NREI”)</w:t>
      </w:r>
    </w:p>
    <w:p w14:paraId="19DCFFC2" w14:textId="77777777" w:rsidR="00FB1855" w:rsidRPr="00FB1855" w:rsidRDefault="00FB1855" w:rsidP="00DA19E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4596A0D" w14:textId="77777777" w:rsidR="008A135F" w:rsidRPr="003135B0" w:rsidRDefault="00DA19E6" w:rsidP="008A135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DA19E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นอกจากนี้ </w:t>
      </w:r>
      <w:r w:rsidR="00FB185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ในวันเดียวกัน</w:t>
      </w:r>
      <w:r w:rsidRPr="00DA19E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DA19E6">
        <w:rPr>
          <w:rFonts w:ascii="Angsana New" w:hAnsi="Angsana New"/>
          <w:snapToGrid w:val="0"/>
          <w:sz w:val="30"/>
          <w:szCs w:val="30"/>
          <w:lang w:eastAsia="th-TH"/>
        </w:rPr>
        <w:t xml:space="preserve">RHIS </w:t>
      </w:r>
      <w:r w:rsidR="008A135F" w:rsidRPr="003135B0">
        <w:rPr>
          <w:rFonts w:ascii="Angsana New" w:hAnsi="Angsana New"/>
          <w:snapToGrid w:val="0"/>
          <w:sz w:val="30"/>
          <w:szCs w:val="30"/>
          <w:cs/>
          <w:lang w:eastAsia="th-TH"/>
        </w:rPr>
        <w:t>ซึ่งเป็นบริษัทย่อยทางอ้อมของบริษัท</w:t>
      </w:r>
      <w:r w:rsidR="008A135F" w:rsidRPr="003135B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ได้เข้าซื้อหุ้นใน </w:t>
      </w:r>
      <w:r w:rsidR="008A135F" w:rsidRPr="003135B0">
        <w:rPr>
          <w:rFonts w:ascii="Angsana New" w:hAnsi="Angsana New"/>
          <w:snapToGrid w:val="0"/>
          <w:sz w:val="30"/>
          <w:szCs w:val="30"/>
          <w:lang w:eastAsia="th-TH"/>
        </w:rPr>
        <w:t xml:space="preserve">NXF Holdings 2 Limited (“NXF2”) </w:t>
      </w:r>
      <w:r w:rsidR="008A135F" w:rsidRPr="003135B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และได้ดำเนินการจัดโครงสร้างบริษัทใหม่ โดยจัดตั้งเป็นบริษัท </w:t>
      </w:r>
      <w:proofErr w:type="spellStart"/>
      <w:r w:rsidR="008A135F" w:rsidRPr="00AA0A8E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>Nexif</w:t>
      </w:r>
      <w:proofErr w:type="spellEnd"/>
      <w:r w:rsidR="008A135F" w:rsidRPr="00AA0A8E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 xml:space="preserve"> Ratch Energy Investments Pte. Ltd. </w:t>
      </w:r>
      <w:r w:rsidR="008A135F" w:rsidRPr="003135B0">
        <w:rPr>
          <w:rFonts w:ascii="Angsana New" w:hAnsi="Angsana New"/>
          <w:snapToGrid w:val="0"/>
          <w:sz w:val="30"/>
          <w:szCs w:val="30"/>
          <w:lang w:eastAsia="th-TH"/>
        </w:rPr>
        <w:t xml:space="preserve">(“NREI”) </w:t>
      </w:r>
      <w:r w:rsidR="008A135F" w:rsidRPr="003135B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ร่วมกับ </w:t>
      </w:r>
      <w:proofErr w:type="spellStart"/>
      <w:r w:rsidR="008A135F" w:rsidRPr="003135B0">
        <w:rPr>
          <w:rFonts w:ascii="Angsana New" w:hAnsi="Angsana New"/>
          <w:snapToGrid w:val="0"/>
          <w:sz w:val="30"/>
          <w:szCs w:val="30"/>
          <w:lang w:eastAsia="th-TH"/>
        </w:rPr>
        <w:t>Nexif</w:t>
      </w:r>
      <w:proofErr w:type="spellEnd"/>
      <w:r w:rsidR="008A135F" w:rsidRPr="003135B0">
        <w:rPr>
          <w:rFonts w:ascii="Angsana New" w:hAnsi="Angsana New"/>
          <w:snapToGrid w:val="0"/>
          <w:sz w:val="30"/>
          <w:szCs w:val="30"/>
          <w:lang w:eastAsia="th-TH"/>
        </w:rPr>
        <w:t xml:space="preserve"> Energy Invest Pte. Ltd. (“</w:t>
      </w:r>
      <w:proofErr w:type="spellStart"/>
      <w:r w:rsidR="008A135F" w:rsidRPr="003135B0">
        <w:rPr>
          <w:rFonts w:ascii="Angsana New" w:hAnsi="Angsana New"/>
          <w:snapToGrid w:val="0"/>
          <w:sz w:val="30"/>
          <w:szCs w:val="30"/>
          <w:lang w:eastAsia="th-TH"/>
        </w:rPr>
        <w:t>Nexif</w:t>
      </w:r>
      <w:proofErr w:type="spellEnd"/>
      <w:r w:rsidR="008A135F" w:rsidRPr="003135B0">
        <w:rPr>
          <w:rFonts w:ascii="Angsana New" w:hAnsi="Angsana New"/>
          <w:snapToGrid w:val="0"/>
          <w:sz w:val="30"/>
          <w:szCs w:val="30"/>
          <w:lang w:eastAsia="th-TH"/>
        </w:rPr>
        <w:t xml:space="preserve"> Energy”) </w:t>
      </w:r>
      <w:r w:rsidR="008A135F" w:rsidRPr="003135B0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โดย </w:t>
      </w:r>
      <w:r w:rsidR="008A135F" w:rsidRPr="003135B0">
        <w:rPr>
          <w:rFonts w:ascii="Angsana New" w:hAnsi="Angsana New"/>
          <w:snapToGrid w:val="0"/>
          <w:sz w:val="30"/>
          <w:szCs w:val="30"/>
          <w:lang w:eastAsia="th-TH"/>
        </w:rPr>
        <w:t xml:space="preserve">RHIS </w:t>
      </w:r>
      <w:r w:rsidR="008A135F" w:rsidRPr="003135B0">
        <w:rPr>
          <w:rFonts w:ascii="Angsana New" w:hAnsi="Angsana New"/>
          <w:snapToGrid w:val="0"/>
          <w:sz w:val="30"/>
          <w:szCs w:val="30"/>
          <w:cs/>
          <w:lang w:eastAsia="th-TH"/>
        </w:rPr>
        <w:t>ถือหุ้นในสัดส่วนร้อยละ</w:t>
      </w:r>
      <w:r w:rsidR="008A135F" w:rsidRPr="003135B0">
        <w:rPr>
          <w:rFonts w:ascii="Angsana New" w:hAnsi="Angsana New"/>
          <w:snapToGrid w:val="0"/>
          <w:sz w:val="30"/>
          <w:szCs w:val="30"/>
          <w:lang w:val="en-GB" w:eastAsia="th-TH"/>
        </w:rPr>
        <w:t>49</w:t>
      </w:r>
      <w:r w:rsidR="008A135F" w:rsidRPr="003135B0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เพื่อลงทุนในโครงการโรงไฟฟ้าพลังงานทดแทน ในสาธารณรัฐสังคมนิยมเวียดนาม และสาธารณรัฐฟิลิปปินส์ รวมถึงแสวงหาโครงการใหม่ในภูมิภาคเอเชียตะวันออกเฉียงใต้และเครือรัฐออสเตรเลีย</w:t>
      </w:r>
    </w:p>
    <w:p w14:paraId="7F328CC4" w14:textId="77777777" w:rsidR="008A135F" w:rsidRDefault="008A135F" w:rsidP="00187F4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</w:p>
    <w:p w14:paraId="514F24ED" w14:textId="77777777" w:rsidR="008A135F" w:rsidRPr="00DA19E6" w:rsidRDefault="008A135F" w:rsidP="008A135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3135B0">
        <w:rPr>
          <w:rFonts w:ascii="Angsana New" w:hAnsi="Angsana New"/>
          <w:snapToGrid w:val="0"/>
          <w:sz w:val="30"/>
          <w:szCs w:val="30"/>
          <w:cs/>
          <w:lang w:eastAsia="th-TH"/>
        </w:rPr>
        <w:t>การเข้าซื้อหุ้นดังกล่าวมีมูลค่าเงินลงทุน</w:t>
      </w:r>
      <w:r w:rsidRPr="003135B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เป็น</w:t>
      </w:r>
      <w:r w:rsidRPr="003135B0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จำนวนเงิน </w:t>
      </w:r>
      <w:r w:rsidRPr="003135B0">
        <w:rPr>
          <w:rFonts w:ascii="Angsana New" w:hAnsi="Angsana New"/>
          <w:snapToGrid w:val="0"/>
          <w:sz w:val="30"/>
          <w:szCs w:val="30"/>
          <w:lang w:eastAsia="th-TH"/>
        </w:rPr>
        <w:t xml:space="preserve">135.88 </w:t>
      </w:r>
      <w:r w:rsidRPr="003135B0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ล้านเหรียญสหรัฐอเมริกา หรือเทียบเท่า </w:t>
      </w:r>
      <w:r w:rsidRPr="003135B0">
        <w:rPr>
          <w:rFonts w:ascii="Angsana New" w:hAnsi="Angsana New"/>
          <w:snapToGrid w:val="0"/>
          <w:sz w:val="30"/>
          <w:szCs w:val="30"/>
          <w:lang w:eastAsia="th-TH"/>
        </w:rPr>
        <w:t xml:space="preserve">4,696 </w:t>
      </w:r>
      <w:r w:rsidRPr="003135B0">
        <w:rPr>
          <w:rFonts w:ascii="Angsana New" w:hAnsi="Angsana New"/>
          <w:snapToGrid w:val="0"/>
          <w:sz w:val="30"/>
          <w:szCs w:val="30"/>
          <w:cs/>
          <w:lang w:eastAsia="th-TH"/>
        </w:rPr>
        <w:t>ล้านบาท และเงินให้กู้ยืมแก่</w:t>
      </w:r>
      <w:r w:rsidRPr="003135B0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proofErr w:type="spellStart"/>
      <w:r w:rsidRPr="003135B0">
        <w:rPr>
          <w:rFonts w:ascii="Angsana New" w:hAnsi="Angsana New"/>
          <w:snapToGrid w:val="0"/>
          <w:sz w:val="30"/>
          <w:szCs w:val="30"/>
          <w:lang w:eastAsia="th-TH"/>
        </w:rPr>
        <w:t>Nexif</w:t>
      </w:r>
      <w:proofErr w:type="spellEnd"/>
      <w:r w:rsidRPr="003135B0">
        <w:rPr>
          <w:rFonts w:ascii="Angsana New" w:hAnsi="Angsana New"/>
          <w:snapToGrid w:val="0"/>
          <w:sz w:val="30"/>
          <w:szCs w:val="30"/>
          <w:lang w:eastAsia="th-TH"/>
        </w:rPr>
        <w:t xml:space="preserve"> Energy </w:t>
      </w:r>
      <w:r w:rsidRPr="003135B0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เป็นจำนวนเงิน </w:t>
      </w:r>
      <w:r w:rsidRPr="003135B0">
        <w:rPr>
          <w:rFonts w:ascii="Angsana New" w:hAnsi="Angsana New"/>
          <w:snapToGrid w:val="0"/>
          <w:sz w:val="30"/>
          <w:szCs w:val="30"/>
          <w:lang w:eastAsia="th-TH"/>
        </w:rPr>
        <w:t xml:space="preserve">49.90 </w:t>
      </w:r>
      <w:r w:rsidRPr="003135B0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ล้านเหรียญสหรัฐอเมริกา หรือเทียบเท่า </w:t>
      </w:r>
      <w:r w:rsidRPr="003135B0">
        <w:rPr>
          <w:rFonts w:ascii="Angsana New" w:hAnsi="Angsana New"/>
          <w:snapToGrid w:val="0"/>
          <w:sz w:val="30"/>
          <w:szCs w:val="30"/>
          <w:lang w:eastAsia="th-TH"/>
        </w:rPr>
        <w:t xml:space="preserve">1,725 </w:t>
      </w:r>
      <w:r w:rsidRPr="003135B0">
        <w:rPr>
          <w:rFonts w:ascii="Angsana New" w:hAnsi="Angsana New"/>
          <w:snapToGrid w:val="0"/>
          <w:sz w:val="30"/>
          <w:szCs w:val="30"/>
          <w:cs/>
          <w:lang w:eastAsia="th-TH"/>
        </w:rPr>
        <w:t>ล้านบาท</w:t>
      </w:r>
      <w:r w:rsidRPr="00497985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 </w:t>
      </w:r>
    </w:p>
    <w:p w14:paraId="64487D53" w14:textId="77777777" w:rsidR="008A135F" w:rsidRPr="00393489" w:rsidRDefault="008A135F" w:rsidP="008A135F">
      <w:pPr>
        <w:ind w:left="169" w:firstLine="371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</w:p>
    <w:p w14:paraId="4BFCC234" w14:textId="77777777" w:rsidR="008A135F" w:rsidRDefault="008A135F" w:rsidP="008A135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ผู้บริหารได้แต่งตั้งผู้ประเมินราคาอิสระเพื่อทำการประเมินมูลค่ายุติธรรมของธุรกิจ </w:t>
      </w:r>
      <w:r w:rsidRPr="00D520CF">
        <w:rPr>
          <w:rFonts w:ascii="Angsana New" w:eastAsia="Calibri" w:hAnsi="Angsana New"/>
          <w:spacing w:val="-6"/>
          <w:sz w:val="30"/>
          <w:szCs w:val="30"/>
          <w:cs/>
        </w:rPr>
        <w:t xml:space="preserve">โดย ณ วันที่ </w:t>
      </w:r>
      <w:r w:rsidRPr="00D520CF">
        <w:rPr>
          <w:rFonts w:ascii="Angsana New" w:eastAsia="Calibri" w:hAnsi="Angsana New"/>
          <w:spacing w:val="-6"/>
          <w:sz w:val="30"/>
          <w:szCs w:val="30"/>
        </w:rPr>
        <w:t xml:space="preserve">31 </w:t>
      </w:r>
      <w:r w:rsidRPr="00D520CF">
        <w:rPr>
          <w:rFonts w:ascii="Angsana New" w:eastAsia="Calibri" w:hAnsi="Angsana New"/>
          <w:spacing w:val="-6"/>
          <w:sz w:val="30"/>
          <w:szCs w:val="30"/>
          <w:cs/>
        </w:rPr>
        <w:t xml:space="preserve">ธันวาคม </w:t>
      </w:r>
      <w:r w:rsidRPr="00D520CF">
        <w:rPr>
          <w:rFonts w:ascii="Angsana New" w:eastAsia="Calibri" w:hAnsi="Angsana New"/>
          <w:spacing w:val="-6"/>
          <w:sz w:val="30"/>
          <w:szCs w:val="30"/>
        </w:rPr>
        <w:t xml:space="preserve">2565 </w:t>
      </w:r>
      <w:r w:rsidRPr="00D520CF">
        <w:rPr>
          <w:rFonts w:ascii="Angsana New" w:eastAsia="Calibri" w:hAnsi="Angsana New"/>
          <w:spacing w:val="-6"/>
          <w:sz w:val="30"/>
          <w:szCs w:val="30"/>
          <w:cs/>
        </w:rPr>
        <w:t xml:space="preserve">การประเมินมูลค่ายุติธรรมยังไม่เสร็จสมบูรณ์ </w:t>
      </w:r>
      <w:r>
        <w:rPr>
          <w:rFonts w:ascii="Angsana New" w:hAnsi="Angsana New"/>
          <w:snapToGrid w:val="0"/>
          <w:sz w:val="30"/>
          <w:szCs w:val="30"/>
          <w:cs/>
          <w:lang w:eastAsia="th-TH"/>
        </w:rPr>
        <w:t>โดยมีมูลค่าดังนี้</w:t>
      </w:r>
    </w:p>
    <w:p w14:paraId="00D65B9C" w14:textId="77777777" w:rsidR="00187F47" w:rsidRPr="00393489" w:rsidRDefault="00187F47" w:rsidP="00187F47">
      <w:pPr>
        <w:ind w:left="169" w:firstLine="371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</w:p>
    <w:tbl>
      <w:tblPr>
        <w:tblW w:w="8998" w:type="dxa"/>
        <w:tblInd w:w="450" w:type="dxa"/>
        <w:tblLook w:val="01E0" w:firstRow="1" w:lastRow="1" w:firstColumn="1" w:lastColumn="1" w:noHBand="0" w:noVBand="0"/>
      </w:tblPr>
      <w:tblGrid>
        <w:gridCol w:w="5670"/>
        <w:gridCol w:w="244"/>
        <w:gridCol w:w="1560"/>
        <w:gridCol w:w="1457"/>
        <w:gridCol w:w="67"/>
      </w:tblGrid>
      <w:tr w:rsidR="00187F47" w:rsidRPr="00E16AF5" w14:paraId="323B3742" w14:textId="77777777" w:rsidTr="000A206F">
        <w:trPr>
          <w:tblHeader/>
        </w:trPr>
        <w:tc>
          <w:tcPr>
            <w:tcW w:w="5670" w:type="dxa"/>
            <w:shd w:val="clear" w:color="auto" w:fill="auto"/>
          </w:tcPr>
          <w:p w14:paraId="3A853103" w14:textId="77777777" w:rsidR="00187F47" w:rsidRPr="00E16AF5" w:rsidRDefault="00187F47" w:rsidP="000A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color w:val="003399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22B6028E" w14:textId="77777777" w:rsidR="00187F47" w:rsidRPr="00E16AF5" w:rsidRDefault="00187F47" w:rsidP="000A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3399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B8CC4F2" w14:textId="77777777" w:rsidR="00187F47" w:rsidRDefault="00187F47" w:rsidP="000A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24" w:type="dxa"/>
            <w:gridSpan w:val="2"/>
            <w:shd w:val="clear" w:color="auto" w:fill="auto"/>
          </w:tcPr>
          <w:p w14:paraId="226C5D12" w14:textId="77777777" w:rsidR="00187F47" w:rsidRPr="00E16AF5" w:rsidRDefault="00187F47" w:rsidP="000A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87F47" w:rsidRPr="00E16AF5" w14:paraId="6956426B" w14:textId="77777777" w:rsidTr="000A206F">
        <w:trPr>
          <w:tblHeader/>
        </w:trPr>
        <w:tc>
          <w:tcPr>
            <w:tcW w:w="5670" w:type="dxa"/>
            <w:shd w:val="clear" w:color="auto" w:fill="auto"/>
          </w:tcPr>
          <w:p w14:paraId="24C3AFE7" w14:textId="77777777" w:rsidR="00187F47" w:rsidRPr="00E16AF5" w:rsidRDefault="00187F47" w:rsidP="000A206F">
            <w:pPr>
              <w:rPr>
                <w:rFonts w:ascii="Angsana New" w:hAnsi="Angsana New"/>
                <w:color w:val="003399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023FEAFE" w14:textId="77777777" w:rsidR="00187F47" w:rsidRPr="00E16AF5" w:rsidRDefault="00187F47" w:rsidP="000A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3399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926BCFB" w14:textId="77777777" w:rsidR="00187F47" w:rsidRPr="00E16AF5" w:rsidRDefault="00187F47" w:rsidP="000A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24" w:type="dxa"/>
            <w:gridSpan w:val="2"/>
            <w:shd w:val="clear" w:color="auto" w:fill="auto"/>
          </w:tcPr>
          <w:p w14:paraId="0E2CD78F" w14:textId="77777777" w:rsidR="00187F47" w:rsidRPr="00E16AF5" w:rsidRDefault="00187F47" w:rsidP="000A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187F47" w:rsidRPr="00FD1146" w14:paraId="159CDA6F" w14:textId="77777777" w:rsidTr="000A206F">
        <w:tc>
          <w:tcPr>
            <w:tcW w:w="5670" w:type="dxa"/>
            <w:shd w:val="clear" w:color="auto" w:fill="auto"/>
            <w:vAlign w:val="bottom"/>
          </w:tcPr>
          <w:p w14:paraId="2D3EE8ED" w14:textId="77777777" w:rsidR="00187F47" w:rsidRPr="00E16AF5" w:rsidRDefault="00187F47" w:rsidP="000A206F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6AF5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244" w:type="dxa"/>
            <w:shd w:val="clear" w:color="auto" w:fill="auto"/>
          </w:tcPr>
          <w:p w14:paraId="617A8EB5" w14:textId="77777777" w:rsidR="00187F47" w:rsidRPr="00E16AF5" w:rsidRDefault="00187F47" w:rsidP="000A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5C1A1F4" w14:textId="77777777" w:rsidR="00187F47" w:rsidRPr="00E16AF5" w:rsidRDefault="00187F47" w:rsidP="000A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6"/>
              </w:tabs>
              <w:ind w:left="428" w:right="87" w:hanging="428"/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524" w:type="dxa"/>
            <w:gridSpan w:val="2"/>
            <w:shd w:val="clear" w:color="auto" w:fill="auto"/>
          </w:tcPr>
          <w:p w14:paraId="606ECC34" w14:textId="77777777" w:rsidR="00187F47" w:rsidRPr="00E16AF5" w:rsidRDefault="00187F47" w:rsidP="000A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6"/>
              </w:tabs>
              <w:ind w:left="428" w:right="87" w:hanging="428"/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  <w:r w:rsidRPr="00E16AF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1,601,04</w:t>
            </w:r>
            <w:r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8</w:t>
            </w:r>
          </w:p>
        </w:tc>
      </w:tr>
      <w:tr w:rsidR="00187F47" w:rsidRPr="00FD1146" w14:paraId="78215B08" w14:textId="77777777" w:rsidTr="000A206F">
        <w:tc>
          <w:tcPr>
            <w:tcW w:w="5670" w:type="dxa"/>
            <w:shd w:val="clear" w:color="auto" w:fill="auto"/>
            <w:vAlign w:val="bottom"/>
          </w:tcPr>
          <w:p w14:paraId="3D748B3F" w14:textId="77777777" w:rsidR="00187F47" w:rsidRPr="00E16AF5" w:rsidRDefault="00187F47" w:rsidP="000A206F">
            <w:pPr>
              <w:rPr>
                <w:rFonts w:ascii="Angsana New" w:hAnsi="Angsana New"/>
                <w:sz w:val="30"/>
                <w:szCs w:val="30"/>
              </w:rPr>
            </w:pPr>
            <w:r w:rsidRPr="00E16AF5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E16AF5">
              <w:rPr>
                <w:rFonts w:ascii="Angsana New" w:hAnsi="Angsana New" w:hint="cs"/>
                <w:sz w:val="30"/>
                <w:szCs w:val="30"/>
                <w:cs/>
              </w:rPr>
              <w:t>หมุนเวีย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E16AF5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44" w:type="dxa"/>
            <w:shd w:val="clear" w:color="auto" w:fill="auto"/>
          </w:tcPr>
          <w:p w14:paraId="3B0ECF32" w14:textId="77777777" w:rsidR="00187F47" w:rsidRPr="00E16AF5" w:rsidRDefault="00187F47" w:rsidP="000A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22F8CCD" w14:textId="77777777" w:rsidR="00187F47" w:rsidRPr="00E16AF5" w:rsidRDefault="00187F47" w:rsidP="000A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6"/>
              </w:tabs>
              <w:ind w:right="87"/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shd w:val="clear" w:color="auto" w:fill="auto"/>
          </w:tcPr>
          <w:p w14:paraId="353973EF" w14:textId="2AABFC9D" w:rsidR="00187F47" w:rsidRPr="00E16AF5" w:rsidRDefault="009C4F17" w:rsidP="000A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6"/>
              </w:tabs>
              <w:ind w:left="428" w:right="87" w:hanging="428"/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  <w:r w:rsidRPr="009C4F17">
              <w:rPr>
                <w:rFonts w:ascii="Angsana New" w:hAnsi="Angsana New" w:hint="cs"/>
                <w:color w:val="000000"/>
                <w:spacing w:val="-2"/>
                <w:sz w:val="30"/>
                <w:szCs w:val="30"/>
                <w:lang w:val="en-GB"/>
              </w:rPr>
              <w:t>335</w:t>
            </w:r>
            <w:r w:rsidR="00187F47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,138</w:t>
            </w:r>
          </w:p>
        </w:tc>
      </w:tr>
      <w:tr w:rsidR="00187F47" w:rsidRPr="00FD1146" w14:paraId="26B419A5" w14:textId="77777777" w:rsidTr="000A206F">
        <w:tc>
          <w:tcPr>
            <w:tcW w:w="5670" w:type="dxa"/>
            <w:shd w:val="clear" w:color="auto" w:fill="auto"/>
            <w:vAlign w:val="bottom"/>
          </w:tcPr>
          <w:p w14:paraId="32AE3F7D" w14:textId="77777777" w:rsidR="00187F47" w:rsidRPr="00E16AF5" w:rsidRDefault="00187F47" w:rsidP="000A206F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6AF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44" w:type="dxa"/>
            <w:shd w:val="clear" w:color="auto" w:fill="auto"/>
          </w:tcPr>
          <w:p w14:paraId="61C6625E" w14:textId="77777777" w:rsidR="00187F47" w:rsidRPr="00E16AF5" w:rsidRDefault="00187F47" w:rsidP="000A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2B8A6B0" w14:textId="77777777" w:rsidR="00187F47" w:rsidRPr="00E16AF5" w:rsidRDefault="00187F47" w:rsidP="000A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6"/>
              </w:tabs>
              <w:ind w:right="87"/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shd w:val="clear" w:color="auto" w:fill="auto"/>
          </w:tcPr>
          <w:p w14:paraId="50DF6F0D" w14:textId="77777777" w:rsidR="00187F47" w:rsidRPr="00E16AF5" w:rsidRDefault="00187F47" w:rsidP="000A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6"/>
              </w:tabs>
              <w:ind w:left="428" w:right="87" w:hanging="428"/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  <w:r w:rsidRPr="00E16AF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1,941,546</w:t>
            </w:r>
          </w:p>
        </w:tc>
      </w:tr>
      <w:tr w:rsidR="00187F47" w:rsidRPr="00FD1146" w14:paraId="259C47B6" w14:textId="77777777" w:rsidTr="000A206F">
        <w:tc>
          <w:tcPr>
            <w:tcW w:w="5670" w:type="dxa"/>
            <w:shd w:val="clear" w:color="auto" w:fill="auto"/>
            <w:vAlign w:val="bottom"/>
          </w:tcPr>
          <w:p w14:paraId="66489333" w14:textId="77777777" w:rsidR="00187F47" w:rsidRPr="00E16AF5" w:rsidRDefault="00187F47" w:rsidP="000A206F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6AF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44" w:type="dxa"/>
            <w:shd w:val="clear" w:color="auto" w:fill="auto"/>
          </w:tcPr>
          <w:p w14:paraId="0943F794" w14:textId="77777777" w:rsidR="00187F47" w:rsidRPr="00E16AF5" w:rsidRDefault="00187F47" w:rsidP="000A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F7D9966" w14:textId="77777777" w:rsidR="00187F47" w:rsidRPr="00E16AF5" w:rsidRDefault="00187F47" w:rsidP="000A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6"/>
              </w:tabs>
              <w:ind w:right="87"/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shd w:val="clear" w:color="auto" w:fill="auto"/>
          </w:tcPr>
          <w:p w14:paraId="60728D1C" w14:textId="77777777" w:rsidR="00187F47" w:rsidRPr="00E16AF5" w:rsidRDefault="00187F47" w:rsidP="000A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6"/>
              </w:tabs>
              <w:ind w:left="428" w:right="87" w:hanging="428"/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  <w:r w:rsidRPr="00E16AF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3,772,937</w:t>
            </w:r>
          </w:p>
        </w:tc>
      </w:tr>
      <w:tr w:rsidR="00187F47" w:rsidRPr="00FD1146" w14:paraId="0C4DA337" w14:textId="77777777" w:rsidTr="000A206F">
        <w:tc>
          <w:tcPr>
            <w:tcW w:w="5670" w:type="dxa"/>
            <w:shd w:val="clear" w:color="auto" w:fill="auto"/>
            <w:vAlign w:val="bottom"/>
          </w:tcPr>
          <w:p w14:paraId="60EE8B4D" w14:textId="77777777" w:rsidR="00187F47" w:rsidRPr="00E16AF5" w:rsidRDefault="00187F47" w:rsidP="000A206F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6AF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244" w:type="dxa"/>
            <w:shd w:val="clear" w:color="auto" w:fill="auto"/>
          </w:tcPr>
          <w:p w14:paraId="3A62EC41" w14:textId="77777777" w:rsidR="00187F47" w:rsidRPr="00E16AF5" w:rsidRDefault="00187F47" w:rsidP="000A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00E46F2" w14:textId="77777777" w:rsidR="00187F47" w:rsidRPr="00E16AF5" w:rsidRDefault="00187F47" w:rsidP="000A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6"/>
              </w:tabs>
              <w:ind w:right="87"/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shd w:val="clear" w:color="auto" w:fill="auto"/>
          </w:tcPr>
          <w:p w14:paraId="3EC45069" w14:textId="77777777" w:rsidR="00187F47" w:rsidRPr="00E16AF5" w:rsidRDefault="00187F47" w:rsidP="000A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6"/>
              </w:tabs>
              <w:ind w:left="428" w:right="87" w:hanging="428"/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  <w:r w:rsidRPr="00E16AF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1,483,77</w:t>
            </w:r>
            <w:r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9</w:t>
            </w:r>
          </w:p>
        </w:tc>
      </w:tr>
      <w:tr w:rsidR="00187F47" w:rsidRPr="00FD1146" w14:paraId="53FD20EB" w14:textId="77777777" w:rsidTr="000A206F">
        <w:tc>
          <w:tcPr>
            <w:tcW w:w="5670" w:type="dxa"/>
            <w:shd w:val="clear" w:color="auto" w:fill="auto"/>
            <w:vAlign w:val="bottom"/>
          </w:tcPr>
          <w:p w14:paraId="197B38A5" w14:textId="77777777" w:rsidR="00187F47" w:rsidRPr="00E16AF5" w:rsidRDefault="00187F47" w:rsidP="000A206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6AF5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44" w:type="dxa"/>
            <w:shd w:val="clear" w:color="auto" w:fill="auto"/>
          </w:tcPr>
          <w:p w14:paraId="2738C63E" w14:textId="77777777" w:rsidR="00187F47" w:rsidRPr="00E16AF5" w:rsidRDefault="00187F47" w:rsidP="000A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81A0A1F" w14:textId="77777777" w:rsidR="00187F47" w:rsidRPr="00E16AF5" w:rsidRDefault="00187F47" w:rsidP="000A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6"/>
              </w:tabs>
              <w:ind w:right="87"/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shd w:val="clear" w:color="auto" w:fill="auto"/>
          </w:tcPr>
          <w:p w14:paraId="2A0319AF" w14:textId="77777777" w:rsidR="00187F47" w:rsidRPr="00E16AF5" w:rsidRDefault="00187F47" w:rsidP="008A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6"/>
              </w:tabs>
              <w:ind w:left="428" w:hanging="428"/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  <w:r w:rsidRPr="00E16AF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(363,543)</w:t>
            </w:r>
          </w:p>
        </w:tc>
      </w:tr>
      <w:tr w:rsidR="00187F47" w:rsidRPr="00FD1146" w14:paraId="2282147F" w14:textId="77777777" w:rsidTr="000A206F">
        <w:tc>
          <w:tcPr>
            <w:tcW w:w="5670" w:type="dxa"/>
            <w:shd w:val="clear" w:color="auto" w:fill="auto"/>
            <w:vAlign w:val="bottom"/>
          </w:tcPr>
          <w:p w14:paraId="30E4C91D" w14:textId="77777777" w:rsidR="00187F47" w:rsidRPr="00E16AF5" w:rsidRDefault="00187F47" w:rsidP="000A206F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6AF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Pr="00E16AF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44" w:type="dxa"/>
            <w:shd w:val="clear" w:color="auto" w:fill="auto"/>
          </w:tcPr>
          <w:p w14:paraId="54042D08" w14:textId="77777777" w:rsidR="00187F47" w:rsidRPr="00E16AF5" w:rsidRDefault="00187F47" w:rsidP="000A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F408165" w14:textId="77777777" w:rsidR="00187F47" w:rsidRPr="00E16AF5" w:rsidRDefault="00187F47" w:rsidP="000A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6"/>
              </w:tabs>
              <w:ind w:right="87"/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shd w:val="clear" w:color="auto" w:fill="auto"/>
          </w:tcPr>
          <w:p w14:paraId="28B0D257" w14:textId="215D0997" w:rsidR="00187F47" w:rsidRPr="00E16AF5" w:rsidRDefault="00187F47" w:rsidP="008A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6"/>
              </w:tabs>
              <w:ind w:left="428" w:hanging="428"/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  <w:r w:rsidRPr="00E16AF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(</w:t>
            </w:r>
            <w:r w:rsidR="009C4F17" w:rsidRPr="009C4F17">
              <w:rPr>
                <w:rFonts w:ascii="Angsana New" w:hAnsi="Angsana New" w:hint="cs"/>
                <w:color w:val="000000"/>
                <w:spacing w:val="-2"/>
                <w:sz w:val="30"/>
                <w:szCs w:val="30"/>
                <w:lang w:val="en-GB"/>
              </w:rPr>
              <w:t>937</w:t>
            </w:r>
            <w:r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,852</w:t>
            </w:r>
            <w:r w:rsidRPr="00E16AF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)</w:t>
            </w:r>
          </w:p>
        </w:tc>
      </w:tr>
      <w:tr w:rsidR="00187F47" w:rsidRPr="00FD1146" w14:paraId="11B6B7B4" w14:textId="77777777" w:rsidTr="000A206F">
        <w:tc>
          <w:tcPr>
            <w:tcW w:w="5670" w:type="dxa"/>
            <w:shd w:val="clear" w:color="auto" w:fill="auto"/>
            <w:vAlign w:val="bottom"/>
          </w:tcPr>
          <w:p w14:paraId="73590B26" w14:textId="77777777" w:rsidR="00187F47" w:rsidRPr="00E16AF5" w:rsidRDefault="00187F47" w:rsidP="000A206F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6AF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44" w:type="dxa"/>
            <w:shd w:val="clear" w:color="auto" w:fill="auto"/>
          </w:tcPr>
          <w:p w14:paraId="3A0DA7CB" w14:textId="77777777" w:rsidR="00187F47" w:rsidRPr="00E16AF5" w:rsidRDefault="00187F47" w:rsidP="000A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8EADB4E" w14:textId="77777777" w:rsidR="00187F47" w:rsidRPr="00E16AF5" w:rsidRDefault="00187F47" w:rsidP="000A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6"/>
              </w:tabs>
              <w:ind w:right="87"/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shd w:val="clear" w:color="auto" w:fill="auto"/>
          </w:tcPr>
          <w:p w14:paraId="24EC20E5" w14:textId="77777777" w:rsidR="00187F47" w:rsidRPr="00E16AF5" w:rsidRDefault="00187F47" w:rsidP="008A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6"/>
              </w:tabs>
              <w:ind w:left="428" w:hanging="428"/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  <w:r w:rsidRPr="00E16AF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(315,069)</w:t>
            </w:r>
          </w:p>
        </w:tc>
      </w:tr>
      <w:tr w:rsidR="00187F47" w:rsidRPr="00FD1146" w14:paraId="11105D8D" w14:textId="77777777" w:rsidTr="000A206F">
        <w:tc>
          <w:tcPr>
            <w:tcW w:w="5670" w:type="dxa"/>
            <w:shd w:val="clear" w:color="auto" w:fill="auto"/>
            <w:vAlign w:val="bottom"/>
          </w:tcPr>
          <w:p w14:paraId="29B224F2" w14:textId="77777777" w:rsidR="00187F47" w:rsidRPr="00E16AF5" w:rsidRDefault="00187F47" w:rsidP="000A206F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6AF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244" w:type="dxa"/>
            <w:shd w:val="clear" w:color="auto" w:fill="auto"/>
          </w:tcPr>
          <w:p w14:paraId="3240265D" w14:textId="77777777" w:rsidR="00187F47" w:rsidRPr="00E16AF5" w:rsidRDefault="00187F47" w:rsidP="000A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20C9E71" w14:textId="77777777" w:rsidR="00187F47" w:rsidRDefault="00187F47" w:rsidP="000A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6"/>
              </w:tabs>
              <w:ind w:right="87"/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shd w:val="clear" w:color="auto" w:fill="auto"/>
          </w:tcPr>
          <w:p w14:paraId="19273B08" w14:textId="77777777" w:rsidR="00187F47" w:rsidRPr="00E16AF5" w:rsidRDefault="00187F47" w:rsidP="008A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6"/>
              </w:tabs>
              <w:ind w:left="428" w:hanging="428"/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(250,820)</w:t>
            </w:r>
          </w:p>
        </w:tc>
      </w:tr>
      <w:tr w:rsidR="00187F47" w:rsidRPr="00E16AF5" w14:paraId="66557588" w14:textId="77777777" w:rsidTr="000A206F">
        <w:trPr>
          <w:gridAfter w:val="1"/>
          <w:wAfter w:w="67" w:type="dxa"/>
        </w:trPr>
        <w:tc>
          <w:tcPr>
            <w:tcW w:w="5670" w:type="dxa"/>
            <w:shd w:val="clear" w:color="auto" w:fill="auto"/>
          </w:tcPr>
          <w:p w14:paraId="3BE1B42D" w14:textId="77777777" w:rsidR="00187F47" w:rsidRPr="00E16AF5" w:rsidRDefault="00187F47" w:rsidP="000A206F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6AF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รวมสินทรัพย์</w:t>
            </w:r>
            <w:r w:rsidRPr="00E16AF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</w:t>
            </w:r>
            <w:r w:rsidRPr="00E16AF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ิที่ระบุได้</w:t>
            </w:r>
          </w:p>
        </w:tc>
        <w:tc>
          <w:tcPr>
            <w:tcW w:w="244" w:type="dxa"/>
            <w:shd w:val="clear" w:color="auto" w:fill="auto"/>
          </w:tcPr>
          <w:p w14:paraId="5CCA06E6" w14:textId="77777777" w:rsidR="00187F47" w:rsidRPr="00E16AF5" w:rsidRDefault="00187F47" w:rsidP="000A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D779C9E" w14:textId="77777777" w:rsidR="00187F47" w:rsidRPr="00E16AF5" w:rsidRDefault="00187F47" w:rsidP="000A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6"/>
              </w:tabs>
              <w:ind w:right="87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</w:tcPr>
          <w:p w14:paraId="00C024EE" w14:textId="77777777" w:rsidR="00187F47" w:rsidRPr="008A135F" w:rsidRDefault="00187F47" w:rsidP="008A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6"/>
              </w:tabs>
              <w:ind w:left="428" w:hanging="428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</w:pPr>
            <w:r w:rsidRPr="008A135F"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  <w:t>7,267,164</w:t>
            </w:r>
          </w:p>
        </w:tc>
      </w:tr>
      <w:tr w:rsidR="00187F47" w:rsidRPr="00FD1146" w14:paraId="269B377C" w14:textId="77777777" w:rsidTr="000A206F">
        <w:trPr>
          <w:gridAfter w:val="1"/>
          <w:wAfter w:w="67" w:type="dxa"/>
        </w:trPr>
        <w:tc>
          <w:tcPr>
            <w:tcW w:w="5670" w:type="dxa"/>
            <w:shd w:val="clear" w:color="auto" w:fill="auto"/>
          </w:tcPr>
          <w:p w14:paraId="190B87F6" w14:textId="77777777" w:rsidR="00187F47" w:rsidRPr="00D839CA" w:rsidRDefault="00187F47" w:rsidP="000A206F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lastRenderedPageBreak/>
              <w:t xml:space="preserve">ส่วนได้เสียที่ได้มา </w:t>
            </w:r>
            <w:r w:rsidRPr="000370A1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0370A1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ร้อยละ</w:t>
            </w:r>
            <w:r w:rsidRPr="000370A1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6A6BADD3" w14:textId="77777777" w:rsidR="00187F47" w:rsidRPr="00501B5D" w:rsidRDefault="00187F47" w:rsidP="000A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</w:tcPr>
          <w:p w14:paraId="3FF8601A" w14:textId="77777777" w:rsidR="00187F47" w:rsidRDefault="00187F47" w:rsidP="000A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7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</w:tcPr>
          <w:p w14:paraId="368BA73A" w14:textId="28DBADE9" w:rsidR="00187F47" w:rsidRPr="00D839CA" w:rsidRDefault="00187F47" w:rsidP="000A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1"/>
              </w:tabs>
              <w:ind w:left="76" w:right="38" w:hanging="76"/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  <w:r w:rsidRPr="00D839CA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49</w:t>
            </w:r>
          </w:p>
        </w:tc>
      </w:tr>
      <w:tr w:rsidR="00187F47" w:rsidRPr="00D839CA" w14:paraId="546576BF" w14:textId="77777777" w:rsidTr="000A206F">
        <w:trPr>
          <w:gridAfter w:val="1"/>
          <w:wAfter w:w="67" w:type="dxa"/>
        </w:trPr>
        <w:tc>
          <w:tcPr>
            <w:tcW w:w="5670" w:type="dxa"/>
            <w:shd w:val="clear" w:color="auto" w:fill="auto"/>
          </w:tcPr>
          <w:p w14:paraId="2BAC5A9A" w14:textId="77777777" w:rsidR="00187F47" w:rsidRDefault="00187F47" w:rsidP="000A206F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4" w:type="dxa"/>
            <w:shd w:val="clear" w:color="auto" w:fill="auto"/>
          </w:tcPr>
          <w:p w14:paraId="0E1C9586" w14:textId="77777777" w:rsidR="00187F47" w:rsidRPr="00501B5D" w:rsidRDefault="00187F47" w:rsidP="000A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</w:tcPr>
          <w:p w14:paraId="79A0E568" w14:textId="77777777" w:rsidR="00187F47" w:rsidRDefault="00187F47" w:rsidP="000A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7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</w:tcPr>
          <w:p w14:paraId="2C8DBBAC" w14:textId="4358F029" w:rsidR="00187F47" w:rsidRPr="00D839CA" w:rsidRDefault="009C4F17" w:rsidP="000A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1"/>
              </w:tabs>
              <w:ind w:left="76" w:right="38" w:hanging="76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</w:pPr>
            <w:r w:rsidRPr="009C4F17">
              <w:rPr>
                <w:rFonts w:ascii="Angsana New" w:hAnsi="Angsana New" w:hint="cs"/>
                <w:b/>
                <w:bCs/>
                <w:color w:val="000000"/>
                <w:spacing w:val="-2"/>
                <w:sz w:val="30"/>
                <w:szCs w:val="30"/>
                <w:lang w:val="en-GB"/>
              </w:rPr>
              <w:t>3</w:t>
            </w:r>
            <w:r w:rsidR="00187F47"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  <w:t>,560,910</w:t>
            </w:r>
          </w:p>
        </w:tc>
      </w:tr>
      <w:tr w:rsidR="00187F47" w:rsidRPr="00091E44" w14:paraId="4F06DF88" w14:textId="77777777" w:rsidTr="000A206F">
        <w:trPr>
          <w:gridAfter w:val="1"/>
          <w:wAfter w:w="67" w:type="dxa"/>
        </w:trPr>
        <w:tc>
          <w:tcPr>
            <w:tcW w:w="5670" w:type="dxa"/>
            <w:shd w:val="clear" w:color="auto" w:fill="auto"/>
          </w:tcPr>
          <w:p w14:paraId="53895F3E" w14:textId="77777777" w:rsidR="00187F47" w:rsidRPr="00216E89" w:rsidRDefault="00187F47" w:rsidP="000A206F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ส่วนต่างมูลค่ายุติธรรมและสิ่งตอบแทนที่โอนให้</w:t>
            </w:r>
          </w:p>
        </w:tc>
        <w:tc>
          <w:tcPr>
            <w:tcW w:w="244" w:type="dxa"/>
            <w:shd w:val="clear" w:color="auto" w:fill="auto"/>
          </w:tcPr>
          <w:p w14:paraId="5817AFE7" w14:textId="77777777" w:rsidR="00187F47" w:rsidRPr="00501B5D" w:rsidRDefault="00187F47" w:rsidP="000A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</w:tcPr>
          <w:p w14:paraId="1FC41DB7" w14:textId="77777777" w:rsidR="00187F47" w:rsidRPr="00C548A5" w:rsidRDefault="00187F47" w:rsidP="000A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7"/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</w:tcPr>
          <w:p w14:paraId="41B4C56E" w14:textId="77777777" w:rsidR="00187F47" w:rsidRPr="00C548A5" w:rsidRDefault="00187F47" w:rsidP="000A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8"/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  <w:cs/>
              </w:rPr>
            </w:pPr>
            <w:r w:rsidRPr="00C548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1,135,482</w:t>
            </w:r>
          </w:p>
        </w:tc>
      </w:tr>
      <w:tr w:rsidR="00187F47" w:rsidRPr="00091E44" w14:paraId="15D4D2DE" w14:textId="77777777" w:rsidTr="000A206F">
        <w:trPr>
          <w:gridAfter w:val="1"/>
          <w:wAfter w:w="67" w:type="dxa"/>
        </w:trPr>
        <w:tc>
          <w:tcPr>
            <w:tcW w:w="5670" w:type="dxa"/>
            <w:shd w:val="clear" w:color="auto" w:fill="auto"/>
          </w:tcPr>
          <w:p w14:paraId="55BA44B0" w14:textId="77777777" w:rsidR="00187F47" w:rsidRDefault="00187F47" w:rsidP="000A206F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E8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44" w:type="dxa"/>
            <w:shd w:val="clear" w:color="auto" w:fill="auto"/>
          </w:tcPr>
          <w:p w14:paraId="65E9FD6F" w14:textId="77777777" w:rsidR="00187F47" w:rsidRPr="00501B5D" w:rsidRDefault="00187F47" w:rsidP="000A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</w:tcPr>
          <w:p w14:paraId="5CAC81EF" w14:textId="77777777" w:rsidR="00187F47" w:rsidRPr="00C548A5" w:rsidRDefault="00187F47" w:rsidP="000A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7"/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019C44" w14:textId="77777777" w:rsidR="00187F47" w:rsidRPr="00C548A5" w:rsidRDefault="00187F47" w:rsidP="000A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8"/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  <w:r w:rsidRPr="00C548A5"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  <w:t>4,696,39</w:t>
            </w:r>
            <w:r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  <w:t>2</w:t>
            </w:r>
          </w:p>
        </w:tc>
      </w:tr>
    </w:tbl>
    <w:p w14:paraId="411EEC89" w14:textId="77777777" w:rsidR="00DC5DFF" w:rsidRPr="00B225D1" w:rsidRDefault="00DC5DFF" w:rsidP="00DC5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54CCBE13" w14:textId="5A652028" w:rsidR="008B61AD" w:rsidRPr="00D246FB" w:rsidRDefault="008B61AD" w:rsidP="003F3D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C5DFF">
        <w:rPr>
          <w:rFonts w:ascii="Angsana New" w:hAnsi="Angsana New" w:hint="cs"/>
          <w:b/>
          <w:bCs/>
          <w:sz w:val="30"/>
          <w:szCs w:val="30"/>
          <w:cs/>
          <w:lang w:val="th-TH"/>
        </w:rPr>
        <w:t>บุคคล</w:t>
      </w:r>
      <w:r w:rsidRPr="00D246FB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หรือกิจการที่เกี่ยวข้องกัน</w:t>
      </w:r>
    </w:p>
    <w:p w14:paraId="4DA4D045" w14:textId="77777777" w:rsidR="00E13D18" w:rsidRPr="00B225D1" w:rsidRDefault="00E13D18" w:rsidP="00AF5A0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6D6BA16" w14:textId="77777777" w:rsidR="00007259" w:rsidRPr="000246B6" w:rsidRDefault="00007259" w:rsidP="00286F70">
      <w:pPr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0246B6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 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="00ED6867" w:rsidRPr="000246B6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0246B6">
        <w:rPr>
          <w:rFonts w:ascii="Angsana New" w:hAnsi="Angsana New"/>
          <w:b/>
          <w:sz w:val="30"/>
          <w:szCs w:val="30"/>
          <w:cs/>
        </w:rPr>
        <w:t>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36ADC1B9" w14:textId="77777777" w:rsidR="00007259" w:rsidRPr="00B225D1" w:rsidRDefault="00007259" w:rsidP="00D7287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2EDA6FB" w14:textId="1F3DE034" w:rsidR="00B27D79" w:rsidRDefault="000F5F15" w:rsidP="00286F70">
      <w:pPr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D246FB">
        <w:rPr>
          <w:rFonts w:ascii="Angsana New" w:hAnsi="Angsana New" w:hint="cs"/>
          <w:b/>
          <w:sz w:val="30"/>
          <w:szCs w:val="30"/>
          <w:cs/>
        </w:rPr>
        <w:t>ความสัมพันธ์ที่มีกับ</w:t>
      </w:r>
      <w:r w:rsidR="00344F73">
        <w:rPr>
          <w:rFonts w:ascii="Angsana New" w:hAnsi="Angsana New" w:hint="cs"/>
          <w:b/>
          <w:sz w:val="30"/>
          <w:szCs w:val="30"/>
          <w:cs/>
        </w:rPr>
        <w:t xml:space="preserve">บริษัทใหญ่ </w:t>
      </w:r>
      <w:r w:rsidR="00286F70" w:rsidRPr="00D246FB">
        <w:rPr>
          <w:rFonts w:ascii="Angsana New" w:hAnsi="Angsana New" w:hint="cs"/>
          <w:b/>
          <w:sz w:val="30"/>
          <w:szCs w:val="30"/>
          <w:cs/>
        </w:rPr>
        <w:t>บริษัทย่อย บริษัทร่วมและการร่วมค้า</w:t>
      </w:r>
      <w:r w:rsidR="002C2E68" w:rsidRPr="00D246FB">
        <w:rPr>
          <w:rFonts w:ascii="Angsana New" w:hAnsi="Angsana New"/>
          <w:b/>
          <w:sz w:val="30"/>
          <w:szCs w:val="30"/>
          <w:cs/>
        </w:rPr>
        <w:t>ได้เปิดเผยใน</w:t>
      </w:r>
      <w:r w:rsidR="002C2E68" w:rsidRPr="00EB1F5D">
        <w:rPr>
          <w:rFonts w:ascii="Angsana New" w:hAnsi="Angsana New"/>
          <w:b/>
          <w:sz w:val="30"/>
          <w:szCs w:val="30"/>
          <w:cs/>
        </w:rPr>
        <w:t xml:space="preserve">หมายเหตุข้อ </w:t>
      </w:r>
      <w:r w:rsidR="0001010D" w:rsidRPr="0001010D">
        <w:rPr>
          <w:rFonts w:ascii="Angsana New" w:hAnsi="Angsana New"/>
          <w:bCs/>
          <w:sz w:val="30"/>
          <w:szCs w:val="30"/>
        </w:rPr>
        <w:t>9</w:t>
      </w:r>
      <w:r w:rsidR="002C2E68" w:rsidRPr="00EB1F5D">
        <w:rPr>
          <w:rFonts w:ascii="Angsana New" w:hAnsi="Angsana New"/>
          <w:b/>
          <w:sz w:val="30"/>
          <w:szCs w:val="30"/>
          <w:cs/>
        </w:rPr>
        <w:t xml:space="preserve"> และ </w:t>
      </w:r>
      <w:r w:rsidR="0001010D" w:rsidRPr="0001010D">
        <w:rPr>
          <w:rFonts w:ascii="Angsana New" w:hAnsi="Angsana New"/>
          <w:bCs/>
          <w:sz w:val="30"/>
          <w:szCs w:val="30"/>
        </w:rPr>
        <w:t>10</w:t>
      </w:r>
      <w:r w:rsidR="00173342" w:rsidRPr="00EB1F5D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ED6867" w:rsidRPr="00EB1F5D">
        <w:rPr>
          <w:rFonts w:ascii="Angsana New" w:hAnsi="Angsana New" w:hint="cs"/>
          <w:b/>
          <w:sz w:val="30"/>
          <w:szCs w:val="30"/>
          <w:cs/>
        </w:rPr>
        <w:t>สำหรับ</w:t>
      </w:r>
      <w:r w:rsidR="00286F70" w:rsidRPr="00D246FB">
        <w:rPr>
          <w:rFonts w:ascii="Angsana New" w:hAnsi="Angsana New" w:hint="cs"/>
          <w:b/>
          <w:sz w:val="30"/>
          <w:szCs w:val="30"/>
          <w:cs/>
        </w:rPr>
        <w:t>บุคคลหรือกิจการอื่นที่เกี่ยวข้องกัน</w:t>
      </w:r>
      <w:r w:rsidR="00D15234">
        <w:rPr>
          <w:rFonts w:ascii="Angsana New" w:hAnsi="Angsana New" w:hint="cs"/>
          <w:b/>
          <w:sz w:val="30"/>
          <w:szCs w:val="30"/>
          <w:cs/>
        </w:rPr>
        <w:t>ที่มีรายการระหว่างกันที่มีนัยสำคัญกับ</w:t>
      </w:r>
      <w:r w:rsidR="00286F70" w:rsidRPr="00D246FB">
        <w:rPr>
          <w:rFonts w:ascii="Angsana New" w:hAnsi="Angsana New" w:hint="cs"/>
          <w:b/>
          <w:sz w:val="30"/>
          <w:szCs w:val="30"/>
          <w:cs/>
        </w:rPr>
        <w:t xml:space="preserve">กลุ่มบริษัทในระหว่างปี มีดังต่อไปนี้ </w:t>
      </w:r>
    </w:p>
    <w:p w14:paraId="322BBDAE" w14:textId="77777777" w:rsidR="0029352A" w:rsidRPr="00B225D1" w:rsidRDefault="0029352A" w:rsidP="00D7287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4320"/>
      </w:tblGrid>
      <w:tr w:rsidR="001A307F" w:rsidRPr="00D246FB" w14:paraId="2D85E68C" w14:textId="77777777" w:rsidTr="006E34F5">
        <w:trPr>
          <w:trHeight w:val="20"/>
          <w:tblHeader/>
        </w:trPr>
        <w:tc>
          <w:tcPr>
            <w:tcW w:w="3690" w:type="dxa"/>
            <w:shd w:val="clear" w:color="auto" w:fill="auto"/>
          </w:tcPr>
          <w:p w14:paraId="53189586" w14:textId="77777777" w:rsidR="001A307F" w:rsidRPr="00D246FB" w:rsidRDefault="001A307F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D246FB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D246FB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D246FB">
              <w:rPr>
                <w:rFonts w:ascii="Angsana New" w:hAnsi="Angsana New" w:hint="cs"/>
                <w:b/>
                <w:sz w:val="30"/>
                <w:szCs w:val="30"/>
                <w:cs/>
              </w:rPr>
              <w:br w:type="page"/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  <w:p w14:paraId="712D234C" w14:textId="77777777" w:rsidR="00167C80" w:rsidRPr="00D246FB" w:rsidRDefault="00167C80" w:rsidP="00167C80">
            <w:pPr>
              <w:ind w:firstLine="70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BB010D8" w14:textId="77777777" w:rsidR="001A307F" w:rsidRPr="00D246FB" w:rsidRDefault="001A307F" w:rsidP="0067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>/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20" w:type="dxa"/>
            <w:shd w:val="clear" w:color="auto" w:fill="auto"/>
          </w:tcPr>
          <w:p w14:paraId="5C832095" w14:textId="77777777" w:rsidR="001A307F" w:rsidRPr="00D246FB" w:rsidRDefault="001A307F" w:rsidP="0067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A307F" w:rsidRPr="00D246FB" w14:paraId="19842F33" w14:textId="77777777" w:rsidTr="006E34F5">
        <w:trPr>
          <w:trHeight w:val="20"/>
        </w:trPr>
        <w:tc>
          <w:tcPr>
            <w:tcW w:w="3690" w:type="dxa"/>
            <w:shd w:val="clear" w:color="auto" w:fill="auto"/>
          </w:tcPr>
          <w:p w14:paraId="04EA4A5A" w14:textId="77777777" w:rsidR="001A307F" w:rsidRPr="00D246FB" w:rsidRDefault="001A307F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1350" w:type="dxa"/>
            <w:shd w:val="clear" w:color="auto" w:fill="auto"/>
          </w:tcPr>
          <w:p w14:paraId="2B3308BB" w14:textId="77777777" w:rsidR="001A307F" w:rsidRPr="00D246FB" w:rsidRDefault="001A307F" w:rsidP="0067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5FE2C3F3" w14:textId="77777777" w:rsidR="001A307F" w:rsidRPr="006B6ED1" w:rsidRDefault="001A307F" w:rsidP="0067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trike/>
                <w:sz w:val="30"/>
                <w:szCs w:val="30"/>
              </w:rPr>
            </w:pPr>
            <w:r w:rsidRPr="006B6ED1">
              <w:rPr>
                <w:rFonts w:ascii="Angsana New" w:hAnsi="Angsana New" w:hint="cs"/>
                <w:sz w:val="30"/>
                <w:szCs w:val="30"/>
                <w:cs/>
              </w:rPr>
              <w:t>เป็นผู้ถือหุ้นรายใหญ่ และมีกรรมการร่วมกันกับบริษัท</w:t>
            </w:r>
          </w:p>
        </w:tc>
      </w:tr>
      <w:tr w:rsidR="008F0C44" w:rsidRPr="00DA379B" w14:paraId="4F3BDAF3" w14:textId="77777777" w:rsidTr="006E34F5">
        <w:trPr>
          <w:trHeight w:val="20"/>
        </w:trPr>
        <w:tc>
          <w:tcPr>
            <w:tcW w:w="3690" w:type="dxa"/>
            <w:shd w:val="clear" w:color="auto" w:fill="auto"/>
          </w:tcPr>
          <w:p w14:paraId="7F137CE8" w14:textId="77777777" w:rsidR="008F0C44" w:rsidRPr="002901B8" w:rsidRDefault="008F0C44" w:rsidP="008F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2901B8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บริษัท กฟผ. อินเตอร์เนชั่นแนล จำกัด</w:t>
            </w:r>
          </w:p>
        </w:tc>
        <w:tc>
          <w:tcPr>
            <w:tcW w:w="1350" w:type="dxa"/>
            <w:shd w:val="clear" w:color="auto" w:fill="auto"/>
          </w:tcPr>
          <w:p w14:paraId="29ABD821" w14:textId="77777777" w:rsidR="008F0C44" w:rsidRPr="002901B8" w:rsidRDefault="008F0C44" w:rsidP="008F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01B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408F299A" w14:textId="1A823D2C" w:rsidR="008F0C44" w:rsidRPr="006B6ED1" w:rsidRDefault="008F0C44" w:rsidP="008F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6ED1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เป็นบริษัทที่การไฟฟ้าฝ่ายผลิตแห่งประเทศไทยถือหุ้นร้อยละ 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99</w:t>
            </w:r>
            <w:r w:rsidRPr="006B6ED1">
              <w:rPr>
                <w:rFonts w:ascii="Angsana New" w:hAnsi="Angsana New"/>
                <w:sz w:val="30"/>
                <w:szCs w:val="30"/>
              </w:rPr>
              <w:t>.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99</w:t>
            </w:r>
            <w:r w:rsidRPr="006B6ED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B6ED1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และมีกรรมการร่วมกันกับบริษัท</w:t>
            </w:r>
          </w:p>
        </w:tc>
      </w:tr>
      <w:tr w:rsidR="001A307F" w:rsidRPr="00D246FB" w14:paraId="1A30BEB7" w14:textId="77777777" w:rsidTr="006E34F5">
        <w:trPr>
          <w:trHeight w:val="20"/>
        </w:trPr>
        <w:tc>
          <w:tcPr>
            <w:tcW w:w="3690" w:type="dxa"/>
            <w:shd w:val="clear" w:color="auto" w:fill="auto"/>
          </w:tcPr>
          <w:p w14:paraId="464B8C98" w14:textId="77777777" w:rsidR="001A307F" w:rsidRPr="00D246FB" w:rsidRDefault="001A307F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D246FB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บริษัท อาร์เอช อินเตอร์เนชั่นแนล</w:t>
            </w:r>
          </w:p>
          <w:p w14:paraId="5B5D87C5" w14:textId="77777777" w:rsidR="001A307F" w:rsidRPr="00D246FB" w:rsidRDefault="001A307F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246FB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  (มอริเชียส) คอร์ปอเรชั่น จำกัด</w:t>
            </w:r>
          </w:p>
        </w:tc>
        <w:tc>
          <w:tcPr>
            <w:tcW w:w="1350" w:type="dxa"/>
            <w:shd w:val="clear" w:color="auto" w:fill="auto"/>
          </w:tcPr>
          <w:p w14:paraId="2E2E87A1" w14:textId="77777777" w:rsidR="001A307F" w:rsidRPr="00D246FB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มอริเชียส</w:t>
            </w:r>
          </w:p>
        </w:tc>
        <w:tc>
          <w:tcPr>
            <w:tcW w:w="4320" w:type="dxa"/>
            <w:shd w:val="clear" w:color="auto" w:fill="auto"/>
          </w:tcPr>
          <w:p w14:paraId="4A15F704" w14:textId="77777777" w:rsidR="001A307F" w:rsidRPr="006B6ED1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6ED1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 บริษัทย่อยทางตรง</w:t>
            </w:r>
          </w:p>
          <w:p w14:paraId="47B231E3" w14:textId="3FC9D143" w:rsidR="001A307F" w:rsidRPr="006B6ED1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6ED1">
              <w:rPr>
                <w:rFonts w:ascii="Angsana New" w:hAnsi="Angsana New" w:hint="cs"/>
                <w:sz w:val="30"/>
                <w:szCs w:val="30"/>
                <w:cs/>
              </w:rPr>
              <w:t>ถือหุ้นร้อยละ</w:t>
            </w:r>
            <w:r w:rsidRPr="006B6ED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1010D" w:rsidRPr="0001010D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</w:tr>
      <w:tr w:rsidR="001A307F" w:rsidRPr="00D246FB" w14:paraId="73478ADD" w14:textId="77777777" w:rsidTr="006E34F5">
        <w:trPr>
          <w:trHeight w:val="20"/>
        </w:trPr>
        <w:tc>
          <w:tcPr>
            <w:tcW w:w="3690" w:type="dxa"/>
            <w:shd w:val="clear" w:color="auto" w:fill="auto"/>
          </w:tcPr>
          <w:p w14:paraId="5B111F83" w14:textId="77777777" w:rsidR="001A307F" w:rsidRPr="00D246FB" w:rsidRDefault="001A307F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D246FB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บริษัท อาร์เอช อินเตอร์เนชั่นแนล</w:t>
            </w:r>
          </w:p>
          <w:p w14:paraId="3AF2C4CC" w14:textId="77777777" w:rsidR="001A307F" w:rsidRPr="00D246FB" w:rsidRDefault="001A307F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246FB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  (สิงคโปร์) คอร์ปอเรชั่น จำกัด</w:t>
            </w:r>
          </w:p>
        </w:tc>
        <w:tc>
          <w:tcPr>
            <w:tcW w:w="1350" w:type="dxa"/>
            <w:shd w:val="clear" w:color="auto" w:fill="auto"/>
          </w:tcPr>
          <w:p w14:paraId="0E74A8A5" w14:textId="77777777" w:rsidR="001A307F" w:rsidRPr="00D246FB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320" w:type="dxa"/>
            <w:shd w:val="clear" w:color="auto" w:fill="auto"/>
          </w:tcPr>
          <w:p w14:paraId="2C766FF3" w14:textId="77777777" w:rsidR="001A307F" w:rsidRPr="00D246FB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 บริษัทย่อยทางอ้อม</w:t>
            </w:r>
          </w:p>
          <w:p w14:paraId="56B184FC" w14:textId="215E15BE" w:rsidR="001A307F" w:rsidRPr="00D246FB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ถือหุ้นร้อยละ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1010D" w:rsidRPr="0001010D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</w:tr>
      <w:tr w:rsidR="00F82284" w:rsidRPr="00D246FB" w14:paraId="3932520F" w14:textId="77777777" w:rsidTr="006E34F5">
        <w:trPr>
          <w:trHeight w:val="20"/>
        </w:trPr>
        <w:tc>
          <w:tcPr>
            <w:tcW w:w="3690" w:type="dxa"/>
            <w:shd w:val="clear" w:color="auto" w:fill="auto"/>
          </w:tcPr>
          <w:p w14:paraId="75E09469" w14:textId="77777777" w:rsidR="00F82284" w:rsidRPr="006B6ED1" w:rsidRDefault="00F82284" w:rsidP="00F82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6ED1">
              <w:rPr>
                <w:rFonts w:ascii="Angsana New" w:hAnsi="Angsana New" w:hint="cs"/>
                <w:sz w:val="30"/>
                <w:szCs w:val="30"/>
              </w:rPr>
              <w:t>Fareast Renewable Development Pte. Ltd.</w:t>
            </w:r>
          </w:p>
          <w:p w14:paraId="143F2445" w14:textId="77777777" w:rsidR="00F82284" w:rsidRPr="006B6ED1" w:rsidRDefault="00F82284" w:rsidP="00F82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555F2090" w14:textId="43AA8943" w:rsidR="00F82284" w:rsidRPr="006B6ED1" w:rsidRDefault="00F82284" w:rsidP="00F82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6ED1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320" w:type="dxa"/>
            <w:shd w:val="clear" w:color="auto" w:fill="auto"/>
          </w:tcPr>
          <w:p w14:paraId="0060B8C5" w14:textId="77777777" w:rsidR="00F82284" w:rsidRPr="006B6ED1" w:rsidRDefault="00F82284" w:rsidP="00F82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6ED1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 บริษัทย่อยทางอ้อม</w:t>
            </w:r>
          </w:p>
          <w:p w14:paraId="3D7128AD" w14:textId="68BD3C04" w:rsidR="00F82284" w:rsidRPr="006B6ED1" w:rsidRDefault="00F82284" w:rsidP="00F82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6ED1">
              <w:rPr>
                <w:rFonts w:ascii="Angsana New" w:hAnsi="Angsana New" w:hint="cs"/>
                <w:sz w:val="30"/>
                <w:szCs w:val="30"/>
                <w:cs/>
              </w:rPr>
              <w:t>ถือหุ้นร้อยละ</w:t>
            </w:r>
            <w:r w:rsidRPr="006B6ED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1010D" w:rsidRPr="0001010D">
              <w:rPr>
                <w:rFonts w:ascii="Angsana New" w:hAnsi="Angsana New" w:hint="cs"/>
                <w:sz w:val="30"/>
                <w:szCs w:val="30"/>
              </w:rPr>
              <w:t>90</w:t>
            </w:r>
          </w:p>
        </w:tc>
      </w:tr>
      <w:tr w:rsidR="001A307F" w:rsidRPr="006B6ED1" w14:paraId="32F334D9" w14:textId="77777777" w:rsidTr="006E34F5">
        <w:trPr>
          <w:trHeight w:val="20"/>
        </w:trPr>
        <w:tc>
          <w:tcPr>
            <w:tcW w:w="3690" w:type="dxa"/>
            <w:shd w:val="clear" w:color="auto" w:fill="auto"/>
          </w:tcPr>
          <w:p w14:paraId="1AA73FE4" w14:textId="77777777" w:rsidR="001A307F" w:rsidRPr="00D246FB" w:rsidRDefault="001A307F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D246FB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บริษัท ราช</w:t>
            </w:r>
            <w:r w:rsidRPr="00D246FB">
              <w:rPr>
                <w:rFonts w:ascii="Angsana New" w:eastAsia="Cordia New" w:hAnsi="Angsana New" w:hint="cs"/>
                <w:snapToGrid w:val="0"/>
                <w:sz w:val="30"/>
                <w:szCs w:val="30"/>
                <w:lang w:eastAsia="th-TH"/>
              </w:rPr>
              <w:t>-</w:t>
            </w:r>
            <w:r w:rsidRPr="00D246FB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ออสเตรเลีย คอร์ปอเรชั่น  </w:t>
            </w:r>
          </w:p>
          <w:p w14:paraId="1D4ACE32" w14:textId="77777777" w:rsidR="001A307F" w:rsidRPr="00D246FB" w:rsidRDefault="001A307F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246FB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  จำกัด</w:t>
            </w:r>
            <w:r w:rsidR="002B7493" w:rsidRPr="00D246FB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2B7493" w:rsidRPr="00D246FB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และบริษัทย่อย</w:t>
            </w:r>
          </w:p>
        </w:tc>
        <w:tc>
          <w:tcPr>
            <w:tcW w:w="1350" w:type="dxa"/>
            <w:shd w:val="clear" w:color="auto" w:fill="auto"/>
          </w:tcPr>
          <w:p w14:paraId="59D508C3" w14:textId="77777777" w:rsidR="001A307F" w:rsidRPr="00D246FB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4320" w:type="dxa"/>
            <w:shd w:val="clear" w:color="auto" w:fill="auto"/>
          </w:tcPr>
          <w:p w14:paraId="5CBE0E4F" w14:textId="77777777" w:rsidR="001A307F" w:rsidRPr="006B6ED1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6ED1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 บริษัทย่อยทางอ้อม</w:t>
            </w:r>
          </w:p>
          <w:p w14:paraId="0237D501" w14:textId="619E7490" w:rsidR="001A307F" w:rsidRPr="006B6ED1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6B6ED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ถือหุ้นร้อยละ </w:t>
            </w:r>
            <w:r w:rsidR="0001010D" w:rsidRPr="0001010D">
              <w:rPr>
                <w:rFonts w:ascii="Angsana New" w:hAnsi="Angsana New" w:hint="cs"/>
                <w:spacing w:val="-2"/>
                <w:sz w:val="30"/>
                <w:szCs w:val="30"/>
              </w:rPr>
              <w:t>100</w:t>
            </w:r>
            <w:r w:rsidRPr="006B6ED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และมีกรรมการร่วมกันกับบริษัท</w:t>
            </w:r>
          </w:p>
        </w:tc>
      </w:tr>
      <w:tr w:rsidR="00F10DD9" w:rsidRPr="00D246FB" w14:paraId="185D6415" w14:textId="77777777" w:rsidTr="00DB463B">
        <w:trPr>
          <w:trHeight w:val="20"/>
        </w:trPr>
        <w:tc>
          <w:tcPr>
            <w:tcW w:w="3690" w:type="dxa"/>
            <w:shd w:val="clear" w:color="auto" w:fill="auto"/>
          </w:tcPr>
          <w:p w14:paraId="44590964" w14:textId="351AC499" w:rsidR="00F10DD9" w:rsidRPr="00DB463B" w:rsidRDefault="00F10DD9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proofErr w:type="spellStart"/>
            <w:r w:rsidRPr="00DB463B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lastRenderedPageBreak/>
              <w:t>Nexif</w:t>
            </w:r>
            <w:proofErr w:type="spellEnd"/>
            <w:r w:rsidRPr="00DB463B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 Energy</w:t>
            </w:r>
            <w:r w:rsidR="002B7A5D" w:rsidRPr="00DB463B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2B7A5D" w:rsidRPr="00DB463B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Holding B.V.</w:t>
            </w:r>
            <w:r w:rsidRPr="00DB463B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DB463B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และบริษัทย่อย</w:t>
            </w:r>
          </w:p>
        </w:tc>
        <w:tc>
          <w:tcPr>
            <w:tcW w:w="1350" w:type="dxa"/>
            <w:shd w:val="clear" w:color="auto" w:fill="auto"/>
          </w:tcPr>
          <w:p w14:paraId="26CA2941" w14:textId="499E3C50" w:rsidR="00F10DD9" w:rsidRPr="00DB463B" w:rsidRDefault="00634DF7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463B">
              <w:rPr>
                <w:rFonts w:ascii="Angsana New" w:hAnsi="Angsana New" w:hint="cs"/>
                <w:sz w:val="30"/>
                <w:szCs w:val="30"/>
                <w:cs/>
              </w:rPr>
              <w:t>เนเธอร์แลนด์</w:t>
            </w:r>
          </w:p>
        </w:tc>
        <w:tc>
          <w:tcPr>
            <w:tcW w:w="4320" w:type="dxa"/>
            <w:shd w:val="clear" w:color="auto" w:fill="auto"/>
          </w:tcPr>
          <w:p w14:paraId="0B1C8634" w14:textId="77777777" w:rsidR="0062154C" w:rsidRPr="00DB463B" w:rsidRDefault="0062154C" w:rsidP="0062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463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 บริษัทย่อยทางอ้อม</w:t>
            </w:r>
          </w:p>
          <w:p w14:paraId="349D79FB" w14:textId="0DC719B8" w:rsidR="00F10DD9" w:rsidRPr="00D246FB" w:rsidRDefault="0062154C" w:rsidP="0062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463B">
              <w:rPr>
                <w:rFonts w:ascii="Angsana New" w:hAnsi="Angsana New" w:hint="cs"/>
                <w:sz w:val="30"/>
                <w:szCs w:val="30"/>
                <w:cs/>
              </w:rPr>
              <w:t>ถือหุ้นร้อยละ</w:t>
            </w:r>
            <w:r w:rsidRPr="00DB463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1010D" w:rsidRPr="00DB463B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</w:tr>
      <w:tr w:rsidR="001A307F" w:rsidRPr="00D246FB" w14:paraId="117097C9" w14:textId="77777777" w:rsidTr="006E34F5">
        <w:trPr>
          <w:trHeight w:val="20"/>
        </w:trPr>
        <w:tc>
          <w:tcPr>
            <w:tcW w:w="3690" w:type="dxa"/>
            <w:shd w:val="clear" w:color="auto" w:fill="auto"/>
          </w:tcPr>
          <w:p w14:paraId="373F2620" w14:textId="35669408" w:rsidR="001A307F" w:rsidRPr="00D246FB" w:rsidRDefault="001A307F" w:rsidP="00A9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9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246FB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บริษัท ราช ไชน่า พาวเวอร์ จำกัด</w:t>
            </w:r>
            <w:r w:rsidR="00A906C9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br/>
            </w:r>
            <w:r w:rsidR="00A906C9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  (อยู่ระหว่างการชำระบัญชี)</w:t>
            </w:r>
          </w:p>
        </w:tc>
        <w:tc>
          <w:tcPr>
            <w:tcW w:w="1350" w:type="dxa"/>
            <w:shd w:val="clear" w:color="auto" w:fill="auto"/>
          </w:tcPr>
          <w:p w14:paraId="0CA67A70" w14:textId="77777777" w:rsidR="001A307F" w:rsidRPr="00D246FB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ฮ่องกง</w:t>
            </w:r>
          </w:p>
        </w:tc>
        <w:tc>
          <w:tcPr>
            <w:tcW w:w="4320" w:type="dxa"/>
            <w:shd w:val="clear" w:color="auto" w:fill="auto"/>
          </w:tcPr>
          <w:p w14:paraId="69B3C1DF" w14:textId="77777777" w:rsidR="001A307F" w:rsidRPr="00D246FB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 บริษัทย่อยทางอ้อม</w:t>
            </w:r>
          </w:p>
          <w:p w14:paraId="30218824" w14:textId="5C36075F" w:rsidR="001A307F" w:rsidRPr="00D246FB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ถือหุ้นร้อยละ </w:t>
            </w:r>
            <w:r w:rsidR="0001010D" w:rsidRPr="0001010D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</w:tr>
      <w:tr w:rsidR="001A307F" w:rsidRPr="00D246FB" w14:paraId="3B444576" w14:textId="77777777" w:rsidTr="006E34F5">
        <w:trPr>
          <w:trHeight w:val="20"/>
        </w:trPr>
        <w:tc>
          <w:tcPr>
            <w:tcW w:w="3690" w:type="dxa"/>
            <w:shd w:val="clear" w:color="auto" w:fill="auto"/>
          </w:tcPr>
          <w:p w14:paraId="277BB12B" w14:textId="6CE649E1" w:rsidR="001A307F" w:rsidRPr="00D246FB" w:rsidRDefault="001A307F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246FB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บริษัท อาร์อี</w:t>
            </w:r>
            <w:r w:rsidRPr="00D246FB">
              <w:rPr>
                <w:rFonts w:ascii="Angsana New" w:eastAsia="Cordia New" w:hAnsi="Angsana New" w:hint="cs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D246FB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โซลาร์ </w:t>
            </w:r>
            <w:r w:rsidR="0001010D" w:rsidRPr="0001010D">
              <w:rPr>
                <w:rFonts w:ascii="Angsana New" w:eastAsia="Cordia New" w:hAnsi="Angsana New" w:hint="cs"/>
                <w:snapToGrid w:val="0"/>
                <w:sz w:val="30"/>
                <w:szCs w:val="30"/>
                <w:lang w:eastAsia="th-TH"/>
              </w:rPr>
              <w:t>1</w:t>
            </w:r>
            <w:r w:rsidRPr="00D246FB">
              <w:rPr>
                <w:rFonts w:ascii="Angsana New" w:eastAsia="Cordia New" w:hAnsi="Angsana New" w:hint="cs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D246FB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4F488C79" w14:textId="77777777" w:rsidR="001A307F" w:rsidRPr="00D246FB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2D41CD3C" w14:textId="77777777" w:rsidR="001A307F" w:rsidRPr="00D246FB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 บริษัทย่อยทางตรง</w:t>
            </w:r>
          </w:p>
          <w:p w14:paraId="506B3104" w14:textId="6A793FB9" w:rsidR="001A307F" w:rsidRPr="00D246FB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ถือหุ้นร้อยละ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1010D" w:rsidRPr="0001010D">
              <w:rPr>
                <w:rFonts w:ascii="Angsana New" w:hAnsi="Angsana New" w:hint="cs"/>
                <w:sz w:val="30"/>
                <w:szCs w:val="30"/>
              </w:rPr>
              <w:t>99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>.</w:t>
            </w:r>
            <w:r w:rsidR="0001010D" w:rsidRPr="0001010D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</w:tr>
      <w:tr w:rsidR="00157A41" w:rsidRPr="00D246FB" w14:paraId="7B714D61" w14:textId="77777777" w:rsidTr="00836734">
        <w:trPr>
          <w:trHeight w:val="20"/>
        </w:trPr>
        <w:tc>
          <w:tcPr>
            <w:tcW w:w="3690" w:type="dxa"/>
            <w:shd w:val="clear" w:color="auto" w:fill="auto"/>
          </w:tcPr>
          <w:p w14:paraId="5DCCD5D4" w14:textId="3F57B7F0" w:rsidR="00157A41" w:rsidRPr="00D246FB" w:rsidRDefault="00157A41" w:rsidP="0039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246FB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บริษัท เน็กส์ซิฟ ราช เอ็นเนอร์จี ระยอง จำกัด</w:t>
            </w:r>
          </w:p>
        </w:tc>
        <w:tc>
          <w:tcPr>
            <w:tcW w:w="1350" w:type="dxa"/>
            <w:shd w:val="clear" w:color="auto" w:fill="auto"/>
          </w:tcPr>
          <w:p w14:paraId="1633FB5D" w14:textId="77777777" w:rsidR="00157A41" w:rsidRPr="00D246FB" w:rsidRDefault="00157A41" w:rsidP="00E8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3D40C18A" w14:textId="3A3F5B73" w:rsidR="0094640F" w:rsidRPr="00836734" w:rsidRDefault="00157A41" w:rsidP="0083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6734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</w:t>
            </w:r>
            <w:r w:rsidR="0062154C" w:rsidRPr="00836734"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  <w:r w:rsidR="0094640F" w:rsidRPr="00836734">
              <w:rPr>
                <w:rFonts w:ascii="Angsana New" w:hAnsi="Angsana New" w:hint="cs"/>
                <w:sz w:val="30"/>
                <w:szCs w:val="30"/>
                <w:cs/>
              </w:rPr>
              <w:t xml:space="preserve"> บริษัทย่อยทางอ้อม</w:t>
            </w:r>
          </w:p>
          <w:p w14:paraId="633ECDFD" w14:textId="6F35F1BB" w:rsidR="00157A41" w:rsidRPr="00836734" w:rsidRDefault="00C93637" w:rsidP="00836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6734">
              <w:rPr>
                <w:rFonts w:ascii="Angsana New" w:hAnsi="Angsana New" w:hint="cs"/>
                <w:sz w:val="30"/>
                <w:szCs w:val="30"/>
                <w:cs/>
              </w:rPr>
              <w:t>ถือ</w:t>
            </w:r>
            <w:r w:rsidR="0094640F" w:rsidRPr="00836734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  <w:r w:rsidRPr="0083673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="0094640F" w:rsidRPr="00836734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99</w:t>
            </w:r>
            <w:r w:rsidR="00836734">
              <w:rPr>
                <w:rFonts w:ascii="Angsana New" w:hAnsi="Angsana New"/>
                <w:sz w:val="30"/>
                <w:szCs w:val="30"/>
              </w:rPr>
              <w:t>.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99</w:t>
            </w:r>
            <w:r w:rsidR="004329D3" w:rsidRPr="0083673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157A41" w:rsidRPr="00D246FB" w14:paraId="1AD3404B" w14:textId="77777777" w:rsidTr="006E34F5">
        <w:trPr>
          <w:trHeight w:val="20"/>
        </w:trPr>
        <w:tc>
          <w:tcPr>
            <w:tcW w:w="3690" w:type="dxa"/>
            <w:shd w:val="clear" w:color="auto" w:fill="auto"/>
          </w:tcPr>
          <w:p w14:paraId="20FC37FD" w14:textId="19767E49" w:rsidR="00157A41" w:rsidRPr="00D246FB" w:rsidRDefault="00157A41" w:rsidP="000C7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246FB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บริษัท ไฟฟ้าน้ำงึม</w:t>
            </w:r>
            <w:r w:rsidRPr="00D246FB">
              <w:rPr>
                <w:rFonts w:ascii="Angsana New" w:eastAsia="Cordia New" w:hAnsi="Angsana New" w:hint="cs"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01010D" w:rsidRPr="0001010D">
              <w:rPr>
                <w:rFonts w:ascii="Angsana New" w:eastAsia="Cordia New" w:hAnsi="Angsana New" w:hint="cs"/>
                <w:snapToGrid w:val="0"/>
                <w:sz w:val="30"/>
                <w:szCs w:val="30"/>
                <w:lang w:eastAsia="th-TH"/>
              </w:rPr>
              <w:t>2</w:t>
            </w:r>
            <w:r w:rsidRPr="00D246FB">
              <w:rPr>
                <w:rFonts w:ascii="Angsana New" w:eastAsia="Cordia New" w:hAnsi="Angsana New" w:hint="cs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D246FB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06FC994A" w14:textId="77777777" w:rsidR="00157A41" w:rsidRPr="00D246FB" w:rsidRDefault="00157A41" w:rsidP="0062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สปป.ลาว</w:t>
            </w:r>
          </w:p>
        </w:tc>
        <w:tc>
          <w:tcPr>
            <w:tcW w:w="4320" w:type="dxa"/>
            <w:shd w:val="clear" w:color="auto" w:fill="auto"/>
          </w:tcPr>
          <w:p w14:paraId="23915E16" w14:textId="09BEE004" w:rsidR="00157A41" w:rsidRPr="00D246FB" w:rsidRDefault="00157A41" w:rsidP="007D1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เป็นบริษัทย่อยของการร่วมค้าทางตรง</w:t>
            </w:r>
            <w:r w:rsidRPr="00D246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การร่วมค้าทางตรงถือหุ้นร้อยละ 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7</w:t>
            </w:r>
            <w:r w:rsidR="0001010D" w:rsidRPr="0001010D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157A41" w:rsidRPr="00D246FB" w14:paraId="1BD6F437" w14:textId="77777777" w:rsidTr="006E34F5">
        <w:trPr>
          <w:trHeight w:val="20"/>
        </w:trPr>
        <w:tc>
          <w:tcPr>
            <w:tcW w:w="3690" w:type="dxa"/>
            <w:shd w:val="clear" w:color="auto" w:fill="auto"/>
          </w:tcPr>
          <w:p w14:paraId="29AD9A6B" w14:textId="77777777" w:rsidR="00157A41" w:rsidRPr="00D246FB" w:rsidRDefault="00157A41" w:rsidP="00495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proofErr w:type="spellStart"/>
            <w:r w:rsidRPr="00D246FB">
              <w:rPr>
                <w:rFonts w:ascii="Angsana New" w:hAnsi="Angsana New"/>
                <w:sz w:val="30"/>
                <w:szCs w:val="30"/>
              </w:rPr>
              <w:t>Ecowin</w:t>
            </w:r>
            <w:proofErr w:type="spellEnd"/>
            <w:r w:rsidRPr="00D246FB">
              <w:rPr>
                <w:rFonts w:ascii="Angsana New" w:hAnsi="Angsana New"/>
                <w:sz w:val="30"/>
                <w:szCs w:val="30"/>
              </w:rPr>
              <w:t xml:space="preserve"> Energy Corporation</w:t>
            </w:r>
          </w:p>
          <w:p w14:paraId="0409D277" w14:textId="77777777" w:rsidR="00157A41" w:rsidRPr="00D246FB" w:rsidRDefault="00157A41" w:rsidP="00CA3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07DBDFAC" w14:textId="77777777" w:rsidR="00157A41" w:rsidRPr="00D246FB" w:rsidRDefault="00157A41" w:rsidP="00E8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  <w:p w14:paraId="1920850E" w14:textId="77777777" w:rsidR="00157A41" w:rsidRPr="00D246FB" w:rsidRDefault="00157A41" w:rsidP="0062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14:paraId="0F9D2D13" w14:textId="7FB9DE19" w:rsidR="00157A41" w:rsidRPr="00D03DDC" w:rsidRDefault="00157A41" w:rsidP="00A6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เป็น</w:t>
            </w:r>
            <w:r w:rsidRPr="00063EF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บริษัทย่อยของการร่วม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ค้าทางอ้อม </w:t>
            </w:r>
            <w:r w:rsidR="00D03DDC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ทางอ้อมถือหุ้นร้อยละ 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6E34F5" w:rsidRPr="00D246FB" w14:paraId="4ACCCCB6" w14:textId="77777777" w:rsidTr="006E34F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0B20F059" w14:textId="7EEAC391" w:rsidR="006E34F5" w:rsidRPr="006B6ED1" w:rsidRDefault="006E34F5" w:rsidP="006E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อีแกท ไดมอนด์ เซอร์วิส จำกัด</w:t>
            </w:r>
          </w:p>
        </w:tc>
        <w:tc>
          <w:tcPr>
            <w:tcW w:w="1350" w:type="dxa"/>
            <w:shd w:val="clear" w:color="auto" w:fill="auto"/>
          </w:tcPr>
          <w:p w14:paraId="09B138EA" w14:textId="349FB7E4" w:rsidR="006E34F5" w:rsidRPr="006B6ED1" w:rsidRDefault="006E34F5" w:rsidP="006E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6EE10D6C" w14:textId="129B5967" w:rsidR="006E34F5" w:rsidRPr="006B6ED1" w:rsidRDefault="0058318A" w:rsidP="006E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เป็นกิจการอื่นที่เกี่ยวข้องกัน บริษัทถือหุ้นร้อยละ 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2F465E" w:rsidRPr="00D246FB" w14:paraId="66162CF3" w14:textId="77777777" w:rsidTr="006E34F5">
        <w:trPr>
          <w:trHeight w:val="20"/>
        </w:trPr>
        <w:tc>
          <w:tcPr>
            <w:tcW w:w="3690" w:type="dxa"/>
            <w:shd w:val="clear" w:color="auto" w:fill="auto"/>
          </w:tcPr>
          <w:p w14:paraId="2063B24E" w14:textId="77777777" w:rsidR="002F465E" w:rsidRPr="00D246FB" w:rsidRDefault="002F465E" w:rsidP="002F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246FB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2BBC2963" w14:textId="77777777" w:rsidR="002F465E" w:rsidRPr="00D246FB" w:rsidRDefault="002F465E" w:rsidP="002F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6C8C86A4" w14:textId="77777777" w:rsidR="002F465E" w:rsidRPr="004A45A5" w:rsidRDefault="002F465E" w:rsidP="002F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45A5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643363C1" w14:textId="7B0EA3BA" w:rsidR="00F82284" w:rsidRDefault="00F8228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172"/>
        <w:gridCol w:w="242"/>
        <w:gridCol w:w="1198"/>
        <w:gridCol w:w="248"/>
        <w:gridCol w:w="1115"/>
        <w:gridCol w:w="248"/>
        <w:gridCol w:w="8"/>
        <w:gridCol w:w="1077"/>
      </w:tblGrid>
      <w:tr w:rsidR="00F813C9" w:rsidRPr="00D246FB" w14:paraId="66378CBE" w14:textId="77777777" w:rsidTr="00F82284">
        <w:trPr>
          <w:tblHeader/>
        </w:trPr>
        <w:tc>
          <w:tcPr>
            <w:tcW w:w="4142" w:type="dxa"/>
            <w:vAlign w:val="bottom"/>
          </w:tcPr>
          <w:p w14:paraId="27A2BD2C" w14:textId="140CBDAB" w:rsidR="00647E5B" w:rsidRPr="00063EF2" w:rsidRDefault="00561FC6" w:rsidP="005F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12" w:type="dxa"/>
            <w:gridSpan w:val="3"/>
            <w:vAlign w:val="bottom"/>
          </w:tcPr>
          <w:p w14:paraId="29401608" w14:textId="77777777" w:rsidR="00647E5B" w:rsidRPr="00063EF2" w:rsidRDefault="00647E5B" w:rsidP="005F41EC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  <w:vAlign w:val="bottom"/>
          </w:tcPr>
          <w:p w14:paraId="1A99EA9B" w14:textId="77777777" w:rsidR="00647E5B" w:rsidRPr="00063EF2" w:rsidRDefault="00647E5B" w:rsidP="005F41EC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4"/>
            <w:vAlign w:val="bottom"/>
          </w:tcPr>
          <w:p w14:paraId="1DC9EA8B" w14:textId="77777777" w:rsidR="00647E5B" w:rsidRPr="00063EF2" w:rsidRDefault="00647E5B" w:rsidP="005F41EC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13C9" w:rsidRPr="00D246FB" w14:paraId="12D5E95D" w14:textId="77777777" w:rsidTr="00F82284">
        <w:trPr>
          <w:tblHeader/>
        </w:trPr>
        <w:tc>
          <w:tcPr>
            <w:tcW w:w="4142" w:type="dxa"/>
            <w:vAlign w:val="bottom"/>
          </w:tcPr>
          <w:p w14:paraId="7C1F4257" w14:textId="2C75702B" w:rsidR="00647E5B" w:rsidRPr="00063EF2" w:rsidRDefault="005D2813" w:rsidP="000C7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01010D" w:rsidRPr="0001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6410455" w14:textId="17B7C9A8" w:rsidR="00647E5B" w:rsidRPr="00063EF2" w:rsidRDefault="0001010D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2" w:type="dxa"/>
            <w:vAlign w:val="bottom"/>
          </w:tcPr>
          <w:p w14:paraId="17500D1E" w14:textId="77777777" w:rsidR="00647E5B" w:rsidRPr="00063EF2" w:rsidRDefault="00647E5B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75140260" w14:textId="5BC38130" w:rsidR="00647E5B" w:rsidRPr="00063EF2" w:rsidRDefault="0001010D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8" w:type="dxa"/>
            <w:vAlign w:val="bottom"/>
          </w:tcPr>
          <w:p w14:paraId="1BAC0BD9" w14:textId="77777777" w:rsidR="00647E5B" w:rsidRPr="00063EF2" w:rsidRDefault="00647E5B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24F37C2" w14:textId="0C7F8BC7" w:rsidR="00647E5B" w:rsidRPr="00063EF2" w:rsidRDefault="0001010D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6" w:type="dxa"/>
            <w:gridSpan w:val="2"/>
            <w:vAlign w:val="bottom"/>
          </w:tcPr>
          <w:p w14:paraId="241AE299" w14:textId="77777777" w:rsidR="00647E5B" w:rsidRPr="00063EF2" w:rsidRDefault="00647E5B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673C83F" w14:textId="78F281AA" w:rsidR="00647E5B" w:rsidRPr="00063EF2" w:rsidRDefault="0001010D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813C9" w:rsidRPr="00D246FB" w14:paraId="05071FE4" w14:textId="77777777" w:rsidTr="00F82284">
        <w:trPr>
          <w:trHeight w:val="255"/>
          <w:tblHeader/>
        </w:trPr>
        <w:tc>
          <w:tcPr>
            <w:tcW w:w="4142" w:type="dxa"/>
            <w:vAlign w:val="bottom"/>
          </w:tcPr>
          <w:p w14:paraId="33664B69" w14:textId="77777777" w:rsidR="00647E5B" w:rsidRPr="00063EF2" w:rsidRDefault="00647E5B" w:rsidP="00F96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 w:firstLine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8" w:type="dxa"/>
            <w:gridSpan w:val="8"/>
            <w:vAlign w:val="bottom"/>
          </w:tcPr>
          <w:p w14:paraId="7667BE94" w14:textId="77777777" w:rsidR="00647E5B" w:rsidRPr="00063EF2" w:rsidRDefault="00647E5B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13C9" w:rsidRPr="00D246FB" w14:paraId="6C204A68" w14:textId="77777777" w:rsidTr="00F82284">
        <w:tc>
          <w:tcPr>
            <w:tcW w:w="4142" w:type="dxa"/>
            <w:vAlign w:val="bottom"/>
          </w:tcPr>
          <w:p w14:paraId="7D5F257F" w14:textId="77777777" w:rsidR="00647E5B" w:rsidRPr="00063EF2" w:rsidRDefault="00647E5B" w:rsidP="000C7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172" w:type="dxa"/>
            <w:vAlign w:val="bottom"/>
          </w:tcPr>
          <w:p w14:paraId="462E77C4" w14:textId="77777777" w:rsidR="00647E5B" w:rsidRPr="00063EF2" w:rsidRDefault="00647E5B" w:rsidP="005F41E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42" w:type="dxa"/>
            <w:vAlign w:val="bottom"/>
          </w:tcPr>
          <w:p w14:paraId="7FB57324" w14:textId="77777777" w:rsidR="00647E5B" w:rsidRPr="00063EF2" w:rsidRDefault="00647E5B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6F0F1D38" w14:textId="77777777" w:rsidR="00647E5B" w:rsidRPr="00063EF2" w:rsidRDefault="00647E5B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31E0D1F9" w14:textId="77777777" w:rsidR="00647E5B" w:rsidRPr="00063EF2" w:rsidRDefault="00647E5B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18E41533" w14:textId="77777777" w:rsidR="00647E5B" w:rsidRPr="00063EF2" w:rsidRDefault="00647E5B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8" w:type="dxa"/>
            <w:vAlign w:val="bottom"/>
          </w:tcPr>
          <w:p w14:paraId="010E13E8" w14:textId="77777777" w:rsidR="00647E5B" w:rsidRPr="00063EF2" w:rsidRDefault="00647E5B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141E5E9C" w14:textId="77777777" w:rsidR="00647E5B" w:rsidRPr="00063EF2" w:rsidRDefault="00647E5B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B60B7" w:rsidRPr="00D246FB" w14:paraId="4E6553A3" w14:textId="77777777" w:rsidTr="00F82284">
        <w:tc>
          <w:tcPr>
            <w:tcW w:w="4142" w:type="dxa"/>
            <w:vAlign w:val="bottom"/>
          </w:tcPr>
          <w:p w14:paraId="2DD364EA" w14:textId="77777777" w:rsidR="00EB60B7" w:rsidRPr="00063EF2" w:rsidRDefault="00EB60B7" w:rsidP="00EB6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1D3413F" w14:textId="43D53BE1" w:rsidR="00EB60B7" w:rsidRPr="00063EF2" w:rsidRDefault="0001010D" w:rsidP="00EB60B7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  <w:r w:rsidR="00EB60B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688</w:t>
            </w:r>
            <w:r w:rsidR="00EB60B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441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07AD85E" w14:textId="77777777" w:rsidR="00EB60B7" w:rsidRPr="00063EF2" w:rsidRDefault="00EB60B7" w:rsidP="00EB6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43CB56C1" w14:textId="59125078" w:rsidR="00EB60B7" w:rsidRPr="00063EF2" w:rsidRDefault="0001010D" w:rsidP="00EB60B7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="00EB60B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015</w:t>
            </w:r>
            <w:r w:rsidR="00EB60B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433</w:t>
            </w:r>
          </w:p>
        </w:tc>
        <w:tc>
          <w:tcPr>
            <w:tcW w:w="248" w:type="dxa"/>
            <w:vAlign w:val="bottom"/>
          </w:tcPr>
          <w:p w14:paraId="6ACC0453" w14:textId="77777777" w:rsidR="00EB60B7" w:rsidRPr="00063EF2" w:rsidRDefault="00EB60B7" w:rsidP="00EB6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2FCED8AB" w14:textId="76E7083F" w:rsidR="00EB60B7" w:rsidRPr="00063EF2" w:rsidRDefault="00EB60B7" w:rsidP="00EB60B7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2D5ADCFB" w14:textId="77777777" w:rsidR="00EB60B7" w:rsidRPr="00063EF2" w:rsidRDefault="00EB60B7" w:rsidP="00EB6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11DC6041" w14:textId="193FCF30" w:rsidR="00EB60B7" w:rsidRPr="00063EF2" w:rsidRDefault="00EB60B7" w:rsidP="00EB60B7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60B7" w:rsidRPr="00D246FB" w14:paraId="3B7406D5" w14:textId="77777777" w:rsidTr="00F82284">
        <w:tc>
          <w:tcPr>
            <w:tcW w:w="4142" w:type="dxa"/>
            <w:vAlign w:val="bottom"/>
          </w:tcPr>
          <w:p w14:paraId="20466CA2" w14:textId="77777777" w:rsidR="00EB60B7" w:rsidRPr="00063EF2" w:rsidRDefault="00EB60B7" w:rsidP="00EB6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รายได้ค่าบริการเดินเครื่องและบำรุงรักษา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8C24337" w14:textId="2F03521E" w:rsidR="00EB60B7" w:rsidRPr="00063EF2" w:rsidRDefault="0001010D" w:rsidP="00EB60B7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72</w:t>
            </w:r>
            <w:r w:rsidR="00EB60B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016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F996FF1" w14:textId="77777777" w:rsidR="00EB60B7" w:rsidRPr="00063EF2" w:rsidRDefault="00EB60B7" w:rsidP="00EB6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1C685E06" w14:textId="15F03D93" w:rsidR="00EB60B7" w:rsidRPr="00063EF2" w:rsidRDefault="0001010D" w:rsidP="00EB60B7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67</w:t>
            </w:r>
            <w:r w:rsidR="00EB60B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182</w:t>
            </w:r>
          </w:p>
        </w:tc>
        <w:tc>
          <w:tcPr>
            <w:tcW w:w="248" w:type="dxa"/>
            <w:vAlign w:val="bottom"/>
          </w:tcPr>
          <w:p w14:paraId="6AEBCE1D" w14:textId="77777777" w:rsidR="00EB60B7" w:rsidRPr="00063EF2" w:rsidRDefault="00EB60B7" w:rsidP="00EB6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734F28BE" w14:textId="18346109" w:rsidR="00EB60B7" w:rsidRPr="00063EF2" w:rsidRDefault="00EB60B7" w:rsidP="00EB60B7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3EDAE4C1" w14:textId="77777777" w:rsidR="00EB60B7" w:rsidRPr="00063EF2" w:rsidRDefault="00EB60B7" w:rsidP="00EB6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6E8690F5" w14:textId="46B80BF6" w:rsidR="00EB60B7" w:rsidRPr="00063EF2" w:rsidRDefault="00EB60B7" w:rsidP="00EB60B7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60B7" w:rsidRPr="00D246FB" w14:paraId="48594BE1" w14:textId="77777777" w:rsidTr="00F82284">
        <w:tc>
          <w:tcPr>
            <w:tcW w:w="4142" w:type="dxa"/>
            <w:vAlign w:val="bottom"/>
          </w:tcPr>
          <w:p w14:paraId="6D36EEB8" w14:textId="77777777" w:rsidR="00EB60B7" w:rsidRPr="00063EF2" w:rsidRDefault="00EB60B7" w:rsidP="00EB6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รายได้ตามสัญญาเช่า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F7104C6" w14:textId="2E1DFC60" w:rsidR="00EB60B7" w:rsidRPr="00063EF2" w:rsidRDefault="0001010D" w:rsidP="00EB60B7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B60B7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536</w:t>
            </w:r>
            <w:r w:rsidR="00EB60B7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339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DD10A8D" w14:textId="77777777" w:rsidR="00EB60B7" w:rsidRPr="00063EF2" w:rsidRDefault="00EB60B7" w:rsidP="00EB6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378EAF58" w14:textId="5BB42457" w:rsidR="00EB60B7" w:rsidRPr="00063EF2" w:rsidRDefault="0001010D" w:rsidP="00EB60B7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B60B7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953</w:t>
            </w:r>
            <w:r w:rsidR="00EB60B7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582</w:t>
            </w:r>
          </w:p>
        </w:tc>
        <w:tc>
          <w:tcPr>
            <w:tcW w:w="248" w:type="dxa"/>
            <w:vAlign w:val="bottom"/>
          </w:tcPr>
          <w:p w14:paraId="77E9A0ED" w14:textId="77777777" w:rsidR="00EB60B7" w:rsidRPr="00063EF2" w:rsidRDefault="00EB60B7" w:rsidP="00EB6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58CF9BC2" w14:textId="2C7B4B65" w:rsidR="00EB60B7" w:rsidRPr="00063EF2" w:rsidRDefault="00EB60B7" w:rsidP="00EB60B7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2F973E77" w14:textId="77777777" w:rsidR="00EB60B7" w:rsidRPr="00063EF2" w:rsidRDefault="00EB60B7" w:rsidP="00EB6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58441EAA" w14:textId="7A7D6EF2" w:rsidR="00EB60B7" w:rsidRPr="00063EF2" w:rsidRDefault="00EB60B7" w:rsidP="00EB60B7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60B7" w:rsidRPr="00D246FB" w14:paraId="372331FA" w14:textId="77777777" w:rsidTr="00F82284">
        <w:tc>
          <w:tcPr>
            <w:tcW w:w="4142" w:type="dxa"/>
            <w:vAlign w:val="bottom"/>
          </w:tcPr>
          <w:p w14:paraId="4B413556" w14:textId="08E614BF" w:rsidR="00EB60B7" w:rsidRPr="00063EF2" w:rsidRDefault="00EB60B7" w:rsidP="00EB6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FA80128" w14:textId="69579C2E" w:rsidR="00EB60B7" w:rsidRDefault="0001010D" w:rsidP="00EB60B7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EB60B7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726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B411800" w14:textId="77777777" w:rsidR="00EB60B7" w:rsidRPr="00063EF2" w:rsidRDefault="00EB60B7" w:rsidP="00EB6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5B4281E1" w14:textId="0AAC2C60" w:rsidR="00EB60B7" w:rsidRPr="00063EF2" w:rsidRDefault="0001010D" w:rsidP="00EB60B7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EB60B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089</w:t>
            </w:r>
          </w:p>
        </w:tc>
        <w:tc>
          <w:tcPr>
            <w:tcW w:w="248" w:type="dxa"/>
            <w:vAlign w:val="bottom"/>
          </w:tcPr>
          <w:p w14:paraId="217D7253" w14:textId="77777777" w:rsidR="00EB60B7" w:rsidRPr="00063EF2" w:rsidRDefault="00EB60B7" w:rsidP="00EB6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6497AEF8" w14:textId="3B31A76F" w:rsidR="00EB60B7" w:rsidRDefault="0001010D" w:rsidP="000F2AE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0F2AE6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726</w:t>
            </w:r>
          </w:p>
        </w:tc>
        <w:tc>
          <w:tcPr>
            <w:tcW w:w="248" w:type="dxa"/>
            <w:vAlign w:val="bottom"/>
          </w:tcPr>
          <w:p w14:paraId="2A20519D" w14:textId="77777777" w:rsidR="00EB60B7" w:rsidRPr="00063EF2" w:rsidRDefault="00EB60B7" w:rsidP="00EB6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34E7AEA1" w14:textId="4C33091B" w:rsidR="00EB60B7" w:rsidRPr="00063EF2" w:rsidRDefault="0001010D" w:rsidP="00EB60B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EB60B7" w:rsidRPr="006568FD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089</w:t>
            </w:r>
          </w:p>
        </w:tc>
      </w:tr>
      <w:tr w:rsidR="00EB60B7" w:rsidRPr="00D246FB" w14:paraId="66B43062" w14:textId="77777777" w:rsidTr="00F82284">
        <w:tc>
          <w:tcPr>
            <w:tcW w:w="4142" w:type="dxa"/>
            <w:vAlign w:val="bottom"/>
          </w:tcPr>
          <w:p w14:paraId="24C0D4B3" w14:textId="77777777" w:rsidR="00EB60B7" w:rsidRPr="00063EF2" w:rsidRDefault="00EB60B7" w:rsidP="00EB6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ซื้อน้ำมันเชื้อเพลิง</w:t>
            </w:r>
          </w:p>
        </w:tc>
        <w:tc>
          <w:tcPr>
            <w:tcW w:w="1172" w:type="dxa"/>
            <w:shd w:val="clear" w:color="auto" w:fill="FFFFFF"/>
            <w:vAlign w:val="bottom"/>
          </w:tcPr>
          <w:p w14:paraId="14ACA854" w14:textId="50F0DEFF" w:rsidR="00EB60B7" w:rsidRPr="00063EF2" w:rsidRDefault="00EB60B7" w:rsidP="00EB60B7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3EC25510" w14:textId="77777777" w:rsidR="00EB60B7" w:rsidRPr="00063EF2" w:rsidRDefault="00EB60B7" w:rsidP="00EB6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404629A5" w14:textId="29BF926B" w:rsidR="00EB60B7" w:rsidRPr="00063EF2" w:rsidRDefault="0001010D" w:rsidP="00EB60B7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459</w:t>
            </w:r>
            <w:r w:rsidR="00EB60B7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845</w:t>
            </w:r>
          </w:p>
        </w:tc>
        <w:tc>
          <w:tcPr>
            <w:tcW w:w="248" w:type="dxa"/>
            <w:vAlign w:val="bottom"/>
          </w:tcPr>
          <w:p w14:paraId="5EB868D2" w14:textId="77777777" w:rsidR="00EB60B7" w:rsidRPr="00063EF2" w:rsidRDefault="00EB60B7" w:rsidP="00EB6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639A1DDF" w14:textId="02A19070" w:rsidR="00EB60B7" w:rsidRPr="00063EF2" w:rsidRDefault="00EB60B7" w:rsidP="00EB60B7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2A78EF32" w14:textId="77777777" w:rsidR="00EB60B7" w:rsidRPr="00063EF2" w:rsidRDefault="00EB60B7" w:rsidP="00EB6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7C7D1C50" w14:textId="7F62E410" w:rsidR="00EB60B7" w:rsidRPr="00063EF2" w:rsidRDefault="00EB60B7" w:rsidP="00EB60B7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60B7" w:rsidRPr="00D246FB" w14:paraId="055D3B4B" w14:textId="77777777" w:rsidTr="00F82284">
        <w:tc>
          <w:tcPr>
            <w:tcW w:w="4142" w:type="dxa"/>
            <w:vAlign w:val="bottom"/>
          </w:tcPr>
          <w:p w14:paraId="29B0FB3E" w14:textId="77777777" w:rsidR="00EB60B7" w:rsidRPr="00063EF2" w:rsidRDefault="00EB60B7" w:rsidP="00EB6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1172" w:type="dxa"/>
            <w:shd w:val="clear" w:color="auto" w:fill="FFFFFF"/>
            <w:vAlign w:val="bottom"/>
          </w:tcPr>
          <w:p w14:paraId="05A3329F" w14:textId="0EB8E14A" w:rsidR="00EB60B7" w:rsidRPr="00063EF2" w:rsidRDefault="0001010D" w:rsidP="00EB60B7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  <w:r w:rsidR="00EB60B7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193</w:t>
            </w:r>
          </w:p>
        </w:tc>
        <w:tc>
          <w:tcPr>
            <w:tcW w:w="242" w:type="dxa"/>
            <w:vAlign w:val="bottom"/>
          </w:tcPr>
          <w:p w14:paraId="60D9C0F9" w14:textId="77777777" w:rsidR="00EB60B7" w:rsidRPr="00063EF2" w:rsidRDefault="00EB60B7" w:rsidP="00EB6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1CCCE7AD" w14:textId="38ADFAB8" w:rsidR="00EB60B7" w:rsidRPr="00063EF2" w:rsidRDefault="0001010D" w:rsidP="00EB60B7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  <w:r w:rsidR="00EB60B7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530</w:t>
            </w:r>
          </w:p>
        </w:tc>
        <w:tc>
          <w:tcPr>
            <w:tcW w:w="248" w:type="dxa"/>
            <w:vAlign w:val="bottom"/>
          </w:tcPr>
          <w:p w14:paraId="7BE09BCE" w14:textId="77777777" w:rsidR="00EB60B7" w:rsidRPr="00063EF2" w:rsidRDefault="00EB60B7" w:rsidP="00EB6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72C6245F" w14:textId="0B2EC8CC" w:rsidR="00EB60B7" w:rsidRPr="00063EF2" w:rsidRDefault="00EB60B7" w:rsidP="00EB60B7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366E3823" w14:textId="77777777" w:rsidR="00EB60B7" w:rsidRPr="00063EF2" w:rsidRDefault="00EB60B7" w:rsidP="00EB6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3D6C78A6" w14:textId="5B976A9A" w:rsidR="00EB60B7" w:rsidRPr="00063EF2" w:rsidRDefault="00EB60B7" w:rsidP="00EB60B7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60B7" w:rsidRPr="00D246FB" w14:paraId="603A1BF1" w14:textId="77777777" w:rsidTr="00F82284">
        <w:tc>
          <w:tcPr>
            <w:tcW w:w="4142" w:type="dxa"/>
            <w:vAlign w:val="bottom"/>
          </w:tcPr>
          <w:p w14:paraId="64B86E8E" w14:textId="77777777" w:rsidR="00EB60B7" w:rsidRPr="00063EF2" w:rsidRDefault="00EB60B7" w:rsidP="00EB6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ค่าปฏิบัติการและบำรุงรักษา</w:t>
            </w:r>
          </w:p>
        </w:tc>
        <w:tc>
          <w:tcPr>
            <w:tcW w:w="1172" w:type="dxa"/>
            <w:shd w:val="clear" w:color="auto" w:fill="FFFFFF"/>
            <w:vAlign w:val="bottom"/>
          </w:tcPr>
          <w:p w14:paraId="12763447" w14:textId="5A9E61D1" w:rsidR="00EB60B7" w:rsidRPr="00063EF2" w:rsidRDefault="0001010D" w:rsidP="00EB60B7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B60B7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271</w:t>
            </w:r>
            <w:r w:rsidR="00EB60B7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186</w:t>
            </w:r>
          </w:p>
        </w:tc>
        <w:tc>
          <w:tcPr>
            <w:tcW w:w="242" w:type="dxa"/>
            <w:vAlign w:val="bottom"/>
          </w:tcPr>
          <w:p w14:paraId="5BC0307A" w14:textId="77777777" w:rsidR="00EB60B7" w:rsidRPr="00063EF2" w:rsidRDefault="00EB60B7" w:rsidP="00EB6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7710AA5C" w14:textId="723483CB" w:rsidR="00EB60B7" w:rsidRPr="00063EF2" w:rsidRDefault="0001010D" w:rsidP="00EB60B7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B60B7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205</w:t>
            </w:r>
            <w:r w:rsidR="00EB60B7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295</w:t>
            </w:r>
          </w:p>
        </w:tc>
        <w:tc>
          <w:tcPr>
            <w:tcW w:w="248" w:type="dxa"/>
            <w:vAlign w:val="bottom"/>
          </w:tcPr>
          <w:p w14:paraId="556476CB" w14:textId="77777777" w:rsidR="00EB60B7" w:rsidRPr="00063EF2" w:rsidRDefault="00EB60B7" w:rsidP="00EB6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0A2E2ED4" w14:textId="1CD9DEC1" w:rsidR="00EB60B7" w:rsidRPr="00063EF2" w:rsidRDefault="00EB60B7" w:rsidP="00EB60B7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28C72FC4" w14:textId="77777777" w:rsidR="00EB60B7" w:rsidRPr="00063EF2" w:rsidRDefault="00EB60B7" w:rsidP="00EB6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7C80473E" w14:textId="18D47DCD" w:rsidR="00EB60B7" w:rsidRPr="00063EF2" w:rsidRDefault="00EB60B7" w:rsidP="00EB60B7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67B6" w:rsidRPr="00D246FB" w14:paraId="14ECB559" w14:textId="77777777" w:rsidTr="00F82284">
        <w:tc>
          <w:tcPr>
            <w:tcW w:w="4142" w:type="dxa"/>
            <w:vAlign w:val="bottom"/>
          </w:tcPr>
          <w:p w14:paraId="77F6880B" w14:textId="0F912969" w:rsidR="004B67B6" w:rsidRPr="00063EF2" w:rsidRDefault="004B67B6" w:rsidP="00EB6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ผู้ถือหุ้นรายใหญ่</w:t>
            </w:r>
          </w:p>
        </w:tc>
        <w:tc>
          <w:tcPr>
            <w:tcW w:w="1172" w:type="dxa"/>
            <w:shd w:val="clear" w:color="auto" w:fill="FFFFFF"/>
            <w:vAlign w:val="bottom"/>
          </w:tcPr>
          <w:p w14:paraId="47CDF732" w14:textId="77777777" w:rsidR="004B67B6" w:rsidRPr="0001010D" w:rsidRDefault="004B67B6" w:rsidP="00EB60B7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439113E7" w14:textId="77777777" w:rsidR="004B67B6" w:rsidRPr="00063EF2" w:rsidRDefault="004B67B6" w:rsidP="00EB6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2FB55D7C" w14:textId="77777777" w:rsidR="004B67B6" w:rsidRPr="0001010D" w:rsidRDefault="004B67B6" w:rsidP="00EB60B7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5BD02C58" w14:textId="77777777" w:rsidR="004B67B6" w:rsidRPr="00063EF2" w:rsidRDefault="004B67B6" w:rsidP="00EB6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5C42250D" w14:textId="77777777" w:rsidR="004B67B6" w:rsidRDefault="004B67B6" w:rsidP="00EB60B7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709451F1" w14:textId="77777777" w:rsidR="004B67B6" w:rsidRPr="00063EF2" w:rsidRDefault="004B67B6" w:rsidP="00EB6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05186BD0" w14:textId="77777777" w:rsidR="004B67B6" w:rsidRDefault="004B67B6" w:rsidP="00EB60B7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69C1" w:rsidRPr="00D246FB" w14:paraId="1CDC778E" w14:textId="77777777" w:rsidTr="00F82284">
        <w:tc>
          <w:tcPr>
            <w:tcW w:w="4142" w:type="dxa"/>
            <w:vAlign w:val="bottom"/>
          </w:tcPr>
          <w:p w14:paraId="304EE7A9" w14:textId="77777777" w:rsidR="00C769C1" w:rsidRPr="00063EF2" w:rsidRDefault="00C769C1" w:rsidP="00C7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ค่าบริการจัดการเชื้อเพลิง</w:t>
            </w:r>
          </w:p>
        </w:tc>
        <w:tc>
          <w:tcPr>
            <w:tcW w:w="1172" w:type="dxa"/>
            <w:vAlign w:val="bottom"/>
          </w:tcPr>
          <w:p w14:paraId="5E1A0294" w14:textId="4196B360" w:rsidR="00C769C1" w:rsidRPr="00063EF2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177</w:t>
            </w:r>
          </w:p>
        </w:tc>
        <w:tc>
          <w:tcPr>
            <w:tcW w:w="242" w:type="dxa"/>
            <w:vAlign w:val="bottom"/>
          </w:tcPr>
          <w:p w14:paraId="26E1CCD9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3F7C5595" w14:textId="4AD69307" w:rsidR="00C769C1" w:rsidRPr="00063EF2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173</w:t>
            </w:r>
          </w:p>
        </w:tc>
        <w:tc>
          <w:tcPr>
            <w:tcW w:w="248" w:type="dxa"/>
            <w:vAlign w:val="bottom"/>
          </w:tcPr>
          <w:p w14:paraId="1FEC0A2D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3D4F1A0B" w14:textId="6D4355C3" w:rsidR="00C769C1" w:rsidRPr="00063EF2" w:rsidRDefault="00C769C1" w:rsidP="00C769C1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1EA6EC98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04CF3979" w14:textId="10EC3DF1" w:rsidR="00C769C1" w:rsidRPr="00063EF2" w:rsidRDefault="00C769C1" w:rsidP="00C769C1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69C1" w:rsidRPr="00D246FB" w14:paraId="68A78D12" w14:textId="77777777" w:rsidTr="00F82284">
        <w:tc>
          <w:tcPr>
            <w:tcW w:w="4142" w:type="dxa"/>
            <w:vAlign w:val="bottom"/>
          </w:tcPr>
          <w:p w14:paraId="50E33696" w14:textId="77777777" w:rsidR="00C769C1" w:rsidRPr="00063EF2" w:rsidRDefault="00C769C1" w:rsidP="00C7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172" w:type="dxa"/>
            <w:vAlign w:val="bottom"/>
          </w:tcPr>
          <w:p w14:paraId="37B1F494" w14:textId="582A2756" w:rsidR="00C769C1" w:rsidRPr="00063EF2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735</w:t>
            </w:r>
          </w:p>
        </w:tc>
        <w:tc>
          <w:tcPr>
            <w:tcW w:w="242" w:type="dxa"/>
            <w:vAlign w:val="bottom"/>
          </w:tcPr>
          <w:p w14:paraId="4100B4AC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531FFB55" w14:textId="356CAA09" w:rsidR="00C769C1" w:rsidRPr="00063EF2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724</w:t>
            </w:r>
          </w:p>
        </w:tc>
        <w:tc>
          <w:tcPr>
            <w:tcW w:w="248" w:type="dxa"/>
            <w:vAlign w:val="bottom"/>
          </w:tcPr>
          <w:p w14:paraId="0CF9C559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65149629" w14:textId="17BCC22F" w:rsidR="00C769C1" w:rsidRPr="00BF4C70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051</w:t>
            </w:r>
          </w:p>
        </w:tc>
        <w:tc>
          <w:tcPr>
            <w:tcW w:w="248" w:type="dxa"/>
            <w:vAlign w:val="bottom"/>
          </w:tcPr>
          <w:p w14:paraId="61D190E3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55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3FB0472E" w14:textId="45770E05" w:rsidR="00C769C1" w:rsidRPr="00063EF2" w:rsidRDefault="00C769C1" w:rsidP="00C769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399</w:t>
            </w:r>
          </w:p>
        </w:tc>
      </w:tr>
      <w:tr w:rsidR="00C769C1" w:rsidRPr="00F22246" w14:paraId="69EF75A2" w14:textId="77777777" w:rsidTr="00F82284">
        <w:tc>
          <w:tcPr>
            <w:tcW w:w="4142" w:type="dxa"/>
            <w:vAlign w:val="bottom"/>
          </w:tcPr>
          <w:p w14:paraId="378A33DE" w14:textId="77777777" w:rsidR="00C769C1" w:rsidRPr="00F22246" w:rsidRDefault="00C769C1" w:rsidP="00C7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2" w:type="dxa"/>
            <w:vAlign w:val="bottom"/>
          </w:tcPr>
          <w:p w14:paraId="4BF4A437" w14:textId="77777777" w:rsidR="00C769C1" w:rsidRPr="00F22246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034CB74A" w14:textId="77777777" w:rsidR="00C769C1" w:rsidRPr="00F22246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3120352D" w14:textId="77777777" w:rsidR="00C769C1" w:rsidRPr="00F22246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3BA4C808" w14:textId="77777777" w:rsidR="00C769C1" w:rsidRPr="00F22246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3B9AACBB" w14:textId="77777777" w:rsidR="00C769C1" w:rsidRPr="00F22246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37E142E6" w14:textId="77777777" w:rsidR="00C769C1" w:rsidRPr="00F22246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55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57D03789" w14:textId="77777777" w:rsidR="00C769C1" w:rsidRPr="00F22246" w:rsidRDefault="00C769C1" w:rsidP="00C769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769C1" w:rsidRPr="00D246FB" w14:paraId="0D5F82EC" w14:textId="77777777" w:rsidTr="00F82284">
        <w:tc>
          <w:tcPr>
            <w:tcW w:w="4142" w:type="dxa"/>
            <w:vAlign w:val="bottom"/>
          </w:tcPr>
          <w:p w14:paraId="0D3175BF" w14:textId="3B542F64" w:rsidR="00C769C1" w:rsidRPr="00075B76" w:rsidRDefault="00C769C1" w:rsidP="00C7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5B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2" w:type="dxa"/>
            <w:vAlign w:val="bottom"/>
          </w:tcPr>
          <w:p w14:paraId="3D7EE818" w14:textId="77777777" w:rsidR="00C769C1" w:rsidRPr="00893DA2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489AB40A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71F9BCDF" w14:textId="77777777" w:rsidR="00C769C1" w:rsidRPr="00893DA2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14CF9DAB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7BE056E6" w14:textId="77777777" w:rsidR="00C769C1" w:rsidRPr="00893DA2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6872B515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55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1399C677" w14:textId="77777777" w:rsidR="00C769C1" w:rsidRPr="00893DA2" w:rsidRDefault="00C769C1" w:rsidP="00C769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769C1" w:rsidRPr="00D246FB" w14:paraId="1FF18C21" w14:textId="77777777" w:rsidTr="00F24B7A">
        <w:tc>
          <w:tcPr>
            <w:tcW w:w="4142" w:type="dxa"/>
            <w:vAlign w:val="bottom"/>
          </w:tcPr>
          <w:p w14:paraId="0540045C" w14:textId="77777777" w:rsidR="00C769C1" w:rsidRPr="00063EF2" w:rsidRDefault="00C769C1" w:rsidP="00C7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1172" w:type="dxa"/>
            <w:vAlign w:val="bottom"/>
          </w:tcPr>
          <w:p w14:paraId="03F4019C" w14:textId="52BB70B6" w:rsidR="00C769C1" w:rsidRPr="00063EF2" w:rsidRDefault="00C769C1" w:rsidP="00C769C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42EE7C63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5226BD14" w14:textId="5A49D271" w:rsidR="00C769C1" w:rsidRPr="00063EF2" w:rsidRDefault="00C769C1" w:rsidP="00C769C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33307D4F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6441FC1" w14:textId="1D7A192E" w:rsidR="00C769C1" w:rsidRPr="00F24B7A" w:rsidRDefault="00C769C1" w:rsidP="00C769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230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966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E832A12" w14:textId="77777777" w:rsidR="00C769C1" w:rsidRPr="00F24B7A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68F1D126" w14:textId="4BA46A22" w:rsidR="00C769C1" w:rsidRPr="00F24B7A" w:rsidRDefault="00C769C1" w:rsidP="00C769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206</w:t>
            </w:r>
            <w:r w:rsidRPr="00F24B7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633</w:t>
            </w:r>
          </w:p>
        </w:tc>
      </w:tr>
      <w:tr w:rsidR="00C769C1" w:rsidRPr="00D246FB" w14:paraId="00538155" w14:textId="77777777" w:rsidTr="00F82284">
        <w:tc>
          <w:tcPr>
            <w:tcW w:w="4142" w:type="dxa"/>
            <w:vAlign w:val="bottom"/>
          </w:tcPr>
          <w:p w14:paraId="109981FE" w14:textId="77777777" w:rsidR="00C769C1" w:rsidRPr="00063EF2" w:rsidRDefault="00C769C1" w:rsidP="00C7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2" w:type="dxa"/>
            <w:vAlign w:val="bottom"/>
          </w:tcPr>
          <w:p w14:paraId="6C1CA2FF" w14:textId="7BDFCC5B" w:rsidR="00C769C1" w:rsidRPr="00063EF2" w:rsidRDefault="00C769C1" w:rsidP="00C769C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21A5F38B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767CEC57" w14:textId="76651BD2" w:rsidR="00C769C1" w:rsidRPr="00063EF2" w:rsidRDefault="00C769C1" w:rsidP="00C769C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3183C56F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273A08AB" w14:textId="77348997" w:rsidR="00C769C1" w:rsidRPr="00063EF2" w:rsidRDefault="00C769C1" w:rsidP="00C769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</w:p>
        </w:tc>
        <w:tc>
          <w:tcPr>
            <w:tcW w:w="248" w:type="dxa"/>
            <w:vAlign w:val="bottom"/>
          </w:tcPr>
          <w:p w14:paraId="786B5DB0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49F61369" w14:textId="26B9873D" w:rsidR="00C769C1" w:rsidRPr="00063EF2" w:rsidRDefault="00C769C1" w:rsidP="00C769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416</w:t>
            </w:r>
          </w:p>
        </w:tc>
      </w:tr>
      <w:tr w:rsidR="00C769C1" w:rsidRPr="00D246FB" w14:paraId="10486D08" w14:textId="77777777" w:rsidTr="00F82284">
        <w:tc>
          <w:tcPr>
            <w:tcW w:w="4142" w:type="dxa"/>
            <w:vAlign w:val="bottom"/>
          </w:tcPr>
          <w:p w14:paraId="1E9559B8" w14:textId="77777777" w:rsidR="00C769C1" w:rsidRPr="00063EF2" w:rsidRDefault="00C769C1" w:rsidP="00C7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2" w:type="dxa"/>
            <w:vAlign w:val="bottom"/>
          </w:tcPr>
          <w:p w14:paraId="629FB864" w14:textId="20B0404B" w:rsidR="00C769C1" w:rsidRPr="00063EF2" w:rsidRDefault="00C769C1" w:rsidP="00C769C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2471C6AC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3BDF6F01" w14:textId="50C21D0A" w:rsidR="00C769C1" w:rsidRPr="00063EF2" w:rsidRDefault="00C769C1" w:rsidP="00C769C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05B24DE3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2462ACBF" w14:textId="57F22EB7" w:rsidR="00C769C1" w:rsidRPr="00063EF2" w:rsidRDefault="00C769C1" w:rsidP="00C769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333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901</w:t>
            </w:r>
          </w:p>
        </w:tc>
        <w:tc>
          <w:tcPr>
            <w:tcW w:w="248" w:type="dxa"/>
            <w:vAlign w:val="bottom"/>
          </w:tcPr>
          <w:p w14:paraId="7889E676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5D5B3D38" w14:textId="0C122B2F" w:rsidR="00C769C1" w:rsidRPr="00063EF2" w:rsidRDefault="00C769C1" w:rsidP="00C769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272</w:t>
            </w:r>
          </w:p>
        </w:tc>
      </w:tr>
      <w:tr w:rsidR="00C769C1" w:rsidRPr="00D246FB" w14:paraId="5EE7135A" w14:textId="77777777" w:rsidTr="00F82284">
        <w:tc>
          <w:tcPr>
            <w:tcW w:w="4142" w:type="dxa"/>
            <w:vAlign w:val="bottom"/>
          </w:tcPr>
          <w:p w14:paraId="458B7DA9" w14:textId="77777777" w:rsidR="00C769C1" w:rsidRPr="00063EF2" w:rsidRDefault="00C769C1" w:rsidP="00C7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2" w:type="dxa"/>
            <w:vAlign w:val="bottom"/>
          </w:tcPr>
          <w:p w14:paraId="13608740" w14:textId="249F3632" w:rsidR="00C769C1" w:rsidRPr="00063EF2" w:rsidRDefault="00C769C1" w:rsidP="00C769C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79316755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775613D9" w14:textId="6E5C8B19" w:rsidR="00C769C1" w:rsidRPr="00063EF2" w:rsidRDefault="00C769C1" w:rsidP="00C769C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3C44624B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267BB7D5" w14:textId="74A62144" w:rsidR="00C769C1" w:rsidRPr="00063EF2" w:rsidRDefault="00C769C1" w:rsidP="00C769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996</w:t>
            </w:r>
          </w:p>
        </w:tc>
        <w:tc>
          <w:tcPr>
            <w:tcW w:w="248" w:type="dxa"/>
            <w:vAlign w:val="bottom"/>
          </w:tcPr>
          <w:p w14:paraId="73481F06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30DB0F4F" w14:textId="1E93C374" w:rsidR="00C769C1" w:rsidRPr="00063EF2" w:rsidRDefault="00C769C1" w:rsidP="00C769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843</w:t>
            </w:r>
          </w:p>
        </w:tc>
      </w:tr>
      <w:tr w:rsidR="00F22246" w:rsidRPr="004B67B6" w14:paraId="6BE92551" w14:textId="77777777" w:rsidTr="00F82284">
        <w:tc>
          <w:tcPr>
            <w:tcW w:w="4142" w:type="dxa"/>
            <w:vAlign w:val="bottom"/>
          </w:tcPr>
          <w:p w14:paraId="5676B980" w14:textId="77777777" w:rsidR="00F22246" w:rsidRPr="004B67B6" w:rsidRDefault="00F22246" w:rsidP="00C7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2" w:type="dxa"/>
            <w:vAlign w:val="bottom"/>
          </w:tcPr>
          <w:p w14:paraId="23B74F19" w14:textId="77777777" w:rsidR="00F22246" w:rsidRPr="004B67B6" w:rsidRDefault="00F22246" w:rsidP="00C769C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" w:type="dxa"/>
            <w:vAlign w:val="bottom"/>
          </w:tcPr>
          <w:p w14:paraId="4A6245A0" w14:textId="77777777" w:rsidR="00F22246" w:rsidRPr="004B67B6" w:rsidRDefault="00F22246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" w:type="dxa"/>
            <w:vAlign w:val="bottom"/>
          </w:tcPr>
          <w:p w14:paraId="3715F945" w14:textId="77777777" w:rsidR="00F22246" w:rsidRPr="004B67B6" w:rsidRDefault="00F22246" w:rsidP="00C769C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6108A65A" w14:textId="77777777" w:rsidR="00F22246" w:rsidRPr="004B67B6" w:rsidRDefault="00F22246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vAlign w:val="bottom"/>
          </w:tcPr>
          <w:p w14:paraId="23E2C62E" w14:textId="77777777" w:rsidR="00F22246" w:rsidRPr="004B67B6" w:rsidRDefault="00F22246" w:rsidP="00C769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4DD99360" w14:textId="77777777" w:rsidR="00F22246" w:rsidRPr="004B67B6" w:rsidRDefault="00F22246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2EF79A59" w14:textId="77777777" w:rsidR="00F22246" w:rsidRPr="004B67B6" w:rsidRDefault="00F22246" w:rsidP="00C769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C769C1" w:rsidRPr="00D246FB" w14:paraId="6D2875ED" w14:textId="77777777" w:rsidTr="00F82284">
        <w:tc>
          <w:tcPr>
            <w:tcW w:w="4142" w:type="dxa"/>
            <w:vAlign w:val="bottom"/>
          </w:tcPr>
          <w:p w14:paraId="5CC9CE9D" w14:textId="77777777" w:rsidR="00C769C1" w:rsidRPr="00063EF2" w:rsidRDefault="00C769C1" w:rsidP="00C7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2" w:type="dxa"/>
            <w:vAlign w:val="bottom"/>
          </w:tcPr>
          <w:p w14:paraId="450833F4" w14:textId="77777777" w:rsidR="00C769C1" w:rsidRPr="00063EF2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66BDE617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1E30E104" w14:textId="77777777" w:rsidR="00C769C1" w:rsidRPr="00063EF2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54351611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139C6C2F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72EF1107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586D1E18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69C1" w:rsidRPr="00D246FB" w14:paraId="6CC258BF" w14:textId="77777777" w:rsidTr="00F82284">
        <w:trPr>
          <w:trHeight w:val="167"/>
        </w:trPr>
        <w:tc>
          <w:tcPr>
            <w:tcW w:w="4142" w:type="dxa"/>
            <w:vAlign w:val="bottom"/>
          </w:tcPr>
          <w:p w14:paraId="444104ED" w14:textId="77777777" w:rsidR="00C769C1" w:rsidRPr="00063EF2" w:rsidRDefault="00C769C1" w:rsidP="00C7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1172" w:type="dxa"/>
            <w:vAlign w:val="bottom"/>
          </w:tcPr>
          <w:p w14:paraId="0D66CD72" w14:textId="59F78B36" w:rsidR="00C769C1" w:rsidRPr="00063EF2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276</w:t>
            </w:r>
          </w:p>
        </w:tc>
        <w:tc>
          <w:tcPr>
            <w:tcW w:w="242" w:type="dxa"/>
            <w:vAlign w:val="bottom"/>
          </w:tcPr>
          <w:p w14:paraId="3BE43D9F" w14:textId="77777777" w:rsidR="00C769C1" w:rsidRPr="00063EF2" w:rsidRDefault="00C769C1" w:rsidP="00C7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3E1CC0DF" w14:textId="283BA183" w:rsidR="00C769C1" w:rsidRPr="00063EF2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276</w:t>
            </w:r>
          </w:p>
        </w:tc>
        <w:tc>
          <w:tcPr>
            <w:tcW w:w="248" w:type="dxa"/>
            <w:vAlign w:val="bottom"/>
          </w:tcPr>
          <w:p w14:paraId="7020091E" w14:textId="77777777" w:rsidR="00C769C1" w:rsidRPr="00063EF2" w:rsidRDefault="00C769C1" w:rsidP="00C7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180AC980" w14:textId="02A6D37A" w:rsidR="00C769C1" w:rsidRPr="00063EF2" w:rsidRDefault="00C769C1" w:rsidP="00C769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276</w:t>
            </w:r>
          </w:p>
        </w:tc>
        <w:tc>
          <w:tcPr>
            <w:tcW w:w="248" w:type="dxa"/>
            <w:vAlign w:val="bottom"/>
          </w:tcPr>
          <w:p w14:paraId="70E0E1E1" w14:textId="77777777" w:rsidR="00C769C1" w:rsidRPr="00063EF2" w:rsidRDefault="00C769C1" w:rsidP="00C7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7E465F48" w14:textId="3777800E" w:rsidR="00C769C1" w:rsidRPr="00063EF2" w:rsidRDefault="00C769C1" w:rsidP="00C769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276</w:t>
            </w:r>
          </w:p>
        </w:tc>
      </w:tr>
      <w:tr w:rsidR="00C769C1" w:rsidRPr="00D246FB" w14:paraId="7C09A147" w14:textId="77777777" w:rsidTr="00F82284">
        <w:trPr>
          <w:trHeight w:val="167"/>
        </w:trPr>
        <w:tc>
          <w:tcPr>
            <w:tcW w:w="4142" w:type="dxa"/>
            <w:vAlign w:val="bottom"/>
          </w:tcPr>
          <w:p w14:paraId="0D7CA6AB" w14:textId="55B8FCEB" w:rsidR="00C769C1" w:rsidRPr="00063EF2" w:rsidRDefault="00C769C1" w:rsidP="00C7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2" w:type="dxa"/>
            <w:vAlign w:val="bottom"/>
          </w:tcPr>
          <w:p w14:paraId="0212A280" w14:textId="3D69A78C" w:rsidR="00C769C1" w:rsidRPr="000D72D7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259</w:t>
            </w:r>
          </w:p>
        </w:tc>
        <w:tc>
          <w:tcPr>
            <w:tcW w:w="242" w:type="dxa"/>
            <w:vAlign w:val="bottom"/>
          </w:tcPr>
          <w:p w14:paraId="1FF0BAB4" w14:textId="77777777" w:rsidR="00C769C1" w:rsidRPr="00063EF2" w:rsidRDefault="00C769C1" w:rsidP="00C7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713759B1" w14:textId="6A0BBCCF" w:rsidR="00C769C1" w:rsidRPr="000D72D7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154</w:t>
            </w:r>
          </w:p>
        </w:tc>
        <w:tc>
          <w:tcPr>
            <w:tcW w:w="248" w:type="dxa"/>
            <w:vAlign w:val="bottom"/>
          </w:tcPr>
          <w:p w14:paraId="7378C506" w14:textId="77777777" w:rsidR="00C769C1" w:rsidRPr="00063EF2" w:rsidRDefault="00C769C1" w:rsidP="00C7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7B2B5C68" w14:textId="4B2BFE97" w:rsidR="00C769C1" w:rsidRPr="000D72D7" w:rsidRDefault="00C769C1" w:rsidP="00C769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259</w:t>
            </w:r>
          </w:p>
        </w:tc>
        <w:tc>
          <w:tcPr>
            <w:tcW w:w="248" w:type="dxa"/>
            <w:vAlign w:val="bottom"/>
          </w:tcPr>
          <w:p w14:paraId="4984EAE8" w14:textId="77777777" w:rsidR="00C769C1" w:rsidRPr="00063EF2" w:rsidRDefault="00C769C1" w:rsidP="00C7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0B349A21" w14:textId="5755F3D8" w:rsidR="00C769C1" w:rsidRPr="000D72D7" w:rsidRDefault="00C769C1" w:rsidP="00C769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154</w:t>
            </w:r>
          </w:p>
        </w:tc>
      </w:tr>
      <w:tr w:rsidR="00C769C1" w:rsidRPr="00D246FB" w14:paraId="272FC5F1" w14:textId="77777777" w:rsidTr="00F82284">
        <w:tc>
          <w:tcPr>
            <w:tcW w:w="4142" w:type="dxa"/>
            <w:vAlign w:val="bottom"/>
          </w:tcPr>
          <w:p w14:paraId="76D38082" w14:textId="77777777" w:rsidR="00C769C1" w:rsidRPr="00063EF2" w:rsidRDefault="00C769C1" w:rsidP="00C7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2" w:type="dxa"/>
            <w:vAlign w:val="bottom"/>
          </w:tcPr>
          <w:p w14:paraId="2AF5F570" w14:textId="26F6CF6F" w:rsidR="00C769C1" w:rsidRPr="00063EF2" w:rsidRDefault="00C769C1" w:rsidP="00C769C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38D5870E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72AAF4DB" w14:textId="116BC302" w:rsidR="00C769C1" w:rsidRPr="00063EF2" w:rsidRDefault="00C769C1" w:rsidP="00C769C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23806E6C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1118D844" w14:textId="58A65D3C" w:rsidR="00C769C1" w:rsidRPr="00063EF2" w:rsidRDefault="00C769C1" w:rsidP="00C769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</w:p>
        </w:tc>
        <w:tc>
          <w:tcPr>
            <w:tcW w:w="248" w:type="dxa"/>
            <w:vAlign w:val="bottom"/>
          </w:tcPr>
          <w:p w14:paraId="012D5092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4278966E" w14:textId="0D0FB6F8" w:rsidR="00C769C1" w:rsidRPr="00063EF2" w:rsidRDefault="00C769C1" w:rsidP="00C769C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</w:tr>
      <w:tr w:rsidR="004B67B6" w:rsidRPr="004B67B6" w14:paraId="5281BFB5" w14:textId="77777777" w:rsidTr="00F82284">
        <w:tc>
          <w:tcPr>
            <w:tcW w:w="4142" w:type="dxa"/>
            <w:vAlign w:val="bottom"/>
          </w:tcPr>
          <w:p w14:paraId="6067B790" w14:textId="77777777" w:rsidR="004B67B6" w:rsidRPr="004B67B6" w:rsidRDefault="004B67B6" w:rsidP="00C7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2" w:type="dxa"/>
            <w:vAlign w:val="bottom"/>
          </w:tcPr>
          <w:p w14:paraId="05F9FDFC" w14:textId="77777777" w:rsidR="004B67B6" w:rsidRPr="004B67B6" w:rsidRDefault="004B67B6" w:rsidP="00C769C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" w:type="dxa"/>
            <w:vAlign w:val="bottom"/>
          </w:tcPr>
          <w:p w14:paraId="62916AE3" w14:textId="77777777" w:rsidR="004B67B6" w:rsidRPr="004B67B6" w:rsidRDefault="004B67B6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" w:type="dxa"/>
            <w:vAlign w:val="bottom"/>
          </w:tcPr>
          <w:p w14:paraId="7FBE6519" w14:textId="77777777" w:rsidR="004B67B6" w:rsidRPr="004B67B6" w:rsidRDefault="004B67B6" w:rsidP="00C769C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463959BB" w14:textId="77777777" w:rsidR="004B67B6" w:rsidRPr="004B67B6" w:rsidRDefault="004B67B6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vAlign w:val="bottom"/>
          </w:tcPr>
          <w:p w14:paraId="21343945" w14:textId="77777777" w:rsidR="004B67B6" w:rsidRPr="004B67B6" w:rsidRDefault="004B67B6" w:rsidP="00C769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6B85D9D7" w14:textId="77777777" w:rsidR="004B67B6" w:rsidRPr="004B67B6" w:rsidRDefault="004B67B6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0902FBC7" w14:textId="77777777" w:rsidR="004B67B6" w:rsidRPr="004B67B6" w:rsidRDefault="004B67B6" w:rsidP="00C769C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C769C1" w:rsidRPr="00D246FB" w14:paraId="5A073597" w14:textId="77777777" w:rsidTr="00F82284">
        <w:tc>
          <w:tcPr>
            <w:tcW w:w="4142" w:type="dxa"/>
            <w:vAlign w:val="bottom"/>
          </w:tcPr>
          <w:p w14:paraId="07565086" w14:textId="6C47056D" w:rsidR="00C769C1" w:rsidRPr="00063EF2" w:rsidRDefault="00C769C1" w:rsidP="00C7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2" w:type="dxa"/>
            <w:vAlign w:val="bottom"/>
          </w:tcPr>
          <w:p w14:paraId="155BCAF9" w14:textId="77777777" w:rsidR="00C769C1" w:rsidRPr="00063EF2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7D865EF6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26F5FF86" w14:textId="77777777" w:rsidR="00C769C1" w:rsidRPr="00063EF2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465890C5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4EB6AE48" w14:textId="77777777" w:rsidR="00C769C1" w:rsidRPr="00063EF2" w:rsidRDefault="00C769C1" w:rsidP="00C769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5148DC64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733BD92B" w14:textId="77777777" w:rsidR="00C769C1" w:rsidRPr="00063EF2" w:rsidRDefault="00C769C1" w:rsidP="00C769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69C1" w:rsidRPr="00D246FB" w14:paraId="6F719067" w14:textId="77777777" w:rsidTr="00F82284">
        <w:tc>
          <w:tcPr>
            <w:tcW w:w="4142" w:type="dxa"/>
            <w:vAlign w:val="bottom"/>
          </w:tcPr>
          <w:p w14:paraId="619FBC24" w14:textId="77777777" w:rsidR="00C769C1" w:rsidRPr="00063EF2" w:rsidRDefault="00C769C1" w:rsidP="00C7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รายได้ค่าบริการเดินเครื่องและบำรุงรักษา</w:t>
            </w:r>
          </w:p>
        </w:tc>
        <w:tc>
          <w:tcPr>
            <w:tcW w:w="1172" w:type="dxa"/>
            <w:vAlign w:val="bottom"/>
          </w:tcPr>
          <w:p w14:paraId="4801AC8F" w14:textId="3D3A1E35" w:rsidR="00C769C1" w:rsidRPr="00063EF2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729</w:t>
            </w:r>
          </w:p>
        </w:tc>
        <w:tc>
          <w:tcPr>
            <w:tcW w:w="242" w:type="dxa"/>
            <w:vAlign w:val="bottom"/>
          </w:tcPr>
          <w:p w14:paraId="0345D0FB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286ED74C" w14:textId="080E0E4A" w:rsidR="00C769C1" w:rsidRPr="00063EF2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079</w:t>
            </w:r>
          </w:p>
        </w:tc>
        <w:tc>
          <w:tcPr>
            <w:tcW w:w="248" w:type="dxa"/>
            <w:vAlign w:val="bottom"/>
          </w:tcPr>
          <w:p w14:paraId="3F46353C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0375193D" w14:textId="0AEED171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3E55F5DA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02C58AFC" w14:textId="5F963DC3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69C1" w:rsidRPr="00D246FB" w14:paraId="64BE2463" w14:textId="77777777" w:rsidTr="00F82284">
        <w:tc>
          <w:tcPr>
            <w:tcW w:w="4142" w:type="dxa"/>
            <w:vAlign w:val="bottom"/>
          </w:tcPr>
          <w:p w14:paraId="72BDBBB9" w14:textId="77777777" w:rsidR="00C769C1" w:rsidRPr="00063EF2" w:rsidRDefault="00C769C1" w:rsidP="00C7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1172" w:type="dxa"/>
            <w:vAlign w:val="bottom"/>
          </w:tcPr>
          <w:p w14:paraId="73D7A629" w14:textId="1E0A82D4" w:rsidR="00C769C1" w:rsidRPr="00063EF2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273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044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330E59C6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4896C38A" w14:textId="79AF64A4" w:rsidR="00C769C1" w:rsidRPr="00063EF2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221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926</w:t>
            </w:r>
          </w:p>
        </w:tc>
        <w:tc>
          <w:tcPr>
            <w:tcW w:w="248" w:type="dxa"/>
            <w:vAlign w:val="bottom"/>
          </w:tcPr>
          <w:p w14:paraId="5AD87154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3C808872" w14:textId="6B780030" w:rsidR="00C769C1" w:rsidRPr="00063EF2" w:rsidRDefault="00C769C1" w:rsidP="00C769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249</w:t>
            </w:r>
          </w:p>
        </w:tc>
        <w:tc>
          <w:tcPr>
            <w:tcW w:w="248" w:type="dxa"/>
            <w:vAlign w:val="bottom"/>
          </w:tcPr>
          <w:p w14:paraId="29FF4A98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41DD6024" w14:textId="66F844E1" w:rsidR="00C769C1" w:rsidRPr="00063EF2" w:rsidRDefault="00C769C1" w:rsidP="00C769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473</w:t>
            </w:r>
          </w:p>
        </w:tc>
      </w:tr>
      <w:tr w:rsidR="00C769C1" w:rsidRPr="00D246FB" w14:paraId="4881A44E" w14:textId="77777777" w:rsidTr="00F82284">
        <w:tc>
          <w:tcPr>
            <w:tcW w:w="4142" w:type="dxa"/>
            <w:vAlign w:val="bottom"/>
          </w:tcPr>
          <w:p w14:paraId="6D86C59A" w14:textId="77777777" w:rsidR="00C769C1" w:rsidRPr="00063EF2" w:rsidRDefault="00C769C1" w:rsidP="00C7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2" w:type="dxa"/>
            <w:vAlign w:val="bottom"/>
          </w:tcPr>
          <w:p w14:paraId="66578467" w14:textId="1E487830" w:rsidR="00C769C1" w:rsidRPr="00063EF2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444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467F4D24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1CBF433C" w14:textId="48669A61" w:rsidR="00C769C1" w:rsidRPr="00063EF2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777</w:t>
            </w:r>
          </w:p>
        </w:tc>
        <w:tc>
          <w:tcPr>
            <w:tcW w:w="248" w:type="dxa"/>
            <w:vAlign w:val="bottom"/>
          </w:tcPr>
          <w:p w14:paraId="70831083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6F1D68E0" w14:textId="447290C3" w:rsidR="00C769C1" w:rsidRPr="00063EF2" w:rsidRDefault="00C769C1" w:rsidP="00C769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444</w:t>
            </w:r>
          </w:p>
        </w:tc>
        <w:tc>
          <w:tcPr>
            <w:tcW w:w="248" w:type="dxa"/>
            <w:vAlign w:val="bottom"/>
          </w:tcPr>
          <w:p w14:paraId="564D39CF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6BAF8B58" w14:textId="03742C40" w:rsidR="00C769C1" w:rsidRPr="00063EF2" w:rsidRDefault="00C769C1" w:rsidP="00C769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777</w:t>
            </w:r>
          </w:p>
        </w:tc>
      </w:tr>
      <w:tr w:rsidR="00C769C1" w:rsidRPr="00D246FB" w14:paraId="24E72308" w14:textId="77777777" w:rsidTr="00023566">
        <w:tc>
          <w:tcPr>
            <w:tcW w:w="4142" w:type="dxa"/>
            <w:vAlign w:val="bottom"/>
          </w:tcPr>
          <w:p w14:paraId="30892F8F" w14:textId="77777777" w:rsidR="00C769C1" w:rsidRPr="00063EF2" w:rsidRDefault="00C769C1" w:rsidP="00C7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2" w:type="dxa"/>
            <w:vAlign w:val="bottom"/>
          </w:tcPr>
          <w:p w14:paraId="19F25805" w14:textId="7215B51A" w:rsidR="00C769C1" w:rsidRPr="00063EF2" w:rsidRDefault="00C769C1" w:rsidP="00C769C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01276DD8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60ADA985" w14:textId="52DA0DE9" w:rsidR="00C769C1" w:rsidRPr="00063EF2" w:rsidRDefault="00C769C1" w:rsidP="00C769C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014D3A0C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1115" w:type="dxa"/>
          </w:tcPr>
          <w:p w14:paraId="0AB89E6D" w14:textId="11714DEA" w:rsidR="00C769C1" w:rsidRPr="00063EF2" w:rsidRDefault="00C769C1" w:rsidP="00C769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590</w:t>
            </w:r>
          </w:p>
        </w:tc>
        <w:tc>
          <w:tcPr>
            <w:tcW w:w="248" w:type="dxa"/>
            <w:vAlign w:val="bottom"/>
          </w:tcPr>
          <w:p w14:paraId="67A27AB0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5F499507" w14:textId="2F277826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163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146</w:t>
            </w:r>
          </w:p>
        </w:tc>
      </w:tr>
      <w:tr w:rsidR="00C769C1" w:rsidRPr="00D246FB" w14:paraId="1863AEBD" w14:textId="77777777" w:rsidTr="00023566">
        <w:tc>
          <w:tcPr>
            <w:tcW w:w="4142" w:type="dxa"/>
            <w:vAlign w:val="bottom"/>
          </w:tcPr>
          <w:p w14:paraId="5237BC8D" w14:textId="7C49C43D" w:rsidR="00C769C1" w:rsidRPr="00513B88" w:rsidRDefault="00C769C1" w:rsidP="00C7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3B88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1172" w:type="dxa"/>
            <w:vAlign w:val="bottom"/>
          </w:tcPr>
          <w:p w14:paraId="3F495479" w14:textId="2CF863AD" w:rsidR="00C769C1" w:rsidRPr="00513B88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235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7B3A8B55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100032DE" w14:textId="013CD7E7" w:rsidR="00C769C1" w:rsidRPr="006B6ED1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  <w:r w:rsidRPr="00513B88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63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48" w:type="dxa"/>
            <w:vAlign w:val="bottom"/>
          </w:tcPr>
          <w:p w14:paraId="72AC3334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</w:tcPr>
          <w:p w14:paraId="533559CF" w14:textId="2A84B664" w:rsidR="00C769C1" w:rsidRPr="00B50ABE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40C34738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5" w:type="dxa"/>
            <w:gridSpan w:val="2"/>
          </w:tcPr>
          <w:p w14:paraId="1E901433" w14:textId="0FE2F2D8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A23A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69C1" w:rsidRPr="00D246FB" w14:paraId="34739F89" w14:textId="77777777" w:rsidTr="00023566">
        <w:tc>
          <w:tcPr>
            <w:tcW w:w="4142" w:type="dxa"/>
            <w:vAlign w:val="bottom"/>
          </w:tcPr>
          <w:p w14:paraId="433343B4" w14:textId="77777777" w:rsidR="00C769C1" w:rsidRPr="00063EF2" w:rsidRDefault="00C769C1" w:rsidP="00C7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2" w:type="dxa"/>
            <w:vAlign w:val="bottom"/>
          </w:tcPr>
          <w:p w14:paraId="20B92F54" w14:textId="27FA3707" w:rsidR="00C769C1" w:rsidRPr="00063EF2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416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7B59624F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2F1D64C4" w14:textId="5047D3F4" w:rsidR="00C769C1" w:rsidRPr="006B6ED1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732</w:t>
            </w:r>
          </w:p>
        </w:tc>
        <w:tc>
          <w:tcPr>
            <w:tcW w:w="248" w:type="dxa"/>
            <w:vAlign w:val="bottom"/>
          </w:tcPr>
          <w:p w14:paraId="15AF749E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7199AD5" w14:textId="4055DFF0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7C559127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79AE72B6" w14:textId="4193C632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23A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16E6" w:rsidRPr="004B67B6" w14:paraId="4185A293" w14:textId="77777777" w:rsidTr="00023566">
        <w:tc>
          <w:tcPr>
            <w:tcW w:w="4142" w:type="dxa"/>
            <w:vAlign w:val="bottom"/>
          </w:tcPr>
          <w:p w14:paraId="68C8AC84" w14:textId="77777777" w:rsidR="002E16E6" w:rsidRPr="004B67B6" w:rsidRDefault="002E16E6" w:rsidP="00C7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2" w:type="dxa"/>
            <w:vAlign w:val="bottom"/>
          </w:tcPr>
          <w:p w14:paraId="758F4427" w14:textId="77777777" w:rsidR="002E16E6" w:rsidRPr="004B67B6" w:rsidRDefault="002E16E6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14368435" w14:textId="77777777" w:rsidR="002E16E6" w:rsidRPr="004B67B6" w:rsidRDefault="002E16E6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" w:type="dxa"/>
            <w:vAlign w:val="bottom"/>
          </w:tcPr>
          <w:p w14:paraId="0A7A986F" w14:textId="77777777" w:rsidR="002E16E6" w:rsidRPr="004B67B6" w:rsidRDefault="002E16E6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1C369020" w14:textId="77777777" w:rsidR="002E16E6" w:rsidRPr="004B67B6" w:rsidRDefault="002E16E6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</w:tcPr>
          <w:p w14:paraId="7443DF22" w14:textId="77777777" w:rsidR="002E16E6" w:rsidRPr="004B67B6" w:rsidRDefault="002E16E6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6AD40E70" w14:textId="77777777" w:rsidR="002E16E6" w:rsidRPr="004B67B6" w:rsidRDefault="002E16E6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5" w:type="dxa"/>
            <w:gridSpan w:val="2"/>
          </w:tcPr>
          <w:p w14:paraId="643ADEE3" w14:textId="77777777" w:rsidR="002E16E6" w:rsidRPr="004B67B6" w:rsidRDefault="002E16E6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769C1" w:rsidRPr="00D246FB" w14:paraId="619098EF" w14:textId="77777777" w:rsidTr="00F82284">
        <w:tc>
          <w:tcPr>
            <w:tcW w:w="4142" w:type="dxa"/>
            <w:vAlign w:val="bottom"/>
          </w:tcPr>
          <w:p w14:paraId="56125D91" w14:textId="77777777" w:rsidR="00C769C1" w:rsidRPr="00063EF2" w:rsidRDefault="00C769C1" w:rsidP="00C7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2" w:type="dxa"/>
            <w:vAlign w:val="bottom"/>
          </w:tcPr>
          <w:p w14:paraId="199C7725" w14:textId="77777777" w:rsidR="00C769C1" w:rsidRPr="00063EF2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22937666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0E31E420" w14:textId="77777777" w:rsidR="00C769C1" w:rsidRPr="00063EF2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48" w:type="dxa"/>
            <w:vAlign w:val="bottom"/>
          </w:tcPr>
          <w:p w14:paraId="2B095487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1FFC7BAA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3420DA36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6B601EF5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69C1" w:rsidRPr="00D246FB" w14:paraId="2C852755" w14:textId="77777777" w:rsidTr="00F82284">
        <w:tc>
          <w:tcPr>
            <w:tcW w:w="4142" w:type="dxa"/>
            <w:vAlign w:val="bottom"/>
          </w:tcPr>
          <w:p w14:paraId="0347F374" w14:textId="77777777" w:rsidR="00C769C1" w:rsidRPr="00063EF2" w:rsidRDefault="00C769C1" w:rsidP="00C7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2" w:type="dxa"/>
            <w:vAlign w:val="bottom"/>
          </w:tcPr>
          <w:p w14:paraId="7A534875" w14:textId="77777777" w:rsidR="00C769C1" w:rsidRPr="00063EF2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680FADDC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3C8DBD58" w14:textId="77777777" w:rsidR="00C769C1" w:rsidRPr="00063EF2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48" w:type="dxa"/>
            <w:vAlign w:val="bottom"/>
          </w:tcPr>
          <w:p w14:paraId="24A5AC71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02D52BDE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47009BB2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7D61D068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69C1" w:rsidRPr="00D246FB" w14:paraId="46D8F554" w14:textId="77777777" w:rsidTr="00F82284">
        <w:tc>
          <w:tcPr>
            <w:tcW w:w="4142" w:type="dxa"/>
            <w:vAlign w:val="bottom"/>
          </w:tcPr>
          <w:p w14:paraId="0B42C3F8" w14:textId="77777777" w:rsidR="00C769C1" w:rsidRPr="00063EF2" w:rsidRDefault="00C769C1" w:rsidP="00C7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2" w:type="dxa"/>
            <w:vAlign w:val="bottom"/>
          </w:tcPr>
          <w:p w14:paraId="1B64BDA3" w14:textId="60C9E867" w:rsidR="00C769C1" w:rsidRPr="00063EF2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177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406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02CBE711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636C2A46" w14:textId="08A573CA" w:rsidR="00C769C1" w:rsidRPr="00063EF2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747</w:t>
            </w:r>
          </w:p>
        </w:tc>
        <w:tc>
          <w:tcPr>
            <w:tcW w:w="248" w:type="dxa"/>
            <w:vAlign w:val="bottom"/>
          </w:tcPr>
          <w:p w14:paraId="479EBAFD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2F785A8C" w14:textId="4FEB0CAA" w:rsidR="00C769C1" w:rsidRPr="00063EF2" w:rsidRDefault="00C769C1" w:rsidP="00C769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305</w:t>
            </w:r>
          </w:p>
        </w:tc>
        <w:tc>
          <w:tcPr>
            <w:tcW w:w="248" w:type="dxa"/>
            <w:vAlign w:val="bottom"/>
          </w:tcPr>
          <w:p w14:paraId="37367025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3E7919A0" w14:textId="4D2E57BC" w:rsidR="00C769C1" w:rsidRPr="00063EF2" w:rsidRDefault="00C769C1" w:rsidP="00C769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968</w:t>
            </w:r>
          </w:p>
        </w:tc>
      </w:tr>
      <w:tr w:rsidR="00C769C1" w:rsidRPr="00D246FB" w14:paraId="446F5B81" w14:textId="77777777" w:rsidTr="00F82284">
        <w:tc>
          <w:tcPr>
            <w:tcW w:w="4142" w:type="dxa"/>
            <w:vAlign w:val="bottom"/>
          </w:tcPr>
          <w:p w14:paraId="0C486811" w14:textId="77777777" w:rsidR="00C769C1" w:rsidRPr="00063EF2" w:rsidRDefault="00C769C1" w:rsidP="00C7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172" w:type="dxa"/>
            <w:vAlign w:val="bottom"/>
          </w:tcPr>
          <w:p w14:paraId="50CD11C4" w14:textId="4AD7A220" w:rsidR="00C769C1" w:rsidRPr="00063EF2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797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662F71E1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4530B13C" w14:textId="6237E45C" w:rsidR="00C769C1" w:rsidRPr="00063EF2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085</w:t>
            </w:r>
          </w:p>
        </w:tc>
        <w:tc>
          <w:tcPr>
            <w:tcW w:w="248" w:type="dxa"/>
            <w:vAlign w:val="bottom"/>
          </w:tcPr>
          <w:p w14:paraId="780C253B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04FD51DB" w14:textId="1ED53FC9" w:rsidR="00C769C1" w:rsidRPr="00063EF2" w:rsidRDefault="00C769C1" w:rsidP="00C769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648</w:t>
            </w:r>
          </w:p>
        </w:tc>
        <w:tc>
          <w:tcPr>
            <w:tcW w:w="248" w:type="dxa"/>
            <w:vAlign w:val="bottom"/>
          </w:tcPr>
          <w:p w14:paraId="0539F722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1BCA8C26" w14:textId="3C014ABF" w:rsidR="00C769C1" w:rsidRPr="00063EF2" w:rsidRDefault="00C769C1" w:rsidP="00C769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004</w:t>
            </w:r>
          </w:p>
        </w:tc>
      </w:tr>
      <w:tr w:rsidR="00C769C1" w:rsidRPr="00D246FB" w14:paraId="74E24361" w14:textId="77777777" w:rsidTr="00F82284">
        <w:tc>
          <w:tcPr>
            <w:tcW w:w="4142" w:type="dxa"/>
            <w:vAlign w:val="bottom"/>
          </w:tcPr>
          <w:p w14:paraId="7F164B8F" w14:textId="77777777" w:rsidR="00C769C1" w:rsidRPr="00063EF2" w:rsidRDefault="00C769C1" w:rsidP="00C7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155DBC24" w14:textId="7F046A2E" w:rsidR="00C769C1" w:rsidRPr="00063EF2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487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4807690D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14:paraId="5F55E57F" w14:textId="336EB957" w:rsidR="00C769C1" w:rsidRPr="00063EF2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254</w:t>
            </w:r>
          </w:p>
        </w:tc>
        <w:tc>
          <w:tcPr>
            <w:tcW w:w="248" w:type="dxa"/>
            <w:vAlign w:val="bottom"/>
          </w:tcPr>
          <w:p w14:paraId="7D5227CD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53CDEE8A" w14:textId="69C6FA76" w:rsidR="00C769C1" w:rsidRPr="00063EF2" w:rsidRDefault="00C769C1" w:rsidP="00C769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402</w:t>
            </w:r>
          </w:p>
        </w:tc>
        <w:tc>
          <w:tcPr>
            <w:tcW w:w="248" w:type="dxa"/>
            <w:vAlign w:val="bottom"/>
          </w:tcPr>
          <w:p w14:paraId="1E4502C5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bottom w:val="single" w:sz="4" w:space="0" w:color="auto"/>
            </w:tcBorders>
            <w:vAlign w:val="bottom"/>
          </w:tcPr>
          <w:p w14:paraId="588802DA" w14:textId="7AFBB83A" w:rsidR="00C769C1" w:rsidRPr="00063EF2" w:rsidRDefault="00C769C1" w:rsidP="00C769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770</w:t>
            </w:r>
          </w:p>
        </w:tc>
      </w:tr>
      <w:tr w:rsidR="00C769C1" w:rsidRPr="00D246FB" w14:paraId="39949F04" w14:textId="77777777" w:rsidTr="00F82284">
        <w:tc>
          <w:tcPr>
            <w:tcW w:w="4142" w:type="dxa"/>
            <w:vAlign w:val="bottom"/>
          </w:tcPr>
          <w:p w14:paraId="273FC671" w14:textId="77777777" w:rsidR="00C769C1" w:rsidRPr="00520949" w:rsidRDefault="00C769C1" w:rsidP="00C7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09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ACAD99" w14:textId="0A4B8F37" w:rsidR="00C769C1" w:rsidRPr="00063EF2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690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7F8CAA88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72F72" w14:textId="1F48ECF1" w:rsidR="00C769C1" w:rsidRPr="00063EF2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086</w:t>
            </w:r>
          </w:p>
        </w:tc>
        <w:tc>
          <w:tcPr>
            <w:tcW w:w="248" w:type="dxa"/>
            <w:vAlign w:val="bottom"/>
          </w:tcPr>
          <w:p w14:paraId="416414FC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5E8F4" w14:textId="07188284" w:rsidR="00C769C1" w:rsidRPr="00063EF2" w:rsidRDefault="00C769C1" w:rsidP="00C769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355</w:t>
            </w:r>
          </w:p>
        </w:tc>
        <w:tc>
          <w:tcPr>
            <w:tcW w:w="248" w:type="dxa"/>
            <w:vAlign w:val="bottom"/>
          </w:tcPr>
          <w:p w14:paraId="2746B794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D618F" w14:textId="3DC3E94A" w:rsidR="00C769C1" w:rsidRPr="00063EF2" w:rsidRDefault="00C769C1" w:rsidP="00C769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742</w:t>
            </w:r>
          </w:p>
        </w:tc>
      </w:tr>
      <w:tr w:rsidR="00C769C1" w:rsidRPr="00B225D1" w14:paraId="5082DD5A" w14:textId="77777777" w:rsidTr="00AC31F9">
        <w:tc>
          <w:tcPr>
            <w:tcW w:w="4142" w:type="dxa"/>
            <w:vAlign w:val="bottom"/>
          </w:tcPr>
          <w:p w14:paraId="57CD3823" w14:textId="77777777" w:rsidR="00C769C1" w:rsidRPr="00B225D1" w:rsidRDefault="00C769C1" w:rsidP="00C769C1">
            <w:pPr>
              <w:ind w:left="163" w:hanging="17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76EF878E" w14:textId="77777777" w:rsidR="00C769C1" w:rsidRPr="00B225D1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5E30418E" w14:textId="77777777" w:rsidR="00C769C1" w:rsidRPr="00B225D1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vAlign w:val="bottom"/>
          </w:tcPr>
          <w:p w14:paraId="7C4FBEDF" w14:textId="77777777" w:rsidR="00C769C1" w:rsidRPr="00B225D1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1A5A6C7F" w14:textId="77777777" w:rsidR="00C769C1" w:rsidRPr="00B225D1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vAlign w:val="bottom"/>
          </w:tcPr>
          <w:p w14:paraId="1A0104CD" w14:textId="77777777" w:rsidR="00C769C1" w:rsidRPr="00B225D1" w:rsidRDefault="00C769C1" w:rsidP="00C769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3421FCF2" w14:textId="77777777" w:rsidR="00C769C1" w:rsidRPr="00B225D1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</w:tcBorders>
            <w:vAlign w:val="bottom"/>
          </w:tcPr>
          <w:p w14:paraId="16F1ACE7" w14:textId="77777777" w:rsidR="00C769C1" w:rsidRPr="00B225D1" w:rsidRDefault="00C769C1" w:rsidP="00C769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769C1" w:rsidRPr="00D246FB" w14:paraId="69E12720" w14:textId="77777777" w:rsidTr="00F82284">
        <w:tc>
          <w:tcPr>
            <w:tcW w:w="4142" w:type="dxa"/>
            <w:vAlign w:val="bottom"/>
          </w:tcPr>
          <w:p w14:paraId="40E6B04C" w14:textId="77777777" w:rsidR="00C769C1" w:rsidRPr="00063EF2" w:rsidRDefault="00C769C1" w:rsidP="00C7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72" w:type="dxa"/>
            <w:vAlign w:val="bottom"/>
          </w:tcPr>
          <w:p w14:paraId="6D06292D" w14:textId="77777777" w:rsidR="00C769C1" w:rsidRPr="00063EF2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20"/>
                <w:rtl/>
                <w:cs/>
                <w:lang w:val="en-US"/>
              </w:rPr>
            </w:pP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20668DD3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8" w:type="dxa"/>
            <w:vAlign w:val="bottom"/>
          </w:tcPr>
          <w:p w14:paraId="195B8F7A" w14:textId="77777777" w:rsidR="00C769C1" w:rsidRPr="00063EF2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20"/>
                <w:rtl/>
                <w:cs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689BFB28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5" w:type="dxa"/>
            <w:vAlign w:val="bottom"/>
          </w:tcPr>
          <w:p w14:paraId="42FF2471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  <w:vAlign w:val="bottom"/>
          </w:tcPr>
          <w:p w14:paraId="5125E701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361BF70B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769C1" w:rsidRPr="00D246FB" w14:paraId="01AF7D79" w14:textId="77777777" w:rsidTr="00F82284">
        <w:tc>
          <w:tcPr>
            <w:tcW w:w="4142" w:type="dxa"/>
            <w:vAlign w:val="bottom"/>
          </w:tcPr>
          <w:p w14:paraId="7DA6F76C" w14:textId="77777777" w:rsidR="00C769C1" w:rsidRPr="00063EF2" w:rsidRDefault="00C769C1" w:rsidP="00C7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2" w:type="dxa"/>
            <w:vAlign w:val="bottom"/>
          </w:tcPr>
          <w:p w14:paraId="096EF3A8" w14:textId="5245772E" w:rsidR="00C769C1" w:rsidRPr="00657ACB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318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00862C9B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8" w:type="dxa"/>
            <w:vAlign w:val="bottom"/>
          </w:tcPr>
          <w:p w14:paraId="3669EF1B" w14:textId="377D9DFF" w:rsidR="00C769C1" w:rsidRPr="00063EF2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20"/>
                <w:rtl/>
                <w:cs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F24D0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507</w:t>
            </w:r>
          </w:p>
        </w:tc>
        <w:tc>
          <w:tcPr>
            <w:tcW w:w="248" w:type="dxa"/>
            <w:vAlign w:val="bottom"/>
          </w:tcPr>
          <w:p w14:paraId="1906AC83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5" w:type="dxa"/>
            <w:vAlign w:val="bottom"/>
          </w:tcPr>
          <w:p w14:paraId="3014EA65" w14:textId="0B1AFA0F" w:rsidR="00C769C1" w:rsidRPr="00657ACB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318</w:t>
            </w:r>
          </w:p>
        </w:tc>
        <w:tc>
          <w:tcPr>
            <w:tcW w:w="248" w:type="dxa"/>
            <w:vAlign w:val="bottom"/>
          </w:tcPr>
          <w:p w14:paraId="2D70DF23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5E2D0F44" w14:textId="02D18C48" w:rsidR="00C769C1" w:rsidRPr="00063EF2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Pr="00063E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507</w:t>
            </w:r>
          </w:p>
        </w:tc>
      </w:tr>
      <w:tr w:rsidR="00C769C1" w:rsidRPr="00D246FB" w14:paraId="3039A3DC" w14:textId="77777777" w:rsidTr="00F82284">
        <w:tc>
          <w:tcPr>
            <w:tcW w:w="4142" w:type="dxa"/>
            <w:vAlign w:val="bottom"/>
          </w:tcPr>
          <w:p w14:paraId="446D2F4C" w14:textId="77777777" w:rsidR="00C769C1" w:rsidRPr="00063EF2" w:rsidRDefault="00C769C1" w:rsidP="00C7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172" w:type="dxa"/>
            <w:vAlign w:val="bottom"/>
          </w:tcPr>
          <w:p w14:paraId="2BBC5420" w14:textId="5321C90D" w:rsidR="00C769C1" w:rsidRPr="00657ACB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518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72F40E1D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8" w:type="dxa"/>
            <w:vAlign w:val="bottom"/>
          </w:tcPr>
          <w:p w14:paraId="17CE5B1C" w14:textId="38521848" w:rsidR="00C769C1" w:rsidRPr="00063EF2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20"/>
                <w:rtl/>
                <w:cs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063E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</w:p>
        </w:tc>
        <w:tc>
          <w:tcPr>
            <w:tcW w:w="248" w:type="dxa"/>
            <w:vAlign w:val="bottom"/>
          </w:tcPr>
          <w:p w14:paraId="6289FC4A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5" w:type="dxa"/>
            <w:vAlign w:val="bottom"/>
          </w:tcPr>
          <w:p w14:paraId="62A088C9" w14:textId="4E9F7F87" w:rsidR="00C769C1" w:rsidRPr="00657ACB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518</w:t>
            </w:r>
          </w:p>
        </w:tc>
        <w:tc>
          <w:tcPr>
            <w:tcW w:w="248" w:type="dxa"/>
            <w:vAlign w:val="bottom"/>
          </w:tcPr>
          <w:p w14:paraId="43AC620F" w14:textId="77777777" w:rsidR="00C769C1" w:rsidRPr="00063EF2" w:rsidRDefault="00C769C1" w:rsidP="00C7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473AA786" w14:textId="0362D7EB" w:rsidR="00C769C1" w:rsidRPr="00063EF2" w:rsidRDefault="00C769C1" w:rsidP="00C769C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063E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</w:p>
        </w:tc>
      </w:tr>
    </w:tbl>
    <w:p w14:paraId="1DA81FF2" w14:textId="77777777" w:rsidR="002E16E6" w:rsidRDefault="002E1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4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164"/>
        <w:gridCol w:w="272"/>
        <w:gridCol w:w="1177"/>
        <w:gridCol w:w="240"/>
        <w:gridCol w:w="1109"/>
        <w:gridCol w:w="276"/>
        <w:gridCol w:w="1074"/>
      </w:tblGrid>
      <w:tr w:rsidR="00F813C9" w:rsidRPr="00D246FB" w14:paraId="78204909" w14:textId="77777777" w:rsidTr="00584102">
        <w:trPr>
          <w:trHeight w:val="405"/>
          <w:tblHeader/>
        </w:trPr>
        <w:tc>
          <w:tcPr>
            <w:tcW w:w="2189" w:type="pct"/>
            <w:vAlign w:val="bottom"/>
          </w:tcPr>
          <w:p w14:paraId="29F34034" w14:textId="5BD9B552" w:rsidR="003921F5" w:rsidRPr="00063EF2" w:rsidRDefault="00344F73" w:rsidP="000C7BC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83" w:type="pct"/>
            <w:gridSpan w:val="3"/>
            <w:shd w:val="clear" w:color="auto" w:fill="auto"/>
            <w:vAlign w:val="bottom"/>
          </w:tcPr>
          <w:p w14:paraId="73F2D238" w14:textId="77777777" w:rsidR="003921F5" w:rsidRPr="00063EF2" w:rsidRDefault="003921F5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577AB8D" w14:textId="77777777" w:rsidR="003921F5" w:rsidRPr="00063EF2" w:rsidRDefault="003921F5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pct"/>
            <w:gridSpan w:val="3"/>
            <w:shd w:val="clear" w:color="auto" w:fill="auto"/>
            <w:vAlign w:val="bottom"/>
          </w:tcPr>
          <w:p w14:paraId="1AFD07C8" w14:textId="77777777" w:rsidR="003921F5" w:rsidRPr="00063EF2" w:rsidRDefault="003921F5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813C9" w:rsidRPr="00D246FB" w14:paraId="7E02946F" w14:textId="77777777" w:rsidTr="00584102">
        <w:trPr>
          <w:trHeight w:val="405"/>
          <w:tblHeader/>
        </w:trPr>
        <w:tc>
          <w:tcPr>
            <w:tcW w:w="2189" w:type="pct"/>
            <w:vAlign w:val="bottom"/>
          </w:tcPr>
          <w:p w14:paraId="099EE61E" w14:textId="0015F943" w:rsidR="008B61AD" w:rsidRPr="00344F73" w:rsidRDefault="00344F73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F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44F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44F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6" w:type="pct"/>
            <w:shd w:val="clear" w:color="auto" w:fill="auto"/>
            <w:vAlign w:val="bottom"/>
          </w:tcPr>
          <w:p w14:paraId="2FEECC84" w14:textId="3E2D478D" w:rsidR="008B61AD" w:rsidRPr="00063EF2" w:rsidRDefault="0001010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7289F98" w14:textId="77777777" w:rsidR="008B61AD" w:rsidRPr="00063EF2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6C7F7A89" w14:textId="373FC0E7" w:rsidR="008B61AD" w:rsidRPr="00063EF2" w:rsidRDefault="0001010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18CBE65" w14:textId="77777777" w:rsidR="008B61AD" w:rsidRPr="00063EF2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3F7126CC" w14:textId="37812EED" w:rsidR="008B61AD" w:rsidRPr="00063EF2" w:rsidRDefault="0001010D" w:rsidP="00FA6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2EA2E8E" w14:textId="77777777" w:rsidR="008B61AD" w:rsidRPr="00063EF2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1D09049C" w14:textId="6F7DA9A6" w:rsidR="008B61AD" w:rsidRPr="00063EF2" w:rsidRDefault="0001010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813C9" w:rsidRPr="00D246FB" w14:paraId="62D2B556" w14:textId="77777777" w:rsidTr="00584102">
        <w:trPr>
          <w:trHeight w:val="405"/>
          <w:tblHeader/>
        </w:trPr>
        <w:tc>
          <w:tcPr>
            <w:tcW w:w="2189" w:type="pct"/>
            <w:vAlign w:val="bottom"/>
          </w:tcPr>
          <w:p w14:paraId="44055644" w14:textId="77777777" w:rsidR="008B61AD" w:rsidRPr="00063EF2" w:rsidRDefault="008B61AD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1" w:type="pct"/>
            <w:gridSpan w:val="7"/>
            <w:vAlign w:val="bottom"/>
          </w:tcPr>
          <w:p w14:paraId="1BCB56EE" w14:textId="77777777" w:rsidR="008B61AD" w:rsidRPr="00063EF2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2634" w:rsidRPr="00D246FB" w14:paraId="5DF1D84D" w14:textId="77777777" w:rsidTr="00584102">
        <w:trPr>
          <w:trHeight w:val="389"/>
        </w:trPr>
        <w:tc>
          <w:tcPr>
            <w:tcW w:w="2189" w:type="pct"/>
            <w:vAlign w:val="bottom"/>
          </w:tcPr>
          <w:p w14:paraId="48838C05" w14:textId="77777777" w:rsidR="003D2634" w:rsidRPr="00063EF2" w:rsidRDefault="00682310" w:rsidP="003D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6" w:type="pct"/>
            <w:vAlign w:val="bottom"/>
          </w:tcPr>
          <w:p w14:paraId="799F653E" w14:textId="77777777" w:rsidR="003D2634" w:rsidRPr="00063EF2" w:rsidRDefault="003D2634" w:rsidP="003D2634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vAlign w:val="bottom"/>
          </w:tcPr>
          <w:p w14:paraId="72FBFC06" w14:textId="77777777" w:rsidR="003D2634" w:rsidRPr="00063EF2" w:rsidRDefault="003D2634" w:rsidP="003D263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48005FCD" w14:textId="77777777" w:rsidR="003D2634" w:rsidRPr="00063EF2" w:rsidRDefault="003D2634" w:rsidP="003D2634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vAlign w:val="bottom"/>
          </w:tcPr>
          <w:p w14:paraId="51680B6C" w14:textId="77777777" w:rsidR="003D2634" w:rsidRPr="00063EF2" w:rsidRDefault="003D2634" w:rsidP="003D2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F8B00CF" w14:textId="77777777" w:rsidR="003D2634" w:rsidRPr="00063EF2" w:rsidRDefault="003D2634" w:rsidP="003D2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14:paraId="32AABF1F" w14:textId="77777777" w:rsidR="003D2634" w:rsidRPr="00063EF2" w:rsidRDefault="003D2634" w:rsidP="003D2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5B72CB65" w14:textId="77777777" w:rsidR="003D2634" w:rsidRPr="00063EF2" w:rsidRDefault="003D2634" w:rsidP="003D2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44F73" w:rsidRPr="00D246FB" w14:paraId="4FE966EF" w14:textId="77777777" w:rsidTr="00584102">
        <w:trPr>
          <w:trHeight w:val="389"/>
        </w:trPr>
        <w:tc>
          <w:tcPr>
            <w:tcW w:w="2189" w:type="pct"/>
            <w:vAlign w:val="bottom"/>
          </w:tcPr>
          <w:p w14:paraId="2203F06B" w14:textId="77777777" w:rsidR="00344F73" w:rsidRPr="00063EF2" w:rsidRDefault="00344F73" w:rsidP="00344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16" w:type="pct"/>
            <w:vAlign w:val="bottom"/>
          </w:tcPr>
          <w:p w14:paraId="0C2B08AC" w14:textId="1E46E807" w:rsidR="00344F73" w:rsidRPr="002C5881" w:rsidRDefault="0001010D" w:rsidP="00344F73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2C588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85CC6">
              <w:rPr>
                <w:rFonts w:ascii="Angsana New" w:hAnsi="Angsana New"/>
                <w:sz w:val="30"/>
                <w:szCs w:val="30"/>
                <w:lang w:val="en-US" w:bidi="th-TH"/>
              </w:rPr>
              <w:t>515</w:t>
            </w:r>
            <w:r w:rsidR="002C588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85CC6">
              <w:rPr>
                <w:rFonts w:ascii="Angsana New" w:hAnsi="Angsana New"/>
                <w:sz w:val="30"/>
                <w:szCs w:val="30"/>
                <w:lang w:val="en-US" w:bidi="th-TH"/>
              </w:rPr>
              <w:t>948</w:t>
            </w:r>
          </w:p>
        </w:tc>
        <w:tc>
          <w:tcPr>
            <w:tcW w:w="144" w:type="pct"/>
            <w:vAlign w:val="bottom"/>
          </w:tcPr>
          <w:p w14:paraId="69F8731E" w14:textId="77777777" w:rsidR="00344F73" w:rsidRPr="00063EF2" w:rsidRDefault="00344F73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7B652E6C" w14:textId="18E9D745" w:rsidR="00344F73" w:rsidRPr="00063EF2" w:rsidRDefault="0001010D" w:rsidP="00344F73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344F73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933</w:t>
            </w:r>
            <w:r w:rsidR="00344F73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479</w:t>
            </w:r>
          </w:p>
        </w:tc>
        <w:tc>
          <w:tcPr>
            <w:tcW w:w="127" w:type="pct"/>
            <w:vAlign w:val="bottom"/>
          </w:tcPr>
          <w:p w14:paraId="73B2CDFB" w14:textId="77777777" w:rsidR="00344F73" w:rsidRPr="00063EF2" w:rsidRDefault="00344F73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D9513FD" w14:textId="5B37933B" w:rsidR="00344F73" w:rsidRPr="00307EC5" w:rsidRDefault="00344F73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4B2CA9DA" w14:textId="77777777" w:rsidR="00344F73" w:rsidRPr="00063EF2" w:rsidRDefault="00344F73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0B7CDAFA" w14:textId="77777777" w:rsidR="00344F73" w:rsidRPr="00063EF2" w:rsidRDefault="00344F73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4F73" w:rsidRPr="00D246FB" w14:paraId="10A05AE9" w14:textId="77777777" w:rsidTr="00584102">
        <w:trPr>
          <w:trHeight w:val="389"/>
        </w:trPr>
        <w:tc>
          <w:tcPr>
            <w:tcW w:w="2189" w:type="pct"/>
            <w:vAlign w:val="bottom"/>
          </w:tcPr>
          <w:p w14:paraId="16927E7F" w14:textId="6B371835" w:rsidR="00344F73" w:rsidRPr="00063EF2" w:rsidRDefault="00344F73" w:rsidP="00344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17F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vAlign w:val="bottom"/>
          </w:tcPr>
          <w:p w14:paraId="0D0B909A" w14:textId="7B0BEEC2" w:rsidR="00344F73" w:rsidRPr="000D72D7" w:rsidRDefault="0001010D" w:rsidP="00344F73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C588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597</w:t>
            </w:r>
          </w:p>
        </w:tc>
        <w:tc>
          <w:tcPr>
            <w:tcW w:w="144" w:type="pct"/>
            <w:vAlign w:val="bottom"/>
          </w:tcPr>
          <w:p w14:paraId="0FB71BD8" w14:textId="77777777" w:rsidR="00344F73" w:rsidRPr="00063EF2" w:rsidRDefault="00344F73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7EB3F446" w14:textId="3537ECA5" w:rsidR="00344F73" w:rsidRPr="000D72D7" w:rsidRDefault="0001010D" w:rsidP="00344F73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398</w:t>
            </w:r>
          </w:p>
        </w:tc>
        <w:tc>
          <w:tcPr>
            <w:tcW w:w="127" w:type="pct"/>
            <w:vAlign w:val="bottom"/>
          </w:tcPr>
          <w:p w14:paraId="58AF1438" w14:textId="77777777" w:rsidR="00344F73" w:rsidRPr="00063EF2" w:rsidRDefault="00344F73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4FA78CAC" w14:textId="24CD6337" w:rsidR="00344F73" w:rsidRPr="00307EC5" w:rsidRDefault="00344F73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7E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69CC84A3" w14:textId="77777777" w:rsidR="00344F73" w:rsidRPr="00063EF2" w:rsidRDefault="00344F73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66095F78" w14:textId="7663F198" w:rsidR="00344F73" w:rsidRPr="00063EF2" w:rsidRDefault="00344F73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7E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4F73" w:rsidRPr="00D246FB" w14:paraId="08CAF99A" w14:textId="77777777" w:rsidTr="00584102">
        <w:trPr>
          <w:trHeight w:val="389"/>
        </w:trPr>
        <w:tc>
          <w:tcPr>
            <w:tcW w:w="2189" w:type="pct"/>
            <w:vAlign w:val="bottom"/>
          </w:tcPr>
          <w:p w14:paraId="7DD8A7E5" w14:textId="2AC8288C" w:rsidR="00344F73" w:rsidRPr="00063EF2" w:rsidRDefault="00344F73" w:rsidP="00344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6" w:type="pct"/>
            <w:vAlign w:val="bottom"/>
          </w:tcPr>
          <w:p w14:paraId="7BADFE7D" w14:textId="30030950" w:rsidR="00344F73" w:rsidRDefault="0001010D" w:rsidP="00344F73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133</w:t>
            </w:r>
          </w:p>
        </w:tc>
        <w:tc>
          <w:tcPr>
            <w:tcW w:w="144" w:type="pct"/>
            <w:vAlign w:val="bottom"/>
          </w:tcPr>
          <w:p w14:paraId="5D08FCD1" w14:textId="77777777" w:rsidR="00344F73" w:rsidRPr="00063EF2" w:rsidRDefault="00344F73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3CD7BE0F" w14:textId="6C369019" w:rsidR="00344F73" w:rsidRPr="00063EF2" w:rsidRDefault="0001010D" w:rsidP="00344F73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</w:p>
        </w:tc>
        <w:tc>
          <w:tcPr>
            <w:tcW w:w="127" w:type="pct"/>
            <w:vAlign w:val="bottom"/>
          </w:tcPr>
          <w:p w14:paraId="3BA32103" w14:textId="77777777" w:rsidR="00344F73" w:rsidRPr="00063EF2" w:rsidRDefault="00344F73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C364894" w14:textId="3E3B0CBA" w:rsidR="00344F73" w:rsidRPr="00307EC5" w:rsidRDefault="00344F73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7E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498B4376" w14:textId="77777777" w:rsidR="00344F73" w:rsidRPr="00063EF2" w:rsidRDefault="00344F73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7EA7DCB5" w14:textId="7A6413AF" w:rsidR="00344F73" w:rsidRPr="00063EF2" w:rsidRDefault="00344F73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4F73" w:rsidRPr="00D246FB" w14:paraId="1DF4F953" w14:textId="77777777" w:rsidTr="00584102">
        <w:trPr>
          <w:trHeight w:val="389"/>
        </w:trPr>
        <w:tc>
          <w:tcPr>
            <w:tcW w:w="2189" w:type="pct"/>
            <w:vAlign w:val="bottom"/>
          </w:tcPr>
          <w:p w14:paraId="0591A8E2" w14:textId="77777777" w:rsidR="00344F73" w:rsidRPr="00063EF2" w:rsidRDefault="00344F73" w:rsidP="00344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4008A963" w14:textId="117FAD9A" w:rsidR="00344F73" w:rsidRPr="00AE6A15" w:rsidRDefault="0001010D" w:rsidP="00344F73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E6A1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2C5881" w:rsidRPr="00AE6A1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AE6A1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517</w:t>
            </w:r>
            <w:r w:rsidR="002C5881" w:rsidRPr="00AE6A1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AE6A15" w:rsidRPr="00AE6A1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678</w:t>
            </w:r>
          </w:p>
        </w:tc>
        <w:tc>
          <w:tcPr>
            <w:tcW w:w="144" w:type="pct"/>
            <w:vAlign w:val="bottom"/>
          </w:tcPr>
          <w:p w14:paraId="27571927" w14:textId="77777777" w:rsidR="00344F73" w:rsidRPr="00063EF2" w:rsidRDefault="00344F73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536CAD02" w14:textId="28D75458" w:rsidR="00344F73" w:rsidRPr="00063EF2" w:rsidRDefault="0001010D" w:rsidP="00344F73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344F7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934</w:t>
            </w:r>
            <w:r w:rsidR="00344F7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057</w:t>
            </w:r>
          </w:p>
        </w:tc>
        <w:tc>
          <w:tcPr>
            <w:tcW w:w="127" w:type="pct"/>
            <w:vAlign w:val="bottom"/>
          </w:tcPr>
          <w:p w14:paraId="0B35F647" w14:textId="77777777" w:rsidR="00344F73" w:rsidRPr="00063EF2" w:rsidRDefault="00344F73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3035BF63" w14:textId="362AE01F" w:rsidR="00344F73" w:rsidRPr="00307EC5" w:rsidRDefault="00344F73" w:rsidP="00344F7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14:paraId="18FBF848" w14:textId="77777777" w:rsidR="00344F73" w:rsidRPr="00063EF2" w:rsidRDefault="00344F73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1570A84B" w14:textId="77777777" w:rsidR="00344F73" w:rsidRPr="00063EF2" w:rsidRDefault="00344F73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44F73" w:rsidRPr="00D246FB" w14:paraId="4CFB02D0" w14:textId="77777777" w:rsidTr="00584102">
        <w:trPr>
          <w:trHeight w:val="389"/>
        </w:trPr>
        <w:tc>
          <w:tcPr>
            <w:tcW w:w="2189" w:type="pct"/>
            <w:vAlign w:val="bottom"/>
          </w:tcPr>
          <w:p w14:paraId="5A0DA1D8" w14:textId="77777777" w:rsidR="00344F73" w:rsidRPr="00063EF2" w:rsidRDefault="00344F73" w:rsidP="00344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5806BA40" w14:textId="1D6D3428" w:rsidR="00344F73" w:rsidRPr="00AE6A15" w:rsidRDefault="002C5881" w:rsidP="00344F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E6A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152420D7" w14:textId="77777777" w:rsidR="00344F73" w:rsidRPr="00063EF2" w:rsidRDefault="00344F73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14:paraId="260C87B0" w14:textId="7835E4A4" w:rsidR="00344F73" w:rsidRPr="00063EF2" w:rsidRDefault="00344F73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49BE2B87" w14:textId="77777777" w:rsidR="00344F73" w:rsidRPr="00063EF2" w:rsidRDefault="00344F73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1F98A38D" w14:textId="442D982E" w:rsidR="00344F73" w:rsidRPr="00307EC5" w:rsidRDefault="00344F73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7E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3DC712F8" w14:textId="77777777" w:rsidR="00344F73" w:rsidRPr="00063EF2" w:rsidRDefault="00344F73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192F7728" w14:textId="77777777" w:rsidR="00344F73" w:rsidRPr="00063EF2" w:rsidRDefault="00344F73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4F73" w:rsidRPr="00D246FB" w14:paraId="66CCACFF" w14:textId="77777777" w:rsidTr="00584102">
        <w:trPr>
          <w:trHeight w:val="405"/>
        </w:trPr>
        <w:tc>
          <w:tcPr>
            <w:tcW w:w="2189" w:type="pct"/>
            <w:vAlign w:val="bottom"/>
          </w:tcPr>
          <w:p w14:paraId="54A7B1C3" w14:textId="77777777" w:rsidR="00344F73" w:rsidRPr="00063EF2" w:rsidRDefault="00344F73" w:rsidP="00344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B7BA1" w14:textId="2B57C83A" w:rsidR="00344F73" w:rsidRPr="00AE6A15" w:rsidRDefault="0001010D" w:rsidP="00344F7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E6A1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2C5881" w:rsidRPr="00AE6A1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E6A1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517</w:t>
            </w:r>
            <w:r w:rsidR="002C5881" w:rsidRPr="00AE6A1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E6A15" w:rsidRPr="00AE6A1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678</w:t>
            </w:r>
          </w:p>
        </w:tc>
        <w:tc>
          <w:tcPr>
            <w:tcW w:w="144" w:type="pct"/>
            <w:vAlign w:val="bottom"/>
          </w:tcPr>
          <w:p w14:paraId="10A297A6" w14:textId="77777777" w:rsidR="00344F73" w:rsidRPr="00063EF2" w:rsidRDefault="00344F73" w:rsidP="00344F7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06BB5" w14:textId="6AA708C5" w:rsidR="00344F73" w:rsidRPr="00063EF2" w:rsidRDefault="0001010D" w:rsidP="00344F7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344F7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934</w:t>
            </w:r>
            <w:r w:rsidR="00344F7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057</w:t>
            </w:r>
          </w:p>
        </w:tc>
        <w:tc>
          <w:tcPr>
            <w:tcW w:w="127" w:type="pct"/>
            <w:vAlign w:val="bottom"/>
          </w:tcPr>
          <w:p w14:paraId="4D50E5A1" w14:textId="77777777" w:rsidR="00344F73" w:rsidRPr="00063EF2" w:rsidRDefault="00344F73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63A64" w14:textId="7B3D27BF" w:rsidR="00344F73" w:rsidRPr="00307EC5" w:rsidRDefault="00344F73" w:rsidP="00344F7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14:paraId="3F7ACD31" w14:textId="77777777" w:rsidR="00344F73" w:rsidRPr="00063EF2" w:rsidRDefault="00344F73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1EB9D9" w14:textId="77777777" w:rsidR="00344F73" w:rsidRPr="00063EF2" w:rsidRDefault="00344F73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4B67B6" w:rsidRPr="00D246FB" w14:paraId="65A01220" w14:textId="77777777" w:rsidTr="004B67B6">
        <w:trPr>
          <w:trHeight w:val="405"/>
        </w:trPr>
        <w:tc>
          <w:tcPr>
            <w:tcW w:w="2189" w:type="pct"/>
            <w:vAlign w:val="bottom"/>
          </w:tcPr>
          <w:p w14:paraId="549FBC1C" w14:textId="77777777" w:rsidR="004B67B6" w:rsidRPr="00063EF2" w:rsidRDefault="004B67B6" w:rsidP="00344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0F005757" w14:textId="77777777" w:rsidR="004B67B6" w:rsidRPr="00AE6A15" w:rsidRDefault="004B67B6" w:rsidP="00344F7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1B235DEE" w14:textId="77777777" w:rsidR="004B67B6" w:rsidRPr="00063EF2" w:rsidRDefault="004B67B6" w:rsidP="00344F7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36D72537" w14:textId="77777777" w:rsidR="004B67B6" w:rsidRPr="0001010D" w:rsidRDefault="004B67B6" w:rsidP="00344F7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76BB79D5" w14:textId="77777777" w:rsidR="004B67B6" w:rsidRPr="00063EF2" w:rsidRDefault="004B67B6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113DCBD4" w14:textId="77777777" w:rsidR="004B67B6" w:rsidRDefault="004B67B6" w:rsidP="00344F7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0AC149C7" w14:textId="77777777" w:rsidR="004B67B6" w:rsidRPr="00063EF2" w:rsidRDefault="004B67B6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34380EE4" w14:textId="77777777" w:rsidR="004B67B6" w:rsidRPr="00063EF2" w:rsidRDefault="004B67B6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462DC" w:rsidRPr="00D246FB" w14:paraId="0E21CEF2" w14:textId="77777777" w:rsidTr="00344F73">
        <w:trPr>
          <w:trHeight w:val="425"/>
        </w:trPr>
        <w:tc>
          <w:tcPr>
            <w:tcW w:w="2189" w:type="pct"/>
            <w:vAlign w:val="bottom"/>
          </w:tcPr>
          <w:p w14:paraId="1AA3A476" w14:textId="77777777" w:rsidR="004462DC" w:rsidRPr="00063EF2" w:rsidRDefault="004462DC" w:rsidP="0044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เงินจ่ายล่วงหน้าและลูกหนี้หมุนเวียนอื่น</w:t>
            </w:r>
          </w:p>
        </w:tc>
        <w:tc>
          <w:tcPr>
            <w:tcW w:w="616" w:type="pct"/>
            <w:vAlign w:val="bottom"/>
          </w:tcPr>
          <w:p w14:paraId="12E90C73" w14:textId="77777777" w:rsidR="004462DC" w:rsidRPr="00063EF2" w:rsidRDefault="004462DC" w:rsidP="004462D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118F597E" w14:textId="77777777" w:rsidR="004462DC" w:rsidRPr="00063EF2" w:rsidRDefault="004462DC" w:rsidP="004462D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4368F5B7" w14:textId="77777777" w:rsidR="004462DC" w:rsidRPr="00063EF2" w:rsidRDefault="004462DC" w:rsidP="004462D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vAlign w:val="bottom"/>
          </w:tcPr>
          <w:p w14:paraId="2CA73723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25FB0266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2997BDE0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3D5C0468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4F73" w:rsidRPr="00D246FB" w14:paraId="70ED6E19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420CC021" w14:textId="77777777" w:rsidR="00344F73" w:rsidRPr="00063EF2" w:rsidRDefault="00344F73" w:rsidP="00344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16" w:type="pct"/>
            <w:vAlign w:val="bottom"/>
          </w:tcPr>
          <w:p w14:paraId="7E337DE3" w14:textId="4DD09CC2" w:rsidR="00344F73" w:rsidRPr="00063EF2" w:rsidRDefault="0001010D" w:rsidP="00344F7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2C588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592</w:t>
            </w:r>
          </w:p>
        </w:tc>
        <w:tc>
          <w:tcPr>
            <w:tcW w:w="144" w:type="pct"/>
            <w:vAlign w:val="bottom"/>
          </w:tcPr>
          <w:p w14:paraId="18716DBF" w14:textId="77777777" w:rsidR="00344F73" w:rsidRPr="00063EF2" w:rsidRDefault="00344F73" w:rsidP="00344F7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528BEAAA" w14:textId="23E78997" w:rsidR="00344F73" w:rsidRPr="00063EF2" w:rsidRDefault="0001010D" w:rsidP="00344F7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344F7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667</w:t>
            </w:r>
          </w:p>
        </w:tc>
        <w:tc>
          <w:tcPr>
            <w:tcW w:w="127" w:type="pct"/>
            <w:vAlign w:val="bottom"/>
          </w:tcPr>
          <w:p w14:paraId="5CB65106" w14:textId="77777777" w:rsidR="00344F73" w:rsidRPr="00063EF2" w:rsidRDefault="00344F73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594F4824" w14:textId="4CCFEE1D" w:rsidR="00344F73" w:rsidRPr="00063EF2" w:rsidRDefault="0001010D" w:rsidP="00344F7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2C5881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057</w:t>
            </w:r>
          </w:p>
        </w:tc>
        <w:tc>
          <w:tcPr>
            <w:tcW w:w="146" w:type="pct"/>
            <w:vAlign w:val="bottom"/>
          </w:tcPr>
          <w:p w14:paraId="518F7BAC" w14:textId="77777777" w:rsidR="00344F73" w:rsidRPr="00063EF2" w:rsidRDefault="00344F73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08885339" w14:textId="0D81C19D" w:rsidR="00344F73" w:rsidRPr="00063EF2" w:rsidRDefault="0001010D" w:rsidP="00344F7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344F73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585</w:t>
            </w:r>
          </w:p>
        </w:tc>
      </w:tr>
      <w:tr w:rsidR="00344F73" w:rsidRPr="00D246FB" w14:paraId="7635FE86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5FA59E5B" w14:textId="77777777" w:rsidR="00344F73" w:rsidRPr="00063EF2" w:rsidRDefault="00344F73" w:rsidP="00344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vAlign w:val="bottom"/>
          </w:tcPr>
          <w:p w14:paraId="6FB8EAD6" w14:textId="1FED6647" w:rsidR="00344F73" w:rsidRPr="00063EF2" w:rsidRDefault="002C5881" w:rsidP="00344F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24161585" w14:textId="77777777" w:rsidR="00344F73" w:rsidRPr="00063EF2" w:rsidRDefault="00344F73" w:rsidP="00344F7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7E4459DE" w14:textId="5970FE95" w:rsidR="00344F73" w:rsidRPr="00063EF2" w:rsidRDefault="00344F73" w:rsidP="00344F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1F388F97" w14:textId="77777777" w:rsidR="00344F73" w:rsidRPr="00063EF2" w:rsidRDefault="00344F73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57E943BC" w14:textId="61AFC04A" w:rsidR="00344F73" w:rsidRPr="006B6ED1" w:rsidRDefault="0001010D" w:rsidP="00344F7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82</w:t>
            </w:r>
            <w:r w:rsidR="002C588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787</w:t>
            </w:r>
          </w:p>
        </w:tc>
        <w:tc>
          <w:tcPr>
            <w:tcW w:w="146" w:type="pct"/>
            <w:vAlign w:val="bottom"/>
          </w:tcPr>
          <w:p w14:paraId="2AD85FC3" w14:textId="77777777" w:rsidR="00344F73" w:rsidRPr="006B6ED1" w:rsidRDefault="00344F73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49DE74DC" w14:textId="397F7E19" w:rsidR="00344F73" w:rsidRPr="00063EF2" w:rsidRDefault="0001010D" w:rsidP="00344F7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  <w:r w:rsidR="00344F73" w:rsidRPr="006B6ED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566</w:t>
            </w:r>
          </w:p>
        </w:tc>
      </w:tr>
      <w:tr w:rsidR="00344F73" w:rsidRPr="00D246FB" w14:paraId="600C6BAF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10725C62" w14:textId="77777777" w:rsidR="00344F73" w:rsidRPr="008D4A00" w:rsidRDefault="00344F73" w:rsidP="00344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A00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vAlign w:val="bottom"/>
          </w:tcPr>
          <w:p w14:paraId="0E4EDF44" w14:textId="609BE99B" w:rsidR="00344F73" w:rsidRPr="008D4A00" w:rsidRDefault="0001010D" w:rsidP="00344F7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203</w:t>
            </w:r>
          </w:p>
        </w:tc>
        <w:tc>
          <w:tcPr>
            <w:tcW w:w="144" w:type="pct"/>
            <w:vAlign w:val="bottom"/>
          </w:tcPr>
          <w:p w14:paraId="02D7E802" w14:textId="77777777" w:rsidR="00344F73" w:rsidRPr="008D4A00" w:rsidRDefault="00344F73" w:rsidP="00344F7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2FEC3FF6" w14:textId="2365E0FF" w:rsidR="00344F73" w:rsidRPr="008D4A00" w:rsidRDefault="0001010D" w:rsidP="00344F7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203</w:t>
            </w:r>
          </w:p>
        </w:tc>
        <w:tc>
          <w:tcPr>
            <w:tcW w:w="127" w:type="pct"/>
            <w:vAlign w:val="bottom"/>
          </w:tcPr>
          <w:p w14:paraId="155E92CB" w14:textId="77777777" w:rsidR="00344F73" w:rsidRPr="008D4A00" w:rsidRDefault="00344F73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683238BB" w14:textId="31DBF055" w:rsidR="00344F73" w:rsidRPr="008D4A00" w:rsidRDefault="0001010D" w:rsidP="00344F7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203</w:t>
            </w:r>
          </w:p>
        </w:tc>
        <w:tc>
          <w:tcPr>
            <w:tcW w:w="146" w:type="pct"/>
            <w:vAlign w:val="bottom"/>
          </w:tcPr>
          <w:p w14:paraId="69B7469B" w14:textId="77777777" w:rsidR="00344F73" w:rsidRPr="008D4A00" w:rsidRDefault="00344F73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371C9EFF" w14:textId="514A640C" w:rsidR="00344F73" w:rsidRPr="008D4A00" w:rsidRDefault="0001010D" w:rsidP="00344F7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203</w:t>
            </w:r>
          </w:p>
        </w:tc>
      </w:tr>
      <w:tr w:rsidR="00344F73" w:rsidRPr="00D246FB" w14:paraId="72487127" w14:textId="77777777" w:rsidTr="00A06D54">
        <w:trPr>
          <w:trHeight w:val="152"/>
        </w:trPr>
        <w:tc>
          <w:tcPr>
            <w:tcW w:w="2189" w:type="pct"/>
            <w:vAlign w:val="bottom"/>
          </w:tcPr>
          <w:p w14:paraId="578C0A9D" w14:textId="7BA82034" w:rsidR="00344F73" w:rsidRPr="008D4A00" w:rsidRDefault="00344F73" w:rsidP="00344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A00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6" w:type="pct"/>
            <w:vAlign w:val="bottom"/>
          </w:tcPr>
          <w:p w14:paraId="32801469" w14:textId="7807DF88" w:rsidR="00344F73" w:rsidRPr="008D4A00" w:rsidRDefault="0001010D" w:rsidP="00344F7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  <w:r w:rsidR="009B4BC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023</w:t>
            </w:r>
          </w:p>
        </w:tc>
        <w:tc>
          <w:tcPr>
            <w:tcW w:w="144" w:type="pct"/>
            <w:vAlign w:val="bottom"/>
          </w:tcPr>
          <w:p w14:paraId="769BBEC8" w14:textId="77777777" w:rsidR="00344F73" w:rsidRPr="008D4A00" w:rsidRDefault="00344F73" w:rsidP="00344F7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4FF2F92A" w14:textId="31D692A9" w:rsidR="00344F73" w:rsidRPr="008D4A00" w:rsidRDefault="0001010D" w:rsidP="00344F7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344F73" w:rsidRPr="008D4A0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598</w:t>
            </w:r>
          </w:p>
        </w:tc>
        <w:tc>
          <w:tcPr>
            <w:tcW w:w="127" w:type="pct"/>
            <w:vAlign w:val="bottom"/>
          </w:tcPr>
          <w:p w14:paraId="374D9980" w14:textId="77777777" w:rsidR="00344F73" w:rsidRPr="008D4A00" w:rsidRDefault="00344F73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370683CA" w14:textId="729F97E9" w:rsidR="00344F73" w:rsidRPr="008D4A00" w:rsidRDefault="0001010D" w:rsidP="00344F7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  <w:r w:rsidR="002C588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345</w:t>
            </w:r>
          </w:p>
        </w:tc>
        <w:tc>
          <w:tcPr>
            <w:tcW w:w="146" w:type="pct"/>
            <w:vAlign w:val="bottom"/>
          </w:tcPr>
          <w:p w14:paraId="0FFAB061" w14:textId="77777777" w:rsidR="00344F73" w:rsidRPr="008D4A00" w:rsidRDefault="00344F73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1F4D4478" w14:textId="5847F42E" w:rsidR="00344F73" w:rsidRPr="008D4A00" w:rsidRDefault="0001010D" w:rsidP="00344F7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344F73" w:rsidRPr="008D4A0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607</w:t>
            </w:r>
          </w:p>
        </w:tc>
      </w:tr>
      <w:tr w:rsidR="00344F73" w:rsidRPr="00D246FB" w14:paraId="71BC7B30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20C97C2D" w14:textId="77777777" w:rsidR="00344F73" w:rsidRPr="00063EF2" w:rsidRDefault="00344F73" w:rsidP="00344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AD82EB" w14:textId="19A30477" w:rsidR="00344F73" w:rsidRPr="00063EF2" w:rsidRDefault="0001010D" w:rsidP="00344F7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</w:t>
            </w:r>
            <w:r w:rsidR="003255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818</w:t>
            </w:r>
          </w:p>
        </w:tc>
        <w:tc>
          <w:tcPr>
            <w:tcW w:w="144" w:type="pct"/>
            <w:vAlign w:val="bottom"/>
          </w:tcPr>
          <w:p w14:paraId="57845087" w14:textId="77777777" w:rsidR="00344F73" w:rsidRPr="00063EF2" w:rsidRDefault="00344F73" w:rsidP="00344F7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123F43" w14:textId="7E1B6443" w:rsidR="00344F73" w:rsidRPr="00063EF2" w:rsidRDefault="0001010D" w:rsidP="00344F7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344F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468</w:t>
            </w:r>
          </w:p>
        </w:tc>
        <w:tc>
          <w:tcPr>
            <w:tcW w:w="127" w:type="pct"/>
            <w:vAlign w:val="bottom"/>
          </w:tcPr>
          <w:p w14:paraId="7911963F" w14:textId="77777777" w:rsidR="00344F73" w:rsidRPr="00063EF2" w:rsidRDefault="00344F73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DF5D5" w14:textId="77B73703" w:rsidR="00344F73" w:rsidRPr="00EA0B9E" w:rsidRDefault="0001010D" w:rsidP="00344F7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123</w:t>
            </w:r>
            <w:r w:rsidR="002C58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392</w:t>
            </w:r>
          </w:p>
        </w:tc>
        <w:tc>
          <w:tcPr>
            <w:tcW w:w="146" w:type="pct"/>
            <w:vAlign w:val="bottom"/>
          </w:tcPr>
          <w:p w14:paraId="3C8CCB77" w14:textId="77777777" w:rsidR="00344F73" w:rsidRPr="00063EF2" w:rsidRDefault="00344F73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665AF8" w14:textId="39FD9F82" w:rsidR="00344F73" w:rsidRPr="00063EF2" w:rsidRDefault="0001010D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113</w:t>
            </w:r>
            <w:r w:rsidR="00344F73" w:rsidRPr="00EA0B9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961</w:t>
            </w:r>
          </w:p>
        </w:tc>
      </w:tr>
      <w:tr w:rsidR="002E16E6" w:rsidRPr="00D246FB" w14:paraId="7284FF34" w14:textId="77777777" w:rsidTr="002E16E6">
        <w:trPr>
          <w:trHeight w:val="152"/>
        </w:trPr>
        <w:tc>
          <w:tcPr>
            <w:tcW w:w="2189" w:type="pct"/>
            <w:vAlign w:val="bottom"/>
          </w:tcPr>
          <w:p w14:paraId="3511FFEA" w14:textId="77777777" w:rsidR="002E16E6" w:rsidRPr="00063EF2" w:rsidRDefault="002E16E6" w:rsidP="00344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0E938CE0" w14:textId="77777777" w:rsidR="002E16E6" w:rsidRPr="0001010D" w:rsidRDefault="002E16E6" w:rsidP="00344F7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vAlign w:val="bottom"/>
          </w:tcPr>
          <w:p w14:paraId="4D90312F" w14:textId="77777777" w:rsidR="002E16E6" w:rsidRPr="00063EF2" w:rsidRDefault="002E16E6" w:rsidP="00344F7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2FBBC0AD" w14:textId="77777777" w:rsidR="002E16E6" w:rsidRPr="0001010D" w:rsidRDefault="002E16E6" w:rsidP="00344F7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vAlign w:val="bottom"/>
          </w:tcPr>
          <w:p w14:paraId="50DB7634" w14:textId="77777777" w:rsidR="002E16E6" w:rsidRPr="00063EF2" w:rsidRDefault="002E16E6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0E527C10" w14:textId="77777777" w:rsidR="002E16E6" w:rsidRPr="0001010D" w:rsidRDefault="002E16E6" w:rsidP="00344F7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0D6E3D1E" w14:textId="77777777" w:rsidR="002E16E6" w:rsidRPr="00063EF2" w:rsidRDefault="002E16E6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592B706E" w14:textId="77777777" w:rsidR="002E16E6" w:rsidRPr="0001010D" w:rsidRDefault="002E16E6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462DC" w:rsidRPr="00D246FB" w14:paraId="25991C0D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485139F8" w14:textId="77777777" w:rsidR="004462DC" w:rsidRPr="00063EF2" w:rsidRDefault="004462DC" w:rsidP="0044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16" w:type="pct"/>
            <w:vAlign w:val="bottom"/>
          </w:tcPr>
          <w:p w14:paraId="6F29C43F" w14:textId="77777777" w:rsidR="004462DC" w:rsidRPr="00063EF2" w:rsidRDefault="004462DC" w:rsidP="004462D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vAlign w:val="bottom"/>
          </w:tcPr>
          <w:p w14:paraId="305A86F8" w14:textId="77777777" w:rsidR="004462DC" w:rsidRPr="00063EF2" w:rsidRDefault="004462DC" w:rsidP="004462D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1BF8A918" w14:textId="77777777" w:rsidR="004462DC" w:rsidRPr="00063EF2" w:rsidRDefault="004462DC" w:rsidP="004462D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2D7BBEC2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7F51E56D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03DB7558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1531766E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C5881" w:rsidRPr="00D246FB" w14:paraId="5F52D3CE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7DD5DA23" w14:textId="77777777" w:rsidR="002C5881" w:rsidRPr="00063EF2" w:rsidRDefault="002C5881" w:rsidP="002C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vAlign w:val="bottom"/>
          </w:tcPr>
          <w:p w14:paraId="101E727E" w14:textId="5FA47C06" w:rsidR="002C5881" w:rsidRPr="00063EF2" w:rsidRDefault="002C5881" w:rsidP="002C588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7B1B1653" w14:textId="77777777" w:rsidR="002C5881" w:rsidRPr="00063EF2" w:rsidRDefault="002C5881" w:rsidP="002C5881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59346417" w14:textId="77777777" w:rsidR="002C5881" w:rsidRPr="00063EF2" w:rsidRDefault="002C5881" w:rsidP="002C588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49F09C99" w14:textId="77777777" w:rsidR="002C5881" w:rsidRPr="00063EF2" w:rsidRDefault="002C5881" w:rsidP="002C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2EB4760C" w14:textId="28674791" w:rsidR="002C5881" w:rsidRPr="00063EF2" w:rsidRDefault="0001010D" w:rsidP="002C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144</w:t>
            </w:r>
            <w:r w:rsidR="002C5881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269</w:t>
            </w:r>
          </w:p>
        </w:tc>
        <w:tc>
          <w:tcPr>
            <w:tcW w:w="146" w:type="pct"/>
            <w:vAlign w:val="bottom"/>
          </w:tcPr>
          <w:p w14:paraId="5C216361" w14:textId="77777777" w:rsidR="002C5881" w:rsidRPr="00063EF2" w:rsidRDefault="002C5881" w:rsidP="002C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07EE62D9" w14:textId="3360AE21" w:rsidR="002C5881" w:rsidRPr="00063EF2" w:rsidRDefault="0001010D" w:rsidP="002C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186</w:t>
            </w:r>
            <w:r w:rsidR="002C5881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273</w:t>
            </w:r>
          </w:p>
        </w:tc>
      </w:tr>
      <w:tr w:rsidR="002C5881" w:rsidRPr="00D246FB" w14:paraId="29D48273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7B277E5C" w14:textId="77777777" w:rsidR="002C5881" w:rsidRPr="00063EF2" w:rsidRDefault="002C5881" w:rsidP="002C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3527801D" w14:textId="4436E02D" w:rsidR="002C5881" w:rsidRPr="009E7DF4" w:rsidRDefault="002C5881" w:rsidP="002C588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848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476AB991" w14:textId="77777777" w:rsidR="002C5881" w:rsidRPr="00D848F2" w:rsidRDefault="002C5881" w:rsidP="002C5881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645DD221" w14:textId="77777777" w:rsidR="002C5881" w:rsidRPr="00D848F2" w:rsidRDefault="002C5881" w:rsidP="002C588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848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7E532FC0" w14:textId="77777777" w:rsidR="002C5881" w:rsidRPr="00D848F2" w:rsidRDefault="002C5881" w:rsidP="002C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585BCAF1" w14:textId="08781028" w:rsidR="002C5881" w:rsidRPr="00D848F2" w:rsidRDefault="0001010D" w:rsidP="002C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144</w:t>
            </w:r>
            <w:r w:rsidR="002C588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269</w:t>
            </w:r>
          </w:p>
        </w:tc>
        <w:tc>
          <w:tcPr>
            <w:tcW w:w="146" w:type="pct"/>
            <w:vAlign w:val="bottom"/>
          </w:tcPr>
          <w:p w14:paraId="5485527F" w14:textId="77777777" w:rsidR="002C5881" w:rsidRPr="00D848F2" w:rsidRDefault="002C5881" w:rsidP="002C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19BAAEE7" w14:textId="1A35E0F4" w:rsidR="002C5881" w:rsidRPr="00D848F2" w:rsidRDefault="0001010D" w:rsidP="002C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186</w:t>
            </w:r>
            <w:r w:rsidR="002C5881" w:rsidRPr="00D848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273</w:t>
            </w:r>
          </w:p>
        </w:tc>
      </w:tr>
      <w:tr w:rsidR="002C5881" w:rsidRPr="00D246FB" w14:paraId="66B4B19D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589D47E6" w14:textId="77777777" w:rsidR="002C5881" w:rsidRPr="00063EF2" w:rsidRDefault="002C5881" w:rsidP="002C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24DC1F65" w14:textId="0842EAB4" w:rsidR="002C5881" w:rsidRPr="00063EF2" w:rsidRDefault="002C5881" w:rsidP="002C588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2BAD1B31" w14:textId="77777777" w:rsidR="002C5881" w:rsidRPr="00063EF2" w:rsidRDefault="002C5881" w:rsidP="002C5881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14:paraId="2AF8F4CE" w14:textId="77777777" w:rsidR="002C5881" w:rsidRPr="00063EF2" w:rsidRDefault="002C5881" w:rsidP="002C588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2BD439AF" w14:textId="77777777" w:rsidR="002C5881" w:rsidRPr="00063EF2" w:rsidRDefault="002C5881" w:rsidP="002C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07B5C6EB" w14:textId="7B284E47" w:rsidR="002C5881" w:rsidRPr="00063EF2" w:rsidRDefault="002C5881" w:rsidP="002C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627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  <w:vAlign w:val="bottom"/>
          </w:tcPr>
          <w:p w14:paraId="639CDEC4" w14:textId="77777777" w:rsidR="002C5881" w:rsidRPr="00063EF2" w:rsidRDefault="002C5881" w:rsidP="002C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141AE44A" w14:textId="6347CB3D" w:rsidR="002C5881" w:rsidRPr="00063EF2" w:rsidRDefault="002C5881" w:rsidP="002C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656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C5881" w:rsidRPr="00D246FB" w14:paraId="6958D0AF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3D0EBFDC" w14:textId="77777777" w:rsidR="002C5881" w:rsidRPr="00063EF2" w:rsidRDefault="002C5881" w:rsidP="002C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31D01" w14:textId="0A32B264" w:rsidR="002C5881" w:rsidRPr="009E7DF4" w:rsidRDefault="002C5881" w:rsidP="002C588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848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18DCB783" w14:textId="77777777" w:rsidR="002C5881" w:rsidRPr="00D848F2" w:rsidRDefault="002C5881" w:rsidP="002C5881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78D1B6" w14:textId="77777777" w:rsidR="002C5881" w:rsidRPr="00D848F2" w:rsidRDefault="002C5881" w:rsidP="002C588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848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44122B01" w14:textId="77777777" w:rsidR="002C5881" w:rsidRPr="00D848F2" w:rsidRDefault="002C5881" w:rsidP="002C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0890D2" w14:textId="235108C1" w:rsidR="002C5881" w:rsidRPr="00D848F2" w:rsidRDefault="0001010D" w:rsidP="002C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143</w:t>
            </w:r>
            <w:r w:rsidR="002C588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642</w:t>
            </w:r>
          </w:p>
        </w:tc>
        <w:tc>
          <w:tcPr>
            <w:tcW w:w="146" w:type="pct"/>
            <w:vAlign w:val="bottom"/>
          </w:tcPr>
          <w:p w14:paraId="4BA87865" w14:textId="77777777" w:rsidR="002C5881" w:rsidRPr="00D848F2" w:rsidRDefault="002C5881" w:rsidP="002C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F85B3" w14:textId="4A1A3DC6" w:rsidR="002C5881" w:rsidRPr="00D848F2" w:rsidRDefault="0001010D" w:rsidP="002C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185</w:t>
            </w:r>
            <w:r w:rsidR="002C5881" w:rsidRPr="00D848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617</w:t>
            </w:r>
          </w:p>
        </w:tc>
      </w:tr>
      <w:tr w:rsidR="00C769C1" w:rsidRPr="007917B4" w14:paraId="26BD52C7" w14:textId="77777777" w:rsidTr="00C769C1">
        <w:trPr>
          <w:trHeight w:val="152"/>
        </w:trPr>
        <w:tc>
          <w:tcPr>
            <w:tcW w:w="2189" w:type="pct"/>
            <w:vAlign w:val="bottom"/>
          </w:tcPr>
          <w:p w14:paraId="7602368B" w14:textId="77777777" w:rsidR="00C769C1" w:rsidRPr="007917B4" w:rsidRDefault="00C769C1" w:rsidP="0044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6" w:type="pct"/>
            <w:vAlign w:val="bottom"/>
          </w:tcPr>
          <w:p w14:paraId="4DF35ED8" w14:textId="77777777" w:rsidR="00C769C1" w:rsidRPr="007917B4" w:rsidRDefault="00C769C1" w:rsidP="004462D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0C8A5120" w14:textId="77777777" w:rsidR="00C769C1" w:rsidRPr="007917B4" w:rsidRDefault="00C769C1" w:rsidP="004462D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3156E522" w14:textId="77777777" w:rsidR="00C769C1" w:rsidRPr="007917B4" w:rsidRDefault="00C769C1" w:rsidP="004462D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6DA11F24" w14:textId="77777777" w:rsidR="00C769C1" w:rsidRPr="007917B4" w:rsidRDefault="00C769C1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5934A774" w14:textId="77777777" w:rsidR="00C769C1" w:rsidRPr="007917B4" w:rsidRDefault="00C769C1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54090540" w14:textId="77777777" w:rsidR="00C769C1" w:rsidRPr="007917B4" w:rsidRDefault="00C769C1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791B489B" w14:textId="77777777" w:rsidR="00C769C1" w:rsidRPr="007917B4" w:rsidRDefault="00C769C1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62DC" w:rsidRPr="00D246FB" w14:paraId="262E6696" w14:textId="77777777" w:rsidTr="00B61CCF">
        <w:trPr>
          <w:trHeight w:val="152"/>
        </w:trPr>
        <w:tc>
          <w:tcPr>
            <w:tcW w:w="2189" w:type="pct"/>
            <w:vAlign w:val="bottom"/>
          </w:tcPr>
          <w:p w14:paraId="6AA8DD10" w14:textId="399C8F70" w:rsidR="004462DC" w:rsidRPr="00063EF2" w:rsidRDefault="004462DC" w:rsidP="0044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ลูกหนี้ไม่หมุนเวียนอื่น</w:t>
            </w:r>
          </w:p>
        </w:tc>
        <w:tc>
          <w:tcPr>
            <w:tcW w:w="616" w:type="pct"/>
            <w:vAlign w:val="bottom"/>
          </w:tcPr>
          <w:p w14:paraId="6B3595C3" w14:textId="77777777" w:rsidR="004462DC" w:rsidRDefault="004462DC" w:rsidP="004462D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vAlign w:val="bottom"/>
          </w:tcPr>
          <w:p w14:paraId="01BF49B6" w14:textId="77777777" w:rsidR="004462DC" w:rsidRPr="00063EF2" w:rsidRDefault="004462DC" w:rsidP="004462D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227B85F0" w14:textId="77777777" w:rsidR="004462DC" w:rsidRPr="00063EF2" w:rsidRDefault="004462DC" w:rsidP="004462D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77CE1237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379DCA82" w14:textId="77777777" w:rsidR="004462DC" w:rsidRPr="000D72D7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3B6EA0E3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1E1EFF21" w14:textId="77777777" w:rsidR="004462DC" w:rsidRPr="000D72D7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25E4" w:rsidRPr="00D246FB" w14:paraId="4E596DEF" w14:textId="77777777" w:rsidTr="00B61CCF">
        <w:trPr>
          <w:trHeight w:val="152"/>
        </w:trPr>
        <w:tc>
          <w:tcPr>
            <w:tcW w:w="2189" w:type="pct"/>
            <w:vAlign w:val="bottom"/>
          </w:tcPr>
          <w:p w14:paraId="3AC54657" w14:textId="77777777" w:rsidR="00DE25E4" w:rsidRPr="00063EF2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vAlign w:val="bottom"/>
          </w:tcPr>
          <w:p w14:paraId="3D28502C" w14:textId="64335104" w:rsidR="00DE25E4" w:rsidRPr="00063EF2" w:rsidRDefault="00C42A57" w:rsidP="00DE25E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vAlign w:val="bottom"/>
          </w:tcPr>
          <w:p w14:paraId="4E987649" w14:textId="77777777" w:rsidR="00DE25E4" w:rsidRPr="00063EF2" w:rsidRDefault="00DE25E4" w:rsidP="00DE25E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49FEA13D" w14:textId="7BE28DD1" w:rsidR="00DE25E4" w:rsidRPr="00063EF2" w:rsidRDefault="00DE25E4" w:rsidP="00DE25E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  <w:vAlign w:val="bottom"/>
          </w:tcPr>
          <w:p w14:paraId="487C8F61" w14:textId="77777777" w:rsidR="00DE25E4" w:rsidRPr="00063EF2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6D955D7E" w14:textId="5DEA8CF3" w:rsidR="00DE25E4" w:rsidRPr="00063EF2" w:rsidRDefault="0001010D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93</w:t>
            </w:r>
            <w:r w:rsidR="00C42A57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760</w:t>
            </w:r>
          </w:p>
        </w:tc>
        <w:tc>
          <w:tcPr>
            <w:tcW w:w="146" w:type="pct"/>
            <w:vAlign w:val="bottom"/>
          </w:tcPr>
          <w:p w14:paraId="1630A223" w14:textId="77777777" w:rsidR="00DE25E4" w:rsidRPr="00063EF2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62C8D9D3" w14:textId="2930B270" w:rsidR="00DE25E4" w:rsidRPr="00063EF2" w:rsidRDefault="0001010D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18</w:t>
            </w:r>
            <w:r w:rsidR="00DE25E4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059</w:t>
            </w:r>
          </w:p>
        </w:tc>
      </w:tr>
      <w:tr w:rsidR="00DE25E4" w:rsidRPr="00D246FB" w14:paraId="65F44490" w14:textId="77777777" w:rsidTr="00B61CCF">
        <w:trPr>
          <w:trHeight w:val="152"/>
        </w:trPr>
        <w:tc>
          <w:tcPr>
            <w:tcW w:w="2189" w:type="pct"/>
            <w:vAlign w:val="bottom"/>
          </w:tcPr>
          <w:p w14:paraId="42DDEA65" w14:textId="6DC88BFF" w:rsidR="00DE25E4" w:rsidRPr="008D4A00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A0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vAlign w:val="bottom"/>
          </w:tcPr>
          <w:p w14:paraId="56760174" w14:textId="2320C07D" w:rsidR="00DE25E4" w:rsidRPr="008D4A00" w:rsidRDefault="0001010D" w:rsidP="00DE25E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C42A5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413</w:t>
            </w:r>
          </w:p>
        </w:tc>
        <w:tc>
          <w:tcPr>
            <w:tcW w:w="144" w:type="pct"/>
            <w:vAlign w:val="bottom"/>
          </w:tcPr>
          <w:p w14:paraId="08229F81" w14:textId="77777777" w:rsidR="00DE25E4" w:rsidRPr="008D4A00" w:rsidRDefault="00DE25E4" w:rsidP="00DE25E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334DBB9B" w14:textId="7D6FB38E" w:rsidR="00DE25E4" w:rsidRPr="008D4A00" w:rsidRDefault="0001010D" w:rsidP="00DE25E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127" w:type="pct"/>
            <w:vAlign w:val="bottom"/>
          </w:tcPr>
          <w:p w14:paraId="4822F570" w14:textId="77777777" w:rsidR="00DE25E4" w:rsidRPr="008D4A00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002E9226" w14:textId="396B4C9D" w:rsidR="00DE25E4" w:rsidRPr="008D4A00" w:rsidRDefault="0001010D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</w:t>
            </w:r>
            <w:r w:rsidR="00C42A57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146" w:type="pct"/>
            <w:vAlign w:val="bottom"/>
          </w:tcPr>
          <w:p w14:paraId="15A961B9" w14:textId="77777777" w:rsidR="00DE25E4" w:rsidRPr="008D4A00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1E16A63D" w14:textId="0DFACD72" w:rsidR="00DE25E4" w:rsidRPr="008D4A00" w:rsidRDefault="0001010D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sz w:val="30"/>
                <w:szCs w:val="30"/>
              </w:rPr>
              <w:t>154</w:t>
            </w:r>
          </w:p>
        </w:tc>
      </w:tr>
      <w:tr w:rsidR="00DE25E4" w:rsidRPr="00D246FB" w14:paraId="548DB962" w14:textId="77777777" w:rsidTr="00B61CCF">
        <w:trPr>
          <w:trHeight w:val="152"/>
        </w:trPr>
        <w:tc>
          <w:tcPr>
            <w:tcW w:w="2189" w:type="pct"/>
            <w:vAlign w:val="bottom"/>
          </w:tcPr>
          <w:p w14:paraId="7D3F5168" w14:textId="40951BDD" w:rsidR="00DE25E4" w:rsidRPr="008D4A00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A00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6" w:type="pct"/>
            <w:vAlign w:val="bottom"/>
          </w:tcPr>
          <w:p w14:paraId="012309F5" w14:textId="719652E0" w:rsidR="00DE25E4" w:rsidRPr="008D4A00" w:rsidRDefault="0001010D" w:rsidP="00DE25E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115</w:t>
            </w:r>
            <w:r w:rsidR="00C42A5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695</w:t>
            </w:r>
          </w:p>
        </w:tc>
        <w:tc>
          <w:tcPr>
            <w:tcW w:w="144" w:type="pct"/>
            <w:vAlign w:val="bottom"/>
          </w:tcPr>
          <w:p w14:paraId="3841A331" w14:textId="77777777" w:rsidR="00DE25E4" w:rsidRPr="008D4A00" w:rsidRDefault="00DE25E4" w:rsidP="00DE25E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491E6891" w14:textId="011C9DFC" w:rsidR="00DE25E4" w:rsidRPr="008D4A00" w:rsidRDefault="0001010D" w:rsidP="00DE25E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  <w:r w:rsidR="00DE25E4" w:rsidRPr="008D4A0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005</w:t>
            </w:r>
          </w:p>
        </w:tc>
        <w:tc>
          <w:tcPr>
            <w:tcW w:w="127" w:type="pct"/>
            <w:vAlign w:val="bottom"/>
          </w:tcPr>
          <w:p w14:paraId="2E9E58D8" w14:textId="77777777" w:rsidR="00DE25E4" w:rsidRPr="008D4A00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0BC32BF7" w14:textId="3B049B72" w:rsidR="00DE25E4" w:rsidRPr="008D4A00" w:rsidRDefault="0001010D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115</w:t>
            </w:r>
            <w:r w:rsidR="00C42A57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695</w:t>
            </w:r>
          </w:p>
        </w:tc>
        <w:tc>
          <w:tcPr>
            <w:tcW w:w="146" w:type="pct"/>
            <w:vAlign w:val="bottom"/>
          </w:tcPr>
          <w:p w14:paraId="597A5FDF" w14:textId="77777777" w:rsidR="00DE25E4" w:rsidRPr="008D4A00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46BCD03E" w14:textId="5444BA4F" w:rsidR="00DE25E4" w:rsidRPr="008D4A00" w:rsidRDefault="0001010D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74</w:t>
            </w:r>
            <w:r w:rsidR="00DE25E4" w:rsidRPr="008D4A00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005</w:t>
            </w:r>
          </w:p>
        </w:tc>
      </w:tr>
      <w:tr w:rsidR="00DE25E4" w:rsidRPr="00D246FB" w14:paraId="0FF3E78C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2D1D108C" w14:textId="77777777" w:rsidR="00DE25E4" w:rsidRPr="00063EF2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08DD8" w14:textId="49A703A2" w:rsidR="00DE25E4" w:rsidRPr="00063EF2" w:rsidRDefault="0001010D" w:rsidP="00DE25E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118</w:t>
            </w:r>
            <w:r w:rsidR="00C42A5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144" w:type="pct"/>
            <w:vAlign w:val="bottom"/>
          </w:tcPr>
          <w:p w14:paraId="491E8025" w14:textId="77777777" w:rsidR="00DE25E4" w:rsidRPr="00063EF2" w:rsidRDefault="00DE25E4" w:rsidP="00DE25E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26DBC4" w14:textId="47FBBB1B" w:rsidR="00DE25E4" w:rsidRPr="00063EF2" w:rsidRDefault="0001010D" w:rsidP="00DE25E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</w:t>
            </w:r>
            <w:r w:rsidR="00DE25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159</w:t>
            </w:r>
          </w:p>
        </w:tc>
        <w:tc>
          <w:tcPr>
            <w:tcW w:w="127" w:type="pct"/>
            <w:vAlign w:val="bottom"/>
          </w:tcPr>
          <w:p w14:paraId="17C9BD41" w14:textId="77777777" w:rsidR="00DE25E4" w:rsidRPr="00063EF2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E324B" w14:textId="7DB69AC1" w:rsidR="00DE25E4" w:rsidRPr="00063EF2" w:rsidRDefault="0001010D" w:rsidP="00DE25E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211</w:t>
            </w:r>
            <w:r w:rsidR="00C42A5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868</w:t>
            </w:r>
          </w:p>
        </w:tc>
        <w:tc>
          <w:tcPr>
            <w:tcW w:w="146" w:type="pct"/>
            <w:vAlign w:val="bottom"/>
          </w:tcPr>
          <w:p w14:paraId="6B8C2C41" w14:textId="77777777" w:rsidR="00DE25E4" w:rsidRPr="00063EF2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A9E9D" w14:textId="53F621BF" w:rsidR="00DE25E4" w:rsidRPr="00063EF2" w:rsidRDefault="0001010D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  <w:r w:rsidR="00DE25E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218</w:t>
            </w:r>
          </w:p>
        </w:tc>
      </w:tr>
      <w:tr w:rsidR="004462DC" w:rsidRPr="007917B4" w14:paraId="6732D539" w14:textId="77777777" w:rsidTr="00F22246">
        <w:trPr>
          <w:trHeight w:val="323"/>
        </w:trPr>
        <w:tc>
          <w:tcPr>
            <w:tcW w:w="2189" w:type="pct"/>
            <w:vAlign w:val="bottom"/>
          </w:tcPr>
          <w:p w14:paraId="43DEBC24" w14:textId="77777777" w:rsidR="004462DC" w:rsidRPr="007917B4" w:rsidRDefault="004462DC" w:rsidP="0044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52E49136" w14:textId="77777777" w:rsidR="004462DC" w:rsidRPr="007917B4" w:rsidRDefault="004462DC" w:rsidP="004462D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25A3A02E" w14:textId="77777777" w:rsidR="004462DC" w:rsidRPr="007917B4" w:rsidRDefault="004462DC" w:rsidP="004462D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1144DD34" w14:textId="77777777" w:rsidR="004462DC" w:rsidRPr="007917B4" w:rsidRDefault="004462DC" w:rsidP="004462DC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19E6DB3A" w14:textId="77777777" w:rsidR="004462DC" w:rsidRPr="007917B4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4874F08C" w14:textId="77777777" w:rsidR="004462DC" w:rsidRPr="007917B4" w:rsidRDefault="004462DC" w:rsidP="004462D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493D18B4" w14:textId="77777777" w:rsidR="004462DC" w:rsidRPr="007917B4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47E9962B" w14:textId="77777777" w:rsidR="004462DC" w:rsidRPr="007917B4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62DC" w:rsidRPr="00D246FB" w14:paraId="0DB60AC6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69B5DFDD" w14:textId="77777777" w:rsidR="004462DC" w:rsidRPr="00063EF2" w:rsidRDefault="004462DC" w:rsidP="0044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16" w:type="pct"/>
            <w:vAlign w:val="bottom"/>
          </w:tcPr>
          <w:p w14:paraId="015A0937" w14:textId="77777777" w:rsidR="004462DC" w:rsidRPr="00063EF2" w:rsidRDefault="004462DC" w:rsidP="004462D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vAlign w:val="bottom"/>
          </w:tcPr>
          <w:p w14:paraId="762033FB" w14:textId="77777777" w:rsidR="004462DC" w:rsidRPr="00063EF2" w:rsidRDefault="004462DC" w:rsidP="004462D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4C771C72" w14:textId="77777777" w:rsidR="004462DC" w:rsidRPr="00AC0B8A" w:rsidRDefault="004462DC" w:rsidP="004462D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108B14F6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42AFE926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71903117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43B83AD6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25E4" w:rsidRPr="00D246FB" w14:paraId="57CF321A" w14:textId="77777777" w:rsidTr="00692971">
        <w:trPr>
          <w:trHeight w:val="152"/>
        </w:trPr>
        <w:tc>
          <w:tcPr>
            <w:tcW w:w="2189" w:type="pct"/>
            <w:vAlign w:val="bottom"/>
          </w:tcPr>
          <w:p w14:paraId="1BC7F80B" w14:textId="77777777" w:rsidR="00DE25E4" w:rsidRPr="00063EF2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vAlign w:val="bottom"/>
          </w:tcPr>
          <w:p w14:paraId="6183749E" w14:textId="5A5C2254" w:rsidR="00DE25E4" w:rsidRPr="00063EF2" w:rsidRDefault="00C4328E" w:rsidP="00DE25E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vAlign w:val="bottom"/>
          </w:tcPr>
          <w:p w14:paraId="0B1DBB33" w14:textId="77777777" w:rsidR="00DE25E4" w:rsidRPr="00063EF2" w:rsidRDefault="00DE25E4" w:rsidP="00DE25E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0EA3594A" w14:textId="0A5CB3B5" w:rsidR="00DE25E4" w:rsidRPr="00063EF2" w:rsidRDefault="00DE25E4" w:rsidP="00DE25E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  <w:vAlign w:val="bottom"/>
          </w:tcPr>
          <w:p w14:paraId="2BA5237B" w14:textId="77777777" w:rsidR="00DE25E4" w:rsidRPr="00063EF2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794EF6FA" w14:textId="59A248A0" w:rsidR="00DE25E4" w:rsidRPr="00063EF2" w:rsidRDefault="0001010D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3</w:t>
            </w:r>
            <w:r w:rsidR="00C4328E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141</w:t>
            </w:r>
            <w:r w:rsidR="00C4328E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604</w:t>
            </w:r>
          </w:p>
        </w:tc>
        <w:tc>
          <w:tcPr>
            <w:tcW w:w="146" w:type="pct"/>
            <w:vAlign w:val="bottom"/>
          </w:tcPr>
          <w:p w14:paraId="6565D818" w14:textId="77777777" w:rsidR="00DE25E4" w:rsidRPr="00063EF2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0F1FF38D" w14:textId="615D9064" w:rsidR="00DE25E4" w:rsidRPr="00063EF2" w:rsidRDefault="0001010D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</w:t>
            </w:r>
            <w:r w:rsidR="00DE25E4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192</w:t>
            </w:r>
            <w:r w:rsidR="00DE25E4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448</w:t>
            </w:r>
          </w:p>
        </w:tc>
      </w:tr>
      <w:tr w:rsidR="00DE25E4" w:rsidRPr="00D246FB" w14:paraId="2B0E45F7" w14:textId="77777777" w:rsidTr="00692971">
        <w:trPr>
          <w:trHeight w:val="152"/>
        </w:trPr>
        <w:tc>
          <w:tcPr>
            <w:tcW w:w="2189" w:type="pct"/>
            <w:vAlign w:val="bottom"/>
          </w:tcPr>
          <w:p w14:paraId="6C92CFFF" w14:textId="4814DBF4" w:rsidR="00DE25E4" w:rsidRPr="00063EF2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vAlign w:val="bottom"/>
          </w:tcPr>
          <w:p w14:paraId="57426079" w14:textId="0BA5F234" w:rsidR="00DE25E4" w:rsidRDefault="0001010D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81</w:t>
            </w:r>
            <w:r w:rsidR="00C4328E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921</w:t>
            </w:r>
          </w:p>
        </w:tc>
        <w:tc>
          <w:tcPr>
            <w:tcW w:w="144" w:type="pct"/>
            <w:vAlign w:val="bottom"/>
          </w:tcPr>
          <w:p w14:paraId="287BDF18" w14:textId="77777777" w:rsidR="00DE25E4" w:rsidRPr="00063EF2" w:rsidRDefault="00DE25E4" w:rsidP="00DE25E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332A6D18" w14:textId="015FF3D7" w:rsidR="00DE25E4" w:rsidRPr="00063EF2" w:rsidRDefault="0001010D" w:rsidP="00DE25E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DE25E4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253</w:t>
            </w:r>
          </w:p>
        </w:tc>
        <w:tc>
          <w:tcPr>
            <w:tcW w:w="127" w:type="pct"/>
            <w:vAlign w:val="bottom"/>
          </w:tcPr>
          <w:p w14:paraId="7DA7EF3B" w14:textId="77777777" w:rsidR="00DE25E4" w:rsidRPr="00063EF2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2E91AF82" w14:textId="31B76106" w:rsidR="00DE25E4" w:rsidRPr="000D72D7" w:rsidRDefault="0001010D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81</w:t>
            </w:r>
            <w:r w:rsidR="00C4328E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921</w:t>
            </w:r>
          </w:p>
        </w:tc>
        <w:tc>
          <w:tcPr>
            <w:tcW w:w="146" w:type="pct"/>
            <w:vAlign w:val="bottom"/>
          </w:tcPr>
          <w:p w14:paraId="2606D87B" w14:textId="77777777" w:rsidR="00DE25E4" w:rsidRPr="00063EF2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6FABC0BF" w14:textId="5A16B234" w:rsidR="00DE25E4" w:rsidRPr="000D72D7" w:rsidRDefault="0001010D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32</w:t>
            </w:r>
            <w:r w:rsidR="00DE25E4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253</w:t>
            </w:r>
          </w:p>
        </w:tc>
      </w:tr>
      <w:tr w:rsidR="00DE25E4" w:rsidRPr="00D246FB" w14:paraId="3AA7CB2F" w14:textId="77777777" w:rsidTr="00692971">
        <w:trPr>
          <w:trHeight w:val="152"/>
        </w:trPr>
        <w:tc>
          <w:tcPr>
            <w:tcW w:w="2189" w:type="pct"/>
            <w:vAlign w:val="bottom"/>
          </w:tcPr>
          <w:p w14:paraId="0215B0B8" w14:textId="0C22A593" w:rsidR="00DE25E4" w:rsidRPr="00063EF2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6" w:type="pct"/>
            <w:vAlign w:val="bottom"/>
          </w:tcPr>
          <w:p w14:paraId="15294143" w14:textId="7EBF6861" w:rsidR="00DE25E4" w:rsidRPr="00063EF2" w:rsidRDefault="0001010D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700</w:t>
            </w:r>
            <w:r w:rsidR="00C4328E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863</w:t>
            </w:r>
          </w:p>
        </w:tc>
        <w:tc>
          <w:tcPr>
            <w:tcW w:w="144" w:type="pct"/>
            <w:vAlign w:val="bottom"/>
          </w:tcPr>
          <w:p w14:paraId="6AB96694" w14:textId="77777777" w:rsidR="00DE25E4" w:rsidRPr="00063EF2" w:rsidRDefault="00DE25E4" w:rsidP="00DE25E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65A1384B" w14:textId="63DA25C4" w:rsidR="00DE25E4" w:rsidRPr="00063EF2" w:rsidRDefault="0001010D" w:rsidP="00DE25E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631</w:t>
            </w:r>
            <w:r w:rsidR="00DE25E4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142</w:t>
            </w:r>
          </w:p>
        </w:tc>
        <w:tc>
          <w:tcPr>
            <w:tcW w:w="127" w:type="pct"/>
            <w:vAlign w:val="bottom"/>
          </w:tcPr>
          <w:p w14:paraId="74F9911A" w14:textId="77777777" w:rsidR="00DE25E4" w:rsidRPr="00063EF2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254075F4" w14:textId="7852EE06" w:rsidR="00DE25E4" w:rsidRDefault="0001010D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700</w:t>
            </w:r>
            <w:r w:rsidR="00C4328E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863</w:t>
            </w:r>
          </w:p>
        </w:tc>
        <w:tc>
          <w:tcPr>
            <w:tcW w:w="146" w:type="pct"/>
            <w:vAlign w:val="bottom"/>
          </w:tcPr>
          <w:p w14:paraId="34F9CD82" w14:textId="77777777" w:rsidR="00DE25E4" w:rsidRPr="00063EF2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6E4DD315" w14:textId="4055E37E" w:rsidR="00DE25E4" w:rsidRPr="00063EF2" w:rsidRDefault="0001010D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631</w:t>
            </w:r>
            <w:r w:rsidR="00DE25E4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142</w:t>
            </w:r>
          </w:p>
        </w:tc>
      </w:tr>
      <w:tr w:rsidR="00DE25E4" w:rsidRPr="00D246FB" w14:paraId="4B22F138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3F8EE246" w14:textId="77777777" w:rsidR="00DE25E4" w:rsidRPr="00063EF2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678B6A4C" w14:textId="45F91FA2" w:rsidR="00DE25E4" w:rsidRPr="009B70F7" w:rsidRDefault="0001010D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782</w:t>
            </w:r>
            <w:r w:rsidR="00C4328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784</w:t>
            </w:r>
          </w:p>
        </w:tc>
        <w:tc>
          <w:tcPr>
            <w:tcW w:w="144" w:type="pct"/>
            <w:vAlign w:val="bottom"/>
          </w:tcPr>
          <w:p w14:paraId="6A79E1C3" w14:textId="77777777" w:rsidR="00DE25E4" w:rsidRPr="00063EF2" w:rsidRDefault="00DE25E4" w:rsidP="00DE25E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60D6F537" w14:textId="3FFCEA57" w:rsidR="00DE25E4" w:rsidRPr="00063EF2" w:rsidRDefault="0001010D" w:rsidP="00DE25E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663</w:t>
            </w:r>
            <w:r w:rsidR="00DE25E4" w:rsidRPr="009B70F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395</w:t>
            </w:r>
          </w:p>
        </w:tc>
        <w:tc>
          <w:tcPr>
            <w:tcW w:w="127" w:type="pct"/>
            <w:vAlign w:val="bottom"/>
          </w:tcPr>
          <w:p w14:paraId="318A3717" w14:textId="77777777" w:rsidR="00DE25E4" w:rsidRPr="00063EF2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1E704DB7" w14:textId="560629AC" w:rsidR="00DE25E4" w:rsidRPr="00692971" w:rsidRDefault="0001010D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4328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924</w:t>
            </w:r>
            <w:r w:rsidR="00C4328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388</w:t>
            </w:r>
          </w:p>
        </w:tc>
        <w:tc>
          <w:tcPr>
            <w:tcW w:w="146" w:type="pct"/>
            <w:vAlign w:val="bottom"/>
          </w:tcPr>
          <w:p w14:paraId="55622F95" w14:textId="77777777" w:rsidR="00DE25E4" w:rsidRPr="00063EF2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32C8599F" w14:textId="48B403F5" w:rsidR="00DE25E4" w:rsidRPr="00063EF2" w:rsidRDefault="0001010D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E25E4" w:rsidRPr="006929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855</w:t>
            </w:r>
            <w:r w:rsidR="00DE25E4" w:rsidRPr="006929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843</w:t>
            </w:r>
          </w:p>
        </w:tc>
      </w:tr>
      <w:tr w:rsidR="00DE25E4" w:rsidRPr="00D246FB" w14:paraId="02AEBB94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168CBDA0" w14:textId="198E8ED3" w:rsidR="00DE25E4" w:rsidRPr="00063EF2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30535328" w14:textId="40C933D5" w:rsidR="00DE25E4" w:rsidRPr="00063EF2" w:rsidRDefault="00C4328E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150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07A9E992" w14:textId="77777777" w:rsidR="00DE25E4" w:rsidRPr="00063EF2" w:rsidRDefault="00DE25E4" w:rsidP="00DE25E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14:paraId="1C7236D2" w14:textId="47DC418F" w:rsidR="00DE25E4" w:rsidRPr="00063EF2" w:rsidRDefault="00DE25E4" w:rsidP="00DE25E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231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  <w:vAlign w:val="bottom"/>
          </w:tcPr>
          <w:p w14:paraId="64ADD347" w14:textId="77777777" w:rsidR="00DE25E4" w:rsidRPr="00063EF2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7B8F4573" w14:textId="286B6738" w:rsidR="00DE25E4" w:rsidRPr="00063EF2" w:rsidRDefault="00C4328E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939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  <w:vAlign w:val="bottom"/>
          </w:tcPr>
          <w:p w14:paraId="426833E1" w14:textId="77777777" w:rsidR="00DE25E4" w:rsidRPr="00063EF2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329B162E" w14:textId="150C1FF0" w:rsidR="00DE25E4" w:rsidRPr="00063EF2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 w:hint="cs"/>
                <w:sz w:val="30"/>
                <w:szCs w:val="30"/>
              </w:rPr>
              <w:t>51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 w:hint="cs"/>
                <w:sz w:val="30"/>
                <w:szCs w:val="30"/>
              </w:rPr>
              <w:t>7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45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E25E4" w:rsidRPr="00D246FB" w14:paraId="2368F965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045EE094" w14:textId="77777777" w:rsidR="00DE25E4" w:rsidRPr="00063EF2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DA5001" w14:textId="16AF6114" w:rsidR="00DE25E4" w:rsidRPr="009B70F7" w:rsidRDefault="0001010D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770</w:t>
            </w:r>
            <w:r w:rsidR="00C4328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634</w:t>
            </w:r>
          </w:p>
        </w:tc>
        <w:tc>
          <w:tcPr>
            <w:tcW w:w="144" w:type="pct"/>
            <w:vAlign w:val="bottom"/>
          </w:tcPr>
          <w:p w14:paraId="403C16B6" w14:textId="77777777" w:rsidR="00DE25E4" w:rsidRPr="00063EF2" w:rsidRDefault="00DE25E4" w:rsidP="00DE25E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0254C" w14:textId="70E8E23A" w:rsidR="00DE25E4" w:rsidRPr="00063EF2" w:rsidRDefault="0001010D" w:rsidP="00DE25E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656</w:t>
            </w:r>
            <w:r w:rsidR="00DE25E4" w:rsidRPr="009B70F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164</w:t>
            </w:r>
          </w:p>
        </w:tc>
        <w:tc>
          <w:tcPr>
            <w:tcW w:w="127" w:type="pct"/>
            <w:vAlign w:val="bottom"/>
          </w:tcPr>
          <w:p w14:paraId="23E3C501" w14:textId="77777777" w:rsidR="00DE25E4" w:rsidRPr="00063EF2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097C85" w14:textId="78BA691D" w:rsidR="00DE25E4" w:rsidRPr="00692971" w:rsidRDefault="0001010D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4328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854</w:t>
            </w:r>
            <w:r w:rsidR="00C4328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449</w:t>
            </w:r>
          </w:p>
        </w:tc>
        <w:tc>
          <w:tcPr>
            <w:tcW w:w="146" w:type="pct"/>
            <w:vAlign w:val="bottom"/>
          </w:tcPr>
          <w:p w14:paraId="2AFAED42" w14:textId="77777777" w:rsidR="00DE25E4" w:rsidRPr="00063EF2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CC907" w14:textId="418EDE1A" w:rsidR="00DE25E4" w:rsidRPr="00063EF2" w:rsidRDefault="0001010D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E25E4" w:rsidRPr="006929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804</w:t>
            </w:r>
            <w:r w:rsidR="00DE25E4" w:rsidRPr="006929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098</w:t>
            </w:r>
          </w:p>
        </w:tc>
      </w:tr>
    </w:tbl>
    <w:p w14:paraId="1A25431F" w14:textId="53E02DCB" w:rsidR="000370A1" w:rsidRDefault="00037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X="450" w:tblpY="31"/>
        <w:tblW w:w="9812" w:type="dxa"/>
        <w:tblLayout w:type="fixed"/>
        <w:tblLook w:val="0000" w:firstRow="0" w:lastRow="0" w:firstColumn="0" w:lastColumn="0" w:noHBand="0" w:noVBand="0"/>
      </w:tblPr>
      <w:tblGrid>
        <w:gridCol w:w="2610"/>
        <w:gridCol w:w="989"/>
        <w:gridCol w:w="239"/>
        <w:gridCol w:w="934"/>
        <w:gridCol w:w="238"/>
        <w:gridCol w:w="1021"/>
        <w:gridCol w:w="236"/>
        <w:gridCol w:w="1027"/>
        <w:gridCol w:w="236"/>
        <w:gridCol w:w="1019"/>
        <w:gridCol w:w="236"/>
        <w:gridCol w:w="1027"/>
      </w:tblGrid>
      <w:tr w:rsidR="00F813C9" w:rsidRPr="00D246FB" w14:paraId="6B06DA1C" w14:textId="77777777" w:rsidTr="00AA4667">
        <w:tc>
          <w:tcPr>
            <w:tcW w:w="2610" w:type="dxa"/>
            <w:vAlign w:val="bottom"/>
          </w:tcPr>
          <w:p w14:paraId="2E8FD01E" w14:textId="1959F8F1" w:rsidR="00755E4C" w:rsidRPr="000548B9" w:rsidRDefault="009D6280" w:rsidP="0090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D628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ลูกหนี้ตามสัญญาเช่า </w:t>
            </w:r>
          </w:p>
        </w:tc>
        <w:tc>
          <w:tcPr>
            <w:tcW w:w="7202" w:type="dxa"/>
            <w:gridSpan w:val="11"/>
            <w:vAlign w:val="bottom"/>
          </w:tcPr>
          <w:p w14:paraId="5E2FCE36" w14:textId="77777777" w:rsidR="00755E4C" w:rsidRPr="000548B9" w:rsidRDefault="00755E4C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4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813C9" w:rsidRPr="00D246FB" w14:paraId="73CD08C8" w14:textId="77777777" w:rsidTr="00AA4667">
        <w:tc>
          <w:tcPr>
            <w:tcW w:w="2610" w:type="dxa"/>
            <w:vAlign w:val="bottom"/>
          </w:tcPr>
          <w:p w14:paraId="00EA64FA" w14:textId="77777777" w:rsidR="007B4E81" w:rsidRPr="000548B9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2" w:type="dxa"/>
            <w:gridSpan w:val="3"/>
            <w:vAlign w:val="bottom"/>
          </w:tcPr>
          <w:p w14:paraId="3B308796" w14:textId="77777777" w:rsidR="007B4E81" w:rsidRPr="000548B9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48B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8" w:type="dxa"/>
            <w:vAlign w:val="bottom"/>
          </w:tcPr>
          <w:p w14:paraId="4FCE6B3F" w14:textId="77777777" w:rsidR="007B4E81" w:rsidRPr="000548B9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vAlign w:val="bottom"/>
          </w:tcPr>
          <w:p w14:paraId="3CF52874" w14:textId="77777777" w:rsidR="007B4E81" w:rsidRPr="000548B9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48B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6" w:type="dxa"/>
            <w:vAlign w:val="bottom"/>
          </w:tcPr>
          <w:p w14:paraId="241DB871" w14:textId="77777777" w:rsidR="007B4E81" w:rsidRPr="000548B9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82" w:type="dxa"/>
            <w:gridSpan w:val="3"/>
            <w:vAlign w:val="bottom"/>
          </w:tcPr>
          <w:p w14:paraId="233999C6" w14:textId="77777777" w:rsidR="007B4E81" w:rsidRPr="000548B9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13C9" w:rsidRPr="00D246FB" w14:paraId="46A092D6" w14:textId="77777777" w:rsidTr="00AA4667">
        <w:tc>
          <w:tcPr>
            <w:tcW w:w="2610" w:type="dxa"/>
            <w:vAlign w:val="bottom"/>
          </w:tcPr>
          <w:p w14:paraId="1BD6E847" w14:textId="77777777" w:rsidR="007B4E81" w:rsidRPr="000548B9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2" w:type="dxa"/>
            <w:gridSpan w:val="3"/>
            <w:vAlign w:val="bottom"/>
          </w:tcPr>
          <w:p w14:paraId="1E99BCF1" w14:textId="77777777" w:rsidR="007B4E81" w:rsidRPr="000548B9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48B9">
              <w:rPr>
                <w:rFonts w:ascii="Angsana New" w:hAnsi="Angsana New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8" w:type="dxa"/>
            <w:vAlign w:val="bottom"/>
          </w:tcPr>
          <w:p w14:paraId="0AF23887" w14:textId="77777777" w:rsidR="007B4E81" w:rsidRPr="000548B9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vAlign w:val="bottom"/>
          </w:tcPr>
          <w:p w14:paraId="096F57C2" w14:textId="77777777" w:rsidR="007B4E81" w:rsidRPr="000548B9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48B9">
              <w:rPr>
                <w:rFonts w:ascii="Angsana New" w:hAnsi="Angsana New" w:hint="cs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236" w:type="dxa"/>
            <w:vAlign w:val="bottom"/>
          </w:tcPr>
          <w:p w14:paraId="0F86503F" w14:textId="77777777" w:rsidR="007B4E81" w:rsidRPr="000548B9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82" w:type="dxa"/>
            <w:gridSpan w:val="3"/>
            <w:vAlign w:val="bottom"/>
          </w:tcPr>
          <w:p w14:paraId="2EC13F27" w14:textId="77777777" w:rsidR="007B4E81" w:rsidRPr="000548B9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48B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F813C9" w:rsidRPr="00D246FB" w14:paraId="495BE6F0" w14:textId="77777777" w:rsidTr="00AA4667">
        <w:tc>
          <w:tcPr>
            <w:tcW w:w="2610" w:type="dxa"/>
            <w:vAlign w:val="bottom"/>
          </w:tcPr>
          <w:p w14:paraId="192DE327" w14:textId="77777777" w:rsidR="00055F8C" w:rsidRPr="000548B9" w:rsidRDefault="00055F8C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1070069E" w14:textId="5ED24416" w:rsidR="00055F8C" w:rsidRPr="000548B9" w:rsidRDefault="0001010D" w:rsidP="00FB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1010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9" w:type="dxa"/>
            <w:vAlign w:val="bottom"/>
          </w:tcPr>
          <w:p w14:paraId="34BA9EC3" w14:textId="77777777" w:rsidR="00055F8C" w:rsidRPr="000548B9" w:rsidRDefault="00055F8C" w:rsidP="00FB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6695DA0" w14:textId="455FBDAC" w:rsidR="00055F8C" w:rsidRPr="000548B9" w:rsidRDefault="0001010D" w:rsidP="00FB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1010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8" w:type="dxa"/>
            <w:vAlign w:val="bottom"/>
          </w:tcPr>
          <w:p w14:paraId="4339CB92" w14:textId="77777777" w:rsidR="00055F8C" w:rsidRPr="000548B9" w:rsidRDefault="00055F8C" w:rsidP="00FB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1B43710A" w14:textId="605BC6E1" w:rsidR="00055F8C" w:rsidRPr="000548B9" w:rsidRDefault="0001010D" w:rsidP="00FB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1010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05544DAD" w14:textId="77777777" w:rsidR="00055F8C" w:rsidRPr="000548B9" w:rsidRDefault="00055F8C" w:rsidP="00FB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0E348C70" w14:textId="0A6DE44F" w:rsidR="00055F8C" w:rsidRPr="000548B9" w:rsidRDefault="0001010D" w:rsidP="00FB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1010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10FC6D12" w14:textId="77777777" w:rsidR="00055F8C" w:rsidRPr="000548B9" w:rsidRDefault="00055F8C" w:rsidP="00FB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3EF110D9" w14:textId="04D958BD" w:rsidR="00055F8C" w:rsidRPr="000548B9" w:rsidRDefault="0001010D" w:rsidP="00FB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1010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41202F58" w14:textId="77777777" w:rsidR="00055F8C" w:rsidRPr="000548B9" w:rsidRDefault="00055F8C" w:rsidP="00FB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0AC52CFF" w14:textId="7DE2A638" w:rsidR="00055F8C" w:rsidRPr="000548B9" w:rsidRDefault="0001010D" w:rsidP="00FB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1010D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F813C9" w:rsidRPr="00D246FB" w14:paraId="3AEDD466" w14:textId="77777777" w:rsidTr="00AA4667">
        <w:tc>
          <w:tcPr>
            <w:tcW w:w="2610" w:type="dxa"/>
            <w:vAlign w:val="bottom"/>
          </w:tcPr>
          <w:p w14:paraId="65B756C8" w14:textId="77777777" w:rsidR="00B00426" w:rsidRPr="000548B9" w:rsidRDefault="00B00426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2" w:type="dxa"/>
            <w:gridSpan w:val="11"/>
            <w:vAlign w:val="bottom"/>
          </w:tcPr>
          <w:p w14:paraId="45892F71" w14:textId="77777777" w:rsidR="00B00426" w:rsidRPr="000548B9" w:rsidRDefault="00B00426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548B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E795D" w:rsidRPr="00D246FB" w14:paraId="0EE76B70" w14:textId="77777777" w:rsidTr="00AA4667">
        <w:tc>
          <w:tcPr>
            <w:tcW w:w="2610" w:type="dxa"/>
            <w:vAlign w:val="bottom"/>
          </w:tcPr>
          <w:p w14:paraId="50FA186F" w14:textId="77777777" w:rsidR="007E795D" w:rsidRPr="000548B9" w:rsidRDefault="007E795D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4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58829D3" w14:textId="77777777" w:rsidR="007E795D" w:rsidRPr="000548B9" w:rsidRDefault="007E795D" w:rsidP="00AF2586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3B952C6" w14:textId="77777777" w:rsidR="007E795D" w:rsidRPr="000548B9" w:rsidRDefault="007E795D" w:rsidP="00FB51F2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7A96EF1" w14:textId="77777777" w:rsidR="007E795D" w:rsidRPr="000548B9" w:rsidRDefault="007E795D" w:rsidP="00AF2586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A11D484" w14:textId="77777777" w:rsidR="007E795D" w:rsidRPr="000548B9" w:rsidRDefault="007E795D" w:rsidP="00FB51F2">
            <w:pPr>
              <w:pStyle w:val="a2"/>
              <w:tabs>
                <w:tab w:val="decimal" w:pos="774"/>
              </w:tabs>
              <w:ind w:left="-254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091291F1" w14:textId="77777777" w:rsidR="007E795D" w:rsidRPr="000548B9" w:rsidRDefault="007E795D" w:rsidP="00AF2586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7570B1" w14:textId="77777777" w:rsidR="007E795D" w:rsidRPr="000548B9" w:rsidRDefault="007E795D" w:rsidP="00FB51F2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3C70FB3C" w14:textId="77777777" w:rsidR="007E795D" w:rsidRPr="000548B9" w:rsidRDefault="007E795D" w:rsidP="00AF2586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630AD5" w14:textId="77777777" w:rsidR="007E795D" w:rsidRPr="000548B9" w:rsidRDefault="007E795D" w:rsidP="00FB51F2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3A365A5" w14:textId="77777777" w:rsidR="007E795D" w:rsidRPr="000548B9" w:rsidRDefault="007E795D" w:rsidP="00AF2586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7F43BB" w14:textId="77777777" w:rsidR="007E795D" w:rsidRPr="000548B9" w:rsidRDefault="007E795D" w:rsidP="00FB51F2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33564024" w14:textId="77777777" w:rsidR="007E795D" w:rsidRPr="000548B9" w:rsidRDefault="007E795D" w:rsidP="00AF2586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E25E4" w:rsidRPr="00D246FB" w14:paraId="489BF907" w14:textId="77777777" w:rsidTr="00BB04A2">
        <w:tc>
          <w:tcPr>
            <w:tcW w:w="2610" w:type="dxa"/>
            <w:vAlign w:val="bottom"/>
          </w:tcPr>
          <w:p w14:paraId="5F1170AB" w14:textId="77777777" w:rsidR="00DE25E4" w:rsidRPr="000548B9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  <w:cs/>
              </w:rPr>
            </w:pPr>
            <w:r w:rsidRPr="000548B9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B1C26D0" w14:textId="329DBEB4" w:rsidR="00DE25E4" w:rsidRPr="000548B9" w:rsidRDefault="0001010D" w:rsidP="00DE25E4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EE1DD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832</w:t>
            </w:r>
            <w:r w:rsidR="00EE1DD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826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209D979" w14:textId="77777777" w:rsidR="00DE25E4" w:rsidRPr="000548B9" w:rsidRDefault="00DE25E4" w:rsidP="00DE25E4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EE8BD9E" w14:textId="0037E31A" w:rsidR="00DE25E4" w:rsidRPr="000548B9" w:rsidRDefault="0001010D" w:rsidP="00DE25E4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DE25E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297</w:t>
            </w:r>
            <w:r w:rsidR="00DE25E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206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1BF14E4" w14:textId="77777777" w:rsidR="00DE25E4" w:rsidRPr="000548B9" w:rsidRDefault="00DE25E4" w:rsidP="00DE25E4">
            <w:pPr>
              <w:pStyle w:val="a2"/>
              <w:tabs>
                <w:tab w:val="decimal" w:pos="774"/>
              </w:tabs>
              <w:ind w:left="-254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8B9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6A913509" w14:textId="62550EA5" w:rsidR="00DE25E4" w:rsidRPr="000548B9" w:rsidRDefault="0001010D" w:rsidP="00DE25E4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212F3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891</w:t>
            </w:r>
            <w:r w:rsidR="00212F3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863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AC7BAD" w14:textId="77777777" w:rsidR="00DE25E4" w:rsidRPr="000548B9" w:rsidRDefault="00DE25E4" w:rsidP="00DE25E4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77117AC7" w14:textId="4F50F722" w:rsidR="00DE25E4" w:rsidRPr="000548B9" w:rsidRDefault="0001010D" w:rsidP="00DE25E4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DE25E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724</w:t>
            </w:r>
            <w:r w:rsidR="00DE25E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690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A029D0" w14:textId="77777777" w:rsidR="00DE25E4" w:rsidRPr="000548B9" w:rsidRDefault="00DE25E4" w:rsidP="00DE25E4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3F7104C7" w14:textId="730164FC" w:rsidR="00DE25E4" w:rsidRPr="000548B9" w:rsidRDefault="0001010D" w:rsidP="00DE25E4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212F3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724</w:t>
            </w:r>
            <w:r w:rsidR="00212F3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689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D115A4" w14:textId="77777777" w:rsidR="00DE25E4" w:rsidRPr="000548B9" w:rsidRDefault="00DE25E4" w:rsidP="00DE25E4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09381C22" w14:textId="7198139A" w:rsidR="00DE25E4" w:rsidRPr="000548B9" w:rsidRDefault="0001010D" w:rsidP="00DE25E4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  <w:r w:rsidR="00DE25E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021</w:t>
            </w:r>
            <w:r w:rsidR="00DE25E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896</w:t>
            </w:r>
          </w:p>
        </w:tc>
      </w:tr>
      <w:tr w:rsidR="00DE25E4" w:rsidRPr="00D246FB" w14:paraId="32C50B1B" w14:textId="77777777" w:rsidTr="00BB04A2">
        <w:tc>
          <w:tcPr>
            <w:tcW w:w="2610" w:type="dxa"/>
            <w:vAlign w:val="bottom"/>
          </w:tcPr>
          <w:p w14:paraId="22AD4F9F" w14:textId="77777777" w:rsidR="00DE25E4" w:rsidRPr="000548B9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59" w:right="-171" w:hanging="45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548B9">
              <w:rPr>
                <w:rFonts w:ascii="Angsana New" w:hAnsi="Angsana New" w:hint="cs"/>
                <w:i/>
                <w:iCs/>
                <w:spacing w:val="-6"/>
                <w:sz w:val="28"/>
                <w:szCs w:val="28"/>
                <w:cs/>
              </w:rPr>
              <w:t xml:space="preserve">หัก </w:t>
            </w:r>
            <w:r w:rsidRPr="000548B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44493" w14:textId="73ADE87B" w:rsidR="00DE25E4" w:rsidRPr="000548B9" w:rsidRDefault="00EE1DDE" w:rsidP="00DE25E4">
            <w:pPr>
              <w:pStyle w:val="a2"/>
              <w:tabs>
                <w:tab w:val="decimal" w:pos="776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121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903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357B5FD" w14:textId="77777777" w:rsidR="00DE25E4" w:rsidRPr="000548B9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D64AE" w14:textId="1913A81D" w:rsidR="00DE25E4" w:rsidRPr="000548B9" w:rsidRDefault="00DE25E4" w:rsidP="00DE25E4">
            <w:pPr>
              <w:pStyle w:val="a2"/>
              <w:tabs>
                <w:tab w:val="decimal" w:pos="758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488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791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C3C42C5" w14:textId="77777777" w:rsidR="00DE25E4" w:rsidRPr="000548B9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A7E6B" w14:textId="25C8EDAD" w:rsidR="00DE25E4" w:rsidRPr="000548B9" w:rsidRDefault="00212F32" w:rsidP="00DE25E4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847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478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30BCA3" w14:textId="77777777" w:rsidR="00DE25E4" w:rsidRPr="000548B9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1BD64" w14:textId="659CBC82" w:rsidR="00DE25E4" w:rsidRPr="000548B9" w:rsidRDefault="00DE25E4" w:rsidP="00DE25E4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969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382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8B68B1" w14:textId="77777777" w:rsidR="00DE25E4" w:rsidRPr="000548B9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C0D17" w14:textId="68CDC621" w:rsidR="00DE25E4" w:rsidRPr="000548B9" w:rsidRDefault="00212F32" w:rsidP="00DE25E4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969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381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CF0D6F" w14:textId="77777777" w:rsidR="00DE25E4" w:rsidRPr="000548B9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3529B" w14:textId="167CFA08" w:rsidR="00DE25E4" w:rsidRPr="000548B9" w:rsidRDefault="00DE25E4" w:rsidP="00DE25E4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458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173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DE25E4" w:rsidRPr="00D246FB" w14:paraId="1DFDF8DB" w14:textId="77777777" w:rsidTr="00BB04A2">
        <w:tc>
          <w:tcPr>
            <w:tcW w:w="2610" w:type="dxa"/>
            <w:vAlign w:val="bottom"/>
          </w:tcPr>
          <w:p w14:paraId="4C47DBF5" w14:textId="77777777" w:rsidR="00DE25E4" w:rsidRPr="000548B9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E14FA" w14:textId="6CEC94CD" w:rsidR="00DE25E4" w:rsidRPr="000548B9" w:rsidRDefault="0001010D" w:rsidP="00DE25E4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EE1DD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710</w:t>
            </w:r>
            <w:r w:rsidR="00EE1DD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923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C07A5E5" w14:textId="77777777" w:rsidR="00DE25E4" w:rsidRPr="000548B9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40B66" w14:textId="0E017CC7" w:rsidR="00DE25E4" w:rsidRPr="000548B9" w:rsidRDefault="0001010D" w:rsidP="00DE25E4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DE25E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808</w:t>
            </w:r>
            <w:r w:rsidR="00DE25E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415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E60D4A" w14:textId="77777777" w:rsidR="00DE25E4" w:rsidRPr="000548B9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8A36D" w14:textId="6433AE32" w:rsidR="00DE25E4" w:rsidRPr="000548B9" w:rsidRDefault="0001010D" w:rsidP="00DE25E4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 w:rsidR="00212F3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044</w:t>
            </w:r>
            <w:r w:rsidR="00212F3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C27ABE" w14:textId="77777777" w:rsidR="00DE25E4" w:rsidRPr="000548B9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BA576" w14:textId="1E08DCD6" w:rsidR="00DE25E4" w:rsidRPr="000548B9" w:rsidRDefault="0001010D" w:rsidP="00DE25E4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="00DE25E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755</w:t>
            </w:r>
            <w:r w:rsidR="00DE25E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3782EC" w14:textId="77777777" w:rsidR="00DE25E4" w:rsidRPr="000548B9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67684" w14:textId="66FF7496" w:rsidR="00DE25E4" w:rsidRPr="000548B9" w:rsidRDefault="0001010D" w:rsidP="00DE25E4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="00212F3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755</w:t>
            </w:r>
            <w:r w:rsidR="00212F3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1D9D89" w14:textId="77777777" w:rsidR="00DE25E4" w:rsidRPr="000548B9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18D14" w14:textId="3B0CEA7D" w:rsidR="00DE25E4" w:rsidRPr="000548B9" w:rsidRDefault="0001010D" w:rsidP="00DE25E4">
            <w:pPr>
              <w:pStyle w:val="a2"/>
              <w:tabs>
                <w:tab w:val="decimal" w:pos="832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</w:t>
            </w:r>
            <w:r w:rsidR="00DE25E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563</w:t>
            </w:r>
            <w:r w:rsidR="00DE25E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723</w:t>
            </w:r>
          </w:p>
        </w:tc>
      </w:tr>
      <w:tr w:rsidR="00DE25E4" w:rsidRPr="00D246FB" w14:paraId="7F84F1D8" w14:textId="77777777" w:rsidTr="00BB04A2">
        <w:tc>
          <w:tcPr>
            <w:tcW w:w="2610" w:type="dxa"/>
            <w:vAlign w:val="bottom"/>
          </w:tcPr>
          <w:p w14:paraId="35A99E3F" w14:textId="06E30FDC" w:rsidR="00DE25E4" w:rsidRPr="000548B9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0548B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0548B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0548B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89C6C" w14:textId="4DCAF041" w:rsidR="00DE25E4" w:rsidRDefault="00EE1DDE" w:rsidP="00DE25E4">
            <w:pPr>
              <w:pStyle w:val="a2"/>
              <w:tabs>
                <w:tab w:val="decimal" w:pos="500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C05A449" w14:textId="77777777" w:rsidR="00DE25E4" w:rsidRPr="000548B9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C888A" w14:textId="1D065E81" w:rsidR="00DE25E4" w:rsidRPr="000548B9" w:rsidRDefault="00DE25E4" w:rsidP="00DE25E4">
            <w:pPr>
              <w:pStyle w:val="a2"/>
              <w:tabs>
                <w:tab w:val="decimal" w:pos="500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78F186E" w14:textId="77777777" w:rsidR="00DE25E4" w:rsidRPr="000548B9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92F5D" w14:textId="096B5B2E" w:rsidR="00DE25E4" w:rsidRDefault="00212F32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1010D" w:rsidRPr="0001010D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</w:rPr>
              <w:t>644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8B0935" w14:textId="77777777" w:rsidR="00DE25E4" w:rsidRPr="000548B9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D0AFF" w14:textId="63E2E923" w:rsidR="00DE25E4" w:rsidRPr="000548B9" w:rsidRDefault="00DE25E4" w:rsidP="00DE25E4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644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CBC330" w14:textId="77777777" w:rsidR="00DE25E4" w:rsidRPr="000548B9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BC728" w14:textId="6CFC6507" w:rsidR="00DE25E4" w:rsidRDefault="00212F32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1010D" w:rsidRPr="0001010D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</w:rPr>
              <w:t>644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E3FE47" w14:textId="77777777" w:rsidR="00DE25E4" w:rsidRPr="000548B9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EF0B4" w14:textId="471EAD46" w:rsidR="00DE25E4" w:rsidRPr="000548B9" w:rsidRDefault="00DE25E4" w:rsidP="00DE25E4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644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E25E4" w:rsidRPr="00D246FB" w14:paraId="5C1B6CB3" w14:textId="77777777" w:rsidTr="00BB04A2">
        <w:trPr>
          <w:trHeight w:val="400"/>
        </w:trPr>
        <w:tc>
          <w:tcPr>
            <w:tcW w:w="2610" w:type="dxa"/>
            <w:vAlign w:val="bottom"/>
          </w:tcPr>
          <w:p w14:paraId="176DE6F3" w14:textId="77777777" w:rsidR="00DE25E4" w:rsidRPr="000548B9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4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  <w:r w:rsidRPr="000548B9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054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41A8D4" w14:textId="1FBBD922" w:rsidR="00DE25E4" w:rsidRPr="000548B9" w:rsidRDefault="0001010D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EE1DD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</w:rPr>
              <w:t>710</w:t>
            </w:r>
            <w:r w:rsidR="00EE1DD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</w:rPr>
              <w:t>923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F6C1D4" w14:textId="77777777" w:rsidR="00DE25E4" w:rsidRPr="000548B9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6C2C1" w14:textId="18F88E57" w:rsidR="00DE25E4" w:rsidRPr="000548B9" w:rsidRDefault="0001010D" w:rsidP="00DE25E4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DE25E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808</w:t>
            </w:r>
            <w:r w:rsidR="00DE25E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415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71A0655" w14:textId="77777777" w:rsidR="00DE25E4" w:rsidRPr="000548B9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71C8C3" w14:textId="562CBF01" w:rsidR="00DE25E4" w:rsidRPr="000548B9" w:rsidRDefault="0001010D" w:rsidP="00DE25E4">
            <w:pPr>
              <w:pStyle w:val="a2"/>
              <w:tabs>
                <w:tab w:val="decimal" w:pos="801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 w:rsidR="00212F3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042</w:t>
            </w:r>
            <w:r w:rsidR="00212F3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2FDCFF" w14:textId="77777777" w:rsidR="00DE25E4" w:rsidRPr="000548B9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3DFBBB" w14:textId="0C6ECB8E" w:rsidR="00DE25E4" w:rsidRPr="000548B9" w:rsidRDefault="0001010D" w:rsidP="00DE25E4">
            <w:pPr>
              <w:pStyle w:val="a2"/>
              <w:tabs>
                <w:tab w:val="decimal" w:pos="813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="00DE25E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753</w:t>
            </w:r>
            <w:r w:rsidR="00DE25E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EEE749" w14:textId="77777777" w:rsidR="00DE25E4" w:rsidRPr="000548B9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2BB7C1" w14:textId="153DC400" w:rsidR="00DE25E4" w:rsidRPr="000548B9" w:rsidRDefault="0001010D" w:rsidP="00DE25E4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="00212F3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753</w:t>
            </w:r>
            <w:r w:rsidR="00212F3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3557F4" w14:textId="77777777" w:rsidR="00DE25E4" w:rsidRPr="000548B9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7C1AC2" w14:textId="4EA28ACE" w:rsidR="00DE25E4" w:rsidRPr="000548B9" w:rsidRDefault="0001010D" w:rsidP="00DE25E4">
            <w:pPr>
              <w:pStyle w:val="a2"/>
              <w:tabs>
                <w:tab w:val="decimal" w:pos="832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</w:t>
            </w:r>
            <w:r w:rsidR="00DE25E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562</w:t>
            </w:r>
            <w:r w:rsidR="00DE25E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079</w:t>
            </w:r>
          </w:p>
        </w:tc>
      </w:tr>
    </w:tbl>
    <w:p w14:paraId="78F14661" w14:textId="5A49B4FD" w:rsidR="00B35372" w:rsidRDefault="00B35372" w:rsidP="00037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="Angsana New" w:hAnsi="Angsana New"/>
          <w:sz w:val="30"/>
          <w:szCs w:val="30"/>
        </w:rPr>
      </w:pPr>
    </w:p>
    <w:p w14:paraId="58B12B7F" w14:textId="35463128" w:rsidR="004B67B6" w:rsidRDefault="004B67B6" w:rsidP="00037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431D27C" w14:textId="0D94B5FC" w:rsidR="00DE0E76" w:rsidRPr="00D246FB" w:rsidRDefault="007B4E81" w:rsidP="00E61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  <w:cs/>
        </w:rPr>
      </w:pPr>
      <w:r w:rsidRPr="00D246FB">
        <w:rPr>
          <w:rFonts w:ascii="Angsana New" w:hAnsi="Angsana New" w:hint="cs"/>
          <w:sz w:val="30"/>
          <w:szCs w:val="30"/>
          <w:cs/>
        </w:rPr>
        <w:lastRenderedPageBreak/>
        <w:t>ผลรวมของลูกหนี้</w:t>
      </w:r>
      <w:r w:rsidR="007C6557" w:rsidRPr="00D246FB">
        <w:rPr>
          <w:rFonts w:ascii="Angsana New" w:hAnsi="Angsana New" w:hint="cs"/>
          <w:sz w:val="30"/>
          <w:szCs w:val="30"/>
          <w:cs/>
        </w:rPr>
        <w:t xml:space="preserve">และผลตอบแทนตามสัญญาเช่า ณ วันที่ </w:t>
      </w:r>
      <w:r w:rsidR="0001010D" w:rsidRPr="0001010D">
        <w:rPr>
          <w:rFonts w:ascii="Angsana New" w:hAnsi="Angsana New" w:hint="cs"/>
          <w:sz w:val="30"/>
          <w:szCs w:val="30"/>
        </w:rPr>
        <w:t>31</w:t>
      </w:r>
      <w:r w:rsidR="007C6557" w:rsidRPr="00D246FB">
        <w:rPr>
          <w:rFonts w:ascii="Angsana New" w:hAnsi="Angsana New" w:hint="cs"/>
          <w:sz w:val="30"/>
          <w:szCs w:val="30"/>
        </w:rPr>
        <w:t xml:space="preserve"> </w:t>
      </w:r>
      <w:r w:rsidR="007C6557" w:rsidRPr="00D246FB">
        <w:rPr>
          <w:rFonts w:ascii="Angsana New" w:hAnsi="Angsana New" w:hint="cs"/>
          <w:sz w:val="30"/>
          <w:szCs w:val="30"/>
          <w:cs/>
        </w:rPr>
        <w:t>ธันวาคม</w:t>
      </w:r>
      <w:r w:rsidR="007C6557" w:rsidRPr="00D246FB">
        <w:rPr>
          <w:rFonts w:ascii="Angsana New" w:hAnsi="Angsana New" w:hint="cs"/>
          <w:sz w:val="30"/>
          <w:szCs w:val="30"/>
        </w:rPr>
        <w:t xml:space="preserve"> </w:t>
      </w:r>
      <w:r w:rsidR="007C6557" w:rsidRPr="00D246FB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664821E" w14:textId="77777777" w:rsidR="00DE0E76" w:rsidRPr="00034096" w:rsidRDefault="00DE0E76" w:rsidP="007C6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61" w:type="dxa"/>
        <w:tblInd w:w="467" w:type="dxa"/>
        <w:tblLayout w:type="fixed"/>
        <w:tblLook w:val="0000" w:firstRow="0" w:lastRow="0" w:firstColumn="0" w:lastColumn="0" w:noHBand="0" w:noVBand="0"/>
      </w:tblPr>
      <w:tblGrid>
        <w:gridCol w:w="3076"/>
        <w:gridCol w:w="1331"/>
        <w:gridCol w:w="265"/>
        <w:gridCol w:w="1359"/>
        <w:gridCol w:w="273"/>
        <w:gridCol w:w="1406"/>
        <w:gridCol w:w="265"/>
        <w:gridCol w:w="1386"/>
      </w:tblGrid>
      <w:tr w:rsidR="00F813C9" w:rsidRPr="00D246FB" w14:paraId="42C62BD0" w14:textId="77777777" w:rsidTr="009D6280">
        <w:tc>
          <w:tcPr>
            <w:tcW w:w="3076" w:type="dxa"/>
            <w:shd w:val="clear" w:color="auto" w:fill="auto"/>
            <w:vAlign w:val="bottom"/>
          </w:tcPr>
          <w:p w14:paraId="58E06CAC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5" w:type="dxa"/>
            <w:gridSpan w:val="7"/>
            <w:shd w:val="clear" w:color="auto" w:fill="auto"/>
            <w:vAlign w:val="bottom"/>
          </w:tcPr>
          <w:p w14:paraId="34B5F008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813C9" w:rsidRPr="00D246FB" w14:paraId="03E5DA7C" w14:textId="77777777" w:rsidTr="009D6280">
        <w:tc>
          <w:tcPr>
            <w:tcW w:w="3076" w:type="dxa"/>
            <w:shd w:val="clear" w:color="auto" w:fill="auto"/>
            <w:vAlign w:val="bottom"/>
          </w:tcPr>
          <w:p w14:paraId="478B9A49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51AAC68C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ผลรวมของ</w:t>
            </w:r>
          </w:p>
          <w:p w14:paraId="1F8FD582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ลูกหนี้และ</w:t>
            </w:r>
          </w:p>
          <w:p w14:paraId="6BFE9E3C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ผลตอบแทน</w:t>
            </w:r>
          </w:p>
          <w:p w14:paraId="220964FA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D7383FD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339B7174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</w:p>
          <w:p w14:paraId="6D5C423C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  <w:p w14:paraId="0765E280" w14:textId="77777777" w:rsidR="00B00426" w:rsidRPr="00D246FB" w:rsidRDefault="00895B38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B00426"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B00426" w:rsidRPr="00D246F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AAEEEC9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540B8E41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ผลรวมของ</w:t>
            </w:r>
          </w:p>
          <w:p w14:paraId="5A5D2968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ลูกหนี้และ</w:t>
            </w:r>
          </w:p>
          <w:p w14:paraId="430A53CC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ผลตอบแทน</w:t>
            </w:r>
          </w:p>
          <w:p w14:paraId="7E3D8ADA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A04D3EB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4642A8A0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</w:p>
          <w:p w14:paraId="064BDC31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  <w:p w14:paraId="274B0404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F813C9" w:rsidRPr="00D246FB" w14:paraId="32B98660" w14:textId="77777777" w:rsidTr="009D6280">
        <w:tc>
          <w:tcPr>
            <w:tcW w:w="3076" w:type="dxa"/>
            <w:shd w:val="clear" w:color="auto" w:fill="auto"/>
            <w:vAlign w:val="bottom"/>
          </w:tcPr>
          <w:p w14:paraId="23FB7009" w14:textId="77777777" w:rsidR="008445D4" w:rsidRPr="00D246FB" w:rsidRDefault="008445D4" w:rsidP="00392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5" w:type="dxa"/>
            <w:gridSpan w:val="3"/>
            <w:shd w:val="clear" w:color="auto" w:fill="auto"/>
            <w:vAlign w:val="bottom"/>
          </w:tcPr>
          <w:p w14:paraId="0005CA76" w14:textId="592E380E" w:rsidR="008445D4" w:rsidRPr="00D246FB" w:rsidRDefault="0001010D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934C564" w14:textId="77777777" w:rsidR="008445D4" w:rsidRPr="00D246FB" w:rsidRDefault="008445D4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7" w:type="dxa"/>
            <w:gridSpan w:val="3"/>
            <w:shd w:val="clear" w:color="auto" w:fill="auto"/>
            <w:vAlign w:val="bottom"/>
          </w:tcPr>
          <w:p w14:paraId="788573D4" w14:textId="17D82D7C" w:rsidR="008445D4" w:rsidRPr="00D246FB" w:rsidRDefault="0001010D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813C9" w:rsidRPr="00D246FB" w14:paraId="6886B2C4" w14:textId="77777777" w:rsidTr="009D6280">
        <w:tc>
          <w:tcPr>
            <w:tcW w:w="3076" w:type="dxa"/>
            <w:shd w:val="clear" w:color="auto" w:fill="auto"/>
            <w:vAlign w:val="bottom"/>
          </w:tcPr>
          <w:p w14:paraId="1264DC2E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5" w:type="dxa"/>
            <w:gridSpan w:val="7"/>
            <w:shd w:val="clear" w:color="auto" w:fill="auto"/>
            <w:vAlign w:val="bottom"/>
          </w:tcPr>
          <w:p w14:paraId="425F993E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25E4" w:rsidRPr="00D246FB" w14:paraId="1AC52566" w14:textId="77777777" w:rsidTr="009D6280">
        <w:tc>
          <w:tcPr>
            <w:tcW w:w="3076" w:type="dxa"/>
            <w:shd w:val="clear" w:color="auto" w:fill="auto"/>
            <w:vAlign w:val="bottom"/>
          </w:tcPr>
          <w:p w14:paraId="128501D7" w14:textId="77777777" w:rsidR="00DE25E4" w:rsidRPr="00D246FB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13A45985" w14:textId="1DFF9DDD" w:rsidR="00DE25E4" w:rsidRPr="00D246FB" w:rsidRDefault="0001010D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</w:t>
            </w:r>
            <w:r w:rsidR="007F221C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832</w:t>
            </w:r>
            <w:r w:rsidR="007F221C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826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30AF093" w14:textId="77777777" w:rsidR="00DE25E4" w:rsidRPr="00D246FB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75BC0626" w14:textId="2AD8F085" w:rsidR="00DE25E4" w:rsidRPr="00D246FB" w:rsidRDefault="0001010D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</w:t>
            </w:r>
            <w:r w:rsidR="00F07914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710</w:t>
            </w:r>
            <w:r w:rsidR="00F07914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923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944DC56" w14:textId="77777777" w:rsidR="00DE25E4" w:rsidRPr="00D246FB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71C5A4E2" w14:textId="311EA8FB" w:rsidR="00DE25E4" w:rsidRPr="00D246FB" w:rsidRDefault="0001010D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4</w:t>
            </w:r>
            <w:r w:rsidR="00DE25E4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297</w:t>
            </w:r>
            <w:r w:rsidR="00DE25E4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653638B" w14:textId="77777777" w:rsidR="00DE25E4" w:rsidRPr="00D246FB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81EA5A3" w14:textId="030A732B" w:rsidR="00DE25E4" w:rsidRPr="00D246FB" w:rsidRDefault="0001010D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</w:t>
            </w:r>
            <w:r w:rsidR="00DE25E4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808</w:t>
            </w:r>
            <w:r w:rsidR="00DE25E4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415</w:t>
            </w:r>
          </w:p>
        </w:tc>
      </w:tr>
      <w:tr w:rsidR="00DE25E4" w:rsidRPr="00D246FB" w14:paraId="351B000D" w14:textId="77777777" w:rsidTr="009D6280">
        <w:tc>
          <w:tcPr>
            <w:tcW w:w="3076" w:type="dxa"/>
            <w:shd w:val="clear" w:color="auto" w:fill="auto"/>
            <w:vAlign w:val="bottom"/>
          </w:tcPr>
          <w:p w14:paraId="183882F6" w14:textId="77777777" w:rsidR="00DE25E4" w:rsidRPr="00D246FB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ส่วนที่ถึงกำหนดชำระหลังจาก</w:t>
            </w:r>
          </w:p>
          <w:p w14:paraId="4B04E717" w14:textId="77777777" w:rsidR="00DE25E4" w:rsidRPr="00D246FB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   หนึ่งปีแต่ไม่เกินห้าปี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16224163" w14:textId="6BBBEC24" w:rsidR="00DE25E4" w:rsidRPr="00D246FB" w:rsidRDefault="0001010D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7</w:t>
            </w:r>
            <w:r w:rsidR="007F221C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891</w:t>
            </w:r>
            <w:r w:rsidR="007F221C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863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B333940" w14:textId="77777777" w:rsidR="00DE25E4" w:rsidRPr="00D246FB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37280E43" w14:textId="30AC8EF9" w:rsidR="00DE25E4" w:rsidRPr="00D246FB" w:rsidRDefault="0001010D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6</w:t>
            </w:r>
            <w:r w:rsidR="00F07914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044</w:t>
            </w:r>
            <w:r w:rsidR="00F07914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385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6B7FB28" w14:textId="77777777" w:rsidR="00DE25E4" w:rsidRPr="00D246FB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B2AE6B4" w14:textId="7B88E4AB" w:rsidR="00DE25E4" w:rsidRPr="00D246FB" w:rsidRDefault="0001010D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9</w:t>
            </w:r>
            <w:r w:rsidR="00DE25E4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670</w:t>
            </w:r>
            <w:r w:rsidR="00DE25E4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979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7E15192" w14:textId="77777777" w:rsidR="00DE25E4" w:rsidRPr="00D246FB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A032123" w14:textId="119A324E" w:rsidR="00DE25E4" w:rsidRPr="00D246FB" w:rsidRDefault="0001010D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6</w:t>
            </w:r>
            <w:r w:rsidR="00DE25E4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766</w:t>
            </w:r>
            <w:r w:rsidR="00DE25E4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962</w:t>
            </w:r>
          </w:p>
        </w:tc>
      </w:tr>
      <w:tr w:rsidR="00DE25E4" w:rsidRPr="00D246FB" w14:paraId="0FE0C281" w14:textId="77777777" w:rsidTr="009D6280">
        <w:tc>
          <w:tcPr>
            <w:tcW w:w="3076" w:type="dxa"/>
            <w:shd w:val="clear" w:color="auto" w:fill="auto"/>
            <w:vAlign w:val="bottom"/>
          </w:tcPr>
          <w:p w14:paraId="67DDBF5F" w14:textId="77777777" w:rsidR="00DE25E4" w:rsidRPr="00D246FB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ส่วนที่ถึงกำหนดชำระหลังจากห้าปี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398BF" w14:textId="1F64A3D7" w:rsidR="00DE25E4" w:rsidRPr="00D246FB" w:rsidRDefault="007F221C" w:rsidP="007F2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207AD2E" w14:textId="77777777" w:rsidR="00DE25E4" w:rsidRPr="00D246FB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B96BA" w14:textId="1DAFC491" w:rsidR="00DE25E4" w:rsidRPr="00D246FB" w:rsidRDefault="00F07914" w:rsidP="00F0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5222F50" w14:textId="77777777" w:rsidR="00DE25E4" w:rsidRPr="00D246FB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E16C9" w14:textId="5D60151B" w:rsidR="00DE25E4" w:rsidRPr="00D246FB" w:rsidRDefault="0001010D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</w:t>
            </w:r>
            <w:r w:rsidR="00DE25E4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053</w:t>
            </w:r>
            <w:r w:rsidR="00DE25E4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711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F3CE745" w14:textId="77777777" w:rsidR="00DE25E4" w:rsidRPr="00D246FB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1427F" w14:textId="0AF13C81" w:rsidR="00DE25E4" w:rsidRPr="00D246FB" w:rsidRDefault="0001010D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988</w:t>
            </w:r>
            <w:r w:rsidR="00DE25E4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346</w:t>
            </w:r>
          </w:p>
        </w:tc>
      </w:tr>
      <w:tr w:rsidR="00DE25E4" w:rsidRPr="00D246FB" w14:paraId="717C5358" w14:textId="77777777" w:rsidTr="009D6280">
        <w:tc>
          <w:tcPr>
            <w:tcW w:w="3076" w:type="dxa"/>
            <w:shd w:val="clear" w:color="auto" w:fill="auto"/>
            <w:vAlign w:val="bottom"/>
          </w:tcPr>
          <w:p w14:paraId="3C928377" w14:textId="77777777" w:rsidR="00DE25E4" w:rsidRPr="00D246FB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A3356" w14:textId="5CC28547" w:rsidR="00DE25E4" w:rsidRPr="00D246FB" w:rsidRDefault="0001010D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7F221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724</w:t>
            </w:r>
            <w:r w:rsidR="007F221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689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720528A" w14:textId="77777777" w:rsidR="00DE25E4" w:rsidRPr="00D246FB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B7258" w14:textId="1D68B488" w:rsidR="00DE25E4" w:rsidRPr="00D246FB" w:rsidRDefault="0001010D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F0791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755</w:t>
            </w:r>
            <w:r w:rsidR="00F0791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82E5757" w14:textId="77777777" w:rsidR="00DE25E4" w:rsidRPr="00D246FB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94F03" w14:textId="118BCD86" w:rsidR="00DE25E4" w:rsidRPr="00D246FB" w:rsidRDefault="0001010D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DE25E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021</w:t>
            </w:r>
            <w:r w:rsidR="00DE25E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896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FB91EF3" w14:textId="77777777" w:rsidR="00DE25E4" w:rsidRPr="00D246FB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529AC" w14:textId="44D3C12D" w:rsidR="00DE25E4" w:rsidRPr="00D246FB" w:rsidRDefault="0001010D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DE25E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563</w:t>
            </w:r>
            <w:r w:rsidR="00DE25E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723</w:t>
            </w:r>
          </w:p>
        </w:tc>
      </w:tr>
      <w:tr w:rsidR="00DE25E4" w:rsidRPr="00D246FB" w14:paraId="068E0BEC" w14:textId="77777777" w:rsidTr="00AD3E44">
        <w:tc>
          <w:tcPr>
            <w:tcW w:w="3076" w:type="dxa"/>
            <w:shd w:val="clear" w:color="auto" w:fill="auto"/>
            <w:vAlign w:val="bottom"/>
          </w:tcPr>
          <w:p w14:paraId="49964916" w14:textId="77777777" w:rsidR="00DE25E4" w:rsidRPr="00D246FB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57E9D0C" w14:textId="7FCDE5B6" w:rsidR="00DE25E4" w:rsidRPr="00D246FB" w:rsidRDefault="007F221C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969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381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55B96DA" w14:textId="77777777" w:rsidR="00DE25E4" w:rsidRPr="00D246FB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25B6D33B" w14:textId="57329C23" w:rsidR="00DE25E4" w:rsidRPr="00D246FB" w:rsidRDefault="00F07914" w:rsidP="00F0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1D25473" w14:textId="77777777" w:rsidR="00DE25E4" w:rsidRPr="00D246FB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CFEADB3" w14:textId="10C26856" w:rsidR="00DE25E4" w:rsidRPr="00D246FB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458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173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15A717C" w14:textId="77777777" w:rsidR="00DE25E4" w:rsidRPr="00D246FB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45C08A7F" w14:textId="6B2A96A0" w:rsidR="00DE25E4" w:rsidRPr="00D246FB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E25E4" w:rsidRPr="00D246FB" w14:paraId="02E1907A" w14:textId="77777777" w:rsidTr="00AD3E44">
        <w:tc>
          <w:tcPr>
            <w:tcW w:w="3076" w:type="dxa"/>
            <w:shd w:val="clear" w:color="auto" w:fill="auto"/>
            <w:vAlign w:val="bottom"/>
          </w:tcPr>
          <w:p w14:paraId="4D079E00" w14:textId="09494581" w:rsidR="00DE25E4" w:rsidRPr="00D246FB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 xml:space="preserve">หัก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ด้านเครดิต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ที่คาดว่าจะเกิดขึ้น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54AA1" w14:textId="7D42203C" w:rsidR="00DE25E4" w:rsidRPr="00E025C1" w:rsidRDefault="007F221C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644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54CDA27" w14:textId="77777777" w:rsidR="00DE25E4" w:rsidRPr="00E025C1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0059F7F1" w14:textId="3DF072DA" w:rsidR="00DE25E4" w:rsidRPr="00E025C1" w:rsidRDefault="00F07914" w:rsidP="00F0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644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6899000" w14:textId="77777777" w:rsidR="00DE25E4" w:rsidRPr="00E025C1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6135D" w14:textId="6F298ADF" w:rsidR="00DE25E4" w:rsidRPr="00E025C1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025C1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1</w:t>
            </w:r>
            <w:r w:rsidRPr="00E025C1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644</w:t>
            </w:r>
            <w:r w:rsidRPr="00E025C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501A3F2" w14:textId="77777777" w:rsidR="00DE25E4" w:rsidRPr="00D246FB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2AFB39B5" w14:textId="45C69A93" w:rsidR="00DE25E4" w:rsidRPr="00D246FB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</w:rPr>
            </w:pPr>
            <w:r w:rsidRPr="00E025C1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1</w:t>
            </w:r>
            <w:r w:rsidRPr="00E025C1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644</w:t>
            </w:r>
            <w:r w:rsidRPr="00E025C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E25E4" w:rsidRPr="00D246FB" w14:paraId="4C42963A" w14:textId="77777777" w:rsidTr="00AD3E44">
        <w:tc>
          <w:tcPr>
            <w:tcW w:w="3076" w:type="dxa"/>
            <w:shd w:val="clear" w:color="auto" w:fill="auto"/>
            <w:vAlign w:val="bottom"/>
          </w:tcPr>
          <w:p w14:paraId="04E8E8D0" w14:textId="77777777" w:rsidR="00DE25E4" w:rsidRPr="00D246FB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ลูกหนี้ตามสัญญาเช่า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382084" w14:textId="32C698EC" w:rsidR="00DE25E4" w:rsidRPr="00E025C1" w:rsidRDefault="0001010D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7F221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753</w:t>
            </w:r>
            <w:r w:rsidR="007F221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664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244678E" w14:textId="77777777" w:rsidR="00DE25E4" w:rsidRPr="00E025C1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45994F" w14:textId="58524D9E" w:rsidR="00DE25E4" w:rsidRPr="00E025C1" w:rsidRDefault="0001010D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F0791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753</w:t>
            </w:r>
            <w:r w:rsidR="00F0791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664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A176D07" w14:textId="77777777" w:rsidR="00DE25E4" w:rsidRPr="00E025C1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BE6CCD" w14:textId="5C3FF555" w:rsidR="00DE25E4" w:rsidRPr="00E025C1" w:rsidRDefault="0001010D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DE25E4" w:rsidRPr="00E025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562</w:t>
            </w:r>
            <w:r w:rsidR="00DE25E4" w:rsidRPr="00E025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079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760C45A" w14:textId="77777777" w:rsidR="00DE25E4" w:rsidRPr="00D246FB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5955F0" w14:textId="2BC37DA0" w:rsidR="00DE25E4" w:rsidRPr="00D246FB" w:rsidRDefault="0001010D" w:rsidP="00DE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DE25E4" w:rsidRPr="00E025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562</w:t>
            </w:r>
            <w:r w:rsidR="00DE25E4" w:rsidRPr="00E025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079</w:t>
            </w:r>
          </w:p>
        </w:tc>
      </w:tr>
    </w:tbl>
    <w:p w14:paraId="318A1832" w14:textId="77777777" w:rsidR="00223E3D" w:rsidRPr="00034096" w:rsidRDefault="00223E3D" w:rsidP="009063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70"/>
        <w:gridCol w:w="242"/>
        <w:gridCol w:w="1109"/>
        <w:gridCol w:w="270"/>
        <w:gridCol w:w="1168"/>
        <w:gridCol w:w="242"/>
        <w:gridCol w:w="1109"/>
      </w:tblGrid>
      <w:tr w:rsidR="00DE25E4" w:rsidRPr="00700441" w14:paraId="018CA1A1" w14:textId="77777777" w:rsidTr="002E16E6">
        <w:trPr>
          <w:tblHeader/>
        </w:trPr>
        <w:tc>
          <w:tcPr>
            <w:tcW w:w="2190" w:type="pct"/>
          </w:tcPr>
          <w:p w14:paraId="19CF09F0" w14:textId="4D5879CA" w:rsidR="00DE25E4" w:rsidRPr="00DE25E4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  <w:tab w:val="left" w:pos="3045"/>
              </w:tabs>
              <w:spacing w:line="240" w:lineRule="auto"/>
              <w:ind w:right="-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4" w:type="pct"/>
            <w:gridSpan w:val="3"/>
            <w:hideMark/>
          </w:tcPr>
          <w:p w14:paraId="36BCF283" w14:textId="77777777" w:rsidR="00DE25E4" w:rsidRPr="00063EF2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09B05985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pct"/>
            <w:gridSpan w:val="3"/>
            <w:hideMark/>
          </w:tcPr>
          <w:p w14:paraId="4D66F332" w14:textId="77777777" w:rsidR="00DE25E4" w:rsidRPr="00063EF2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25E4" w:rsidRPr="00700441" w14:paraId="6DA950D3" w14:textId="77777777" w:rsidTr="002E16E6">
        <w:trPr>
          <w:tblHeader/>
        </w:trPr>
        <w:tc>
          <w:tcPr>
            <w:tcW w:w="2190" w:type="pct"/>
          </w:tcPr>
          <w:p w14:paraId="0B215683" w14:textId="56450AEE" w:rsidR="00DE25E4" w:rsidRPr="00063EF2" w:rsidRDefault="00DE25E4" w:rsidP="00DE25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hanging="10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  <w:hideMark/>
          </w:tcPr>
          <w:p w14:paraId="19009BD6" w14:textId="302DFEF7" w:rsidR="00DE25E4" w:rsidRPr="00700441" w:rsidRDefault="0001010D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" w:type="pct"/>
          </w:tcPr>
          <w:p w14:paraId="47672138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hideMark/>
          </w:tcPr>
          <w:p w14:paraId="5A723394" w14:textId="2BB96058" w:rsidR="00DE25E4" w:rsidRPr="00700441" w:rsidRDefault="0001010D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6A3188D5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hideMark/>
          </w:tcPr>
          <w:p w14:paraId="095B4BF1" w14:textId="202D09D7" w:rsidR="00DE25E4" w:rsidRPr="00700441" w:rsidRDefault="0001010D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" w:type="pct"/>
          </w:tcPr>
          <w:p w14:paraId="0E7D19FF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hideMark/>
          </w:tcPr>
          <w:p w14:paraId="705AFD03" w14:textId="62BBC5BF" w:rsidR="00DE25E4" w:rsidRPr="00700441" w:rsidRDefault="0001010D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00441" w:rsidRPr="00700441" w14:paraId="445B65B2" w14:textId="77777777" w:rsidTr="002E16E6">
        <w:trPr>
          <w:trHeight w:val="209"/>
          <w:tblHeader/>
        </w:trPr>
        <w:tc>
          <w:tcPr>
            <w:tcW w:w="2190" w:type="pct"/>
          </w:tcPr>
          <w:p w14:paraId="138EAEDC" w14:textId="77777777" w:rsidR="00E66607" w:rsidRPr="00700441" w:rsidRDefault="00E66607" w:rsidP="005911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0" w:type="pct"/>
            <w:gridSpan w:val="7"/>
            <w:hideMark/>
          </w:tcPr>
          <w:p w14:paraId="63D6D94E" w14:textId="77777777" w:rsidR="00E66607" w:rsidRPr="00700441" w:rsidRDefault="00E66607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4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452C" w:rsidRPr="00700441" w14:paraId="64E2C157" w14:textId="77777777" w:rsidTr="002E16E6">
        <w:tc>
          <w:tcPr>
            <w:tcW w:w="2190" w:type="pct"/>
          </w:tcPr>
          <w:p w14:paraId="27015A01" w14:textId="0594D3EC" w:rsidR="00F9452C" w:rsidRPr="00700441" w:rsidRDefault="00F9452C" w:rsidP="00F9452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25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(กลับรายการ) ผลขาดทุนด้านเครดิตที่คาดว่า</w:t>
            </w:r>
          </w:p>
        </w:tc>
        <w:tc>
          <w:tcPr>
            <w:tcW w:w="619" w:type="pct"/>
          </w:tcPr>
          <w:p w14:paraId="79E6A6BC" w14:textId="69373E04" w:rsidR="00F9452C" w:rsidRPr="00B51914" w:rsidRDefault="00F9452C" w:rsidP="00F9452C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8" w:type="pct"/>
          </w:tcPr>
          <w:p w14:paraId="20977A5A" w14:textId="77777777" w:rsidR="00F9452C" w:rsidRPr="00700441" w:rsidRDefault="00F9452C" w:rsidP="00F945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6E3D9281" w14:textId="22A32E63" w:rsidR="00F9452C" w:rsidRPr="00700441" w:rsidRDefault="00F9452C" w:rsidP="00F9452C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</w:tcPr>
          <w:p w14:paraId="4B2A4776" w14:textId="77777777" w:rsidR="00F9452C" w:rsidRPr="00700441" w:rsidRDefault="00F9452C" w:rsidP="00F945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8" w:type="pct"/>
          </w:tcPr>
          <w:p w14:paraId="30046996" w14:textId="45C49C0B" w:rsidR="00F9452C" w:rsidRPr="00700441" w:rsidRDefault="00F9452C" w:rsidP="00F94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05"/>
              </w:tabs>
              <w:spacing w:after="0"/>
              <w:ind w:left="-108" w:right="-1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" w:type="pct"/>
          </w:tcPr>
          <w:p w14:paraId="345372AA" w14:textId="77777777" w:rsidR="00F9452C" w:rsidRPr="00700441" w:rsidRDefault="00F9452C" w:rsidP="00F945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</w:tcPr>
          <w:p w14:paraId="0062AF11" w14:textId="34A55542" w:rsidR="00F9452C" w:rsidRPr="00700441" w:rsidRDefault="00F9452C" w:rsidP="00F94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F9452C" w:rsidRPr="00700441" w14:paraId="7A1E04D0" w14:textId="77777777" w:rsidTr="002E16E6">
        <w:tc>
          <w:tcPr>
            <w:tcW w:w="2190" w:type="pct"/>
          </w:tcPr>
          <w:p w14:paraId="7768E716" w14:textId="2E9AE207" w:rsidR="00F9452C" w:rsidRPr="00700441" w:rsidRDefault="00F9452C" w:rsidP="00F9452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จะเกิดขึ้น</w:t>
            </w:r>
            <w:r w:rsidRPr="00063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01010D" w:rsidRPr="0001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63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9" w:type="pct"/>
          </w:tcPr>
          <w:p w14:paraId="0E76401D" w14:textId="77777777" w:rsidR="00F9452C" w:rsidRPr="00B51914" w:rsidRDefault="00F9452C" w:rsidP="00F9452C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8" w:type="pct"/>
          </w:tcPr>
          <w:p w14:paraId="69865B98" w14:textId="77777777" w:rsidR="00F9452C" w:rsidRPr="00700441" w:rsidRDefault="00F9452C" w:rsidP="00F945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6274C5DC" w14:textId="77777777" w:rsidR="00F9452C" w:rsidRPr="00700441" w:rsidRDefault="00F9452C" w:rsidP="00F9452C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</w:tcPr>
          <w:p w14:paraId="34D77B7D" w14:textId="77777777" w:rsidR="00F9452C" w:rsidRPr="00700441" w:rsidRDefault="00F9452C" w:rsidP="00F945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8" w:type="pct"/>
          </w:tcPr>
          <w:p w14:paraId="49A939D5" w14:textId="77777777" w:rsidR="00F9452C" w:rsidRPr="00700441" w:rsidRDefault="00F9452C" w:rsidP="00F94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05"/>
              </w:tabs>
              <w:spacing w:after="0"/>
              <w:ind w:left="-108" w:right="-1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" w:type="pct"/>
          </w:tcPr>
          <w:p w14:paraId="7C1C8EE5" w14:textId="77777777" w:rsidR="00F9452C" w:rsidRPr="00700441" w:rsidRDefault="00F9452C" w:rsidP="00F945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</w:tcPr>
          <w:p w14:paraId="6EA2E452" w14:textId="77777777" w:rsidR="00F9452C" w:rsidRPr="00700441" w:rsidRDefault="00F9452C" w:rsidP="00F94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F9452C" w:rsidRPr="00700441" w14:paraId="3142E413" w14:textId="77777777" w:rsidTr="002E16E6">
        <w:tc>
          <w:tcPr>
            <w:tcW w:w="2190" w:type="pct"/>
          </w:tcPr>
          <w:p w14:paraId="5C2E83B8" w14:textId="7FD9E7D2" w:rsidR="00F9452C" w:rsidRPr="00700441" w:rsidRDefault="00F9452C" w:rsidP="00F9452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00441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19" w:type="pct"/>
          </w:tcPr>
          <w:p w14:paraId="7F8023AC" w14:textId="659F54F4" w:rsidR="00F9452C" w:rsidRDefault="00F9452C" w:rsidP="002E1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28" w:type="pct"/>
          </w:tcPr>
          <w:p w14:paraId="71E58B05" w14:textId="77777777" w:rsidR="00F9452C" w:rsidRPr="00700441" w:rsidRDefault="00F9452C" w:rsidP="00F945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0E1343AB" w14:textId="2C8B039C" w:rsidR="00F9452C" w:rsidRDefault="00F9452C" w:rsidP="002E1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3" w:type="pct"/>
          </w:tcPr>
          <w:p w14:paraId="1417AC8C" w14:textId="77777777" w:rsidR="00F9452C" w:rsidRPr="00700441" w:rsidRDefault="00F9452C" w:rsidP="00F945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8" w:type="pct"/>
          </w:tcPr>
          <w:p w14:paraId="6B433DE4" w14:textId="72292F5E" w:rsidR="00F9452C" w:rsidRDefault="00F9452C" w:rsidP="00414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01010D" w:rsidRPr="002E16E6">
              <w:rPr>
                <w:rFonts w:ascii="Angsana New" w:hAnsi="Angsana New"/>
                <w:sz w:val="30"/>
                <w:szCs w:val="30"/>
                <w:lang w:val="en-GB"/>
              </w:rPr>
              <w:t>29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8" w:type="pct"/>
          </w:tcPr>
          <w:p w14:paraId="0DAA352A" w14:textId="77777777" w:rsidR="00F9452C" w:rsidRPr="00700441" w:rsidRDefault="00F9452C" w:rsidP="002E1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</w:tcPr>
          <w:p w14:paraId="55C63DEF" w14:textId="4C98AB89" w:rsidR="00F9452C" w:rsidRPr="002E16E6" w:rsidRDefault="0001010D" w:rsidP="00414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E16E6">
              <w:rPr>
                <w:rFonts w:ascii="Angsana New" w:hAnsi="Angsana New"/>
                <w:sz w:val="30"/>
                <w:szCs w:val="30"/>
                <w:lang w:val="en-GB"/>
              </w:rPr>
              <w:t>324</w:t>
            </w:r>
          </w:p>
        </w:tc>
      </w:tr>
      <w:tr w:rsidR="00DE25E4" w:rsidRPr="00700441" w14:paraId="16D2A1EA" w14:textId="77777777" w:rsidTr="002E16E6">
        <w:tc>
          <w:tcPr>
            <w:tcW w:w="2190" w:type="pct"/>
            <w:hideMark/>
          </w:tcPr>
          <w:p w14:paraId="6A202037" w14:textId="77777777" w:rsidR="00DE25E4" w:rsidRPr="00700441" w:rsidRDefault="00DE25E4" w:rsidP="00DE25E4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0441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19" w:type="pct"/>
          </w:tcPr>
          <w:p w14:paraId="6D80BEA3" w14:textId="24C0D7E8" w:rsidR="00DE25E4" w:rsidRPr="003A7FA7" w:rsidRDefault="0001010D" w:rsidP="002E1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4</w:t>
            </w:r>
            <w:r w:rsidR="00DB44C9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919</w:t>
            </w:r>
          </w:p>
        </w:tc>
        <w:tc>
          <w:tcPr>
            <w:tcW w:w="128" w:type="pct"/>
          </w:tcPr>
          <w:p w14:paraId="7F1E5930" w14:textId="77777777" w:rsidR="00DE25E4" w:rsidRPr="003A7FA7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hideMark/>
          </w:tcPr>
          <w:p w14:paraId="4A508EE2" w14:textId="0744AEE6" w:rsidR="00DE25E4" w:rsidRPr="00700441" w:rsidRDefault="00DE25E4" w:rsidP="002E1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A7FA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(</w:t>
            </w:r>
            <w:r w:rsidR="0001010D" w:rsidRPr="002E16E6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  <w:r w:rsidRPr="002E16E6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01010D" w:rsidRPr="002E16E6">
              <w:rPr>
                <w:rFonts w:ascii="Angsana New" w:hAnsi="Angsana New"/>
                <w:sz w:val="30"/>
                <w:szCs w:val="30"/>
                <w:lang w:val="en-GB"/>
              </w:rPr>
              <w:t>003</w:t>
            </w:r>
            <w:r w:rsidRPr="002E16E6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43" w:type="pct"/>
          </w:tcPr>
          <w:p w14:paraId="0F86451A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8" w:type="pct"/>
          </w:tcPr>
          <w:p w14:paraId="2D15B77C" w14:textId="3D572FFD" w:rsidR="00DE25E4" w:rsidRPr="00700441" w:rsidRDefault="0001010D" w:rsidP="002E1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E16E6">
              <w:rPr>
                <w:rFonts w:ascii="Angsana New" w:hAnsi="Angsana New"/>
                <w:sz w:val="30"/>
                <w:szCs w:val="30"/>
                <w:lang w:val="en-GB"/>
              </w:rPr>
              <w:t>18</w:t>
            </w:r>
            <w:r w:rsidR="00033AB7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2E16E6">
              <w:rPr>
                <w:rFonts w:ascii="Angsana New" w:hAnsi="Angsana New"/>
                <w:sz w:val="30"/>
                <w:szCs w:val="30"/>
                <w:lang w:val="en-GB"/>
              </w:rPr>
              <w:t>194</w:t>
            </w:r>
          </w:p>
        </w:tc>
        <w:tc>
          <w:tcPr>
            <w:tcW w:w="128" w:type="pct"/>
          </w:tcPr>
          <w:p w14:paraId="352CDD00" w14:textId="77777777" w:rsidR="00DE25E4" w:rsidRPr="00700441" w:rsidRDefault="00DE25E4" w:rsidP="002E1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7" w:type="pct"/>
            <w:hideMark/>
          </w:tcPr>
          <w:p w14:paraId="15271162" w14:textId="2B32BE34" w:rsidR="00DE25E4" w:rsidRPr="00700441" w:rsidRDefault="00DE25E4" w:rsidP="002E1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01010D" w:rsidRPr="002E16E6">
              <w:rPr>
                <w:rFonts w:ascii="Angsana New" w:hAnsi="Angsana New"/>
                <w:sz w:val="30"/>
                <w:szCs w:val="30"/>
                <w:lang w:val="en-GB"/>
              </w:rPr>
              <w:t>347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</w:tr>
      <w:tr w:rsidR="00DE25E4" w:rsidRPr="00700441" w14:paraId="50F5117B" w14:textId="77777777" w:rsidTr="002E16E6">
        <w:tc>
          <w:tcPr>
            <w:tcW w:w="2190" w:type="pct"/>
            <w:hideMark/>
          </w:tcPr>
          <w:p w14:paraId="299A4229" w14:textId="77777777" w:rsidR="00DE25E4" w:rsidRPr="00700441" w:rsidRDefault="00DE25E4" w:rsidP="00DE25E4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0441">
              <w:rPr>
                <w:rFonts w:ascii="Angsana New" w:hAnsi="Angsana New"/>
                <w:spacing w:val="4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619" w:type="pct"/>
          </w:tcPr>
          <w:p w14:paraId="1DE8E28F" w14:textId="04BEC447" w:rsidR="00DE25E4" w:rsidRPr="00700441" w:rsidRDefault="00DB44C9" w:rsidP="002E1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28" w:type="pct"/>
          </w:tcPr>
          <w:p w14:paraId="0A483C41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hideMark/>
          </w:tcPr>
          <w:p w14:paraId="103C34DA" w14:textId="1EC18944" w:rsidR="00DE25E4" w:rsidRPr="002E16E6" w:rsidRDefault="00DE25E4" w:rsidP="002E1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01010D" w:rsidRPr="002E16E6">
              <w:rPr>
                <w:rFonts w:ascii="Angsana New" w:hAnsi="Angsana New"/>
                <w:sz w:val="30"/>
                <w:szCs w:val="30"/>
                <w:lang w:val="en-GB"/>
              </w:rPr>
              <w:t>196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43" w:type="pct"/>
          </w:tcPr>
          <w:p w14:paraId="70C43B40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321FEF6" w14:textId="45CBA833" w:rsidR="00DE25E4" w:rsidRPr="00B51914" w:rsidRDefault="00033AB7" w:rsidP="002E1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28" w:type="pct"/>
          </w:tcPr>
          <w:p w14:paraId="3A3EEED2" w14:textId="77777777" w:rsidR="00DE25E4" w:rsidRPr="002E16E6" w:rsidRDefault="00DE25E4" w:rsidP="002E1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  <w:hideMark/>
          </w:tcPr>
          <w:p w14:paraId="1B5CC4C2" w14:textId="788A4D8C" w:rsidR="00DE25E4" w:rsidRPr="002E16E6" w:rsidRDefault="00DE25E4" w:rsidP="002E1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F4B4C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</w:tbl>
    <w:p w14:paraId="6897380E" w14:textId="735E12E5" w:rsidR="00925666" w:rsidRDefault="00925666" w:rsidP="00E025C1">
      <w:pPr>
        <w:ind w:firstLine="540"/>
        <w:rPr>
          <w:rFonts w:asciiTheme="majorBidi" w:hAnsiTheme="majorBidi" w:cstheme="majorBidi"/>
          <w:sz w:val="30"/>
          <w:szCs w:val="30"/>
        </w:rPr>
      </w:pPr>
    </w:p>
    <w:p w14:paraId="7B07D313" w14:textId="14CC7664" w:rsidR="004B67B6" w:rsidRDefault="004B67B6" w:rsidP="00E025C1">
      <w:pPr>
        <w:ind w:firstLine="54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446" w:type="dxa"/>
        <w:tblInd w:w="454" w:type="dxa"/>
        <w:tblLayout w:type="fixed"/>
        <w:tblLook w:val="04A0" w:firstRow="1" w:lastRow="0" w:firstColumn="1" w:lastColumn="0" w:noHBand="0" w:noVBand="1"/>
      </w:tblPr>
      <w:tblGrid>
        <w:gridCol w:w="4134"/>
        <w:gridCol w:w="1173"/>
        <w:gridCol w:w="270"/>
        <w:gridCol w:w="1083"/>
        <w:gridCol w:w="270"/>
        <w:gridCol w:w="1169"/>
        <w:gridCol w:w="268"/>
        <w:gridCol w:w="1079"/>
      </w:tblGrid>
      <w:tr w:rsidR="002E16E6" w:rsidRPr="00700441" w14:paraId="781E8B14" w14:textId="77777777" w:rsidTr="004B67B6">
        <w:trPr>
          <w:tblHeader/>
        </w:trPr>
        <w:tc>
          <w:tcPr>
            <w:tcW w:w="2188" w:type="pct"/>
            <w:vAlign w:val="bottom"/>
            <w:hideMark/>
          </w:tcPr>
          <w:p w14:paraId="1A701ED1" w14:textId="2FD4A606" w:rsidR="00DE25E4" w:rsidRPr="00DE25E4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  <w:tab w:val="left" w:pos="2865"/>
              </w:tabs>
              <w:spacing w:line="240" w:lineRule="auto"/>
              <w:ind w:right="-19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25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337" w:type="pct"/>
            <w:gridSpan w:val="3"/>
            <w:hideMark/>
          </w:tcPr>
          <w:p w14:paraId="5A5B0866" w14:textId="77777777" w:rsidR="00DE25E4" w:rsidRPr="00063EF2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15E0E0A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  <w:hideMark/>
          </w:tcPr>
          <w:p w14:paraId="404D7F6F" w14:textId="77777777" w:rsidR="00DE25E4" w:rsidRPr="00063EF2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16E6" w:rsidRPr="00700441" w14:paraId="1FE646B2" w14:textId="77777777" w:rsidTr="004B67B6">
        <w:trPr>
          <w:tblHeader/>
        </w:trPr>
        <w:tc>
          <w:tcPr>
            <w:tcW w:w="2188" w:type="pct"/>
            <w:vAlign w:val="bottom"/>
            <w:hideMark/>
          </w:tcPr>
          <w:p w14:paraId="46CA8297" w14:textId="1778F66C" w:rsidR="00DE25E4" w:rsidRPr="00063EF2" w:rsidRDefault="00DE25E4" w:rsidP="00DE25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4F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44F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44F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1" w:type="pct"/>
            <w:hideMark/>
          </w:tcPr>
          <w:p w14:paraId="6200AC4D" w14:textId="3EC0DF2D" w:rsidR="00DE25E4" w:rsidRPr="00700441" w:rsidRDefault="0001010D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4EDEF0D2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hideMark/>
          </w:tcPr>
          <w:p w14:paraId="59C982E0" w14:textId="6483D5BB" w:rsidR="00DE25E4" w:rsidRPr="00700441" w:rsidRDefault="0001010D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22AEBC5E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hideMark/>
          </w:tcPr>
          <w:p w14:paraId="247D38B1" w14:textId="34DAFDDC" w:rsidR="00DE25E4" w:rsidRPr="00700441" w:rsidRDefault="0001010D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2" w:type="pct"/>
          </w:tcPr>
          <w:p w14:paraId="72F4B045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hideMark/>
          </w:tcPr>
          <w:p w14:paraId="301B3C55" w14:textId="38B98F10" w:rsidR="00DE25E4" w:rsidRPr="00700441" w:rsidRDefault="0001010D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DE25E4" w:rsidRPr="00700441" w14:paraId="1EF7BD5D" w14:textId="77777777" w:rsidTr="002E16E6">
        <w:trPr>
          <w:trHeight w:val="209"/>
          <w:tblHeader/>
        </w:trPr>
        <w:tc>
          <w:tcPr>
            <w:tcW w:w="2188" w:type="pct"/>
          </w:tcPr>
          <w:p w14:paraId="6032EEE2" w14:textId="77777777" w:rsidR="00DE25E4" w:rsidRPr="00700441" w:rsidRDefault="00DE25E4" w:rsidP="00DE25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2" w:type="pct"/>
            <w:gridSpan w:val="7"/>
            <w:hideMark/>
          </w:tcPr>
          <w:p w14:paraId="1D03343D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4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16E6" w:rsidRPr="00700441" w14:paraId="32A566C2" w14:textId="77777777" w:rsidTr="004B67B6">
        <w:tc>
          <w:tcPr>
            <w:tcW w:w="2188" w:type="pct"/>
            <w:hideMark/>
          </w:tcPr>
          <w:p w14:paraId="3B666D42" w14:textId="4D74F196" w:rsidR="00DE25E4" w:rsidRPr="00700441" w:rsidRDefault="00DE25E4" w:rsidP="00DE25E4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5666"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21" w:type="pct"/>
          </w:tcPr>
          <w:p w14:paraId="637A61C1" w14:textId="5356164D" w:rsidR="00DE25E4" w:rsidRPr="00B51914" w:rsidRDefault="00DE25E4" w:rsidP="00DE25E4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3" w:type="pct"/>
          </w:tcPr>
          <w:p w14:paraId="69050EB7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02126803" w14:textId="13A9412D" w:rsidR="00DE25E4" w:rsidRPr="00700441" w:rsidRDefault="00DE25E4" w:rsidP="00DE25E4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</w:tcPr>
          <w:p w14:paraId="172CF34A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9" w:type="pct"/>
          </w:tcPr>
          <w:p w14:paraId="327E1A34" w14:textId="02AFF9B1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</w:tcPr>
          <w:p w14:paraId="2AC00FD6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1" w:type="pct"/>
          </w:tcPr>
          <w:p w14:paraId="252C6181" w14:textId="41054835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2E16E6" w:rsidRPr="00700441" w14:paraId="114051E3" w14:textId="77777777" w:rsidTr="004B67B6">
        <w:tc>
          <w:tcPr>
            <w:tcW w:w="2188" w:type="pct"/>
            <w:hideMark/>
          </w:tcPr>
          <w:p w14:paraId="0E63F29A" w14:textId="3A9AF96B" w:rsidR="00DE25E4" w:rsidRPr="00700441" w:rsidRDefault="00DE25E4" w:rsidP="00DE25E4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2B5EB46B" w14:textId="219D0EF2" w:rsidR="00DE25E4" w:rsidRPr="002E16E6" w:rsidRDefault="00116C0D" w:rsidP="002E1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16E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B3C48BB" w14:textId="77777777" w:rsidR="00DE25E4" w:rsidRPr="007B7463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02BF224D" w14:textId="1ED67692" w:rsidR="00DE25E4" w:rsidRPr="006B502F" w:rsidRDefault="00DE25E4" w:rsidP="00414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4B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9939AE4" w14:textId="77777777" w:rsidR="00DE25E4" w:rsidRPr="007B7463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2EAA2281" w14:textId="6259A608" w:rsidR="00DE25E4" w:rsidRPr="00116C0D" w:rsidRDefault="0001010D" w:rsidP="00D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116C0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090</w:t>
            </w:r>
            <w:r w:rsidR="00116C0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2" w:type="pct"/>
          </w:tcPr>
          <w:p w14:paraId="4FFA7B37" w14:textId="77777777" w:rsidR="00DE25E4" w:rsidRPr="007B7463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5755CA57" w14:textId="74ED2D9C" w:rsidR="00DE25E4" w:rsidRPr="00D84B69" w:rsidRDefault="0001010D" w:rsidP="00DF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E25E4" w:rsidRPr="00D84B6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140</w:t>
            </w:r>
            <w:r w:rsidR="00DE25E4" w:rsidRPr="00D84B6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  <w:tr w:rsidR="002E16E6" w:rsidRPr="004B67B6" w14:paraId="5C86231F" w14:textId="77777777" w:rsidTr="004B67B6">
        <w:tc>
          <w:tcPr>
            <w:tcW w:w="2188" w:type="pct"/>
          </w:tcPr>
          <w:p w14:paraId="434EFCB8" w14:textId="77777777" w:rsidR="00DE25E4" w:rsidRPr="004B67B6" w:rsidRDefault="00DE25E4" w:rsidP="00DE25E4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pacing w:val="4"/>
                <w:sz w:val="22"/>
                <w:szCs w:val="22"/>
                <w:cs/>
              </w:rPr>
            </w:pPr>
          </w:p>
        </w:tc>
        <w:tc>
          <w:tcPr>
            <w:tcW w:w="621" w:type="pct"/>
          </w:tcPr>
          <w:p w14:paraId="4842033F" w14:textId="77777777" w:rsidR="00DE25E4" w:rsidRPr="004B67B6" w:rsidRDefault="00DE25E4" w:rsidP="002E1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" w:type="pct"/>
          </w:tcPr>
          <w:p w14:paraId="27837103" w14:textId="77777777" w:rsidR="00DE25E4" w:rsidRPr="004B67B6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73" w:type="pct"/>
          </w:tcPr>
          <w:p w14:paraId="789353DB" w14:textId="77777777" w:rsidR="00DE25E4" w:rsidRPr="004B67B6" w:rsidRDefault="00DE25E4" w:rsidP="00D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3" w:type="pct"/>
          </w:tcPr>
          <w:p w14:paraId="4704FB9C" w14:textId="77777777" w:rsidR="00DE25E4" w:rsidRPr="004B67B6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19" w:type="pct"/>
          </w:tcPr>
          <w:p w14:paraId="25355DAD" w14:textId="77777777" w:rsidR="00DE25E4" w:rsidRPr="004B67B6" w:rsidRDefault="00DE25E4" w:rsidP="00D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2" w:type="pct"/>
          </w:tcPr>
          <w:p w14:paraId="0B576CB3" w14:textId="77777777" w:rsidR="00DE25E4" w:rsidRPr="004B67B6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571" w:type="pct"/>
          </w:tcPr>
          <w:p w14:paraId="33F1C101" w14:textId="77777777" w:rsidR="00DE25E4" w:rsidRPr="004B67B6" w:rsidRDefault="00DE25E4" w:rsidP="00D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2E16E6" w:rsidRPr="00700441" w14:paraId="54B2F6B2" w14:textId="77777777" w:rsidTr="004B67B6">
        <w:tc>
          <w:tcPr>
            <w:tcW w:w="2188" w:type="pct"/>
          </w:tcPr>
          <w:p w14:paraId="5DF9B516" w14:textId="26FCF4BD" w:rsidR="00116C0D" w:rsidRDefault="00116C0D" w:rsidP="00DE25E4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21" w:type="pct"/>
          </w:tcPr>
          <w:p w14:paraId="4FA4EFAC" w14:textId="77777777" w:rsidR="00116C0D" w:rsidRPr="002E16E6" w:rsidRDefault="00116C0D" w:rsidP="002E1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58B7BCB" w14:textId="77777777" w:rsidR="00116C0D" w:rsidRPr="00700441" w:rsidRDefault="00116C0D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5318DA36" w14:textId="77777777" w:rsidR="00116C0D" w:rsidRPr="00D84B69" w:rsidRDefault="00116C0D" w:rsidP="00D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B781DAF" w14:textId="77777777" w:rsidR="00116C0D" w:rsidRPr="00700441" w:rsidRDefault="00116C0D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A17BB22" w14:textId="77777777" w:rsidR="00116C0D" w:rsidRPr="00D84B69" w:rsidRDefault="00116C0D" w:rsidP="00D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B72EB3C" w14:textId="77777777" w:rsidR="00116C0D" w:rsidRPr="00700441" w:rsidRDefault="00116C0D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52B71524" w14:textId="77777777" w:rsidR="00116C0D" w:rsidRPr="00D84B69" w:rsidRDefault="00116C0D" w:rsidP="00D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E16E6" w:rsidRPr="00700441" w14:paraId="26FA7A8F" w14:textId="77777777" w:rsidTr="004B67B6">
        <w:tc>
          <w:tcPr>
            <w:tcW w:w="2188" w:type="pct"/>
          </w:tcPr>
          <w:p w14:paraId="70AEE4BA" w14:textId="362413A3" w:rsidR="00116C0D" w:rsidRPr="00116C0D" w:rsidRDefault="00116C0D" w:rsidP="00DE25E4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116C0D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21" w:type="pct"/>
          </w:tcPr>
          <w:p w14:paraId="00899A27" w14:textId="6186A15C" w:rsidR="00116C0D" w:rsidRPr="00116C0D" w:rsidRDefault="0001010D" w:rsidP="00D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4</w:t>
            </w:r>
            <w:r w:rsidR="00116C0D" w:rsidRPr="00116C0D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383</w:t>
            </w:r>
          </w:p>
        </w:tc>
        <w:tc>
          <w:tcPr>
            <w:tcW w:w="143" w:type="pct"/>
          </w:tcPr>
          <w:p w14:paraId="39EB70E8" w14:textId="77777777" w:rsidR="00116C0D" w:rsidRPr="00700441" w:rsidRDefault="00116C0D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18574A9A" w14:textId="2EC0AC3F" w:rsidR="00116C0D" w:rsidRPr="00414138" w:rsidRDefault="00116C0D" w:rsidP="00414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1413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43" w:type="pct"/>
          </w:tcPr>
          <w:p w14:paraId="67D5BE79" w14:textId="77777777" w:rsidR="00116C0D" w:rsidRPr="00700441" w:rsidRDefault="00116C0D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DF92192" w14:textId="016716DC" w:rsidR="00116C0D" w:rsidRPr="00414138" w:rsidRDefault="00116C0D" w:rsidP="00D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1413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42" w:type="pct"/>
          </w:tcPr>
          <w:p w14:paraId="298989F3" w14:textId="77777777" w:rsidR="00116C0D" w:rsidRPr="00700441" w:rsidRDefault="00116C0D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1C7DF3B0" w14:textId="5F6A05A3" w:rsidR="00116C0D" w:rsidRPr="00414138" w:rsidRDefault="00116C0D" w:rsidP="00DF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1413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</w:tr>
      <w:tr w:rsidR="002E16E6" w:rsidRPr="00700441" w14:paraId="359892B2" w14:textId="77777777" w:rsidTr="004B67B6">
        <w:tc>
          <w:tcPr>
            <w:tcW w:w="2188" w:type="pct"/>
          </w:tcPr>
          <w:p w14:paraId="723C8EB2" w14:textId="60B95D00" w:rsidR="00116C0D" w:rsidRPr="00116C0D" w:rsidRDefault="00116C0D" w:rsidP="00DE25E4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116C0D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1" w:type="pct"/>
          </w:tcPr>
          <w:p w14:paraId="183B3F33" w14:textId="7F3F73BB" w:rsidR="00116C0D" w:rsidRPr="00116C0D" w:rsidRDefault="0001010D" w:rsidP="002E1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43" w:type="pct"/>
          </w:tcPr>
          <w:p w14:paraId="33F436CF" w14:textId="77777777" w:rsidR="00116C0D" w:rsidRPr="00700441" w:rsidRDefault="00116C0D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3AE76E47" w14:textId="309CAA2E" w:rsidR="00116C0D" w:rsidRPr="00414138" w:rsidRDefault="00116C0D" w:rsidP="00414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1413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43" w:type="pct"/>
          </w:tcPr>
          <w:p w14:paraId="5B7E73C8" w14:textId="77777777" w:rsidR="00116C0D" w:rsidRPr="00700441" w:rsidRDefault="00116C0D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D2C9F44" w14:textId="6AE4A4D3" w:rsidR="00116C0D" w:rsidRPr="00414138" w:rsidRDefault="00116C0D" w:rsidP="00D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1413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42" w:type="pct"/>
          </w:tcPr>
          <w:p w14:paraId="53E6C4D9" w14:textId="77777777" w:rsidR="00116C0D" w:rsidRPr="00700441" w:rsidRDefault="00116C0D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571AAE2B" w14:textId="6094279D" w:rsidR="00116C0D" w:rsidRPr="00414138" w:rsidRDefault="00116C0D" w:rsidP="00DF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1413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</w:tr>
      <w:tr w:rsidR="002E16E6" w:rsidRPr="004B67B6" w14:paraId="0B924058" w14:textId="77777777" w:rsidTr="004B67B6">
        <w:tc>
          <w:tcPr>
            <w:tcW w:w="2188" w:type="pct"/>
          </w:tcPr>
          <w:p w14:paraId="39407FCB" w14:textId="77777777" w:rsidR="00116C0D" w:rsidRPr="004B67B6" w:rsidRDefault="00116C0D" w:rsidP="00DE25E4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i/>
                <w:iCs/>
                <w:spacing w:val="4"/>
                <w:sz w:val="22"/>
                <w:szCs w:val="22"/>
                <w:cs/>
              </w:rPr>
            </w:pPr>
          </w:p>
        </w:tc>
        <w:tc>
          <w:tcPr>
            <w:tcW w:w="621" w:type="pct"/>
          </w:tcPr>
          <w:p w14:paraId="7A73735F" w14:textId="77777777" w:rsidR="00116C0D" w:rsidRPr="004B67B6" w:rsidRDefault="00116C0D" w:rsidP="002E1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" w:type="pct"/>
          </w:tcPr>
          <w:p w14:paraId="3A1E018B" w14:textId="77777777" w:rsidR="00116C0D" w:rsidRPr="004B67B6" w:rsidRDefault="00116C0D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73" w:type="pct"/>
          </w:tcPr>
          <w:p w14:paraId="2C2DF90E" w14:textId="77777777" w:rsidR="00116C0D" w:rsidRPr="004B67B6" w:rsidRDefault="00116C0D" w:rsidP="00D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" w:type="pct"/>
          </w:tcPr>
          <w:p w14:paraId="7AB85377" w14:textId="77777777" w:rsidR="00116C0D" w:rsidRPr="004B67B6" w:rsidRDefault="00116C0D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9" w:type="pct"/>
          </w:tcPr>
          <w:p w14:paraId="0C670414" w14:textId="77777777" w:rsidR="00116C0D" w:rsidRPr="004B67B6" w:rsidRDefault="00116C0D" w:rsidP="00D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pct"/>
          </w:tcPr>
          <w:p w14:paraId="671432E1" w14:textId="77777777" w:rsidR="00116C0D" w:rsidRPr="004B67B6" w:rsidRDefault="00116C0D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71" w:type="pct"/>
          </w:tcPr>
          <w:p w14:paraId="0CF0C3BF" w14:textId="77777777" w:rsidR="00116C0D" w:rsidRPr="004B67B6" w:rsidRDefault="00116C0D" w:rsidP="00DF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2E16E6" w:rsidRPr="00700441" w14:paraId="295DBFAD" w14:textId="77777777" w:rsidTr="004B67B6">
        <w:tc>
          <w:tcPr>
            <w:tcW w:w="2188" w:type="pct"/>
          </w:tcPr>
          <w:p w14:paraId="0B4F4C6B" w14:textId="77777777" w:rsidR="00DE25E4" w:rsidRPr="001F208A" w:rsidRDefault="00DE25E4" w:rsidP="00DE25E4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21" w:type="pct"/>
          </w:tcPr>
          <w:p w14:paraId="7C335E0A" w14:textId="77777777" w:rsidR="00DE25E4" w:rsidRPr="002E16E6" w:rsidRDefault="00DE25E4" w:rsidP="002E1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9AB962D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26AD0F98" w14:textId="77777777" w:rsidR="00DE25E4" w:rsidRPr="00D84B69" w:rsidRDefault="00DE25E4" w:rsidP="00D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83C0C7D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2B80230" w14:textId="77777777" w:rsidR="00DE25E4" w:rsidRPr="00D84B69" w:rsidRDefault="00DE25E4" w:rsidP="00D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83898B2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6E46B369" w14:textId="77777777" w:rsidR="00DE25E4" w:rsidRPr="00414138" w:rsidRDefault="00DE25E4" w:rsidP="00DF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2E16E6" w:rsidRPr="00700441" w14:paraId="191E3770" w14:textId="77777777" w:rsidTr="004B67B6">
        <w:tc>
          <w:tcPr>
            <w:tcW w:w="2188" w:type="pct"/>
          </w:tcPr>
          <w:p w14:paraId="0C8F257F" w14:textId="77777777" w:rsidR="00DE25E4" w:rsidRPr="00700441" w:rsidRDefault="00DE25E4" w:rsidP="00DE25E4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21" w:type="pct"/>
          </w:tcPr>
          <w:p w14:paraId="6A9E1DD9" w14:textId="22F8924F" w:rsidR="00DE25E4" w:rsidRPr="002E16E6" w:rsidRDefault="0001010D" w:rsidP="002E1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117</w:t>
            </w:r>
            <w:r w:rsidR="000D1B3D" w:rsidRPr="002E16E6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255</w:t>
            </w:r>
          </w:p>
        </w:tc>
        <w:tc>
          <w:tcPr>
            <w:tcW w:w="143" w:type="pct"/>
          </w:tcPr>
          <w:p w14:paraId="4EEC0E2F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50E900AF" w14:textId="1E3C41F7" w:rsidR="00DE25E4" w:rsidRPr="00D84B69" w:rsidRDefault="0001010D" w:rsidP="00D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84B69">
              <w:rPr>
                <w:rFonts w:ascii="Angsana New" w:hAnsi="Angsana New"/>
                <w:sz w:val="30"/>
                <w:szCs w:val="30"/>
              </w:rPr>
              <w:t>78</w:t>
            </w:r>
            <w:r w:rsidR="00DE25E4" w:rsidRPr="00D84B69">
              <w:rPr>
                <w:rFonts w:ascii="Angsana New" w:hAnsi="Angsana New"/>
                <w:sz w:val="30"/>
                <w:szCs w:val="30"/>
              </w:rPr>
              <w:t>,</w:t>
            </w:r>
            <w:r w:rsidRPr="00D84B69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143" w:type="pct"/>
          </w:tcPr>
          <w:p w14:paraId="15CC0AB9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FC42A2E" w14:textId="58D19B39" w:rsidR="00DE25E4" w:rsidRPr="00D84B69" w:rsidRDefault="0001010D" w:rsidP="00D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84B69"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142" w:type="pct"/>
          </w:tcPr>
          <w:p w14:paraId="339311C9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2C1E1527" w14:textId="7BC92456" w:rsidR="00DE25E4" w:rsidRPr="00414138" w:rsidRDefault="00DE25E4" w:rsidP="00DF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14138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2E16E6" w:rsidRPr="00700441" w14:paraId="2BD61DB4" w14:textId="77777777" w:rsidTr="004B67B6">
        <w:tc>
          <w:tcPr>
            <w:tcW w:w="2188" w:type="pct"/>
          </w:tcPr>
          <w:p w14:paraId="374174FE" w14:textId="77777777" w:rsidR="00DE25E4" w:rsidRPr="00700441" w:rsidRDefault="00DE25E4" w:rsidP="00DE25E4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1" w:type="pct"/>
          </w:tcPr>
          <w:p w14:paraId="6531FBAE" w14:textId="0D270CE2" w:rsidR="00DE25E4" w:rsidRPr="002E16E6" w:rsidRDefault="000D1B3D" w:rsidP="00D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E16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9912005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5F86498A" w14:textId="65AC2A18" w:rsidR="00DE25E4" w:rsidRPr="00D84B69" w:rsidRDefault="00DE25E4" w:rsidP="00DF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84B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DC01849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D708A9B" w14:textId="73DC6CF6" w:rsidR="00DE25E4" w:rsidRPr="00D84B69" w:rsidRDefault="0001010D" w:rsidP="00D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84B69">
              <w:rPr>
                <w:rFonts w:ascii="Angsana New" w:hAnsi="Angsana New"/>
                <w:sz w:val="30"/>
                <w:szCs w:val="30"/>
              </w:rPr>
              <w:t>18</w:t>
            </w:r>
            <w:r w:rsidR="000D1B3D" w:rsidRPr="00D84B69">
              <w:rPr>
                <w:rFonts w:ascii="Angsana New" w:hAnsi="Angsana New"/>
                <w:sz w:val="30"/>
                <w:szCs w:val="30"/>
              </w:rPr>
              <w:t>,</w:t>
            </w:r>
            <w:r w:rsidRPr="00D84B69">
              <w:rPr>
                <w:rFonts w:ascii="Angsana New" w:hAnsi="Angsana New"/>
                <w:sz w:val="30"/>
                <w:szCs w:val="30"/>
              </w:rPr>
              <w:t>794</w:t>
            </w:r>
          </w:p>
        </w:tc>
        <w:tc>
          <w:tcPr>
            <w:tcW w:w="142" w:type="pct"/>
          </w:tcPr>
          <w:p w14:paraId="318206DE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644E5314" w14:textId="5FE55F2D" w:rsidR="00DE25E4" w:rsidRPr="00DF381B" w:rsidRDefault="0001010D" w:rsidP="00DF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381B">
              <w:rPr>
                <w:rFonts w:ascii="Angsana New" w:hAnsi="Angsana New"/>
                <w:sz w:val="30"/>
                <w:szCs w:val="30"/>
              </w:rPr>
              <w:t>12</w:t>
            </w:r>
            <w:r w:rsidR="00DE25E4" w:rsidRPr="00DF381B">
              <w:rPr>
                <w:rFonts w:ascii="Angsana New" w:hAnsi="Angsana New"/>
                <w:sz w:val="30"/>
                <w:szCs w:val="30"/>
              </w:rPr>
              <w:t>,</w:t>
            </w:r>
            <w:r w:rsidRPr="00DF381B">
              <w:rPr>
                <w:rFonts w:ascii="Angsana New" w:hAnsi="Angsana New"/>
                <w:sz w:val="30"/>
                <w:szCs w:val="30"/>
              </w:rPr>
              <w:t>993</w:t>
            </w:r>
          </w:p>
        </w:tc>
      </w:tr>
      <w:tr w:rsidR="002E16E6" w:rsidRPr="00700441" w14:paraId="085AA11B" w14:textId="77777777" w:rsidTr="004B67B6">
        <w:tc>
          <w:tcPr>
            <w:tcW w:w="2188" w:type="pct"/>
          </w:tcPr>
          <w:p w14:paraId="503E4A65" w14:textId="7BE86399" w:rsidR="00DE25E4" w:rsidRPr="00700441" w:rsidRDefault="00DE25E4" w:rsidP="00DE25E4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1" w:type="pct"/>
          </w:tcPr>
          <w:p w14:paraId="00B8F3E4" w14:textId="29A7C848" w:rsidR="00DE25E4" w:rsidRPr="002E16E6" w:rsidRDefault="0001010D" w:rsidP="002E1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16</w:t>
            </w:r>
            <w:r w:rsidR="000D1B3D" w:rsidRPr="002E16E6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776</w:t>
            </w:r>
          </w:p>
        </w:tc>
        <w:tc>
          <w:tcPr>
            <w:tcW w:w="143" w:type="pct"/>
          </w:tcPr>
          <w:p w14:paraId="52711438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5721907F" w14:textId="440DC200" w:rsidR="00DE25E4" w:rsidRPr="00D84B69" w:rsidRDefault="0001010D" w:rsidP="00D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84B69">
              <w:rPr>
                <w:rFonts w:ascii="Angsana New" w:hAnsi="Angsana New"/>
                <w:sz w:val="30"/>
                <w:szCs w:val="30"/>
              </w:rPr>
              <w:t>16</w:t>
            </w:r>
            <w:r w:rsidR="00DE25E4" w:rsidRPr="00D84B69">
              <w:rPr>
                <w:rFonts w:ascii="Angsana New" w:hAnsi="Angsana New"/>
                <w:sz w:val="30"/>
                <w:szCs w:val="30"/>
              </w:rPr>
              <w:t>,</w:t>
            </w:r>
            <w:r w:rsidRPr="00D84B69"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143" w:type="pct"/>
          </w:tcPr>
          <w:p w14:paraId="3DB12982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092441B" w14:textId="59109259" w:rsidR="00DE25E4" w:rsidRPr="00D84B69" w:rsidRDefault="0001010D" w:rsidP="00D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84B69">
              <w:rPr>
                <w:rFonts w:ascii="Angsana New" w:hAnsi="Angsana New"/>
                <w:sz w:val="30"/>
                <w:szCs w:val="30"/>
              </w:rPr>
              <w:t>15</w:t>
            </w:r>
            <w:r w:rsidR="000D1B3D" w:rsidRPr="00D84B69">
              <w:rPr>
                <w:rFonts w:ascii="Angsana New" w:hAnsi="Angsana New"/>
                <w:sz w:val="30"/>
                <w:szCs w:val="30"/>
              </w:rPr>
              <w:t>,</w:t>
            </w:r>
            <w:r w:rsidRPr="00D84B69"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142" w:type="pct"/>
          </w:tcPr>
          <w:p w14:paraId="164B9E85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6E0D1E91" w14:textId="2B34FADE" w:rsidR="00DE25E4" w:rsidRPr="00DF381B" w:rsidRDefault="0001010D" w:rsidP="00DF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381B">
              <w:rPr>
                <w:rFonts w:ascii="Angsana New" w:hAnsi="Angsana New"/>
                <w:sz w:val="30"/>
                <w:szCs w:val="30"/>
              </w:rPr>
              <w:t>15</w:t>
            </w:r>
            <w:r w:rsidR="00DE25E4" w:rsidRPr="00DF381B">
              <w:rPr>
                <w:rFonts w:ascii="Angsana New" w:hAnsi="Angsana New"/>
                <w:sz w:val="30"/>
                <w:szCs w:val="30"/>
              </w:rPr>
              <w:t>,</w:t>
            </w:r>
            <w:r w:rsidRPr="00DF381B">
              <w:rPr>
                <w:rFonts w:ascii="Angsana New" w:hAnsi="Angsana New"/>
                <w:sz w:val="30"/>
                <w:szCs w:val="30"/>
              </w:rPr>
              <w:t>052</w:t>
            </w:r>
          </w:p>
        </w:tc>
      </w:tr>
      <w:tr w:rsidR="002E16E6" w:rsidRPr="00700441" w14:paraId="599CC290" w14:textId="77777777" w:rsidTr="004B67B6">
        <w:tc>
          <w:tcPr>
            <w:tcW w:w="2188" w:type="pct"/>
          </w:tcPr>
          <w:p w14:paraId="17E3492D" w14:textId="77777777" w:rsidR="00DE25E4" w:rsidRPr="00700441" w:rsidRDefault="00DE25E4" w:rsidP="00DE25E4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057AF7F4" w14:textId="18C789E9" w:rsidR="00DE25E4" w:rsidRPr="002E16E6" w:rsidRDefault="000D1B3D" w:rsidP="00D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E16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986EC62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282753E7" w14:textId="5EDB66FB" w:rsidR="00DE25E4" w:rsidRPr="00D84B69" w:rsidRDefault="0001010D" w:rsidP="00D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84B69">
              <w:rPr>
                <w:rFonts w:ascii="Angsana New" w:hAnsi="Angsana New"/>
                <w:sz w:val="30"/>
                <w:szCs w:val="30"/>
              </w:rPr>
              <w:t>2</w:t>
            </w:r>
            <w:r w:rsidR="00DE25E4" w:rsidRPr="00D84B69">
              <w:rPr>
                <w:rFonts w:ascii="Angsana New" w:hAnsi="Angsana New"/>
                <w:sz w:val="30"/>
                <w:szCs w:val="30"/>
              </w:rPr>
              <w:t>,</w:t>
            </w:r>
            <w:r w:rsidRPr="00D84B69">
              <w:rPr>
                <w:rFonts w:ascii="Angsana New" w:hAnsi="Angsana New"/>
                <w:sz w:val="30"/>
                <w:szCs w:val="30"/>
              </w:rPr>
              <w:t>042</w:t>
            </w:r>
          </w:p>
        </w:tc>
        <w:tc>
          <w:tcPr>
            <w:tcW w:w="143" w:type="pct"/>
          </w:tcPr>
          <w:p w14:paraId="07CA98C4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02535480" w14:textId="5C63F26D" w:rsidR="00DE25E4" w:rsidRPr="00D84B69" w:rsidRDefault="000D1B3D" w:rsidP="00D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84B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1DD55F1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3336D52C" w14:textId="0D2D1459" w:rsidR="00DE25E4" w:rsidRPr="00DF381B" w:rsidRDefault="0001010D" w:rsidP="00DF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381B">
              <w:rPr>
                <w:rFonts w:ascii="Angsana New" w:hAnsi="Angsana New"/>
                <w:sz w:val="30"/>
                <w:szCs w:val="30"/>
              </w:rPr>
              <w:t>2</w:t>
            </w:r>
            <w:r w:rsidR="00DE25E4" w:rsidRPr="00DF381B">
              <w:rPr>
                <w:rFonts w:ascii="Angsana New" w:hAnsi="Angsana New"/>
                <w:sz w:val="30"/>
                <w:szCs w:val="30"/>
              </w:rPr>
              <w:t>,</w:t>
            </w:r>
            <w:r w:rsidRPr="00DF381B">
              <w:rPr>
                <w:rFonts w:ascii="Angsana New" w:hAnsi="Angsana New"/>
                <w:sz w:val="30"/>
                <w:szCs w:val="30"/>
              </w:rPr>
              <w:t>042</w:t>
            </w:r>
          </w:p>
        </w:tc>
      </w:tr>
      <w:tr w:rsidR="002E16E6" w:rsidRPr="00700441" w14:paraId="39ADBD0F" w14:textId="77777777" w:rsidTr="004B67B6">
        <w:tc>
          <w:tcPr>
            <w:tcW w:w="2188" w:type="pct"/>
          </w:tcPr>
          <w:p w14:paraId="6DE0F663" w14:textId="77777777" w:rsidR="00DE25E4" w:rsidRPr="001F208A" w:rsidRDefault="00DE25E4" w:rsidP="00DE25E4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</w:rPr>
            </w:pPr>
            <w:r w:rsidRPr="001F208A">
              <w:rPr>
                <w:rFonts w:ascii="Angsana New" w:hAnsi="Angsana New" w:hint="cs"/>
                <w:b/>
                <w:bCs/>
                <w:spacing w:val="4"/>
                <w:sz w:val="30"/>
                <w:szCs w:val="30"/>
                <w:cs/>
              </w:rPr>
              <w:t>รวม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6A591944" w14:textId="5F47B70A" w:rsidR="00DE25E4" w:rsidRPr="002E16E6" w:rsidRDefault="0001010D" w:rsidP="002E1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16E6">
              <w:rPr>
                <w:rFonts w:ascii="Angsana New" w:hAnsi="Angsana New"/>
                <w:b/>
                <w:bCs/>
                <w:sz w:val="30"/>
                <w:szCs w:val="30"/>
              </w:rPr>
              <w:t>134</w:t>
            </w:r>
            <w:r w:rsidR="000D1B3D" w:rsidRPr="002E16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E16E6">
              <w:rPr>
                <w:rFonts w:ascii="Angsana New" w:hAnsi="Angsana New"/>
                <w:b/>
                <w:bCs/>
                <w:sz w:val="30"/>
                <w:szCs w:val="30"/>
              </w:rPr>
              <w:t>031</w:t>
            </w:r>
          </w:p>
        </w:tc>
        <w:tc>
          <w:tcPr>
            <w:tcW w:w="143" w:type="pct"/>
          </w:tcPr>
          <w:p w14:paraId="772B35B8" w14:textId="77777777" w:rsidR="00DE25E4" w:rsidRPr="001F208A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4FB8C2E3" w14:textId="5F559714" w:rsidR="00DE25E4" w:rsidRPr="001F208A" w:rsidRDefault="0001010D" w:rsidP="00D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  <w:r w:rsidR="00DE25E4" w:rsidRPr="00D84B6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787</w:t>
            </w:r>
          </w:p>
        </w:tc>
        <w:tc>
          <w:tcPr>
            <w:tcW w:w="143" w:type="pct"/>
          </w:tcPr>
          <w:p w14:paraId="7E195FCB" w14:textId="77777777" w:rsidR="00DE25E4" w:rsidRPr="001F208A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2E7CED14" w14:textId="00D09DCA" w:rsidR="00DE25E4" w:rsidRPr="00D84B69" w:rsidRDefault="0001010D" w:rsidP="00D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0D1B3D" w:rsidRPr="00D84B6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592</w:t>
            </w:r>
          </w:p>
        </w:tc>
        <w:tc>
          <w:tcPr>
            <w:tcW w:w="142" w:type="pct"/>
          </w:tcPr>
          <w:p w14:paraId="099FD556" w14:textId="77777777" w:rsidR="00DE25E4" w:rsidRPr="001F208A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53C7F924" w14:textId="67B62FAD" w:rsidR="00DE25E4" w:rsidRPr="00D84B69" w:rsidRDefault="0001010D" w:rsidP="00DF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DE25E4" w:rsidRPr="00D84B6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087</w:t>
            </w:r>
          </w:p>
        </w:tc>
      </w:tr>
      <w:tr w:rsidR="002E16E6" w:rsidRPr="004B67B6" w14:paraId="0FDB286D" w14:textId="77777777" w:rsidTr="004B67B6">
        <w:tc>
          <w:tcPr>
            <w:tcW w:w="2188" w:type="pct"/>
          </w:tcPr>
          <w:p w14:paraId="593AC044" w14:textId="77777777" w:rsidR="00DE25E4" w:rsidRPr="004B67B6" w:rsidRDefault="00DE25E4" w:rsidP="00DE25E4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pacing w:val="4"/>
                <w:sz w:val="22"/>
                <w:szCs w:val="22"/>
                <w:cs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14:paraId="3DEEC60C" w14:textId="77777777" w:rsidR="00DE25E4" w:rsidRPr="004B67B6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7"/>
              </w:tabs>
              <w:spacing w:after="0"/>
              <w:ind w:left="-108" w:right="-108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43" w:type="pct"/>
          </w:tcPr>
          <w:p w14:paraId="0C308FEE" w14:textId="77777777" w:rsidR="00DE25E4" w:rsidRPr="004B67B6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3E0E6192" w14:textId="77777777" w:rsidR="00DE25E4" w:rsidRPr="004B67B6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12"/>
                <w:tab w:val="decimal" w:pos="702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" w:type="pct"/>
          </w:tcPr>
          <w:p w14:paraId="48C1FC26" w14:textId="77777777" w:rsidR="00DE25E4" w:rsidRPr="004B67B6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54F31D0A" w14:textId="77777777" w:rsidR="00DE25E4" w:rsidRPr="004B67B6" w:rsidRDefault="00DE25E4" w:rsidP="00DE25E4">
            <w:pPr>
              <w:pStyle w:val="BodyText"/>
              <w:tabs>
                <w:tab w:val="clear" w:pos="227"/>
                <w:tab w:val="clear" w:pos="454"/>
                <w:tab w:val="decimal" w:pos="60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pct"/>
          </w:tcPr>
          <w:p w14:paraId="0DADDD4E" w14:textId="77777777" w:rsidR="00DE25E4" w:rsidRPr="004B67B6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620FB68D" w14:textId="77777777" w:rsidR="00DE25E4" w:rsidRPr="004B67B6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19"/>
                <w:tab w:val="left" w:pos="969"/>
              </w:tabs>
              <w:spacing w:after="0" w:line="240" w:lineRule="auto"/>
              <w:ind w:left="-108" w:right="-285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2E16E6" w:rsidRPr="00700441" w14:paraId="29ADCEF3" w14:textId="77777777" w:rsidTr="004B67B6">
        <w:tc>
          <w:tcPr>
            <w:tcW w:w="2188" w:type="pct"/>
          </w:tcPr>
          <w:p w14:paraId="65AA91F8" w14:textId="77777777" w:rsidR="00DE25E4" w:rsidRDefault="00DE25E4" w:rsidP="00DE25E4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เจ้าหนี้ไม่หมุนเวียนอื่น</w:t>
            </w:r>
          </w:p>
        </w:tc>
        <w:tc>
          <w:tcPr>
            <w:tcW w:w="621" w:type="pct"/>
          </w:tcPr>
          <w:p w14:paraId="5BAED605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</w:tcPr>
          <w:p w14:paraId="5D55727A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3215AB68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12"/>
                <w:tab w:val="decimal" w:pos="702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45D7CA4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1835A7A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decimal" w:pos="60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732A4F4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6CEF0C0A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19"/>
                <w:tab w:val="left" w:pos="969"/>
              </w:tabs>
              <w:spacing w:after="0" w:line="240" w:lineRule="auto"/>
              <w:ind w:left="-108" w:right="-28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2E16E6" w:rsidRPr="00700441" w14:paraId="3BEB4032" w14:textId="77777777" w:rsidTr="004B67B6">
        <w:tc>
          <w:tcPr>
            <w:tcW w:w="2188" w:type="pct"/>
          </w:tcPr>
          <w:p w14:paraId="0BE908BD" w14:textId="35A62FC4" w:rsidR="00DE25E4" w:rsidRDefault="00DE25E4" w:rsidP="00DE25E4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0600E094" w14:textId="256E7CD1" w:rsidR="00DE25E4" w:rsidRPr="009B7C50" w:rsidRDefault="009B7C50" w:rsidP="009B7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430"/>
                <w:tab w:val="left" w:pos="612"/>
              </w:tabs>
              <w:spacing w:after="0"/>
              <w:ind w:left="-108" w:right="-29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3" w:type="pct"/>
          </w:tcPr>
          <w:p w14:paraId="6AB43DCB" w14:textId="77777777" w:rsidR="00DE25E4" w:rsidRPr="00481587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1FB37F26" w14:textId="58281C9D" w:rsidR="00DE25E4" w:rsidRPr="00F60BE8" w:rsidRDefault="0001010D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12"/>
                <w:tab w:val="decimal" w:pos="702"/>
              </w:tabs>
              <w:spacing w:after="0" w:line="240" w:lineRule="auto"/>
              <w:ind w:left="-108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E25E4" w:rsidRPr="0048158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235</w:t>
            </w:r>
          </w:p>
        </w:tc>
        <w:tc>
          <w:tcPr>
            <w:tcW w:w="143" w:type="pct"/>
          </w:tcPr>
          <w:p w14:paraId="44218595" w14:textId="77777777" w:rsidR="00DE25E4" w:rsidRPr="00481587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550E887C" w14:textId="75AAEC82" w:rsidR="00DE25E4" w:rsidRPr="009B7C50" w:rsidRDefault="009B7C50" w:rsidP="009B7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430"/>
                <w:tab w:val="left" w:pos="612"/>
              </w:tabs>
              <w:spacing w:after="0"/>
              <w:ind w:left="-108" w:right="-29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B7C5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42" w:type="pct"/>
          </w:tcPr>
          <w:p w14:paraId="2996D158" w14:textId="77777777" w:rsidR="00DE25E4" w:rsidRPr="00481587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19E9DDB6" w14:textId="1730CF24" w:rsidR="00DE25E4" w:rsidRPr="00DF381B" w:rsidRDefault="0001010D" w:rsidP="00DF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E25E4" w:rsidRPr="0048158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235</w:t>
            </w:r>
          </w:p>
        </w:tc>
      </w:tr>
    </w:tbl>
    <w:p w14:paraId="2CFCAE20" w14:textId="74B0BAF1" w:rsidR="00414138" w:rsidRPr="004B67B6" w:rsidRDefault="00414138" w:rsidP="00BC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7050D1B7" w14:textId="242133C3" w:rsidR="00BC4D89" w:rsidRPr="007B7463" w:rsidRDefault="00BC4D89" w:rsidP="00BC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B746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678A4214" w14:textId="77777777" w:rsidR="00C35CCB" w:rsidRPr="00414138" w:rsidRDefault="00C35CCB" w:rsidP="00C35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3E15E8FC" w14:textId="7BF69132" w:rsidR="00956C07" w:rsidRPr="00D246FB" w:rsidRDefault="00956C07" w:rsidP="00956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246F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เงินให้กู้ยืมแก่กิจการที่เกี่ยวข้องกัน</w:t>
      </w:r>
    </w:p>
    <w:p w14:paraId="6997DEB7" w14:textId="77777777" w:rsidR="00956C07" w:rsidRPr="00414138" w:rsidRDefault="00956C07" w:rsidP="00956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187EBD0B" w14:textId="3C95219F" w:rsidR="007B7463" w:rsidRPr="008C7A5D" w:rsidRDefault="00956C07" w:rsidP="007B7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3492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1010D" w:rsidRPr="0001010D">
        <w:rPr>
          <w:rFonts w:ascii="Angsana New" w:hAnsi="Angsana New" w:hint="cs"/>
          <w:sz w:val="30"/>
          <w:szCs w:val="30"/>
        </w:rPr>
        <w:t>31</w:t>
      </w:r>
      <w:r w:rsidRPr="00D34924">
        <w:rPr>
          <w:rFonts w:ascii="Angsana New" w:hAnsi="Angsana New" w:hint="cs"/>
          <w:sz w:val="30"/>
          <w:szCs w:val="30"/>
        </w:rPr>
        <w:t xml:space="preserve"> </w:t>
      </w:r>
      <w:r w:rsidRPr="00E025C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1010D" w:rsidRPr="0001010D">
        <w:rPr>
          <w:rFonts w:ascii="Angsana New" w:hAnsi="Angsana New" w:hint="cs"/>
          <w:sz w:val="30"/>
          <w:szCs w:val="30"/>
        </w:rPr>
        <w:t>256</w:t>
      </w:r>
      <w:r w:rsidR="0001010D" w:rsidRPr="0001010D">
        <w:rPr>
          <w:rFonts w:ascii="Angsana New" w:hAnsi="Angsana New"/>
          <w:sz w:val="30"/>
          <w:szCs w:val="30"/>
        </w:rPr>
        <w:t>5</w:t>
      </w:r>
      <w:r w:rsidRPr="00E025C1">
        <w:rPr>
          <w:rFonts w:ascii="Angsana New" w:hAnsi="Angsana New" w:hint="cs"/>
          <w:sz w:val="30"/>
          <w:szCs w:val="30"/>
          <w:cs/>
        </w:rPr>
        <w:t xml:space="preserve"> บริษัทมีเงินให้กู้ยืมแก่ บริษัท ราช โคเจนเนอเรชั่น จำกัด ซึ่งเป็นบริษัทย่อย</w:t>
      </w:r>
      <w:r w:rsidRPr="007B7463">
        <w:rPr>
          <w:rFonts w:ascii="Angsana New" w:hAnsi="Angsana New" w:hint="cs"/>
          <w:sz w:val="30"/>
          <w:szCs w:val="30"/>
          <w:cs/>
        </w:rPr>
        <w:t xml:space="preserve">ทางตรง </w:t>
      </w:r>
      <w:r w:rsidR="007B7463" w:rsidRPr="007B7463">
        <w:rPr>
          <w:rFonts w:ascii="Angsana New" w:hAnsi="Angsana New" w:hint="cs"/>
          <w:sz w:val="30"/>
          <w:szCs w:val="30"/>
          <w:cs/>
        </w:rPr>
        <w:t>เป</w:t>
      </w:r>
      <w:r w:rsidR="007B7463">
        <w:rPr>
          <w:rFonts w:ascii="Angsana New" w:hAnsi="Angsana New" w:hint="cs"/>
          <w:sz w:val="30"/>
          <w:szCs w:val="30"/>
          <w:cs/>
        </w:rPr>
        <w:t>็น</w:t>
      </w:r>
      <w:r w:rsidR="007B7463" w:rsidRPr="007B7463">
        <w:rPr>
          <w:rFonts w:ascii="Angsana New" w:hAnsi="Angsana New" w:hint="cs"/>
          <w:sz w:val="30"/>
          <w:szCs w:val="30"/>
          <w:cs/>
        </w:rPr>
        <w:t>เงินให้กู้ยืม</w:t>
      </w:r>
      <w:r w:rsidR="007B7463">
        <w:rPr>
          <w:rFonts w:ascii="Angsana New" w:hAnsi="Angsana New" w:hint="cs"/>
          <w:sz w:val="30"/>
          <w:szCs w:val="30"/>
          <w:cs/>
        </w:rPr>
        <w:t>ระยะสั้น</w:t>
      </w:r>
      <w:r w:rsidR="007B7463" w:rsidRPr="008C7A5D">
        <w:rPr>
          <w:rFonts w:ascii="Angsana New" w:hAnsi="Angsana New" w:hint="cs"/>
          <w:sz w:val="30"/>
          <w:szCs w:val="30"/>
          <w:cs/>
        </w:rPr>
        <w:t>คงเหลือ</w:t>
      </w:r>
      <w:r w:rsidRPr="008C7A5D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62300F" w:rsidRPr="008C7A5D">
        <w:rPr>
          <w:rFonts w:ascii="Angsana New" w:hAnsi="Angsana New"/>
          <w:sz w:val="30"/>
          <w:szCs w:val="30"/>
        </w:rPr>
        <w:t xml:space="preserve"> </w:t>
      </w:r>
      <w:r w:rsidR="0001010D" w:rsidRPr="0001010D">
        <w:rPr>
          <w:rFonts w:ascii="Angsana New" w:hAnsi="Angsana New"/>
          <w:sz w:val="30"/>
          <w:szCs w:val="30"/>
        </w:rPr>
        <w:t>1</w:t>
      </w:r>
      <w:r w:rsidR="0001010D" w:rsidRPr="0001010D">
        <w:rPr>
          <w:rFonts w:ascii="Angsana New" w:hAnsi="Angsana New" w:hint="cs"/>
          <w:sz w:val="30"/>
          <w:szCs w:val="30"/>
        </w:rPr>
        <w:t>44</w:t>
      </w:r>
      <w:r w:rsidR="00637618" w:rsidRPr="008C7A5D">
        <w:rPr>
          <w:rFonts w:ascii="Angsana New" w:hAnsi="Angsana New" w:hint="cs"/>
          <w:sz w:val="30"/>
          <w:szCs w:val="30"/>
          <w:cs/>
        </w:rPr>
        <w:t>.</w:t>
      </w:r>
      <w:r w:rsidR="0001010D" w:rsidRPr="0001010D">
        <w:rPr>
          <w:rFonts w:ascii="Angsana New" w:hAnsi="Angsana New" w:hint="cs"/>
          <w:sz w:val="30"/>
          <w:szCs w:val="30"/>
        </w:rPr>
        <w:t>27</w:t>
      </w:r>
      <w:r w:rsidR="0062300F" w:rsidRPr="008C7A5D">
        <w:rPr>
          <w:rFonts w:ascii="Angsana New" w:hAnsi="Angsana New"/>
          <w:sz w:val="30"/>
          <w:szCs w:val="30"/>
        </w:rPr>
        <w:t xml:space="preserve"> </w:t>
      </w:r>
      <w:r w:rsidRPr="008C7A5D">
        <w:rPr>
          <w:rFonts w:ascii="Angsana New" w:hAnsi="Angsana New" w:hint="cs"/>
          <w:sz w:val="30"/>
          <w:szCs w:val="30"/>
          <w:cs/>
        </w:rPr>
        <w:t>ล้านบาท</w:t>
      </w:r>
      <w:r w:rsidR="007B7463" w:rsidRPr="008C7A5D">
        <w:rPr>
          <w:rFonts w:ascii="Angsana New" w:hAnsi="Angsana New" w:hint="cs"/>
          <w:sz w:val="30"/>
          <w:szCs w:val="30"/>
          <w:cs/>
        </w:rPr>
        <w:t xml:space="preserve"> </w:t>
      </w:r>
      <w:r w:rsidR="00D70E43" w:rsidRPr="008C7A5D">
        <w:rPr>
          <w:rFonts w:ascii="Angsana New" w:hAnsi="Angsana New" w:hint="cs"/>
          <w:sz w:val="30"/>
          <w:szCs w:val="30"/>
          <w:cs/>
        </w:rPr>
        <w:t>ซึ่ง</w:t>
      </w:r>
      <w:r w:rsidR="00692F24" w:rsidRPr="008C7A5D">
        <w:rPr>
          <w:rFonts w:ascii="Angsana New" w:hAnsi="Angsana New" w:hint="cs"/>
          <w:sz w:val="30"/>
          <w:szCs w:val="30"/>
          <w:cs/>
        </w:rPr>
        <w:t>มี</w:t>
      </w:r>
      <w:r w:rsidRPr="008C7A5D">
        <w:rPr>
          <w:rFonts w:ascii="Angsana New" w:hAnsi="Angsana New" w:hint="cs"/>
          <w:sz w:val="30"/>
          <w:szCs w:val="30"/>
          <w:cs/>
        </w:rPr>
        <w:t>อัตราดอก</w:t>
      </w:r>
      <w:r w:rsidR="00692F24" w:rsidRPr="008C7A5D">
        <w:rPr>
          <w:rFonts w:ascii="Angsana New" w:hAnsi="Angsana New" w:hint="cs"/>
          <w:sz w:val="30"/>
          <w:szCs w:val="30"/>
          <w:cs/>
        </w:rPr>
        <w:t>เบี้ยแบบลอยตัว</w:t>
      </w:r>
      <w:r w:rsidR="006F1B67" w:rsidRPr="008C7A5D">
        <w:rPr>
          <w:rFonts w:ascii="Angsana New" w:hAnsi="Angsana New" w:hint="cs"/>
          <w:sz w:val="30"/>
          <w:szCs w:val="30"/>
          <w:cs/>
        </w:rPr>
        <w:t xml:space="preserve"> </w:t>
      </w:r>
      <w:r w:rsidR="0001010D" w:rsidRPr="0001010D">
        <w:rPr>
          <w:rFonts w:ascii="Angsana New" w:hAnsi="Angsana New" w:hint="cs"/>
          <w:sz w:val="30"/>
          <w:szCs w:val="30"/>
        </w:rPr>
        <w:t>3</w:t>
      </w:r>
      <w:r w:rsidR="006F1B67" w:rsidRPr="008C7A5D">
        <w:rPr>
          <w:rFonts w:ascii="Angsana New" w:hAnsi="Angsana New" w:hint="cs"/>
          <w:sz w:val="30"/>
          <w:szCs w:val="30"/>
          <w:cs/>
        </w:rPr>
        <w:t xml:space="preserve"> เดือนบวกด้วยอัตราร้อยละคงที่ต่อปี </w:t>
      </w:r>
      <w:r w:rsidRPr="008C7A5D">
        <w:rPr>
          <w:rFonts w:ascii="Angsana New" w:hAnsi="Angsana New" w:hint="cs"/>
          <w:sz w:val="30"/>
          <w:szCs w:val="30"/>
          <w:cs/>
        </w:rPr>
        <w:t>มีกำหนดชำระคืนภายในระยะเวลาหนึ่งปี</w:t>
      </w:r>
      <w:r w:rsidR="007B7463" w:rsidRPr="008C7A5D">
        <w:rPr>
          <w:rFonts w:ascii="Angsana New" w:hAnsi="Angsana New"/>
          <w:sz w:val="30"/>
          <w:szCs w:val="30"/>
        </w:rPr>
        <w:t xml:space="preserve"> </w:t>
      </w:r>
      <w:r w:rsidR="007B7463" w:rsidRPr="008C7A5D">
        <w:rPr>
          <w:rFonts w:ascii="Angsana New" w:hAnsi="Angsana New" w:hint="cs"/>
          <w:sz w:val="30"/>
          <w:szCs w:val="30"/>
          <w:cs/>
        </w:rPr>
        <w:t xml:space="preserve">และเป็นเงินให้กู้ยืมระยาวคงเหลือตามสัญญาเงินกู้ฉบับเดิมเป็นจำนวนเงิน </w:t>
      </w:r>
      <w:r w:rsidR="0001010D" w:rsidRPr="0001010D">
        <w:rPr>
          <w:rFonts w:ascii="Angsana New" w:hAnsi="Angsana New"/>
          <w:sz w:val="30"/>
          <w:szCs w:val="30"/>
        </w:rPr>
        <w:t>136</w:t>
      </w:r>
      <w:r w:rsidR="007B7463" w:rsidRPr="008C7A5D">
        <w:rPr>
          <w:rFonts w:ascii="Angsana New" w:hAnsi="Angsana New"/>
          <w:sz w:val="30"/>
          <w:szCs w:val="30"/>
        </w:rPr>
        <w:t>.</w:t>
      </w:r>
      <w:r w:rsidR="0001010D" w:rsidRPr="0001010D">
        <w:rPr>
          <w:rFonts w:ascii="Angsana New" w:hAnsi="Angsana New"/>
          <w:sz w:val="30"/>
          <w:szCs w:val="30"/>
        </w:rPr>
        <w:t>13</w:t>
      </w:r>
      <w:r w:rsidR="007B7463" w:rsidRPr="008C7A5D">
        <w:rPr>
          <w:rFonts w:ascii="Angsana New" w:hAnsi="Angsana New"/>
          <w:sz w:val="30"/>
          <w:szCs w:val="30"/>
        </w:rPr>
        <w:t xml:space="preserve"> </w:t>
      </w:r>
      <w:r w:rsidR="007B7463" w:rsidRPr="008C7A5D">
        <w:rPr>
          <w:rFonts w:ascii="Angsana New" w:hAnsi="Angsana New" w:hint="cs"/>
          <w:sz w:val="30"/>
          <w:szCs w:val="30"/>
          <w:cs/>
        </w:rPr>
        <w:t>ล้านบาทและ</w:t>
      </w:r>
      <w:r w:rsidR="00FA56FC" w:rsidRPr="008C7A5D">
        <w:rPr>
          <w:rFonts w:ascii="Angsana New" w:hAnsi="Angsana New" w:hint="cs"/>
          <w:sz w:val="30"/>
          <w:szCs w:val="30"/>
          <w:cs/>
        </w:rPr>
        <w:t>เงินให้กู้ยืม</w:t>
      </w:r>
      <w:r w:rsidR="007B7463" w:rsidRPr="008C7A5D">
        <w:rPr>
          <w:rFonts w:ascii="Angsana New" w:hAnsi="Angsana New" w:hint="cs"/>
          <w:sz w:val="30"/>
          <w:szCs w:val="30"/>
          <w:cs/>
        </w:rPr>
        <w:t xml:space="preserve">ตามสัญญาเงินกู้ยืมระหว่างกัน </w:t>
      </w:r>
      <w:r w:rsidR="007B7463" w:rsidRPr="008C7A5D">
        <w:rPr>
          <w:rFonts w:ascii="Angsana New" w:hAnsi="Angsana New"/>
          <w:sz w:val="30"/>
          <w:szCs w:val="30"/>
        </w:rPr>
        <w:t>(Intercompany Loan Agreement)</w:t>
      </w:r>
      <w:r w:rsidR="007B7463" w:rsidRPr="008C7A5D">
        <w:rPr>
          <w:rFonts w:ascii="Angsana New" w:hAnsi="Angsana New" w:hint="cs"/>
          <w:sz w:val="30"/>
          <w:szCs w:val="30"/>
          <w:cs/>
        </w:rPr>
        <w:t xml:space="preserve"> เพื่อให้บริษัทย่อยดังกล่าวนำไปใช้สำหรับโครงการส่วนต่อขยาย เป็นจำนวนเงิน </w:t>
      </w:r>
      <w:r w:rsidR="0001010D" w:rsidRPr="0001010D">
        <w:rPr>
          <w:rFonts w:ascii="Angsana New" w:hAnsi="Angsana New"/>
          <w:sz w:val="30"/>
          <w:szCs w:val="30"/>
        </w:rPr>
        <w:t>1</w:t>
      </w:r>
      <w:r w:rsidR="00684170" w:rsidRPr="008C7A5D">
        <w:rPr>
          <w:rFonts w:ascii="Angsana New" w:hAnsi="Angsana New"/>
          <w:sz w:val="30"/>
          <w:szCs w:val="30"/>
        </w:rPr>
        <w:t>,</w:t>
      </w:r>
      <w:r w:rsidR="0001010D" w:rsidRPr="0001010D">
        <w:rPr>
          <w:rFonts w:ascii="Angsana New" w:hAnsi="Angsana New"/>
          <w:sz w:val="30"/>
          <w:szCs w:val="30"/>
        </w:rPr>
        <w:t>727</w:t>
      </w:r>
      <w:r w:rsidR="00684170" w:rsidRPr="008C7A5D">
        <w:rPr>
          <w:rFonts w:ascii="Angsana New" w:hAnsi="Angsana New"/>
          <w:sz w:val="30"/>
          <w:szCs w:val="30"/>
        </w:rPr>
        <w:t>.</w:t>
      </w:r>
      <w:r w:rsidR="0001010D" w:rsidRPr="0001010D">
        <w:rPr>
          <w:rFonts w:ascii="Angsana New" w:hAnsi="Angsana New"/>
          <w:sz w:val="30"/>
          <w:szCs w:val="30"/>
        </w:rPr>
        <w:t>27</w:t>
      </w:r>
      <w:r w:rsidR="007B7463" w:rsidRPr="008C7A5D">
        <w:rPr>
          <w:rFonts w:ascii="Angsana New" w:hAnsi="Angsana New"/>
          <w:sz w:val="30"/>
          <w:szCs w:val="30"/>
        </w:rPr>
        <w:t xml:space="preserve"> </w:t>
      </w:r>
      <w:r w:rsidR="007B7463" w:rsidRPr="008C7A5D">
        <w:rPr>
          <w:rFonts w:ascii="Angsana New" w:hAnsi="Angsana New" w:hint="cs"/>
          <w:sz w:val="30"/>
          <w:szCs w:val="30"/>
          <w:cs/>
        </w:rPr>
        <w:t xml:space="preserve">ล้านบาท โดยมีอัตราดอกเบี้ยแบบคงที่ร้อยละ </w:t>
      </w:r>
      <w:r w:rsidR="0001010D" w:rsidRPr="0001010D">
        <w:rPr>
          <w:rFonts w:ascii="Angsana New" w:hAnsi="Angsana New"/>
          <w:sz w:val="30"/>
          <w:szCs w:val="30"/>
        </w:rPr>
        <w:t>4</w:t>
      </w:r>
      <w:r w:rsidR="00FB6C68" w:rsidRPr="008C7A5D">
        <w:rPr>
          <w:rFonts w:ascii="Angsana New" w:hAnsi="Angsana New"/>
          <w:sz w:val="30"/>
          <w:szCs w:val="30"/>
        </w:rPr>
        <w:t>.</w:t>
      </w:r>
      <w:r w:rsidR="0001010D" w:rsidRPr="0001010D">
        <w:rPr>
          <w:rFonts w:ascii="Angsana New" w:hAnsi="Angsana New"/>
          <w:sz w:val="30"/>
          <w:szCs w:val="30"/>
        </w:rPr>
        <w:t>50</w:t>
      </w:r>
      <w:r w:rsidR="007B7463" w:rsidRPr="008C7A5D">
        <w:rPr>
          <w:rFonts w:ascii="Angsana New" w:hAnsi="Angsana New" w:hint="cs"/>
          <w:sz w:val="30"/>
          <w:szCs w:val="30"/>
          <w:cs/>
        </w:rPr>
        <w:t xml:space="preserve"> ต่อปี และร้อยละ </w:t>
      </w:r>
      <w:r w:rsidR="0001010D" w:rsidRPr="0001010D">
        <w:rPr>
          <w:rFonts w:ascii="Angsana New" w:hAnsi="Angsana New"/>
          <w:sz w:val="30"/>
          <w:szCs w:val="30"/>
        </w:rPr>
        <w:t>3</w:t>
      </w:r>
      <w:r w:rsidR="007B7463" w:rsidRPr="008C7A5D">
        <w:rPr>
          <w:rFonts w:ascii="Angsana New" w:hAnsi="Angsana New"/>
          <w:sz w:val="30"/>
          <w:szCs w:val="30"/>
        </w:rPr>
        <w:t>.</w:t>
      </w:r>
      <w:r w:rsidR="0001010D" w:rsidRPr="0001010D">
        <w:rPr>
          <w:rFonts w:ascii="Angsana New" w:hAnsi="Angsana New"/>
          <w:sz w:val="30"/>
          <w:szCs w:val="30"/>
        </w:rPr>
        <w:t>34</w:t>
      </w:r>
      <w:r w:rsidR="007B7463" w:rsidRPr="008C7A5D">
        <w:rPr>
          <w:rFonts w:ascii="Angsana New" w:hAnsi="Angsana New" w:hint="cs"/>
          <w:sz w:val="30"/>
          <w:szCs w:val="30"/>
          <w:cs/>
        </w:rPr>
        <w:t xml:space="preserve"> ต่อ</w:t>
      </w:r>
      <w:r w:rsidR="009C1CAA" w:rsidRPr="008C7A5D">
        <w:rPr>
          <w:rFonts w:ascii="Angsana New" w:hAnsi="Angsana New" w:hint="cs"/>
          <w:sz w:val="30"/>
          <w:szCs w:val="30"/>
          <w:cs/>
        </w:rPr>
        <w:t>ปี</w:t>
      </w:r>
      <w:r w:rsidR="007B7463" w:rsidRPr="008C7A5D">
        <w:rPr>
          <w:rFonts w:ascii="Angsana New" w:hAnsi="Angsana New" w:hint="cs"/>
          <w:sz w:val="30"/>
          <w:szCs w:val="30"/>
          <w:cs/>
        </w:rPr>
        <w:t>ตามลำดับ เงินให้กู้ย</w:t>
      </w:r>
      <w:r w:rsidR="00895169" w:rsidRPr="008C7A5D">
        <w:rPr>
          <w:rFonts w:ascii="Angsana New" w:hAnsi="Angsana New" w:hint="cs"/>
          <w:sz w:val="30"/>
          <w:szCs w:val="30"/>
          <w:cs/>
        </w:rPr>
        <w:t>ื</w:t>
      </w:r>
      <w:r w:rsidR="007B7463" w:rsidRPr="008C7A5D">
        <w:rPr>
          <w:rFonts w:ascii="Angsana New" w:hAnsi="Angsana New" w:hint="cs"/>
          <w:sz w:val="30"/>
          <w:szCs w:val="30"/>
          <w:cs/>
        </w:rPr>
        <w:t>มระยะยาวมีกำหนดชำระคืนเงินต้นตามที่ระบุไว้ในสัญญา ทั้งนี้ บริษัทไม่มีความตั้งใจที่จะเรียกชำระคืนเงินให้กู้ยืมดังกล่าวจากบริษัทย่อยภายในระยะเวลาหนึ่งปี ดังนั้นบริษัทจึงจัดประเภทเงินให้กู้ยืมดังกล่าวเป็นเงินให้กู้ยืมระยะยาว</w:t>
      </w:r>
    </w:p>
    <w:p w14:paraId="68A35CF9" w14:textId="77777777" w:rsidR="00CA1CE4" w:rsidRPr="00414138" w:rsidRDefault="00CA1CE4" w:rsidP="000F5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0F9F3B49" w14:textId="3F4F7CC2" w:rsidR="00956C07" w:rsidRPr="008C7A5D" w:rsidRDefault="00956C07" w:rsidP="000F5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C7A5D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="0001010D" w:rsidRPr="0001010D">
        <w:rPr>
          <w:rFonts w:ascii="Angsana New" w:hAnsi="Angsana New" w:hint="cs"/>
          <w:sz w:val="30"/>
          <w:szCs w:val="30"/>
        </w:rPr>
        <w:t>31</w:t>
      </w:r>
      <w:r w:rsidRPr="008C7A5D">
        <w:rPr>
          <w:rFonts w:ascii="Angsana New" w:hAnsi="Angsana New" w:hint="cs"/>
          <w:sz w:val="30"/>
          <w:szCs w:val="30"/>
        </w:rPr>
        <w:t xml:space="preserve"> </w:t>
      </w:r>
      <w:r w:rsidRPr="008C7A5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1010D" w:rsidRPr="0001010D">
        <w:rPr>
          <w:rFonts w:ascii="Angsana New" w:hAnsi="Angsana New" w:hint="cs"/>
          <w:sz w:val="30"/>
          <w:szCs w:val="30"/>
        </w:rPr>
        <w:t>256</w:t>
      </w:r>
      <w:r w:rsidR="0001010D" w:rsidRPr="0001010D">
        <w:rPr>
          <w:rFonts w:ascii="Angsana New" w:hAnsi="Angsana New"/>
          <w:sz w:val="30"/>
          <w:szCs w:val="30"/>
        </w:rPr>
        <w:t>5</w:t>
      </w:r>
      <w:r w:rsidRPr="008C7A5D">
        <w:rPr>
          <w:rFonts w:ascii="Angsana New" w:hAnsi="Angsana New" w:hint="cs"/>
          <w:sz w:val="30"/>
          <w:szCs w:val="30"/>
          <w:cs/>
        </w:rPr>
        <w:t xml:space="preserve"> บริษัทมีเงินให้กู้ยืมคงเหลือแก่ บริษัท ราช</w:t>
      </w:r>
      <w:r w:rsidRPr="008C7A5D">
        <w:rPr>
          <w:rFonts w:ascii="Angsana New" w:hAnsi="Angsana New" w:hint="cs"/>
          <w:sz w:val="30"/>
          <w:szCs w:val="30"/>
        </w:rPr>
        <w:t>-</w:t>
      </w:r>
      <w:r w:rsidRPr="008C7A5D">
        <w:rPr>
          <w:rFonts w:ascii="Angsana New" w:hAnsi="Angsana New" w:hint="cs"/>
          <w:sz w:val="30"/>
          <w:szCs w:val="30"/>
          <w:cs/>
        </w:rPr>
        <w:t>ลาว เซอร์วิส จำกัด ซึ่งเป็นบริษัทย่อยทางตรง</w:t>
      </w:r>
      <w:r w:rsidRPr="008C7A5D">
        <w:rPr>
          <w:rFonts w:ascii="Angsana New" w:hAnsi="Angsana New"/>
          <w:sz w:val="30"/>
          <w:szCs w:val="30"/>
        </w:rPr>
        <w:t xml:space="preserve"> </w:t>
      </w:r>
      <w:r w:rsidRPr="008C7A5D">
        <w:rPr>
          <w:rFonts w:ascii="Angsana New" w:hAnsi="Angsana New" w:hint="cs"/>
          <w:sz w:val="30"/>
          <w:szCs w:val="30"/>
          <w:cs/>
        </w:rPr>
        <w:t>ตามสัญญาเงินกู้ฉบับเดิมเป็นจำนวนเงิน</w:t>
      </w:r>
      <w:r w:rsidRPr="008C7A5D">
        <w:rPr>
          <w:rFonts w:ascii="Angsana New" w:hAnsi="Angsana New" w:hint="cs"/>
          <w:sz w:val="30"/>
          <w:szCs w:val="30"/>
        </w:rPr>
        <w:t xml:space="preserve"> </w:t>
      </w:r>
      <w:r w:rsidR="0001010D" w:rsidRPr="0001010D">
        <w:rPr>
          <w:rFonts w:ascii="Angsana New" w:hAnsi="Angsana New"/>
          <w:sz w:val="30"/>
          <w:szCs w:val="30"/>
        </w:rPr>
        <w:t>32</w:t>
      </w:r>
      <w:r w:rsidR="0062300F" w:rsidRPr="008C7A5D">
        <w:rPr>
          <w:rFonts w:ascii="Angsana New" w:hAnsi="Angsana New"/>
          <w:sz w:val="30"/>
          <w:szCs w:val="30"/>
        </w:rPr>
        <w:t>.</w:t>
      </w:r>
      <w:r w:rsidR="0001010D" w:rsidRPr="0001010D">
        <w:rPr>
          <w:rFonts w:ascii="Angsana New" w:hAnsi="Angsana New"/>
          <w:sz w:val="30"/>
          <w:szCs w:val="30"/>
        </w:rPr>
        <w:t>60</w:t>
      </w:r>
      <w:r w:rsidR="0062300F" w:rsidRPr="008C7A5D">
        <w:rPr>
          <w:rFonts w:ascii="Angsana New" w:hAnsi="Angsana New"/>
          <w:sz w:val="30"/>
          <w:szCs w:val="30"/>
        </w:rPr>
        <w:t xml:space="preserve"> </w:t>
      </w:r>
      <w:r w:rsidRPr="008C7A5D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8C7A5D">
        <w:rPr>
          <w:rFonts w:ascii="Angsana New" w:hAnsi="Angsana New" w:hint="cs"/>
          <w:sz w:val="30"/>
          <w:szCs w:val="30"/>
        </w:rPr>
        <w:t xml:space="preserve"> </w:t>
      </w:r>
      <w:r w:rsidRPr="008C7A5D">
        <w:rPr>
          <w:rFonts w:ascii="Angsana New" w:hAnsi="Angsana New" w:hint="cs"/>
          <w:sz w:val="30"/>
          <w:szCs w:val="30"/>
          <w:cs/>
        </w:rPr>
        <w:t>หรือเทียบเท่า</w:t>
      </w:r>
      <w:r w:rsidRPr="008C7A5D">
        <w:rPr>
          <w:rFonts w:ascii="Angsana New" w:hAnsi="Angsana New" w:hint="cs"/>
          <w:sz w:val="30"/>
          <w:szCs w:val="30"/>
        </w:rPr>
        <w:t xml:space="preserve"> </w:t>
      </w:r>
      <w:r w:rsidR="0001010D" w:rsidRPr="0001010D">
        <w:rPr>
          <w:rFonts w:ascii="Angsana New" w:hAnsi="Angsana New"/>
          <w:sz w:val="30"/>
          <w:szCs w:val="30"/>
        </w:rPr>
        <w:t>1</w:t>
      </w:r>
      <w:r w:rsidR="0062300F" w:rsidRPr="008C7A5D">
        <w:rPr>
          <w:rFonts w:ascii="Angsana New" w:hAnsi="Angsana New"/>
          <w:sz w:val="30"/>
          <w:szCs w:val="30"/>
        </w:rPr>
        <w:t>,</w:t>
      </w:r>
      <w:r w:rsidR="0001010D" w:rsidRPr="0001010D">
        <w:rPr>
          <w:rFonts w:ascii="Angsana New" w:hAnsi="Angsana New"/>
          <w:sz w:val="30"/>
          <w:szCs w:val="30"/>
        </w:rPr>
        <w:t>118</w:t>
      </w:r>
      <w:r w:rsidR="00170526" w:rsidRPr="008C7A5D">
        <w:rPr>
          <w:rFonts w:ascii="Angsana New" w:hAnsi="Angsana New"/>
          <w:sz w:val="30"/>
          <w:szCs w:val="30"/>
        </w:rPr>
        <w:t>.</w:t>
      </w:r>
      <w:r w:rsidR="0001010D" w:rsidRPr="0001010D">
        <w:rPr>
          <w:rFonts w:ascii="Angsana New" w:hAnsi="Angsana New"/>
          <w:sz w:val="30"/>
          <w:szCs w:val="30"/>
        </w:rPr>
        <w:t>00</w:t>
      </w:r>
      <w:r w:rsidRPr="008C7A5D">
        <w:rPr>
          <w:rFonts w:ascii="Angsana New" w:hAnsi="Angsana New" w:hint="cs"/>
          <w:sz w:val="30"/>
          <w:szCs w:val="30"/>
        </w:rPr>
        <w:t xml:space="preserve"> </w:t>
      </w:r>
      <w:r w:rsidRPr="008C7A5D">
        <w:rPr>
          <w:rFonts w:ascii="Angsana New" w:hAnsi="Angsana New" w:hint="cs"/>
          <w:sz w:val="30"/>
          <w:szCs w:val="30"/>
          <w:cs/>
        </w:rPr>
        <w:t>ล้านบาท โดยมีอัตราดอกเบี้ย</w:t>
      </w:r>
      <w:r w:rsidR="00323061" w:rsidRPr="008C7A5D">
        <w:rPr>
          <w:rFonts w:ascii="Angsana New" w:hAnsi="Angsana New" w:hint="cs"/>
          <w:spacing w:val="-2"/>
          <w:sz w:val="30"/>
          <w:szCs w:val="30"/>
          <w:cs/>
        </w:rPr>
        <w:t xml:space="preserve">แบบคงที่ร้อยละ </w:t>
      </w:r>
      <w:r w:rsidR="0001010D" w:rsidRPr="0001010D">
        <w:rPr>
          <w:rFonts w:ascii="Angsana New" w:hAnsi="Angsana New"/>
          <w:sz w:val="30"/>
          <w:szCs w:val="30"/>
        </w:rPr>
        <w:t>3</w:t>
      </w:r>
      <w:r w:rsidR="0062300F" w:rsidRPr="008C7A5D">
        <w:rPr>
          <w:rFonts w:ascii="Angsana New" w:hAnsi="Angsana New"/>
          <w:sz w:val="30"/>
          <w:szCs w:val="30"/>
        </w:rPr>
        <w:t>.</w:t>
      </w:r>
      <w:r w:rsidR="0001010D" w:rsidRPr="0001010D">
        <w:rPr>
          <w:rFonts w:ascii="Angsana New" w:hAnsi="Angsana New"/>
          <w:sz w:val="30"/>
          <w:szCs w:val="30"/>
        </w:rPr>
        <w:t>65</w:t>
      </w:r>
      <w:r w:rsidRPr="008C7A5D">
        <w:rPr>
          <w:rFonts w:ascii="Angsana New" w:hAnsi="Angsana New" w:hint="cs"/>
          <w:sz w:val="30"/>
          <w:szCs w:val="30"/>
          <w:cs/>
        </w:rPr>
        <w:t xml:space="preserve"> ต่อปี และ</w:t>
      </w:r>
      <w:r w:rsidR="000F58D3" w:rsidRPr="008C7A5D">
        <w:rPr>
          <w:rFonts w:ascii="Angsana New" w:hAnsi="Angsana New" w:hint="cs"/>
          <w:sz w:val="30"/>
          <w:szCs w:val="30"/>
          <w:cs/>
        </w:rPr>
        <w:t>สัญญาเงินกู้ฉบับใหม่เป็นจำนวนเงิน</w:t>
      </w:r>
      <w:r w:rsidR="000F58D3" w:rsidRPr="008C7A5D">
        <w:rPr>
          <w:rFonts w:ascii="Angsana New" w:hAnsi="Angsana New" w:hint="cs"/>
          <w:sz w:val="30"/>
          <w:szCs w:val="30"/>
        </w:rPr>
        <w:t xml:space="preserve"> </w:t>
      </w:r>
      <w:r w:rsidR="0001010D" w:rsidRPr="0001010D">
        <w:rPr>
          <w:rFonts w:ascii="Angsana New" w:hAnsi="Angsana New"/>
          <w:sz w:val="30"/>
          <w:szCs w:val="30"/>
        </w:rPr>
        <w:t>160</w:t>
      </w:r>
      <w:r w:rsidR="0062300F" w:rsidRPr="008C7A5D">
        <w:rPr>
          <w:rFonts w:ascii="Angsana New" w:hAnsi="Angsana New"/>
          <w:sz w:val="30"/>
          <w:szCs w:val="30"/>
        </w:rPr>
        <w:t>.</w:t>
      </w:r>
      <w:r w:rsidR="0001010D" w:rsidRPr="0001010D">
        <w:rPr>
          <w:rFonts w:ascii="Angsana New" w:hAnsi="Angsana New"/>
          <w:sz w:val="30"/>
          <w:szCs w:val="30"/>
        </w:rPr>
        <w:t>20</w:t>
      </w:r>
      <w:r w:rsidR="000F58D3" w:rsidRPr="008C7A5D">
        <w:rPr>
          <w:rFonts w:ascii="Angsana New" w:hAnsi="Angsana New" w:hint="cs"/>
          <w:sz w:val="30"/>
          <w:szCs w:val="30"/>
        </w:rPr>
        <w:t xml:space="preserve"> </w:t>
      </w:r>
      <w:r w:rsidR="000F58D3" w:rsidRPr="008C7A5D">
        <w:rPr>
          <w:rFonts w:ascii="Angsana New" w:hAnsi="Angsana New" w:hint="cs"/>
          <w:sz w:val="30"/>
          <w:szCs w:val="30"/>
          <w:cs/>
        </w:rPr>
        <w:t>ล้านบาท โดยมีอัตราดอกเบี้ย</w:t>
      </w:r>
      <w:r w:rsidR="00B44F63" w:rsidRPr="008C7A5D">
        <w:rPr>
          <w:rFonts w:ascii="Angsana New" w:hAnsi="Angsana New" w:hint="cs"/>
          <w:sz w:val="30"/>
          <w:szCs w:val="30"/>
          <w:cs/>
        </w:rPr>
        <w:t>แบบคงที่</w:t>
      </w:r>
      <w:r w:rsidR="000F58D3" w:rsidRPr="008C7A5D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01010D" w:rsidRPr="0001010D">
        <w:rPr>
          <w:rFonts w:ascii="Angsana New" w:hAnsi="Angsana New"/>
          <w:sz w:val="30"/>
          <w:szCs w:val="30"/>
        </w:rPr>
        <w:t>4</w:t>
      </w:r>
      <w:r w:rsidR="0062300F" w:rsidRPr="008C7A5D">
        <w:rPr>
          <w:rFonts w:ascii="Angsana New" w:hAnsi="Angsana New"/>
          <w:sz w:val="30"/>
          <w:szCs w:val="30"/>
        </w:rPr>
        <w:t>.</w:t>
      </w:r>
      <w:r w:rsidR="0001010D" w:rsidRPr="0001010D">
        <w:rPr>
          <w:rFonts w:ascii="Angsana New" w:hAnsi="Angsana New"/>
          <w:sz w:val="30"/>
          <w:szCs w:val="30"/>
        </w:rPr>
        <w:t>50</w:t>
      </w:r>
      <w:r w:rsidR="000F58D3" w:rsidRPr="008C7A5D">
        <w:rPr>
          <w:rFonts w:ascii="Angsana New" w:hAnsi="Angsana New" w:hint="cs"/>
          <w:sz w:val="30"/>
          <w:szCs w:val="30"/>
        </w:rPr>
        <w:t xml:space="preserve"> </w:t>
      </w:r>
      <w:r w:rsidR="000F58D3" w:rsidRPr="008C7A5D">
        <w:rPr>
          <w:rFonts w:ascii="Angsana New" w:hAnsi="Angsana New" w:hint="cs"/>
          <w:sz w:val="30"/>
          <w:szCs w:val="30"/>
          <w:cs/>
        </w:rPr>
        <w:t>ต่อปี</w:t>
      </w:r>
      <w:r w:rsidR="00B44F63" w:rsidRPr="008C7A5D">
        <w:rPr>
          <w:rFonts w:ascii="Angsana New" w:hAnsi="Angsana New" w:hint="cs"/>
          <w:sz w:val="30"/>
          <w:szCs w:val="30"/>
          <w:cs/>
        </w:rPr>
        <w:t xml:space="preserve"> </w:t>
      </w:r>
      <w:r w:rsidR="00AF2ACA" w:rsidRPr="008C7A5D">
        <w:rPr>
          <w:rFonts w:ascii="Angsana New" w:hAnsi="Angsana New" w:hint="cs"/>
          <w:sz w:val="30"/>
          <w:szCs w:val="30"/>
          <w:cs/>
        </w:rPr>
        <w:t>และมี</w:t>
      </w:r>
      <w:r w:rsidRPr="008C7A5D">
        <w:rPr>
          <w:rFonts w:ascii="Angsana New" w:hAnsi="Angsana New" w:hint="cs"/>
          <w:sz w:val="30"/>
          <w:szCs w:val="30"/>
          <w:cs/>
        </w:rPr>
        <w:t>กำหนดชำระคืนเงินต้นและดอกเบี้ยตามที่ระบุไว้ในสัญญา ทั้งนี้ บริษัทไม่มีความตั้งใจที่จะเรียกชำระคืนเงินให้กู้ยืมดังกล่าวจากบริษัทย่อยภายในระยะเวลาหนึ่งปี ดังนั้นบริษัทจึงจัดประเภทเงินให้กู้ยืมดังกล่าวเป็นเงินให้กู้ยืมระยะยาว</w:t>
      </w:r>
    </w:p>
    <w:p w14:paraId="21BEA7AE" w14:textId="77777777" w:rsidR="00F4502B" w:rsidRPr="004B67B6" w:rsidRDefault="00F4502B" w:rsidP="008E5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5B9FDD1" w14:textId="305A9B6F" w:rsidR="00AC7B7D" w:rsidRPr="008C7A5D" w:rsidRDefault="00AC7B7D" w:rsidP="008E5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C7A5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1010D" w:rsidRPr="0001010D">
        <w:rPr>
          <w:rFonts w:ascii="Angsana New" w:hAnsi="Angsana New" w:hint="cs"/>
          <w:sz w:val="30"/>
          <w:szCs w:val="30"/>
        </w:rPr>
        <w:t>31</w:t>
      </w:r>
      <w:r w:rsidRPr="008C7A5D">
        <w:rPr>
          <w:rFonts w:ascii="Angsana New" w:hAnsi="Angsana New" w:hint="cs"/>
          <w:sz w:val="30"/>
          <w:szCs w:val="30"/>
        </w:rPr>
        <w:t xml:space="preserve"> </w:t>
      </w:r>
      <w:r w:rsidRPr="008C7A5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1010D" w:rsidRPr="0001010D">
        <w:rPr>
          <w:rFonts w:ascii="Angsana New" w:hAnsi="Angsana New" w:hint="cs"/>
          <w:sz w:val="30"/>
          <w:szCs w:val="30"/>
        </w:rPr>
        <w:t>256</w:t>
      </w:r>
      <w:r w:rsidR="0001010D" w:rsidRPr="0001010D">
        <w:rPr>
          <w:rFonts w:ascii="Angsana New" w:hAnsi="Angsana New"/>
          <w:sz w:val="30"/>
          <w:szCs w:val="30"/>
        </w:rPr>
        <w:t>5</w:t>
      </w:r>
      <w:r w:rsidRPr="008C7A5D">
        <w:rPr>
          <w:rFonts w:ascii="Angsana New" w:hAnsi="Angsana New" w:hint="cs"/>
          <w:sz w:val="30"/>
          <w:szCs w:val="30"/>
          <w:cs/>
        </w:rPr>
        <w:t xml:space="preserve"> </w:t>
      </w:r>
      <w:r w:rsidR="00956C07" w:rsidRPr="008C7A5D">
        <w:rPr>
          <w:rFonts w:ascii="Angsana New" w:hAnsi="Angsana New" w:hint="cs"/>
          <w:sz w:val="30"/>
          <w:szCs w:val="30"/>
          <w:cs/>
        </w:rPr>
        <w:t>บริษัทมีเงินให้กู้ยืมคงเหลือแก่</w:t>
      </w:r>
      <w:r w:rsidR="00956C07" w:rsidRPr="008C7A5D">
        <w:rPr>
          <w:rFonts w:ascii="Angsana New" w:hAnsi="Angsana New" w:hint="cs"/>
          <w:sz w:val="30"/>
          <w:szCs w:val="30"/>
        </w:rPr>
        <w:t xml:space="preserve"> </w:t>
      </w:r>
      <w:r w:rsidR="00956C07" w:rsidRPr="008C7A5D">
        <w:rPr>
          <w:rFonts w:ascii="Angsana New" w:hAnsi="Angsana New" w:hint="cs"/>
          <w:sz w:val="30"/>
          <w:szCs w:val="30"/>
          <w:cs/>
        </w:rPr>
        <w:t xml:space="preserve">บริษัท ไฟฟ้า เซเปียน-เซน้ำน้อย จำกัด ซึ่งเป็นการร่วมค้าทางตรง เป็นจำนวนเงิน </w:t>
      </w:r>
      <w:r w:rsidR="0001010D" w:rsidRPr="0001010D">
        <w:rPr>
          <w:rFonts w:ascii="Angsana New" w:hAnsi="Angsana New"/>
          <w:sz w:val="30"/>
          <w:szCs w:val="30"/>
        </w:rPr>
        <w:t>1</w:t>
      </w:r>
      <w:r w:rsidR="006359A1" w:rsidRPr="008C7A5D">
        <w:rPr>
          <w:rFonts w:ascii="Angsana New" w:hAnsi="Angsana New"/>
          <w:sz w:val="30"/>
          <w:szCs w:val="30"/>
        </w:rPr>
        <w:t>.</w:t>
      </w:r>
      <w:r w:rsidR="0001010D" w:rsidRPr="0001010D">
        <w:rPr>
          <w:rFonts w:ascii="Angsana New" w:hAnsi="Angsana New"/>
          <w:sz w:val="30"/>
          <w:szCs w:val="30"/>
        </w:rPr>
        <w:t>32</w:t>
      </w:r>
      <w:r w:rsidR="00956C07" w:rsidRPr="008C7A5D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 หรือเทียบเท่า</w:t>
      </w:r>
      <w:r w:rsidR="00956C07" w:rsidRPr="008C7A5D">
        <w:rPr>
          <w:rFonts w:ascii="Angsana New" w:hAnsi="Angsana New" w:hint="cs"/>
          <w:sz w:val="30"/>
          <w:szCs w:val="30"/>
        </w:rPr>
        <w:t xml:space="preserve"> </w:t>
      </w:r>
      <w:r w:rsidR="0001010D" w:rsidRPr="0001010D">
        <w:rPr>
          <w:rFonts w:ascii="Angsana New" w:hAnsi="Angsana New"/>
          <w:sz w:val="30"/>
          <w:szCs w:val="30"/>
        </w:rPr>
        <w:t>4</w:t>
      </w:r>
      <w:r w:rsidR="0001010D" w:rsidRPr="0001010D">
        <w:rPr>
          <w:rFonts w:ascii="Angsana New" w:hAnsi="Angsana New" w:hint="cs"/>
          <w:sz w:val="30"/>
          <w:szCs w:val="30"/>
        </w:rPr>
        <w:t>5</w:t>
      </w:r>
      <w:r w:rsidR="006359A1" w:rsidRPr="008C7A5D">
        <w:rPr>
          <w:rFonts w:ascii="Angsana New" w:hAnsi="Angsana New"/>
          <w:sz w:val="30"/>
          <w:szCs w:val="30"/>
        </w:rPr>
        <w:t>.</w:t>
      </w:r>
      <w:r w:rsidR="0001010D" w:rsidRPr="0001010D">
        <w:rPr>
          <w:rFonts w:ascii="Angsana New" w:hAnsi="Angsana New" w:hint="cs"/>
          <w:sz w:val="30"/>
          <w:szCs w:val="30"/>
        </w:rPr>
        <w:t>27</w:t>
      </w:r>
      <w:r w:rsidR="00956C07" w:rsidRPr="008C7A5D">
        <w:rPr>
          <w:rFonts w:ascii="Angsana New" w:hAnsi="Angsana New" w:hint="cs"/>
          <w:sz w:val="30"/>
          <w:szCs w:val="30"/>
        </w:rPr>
        <w:t xml:space="preserve"> </w:t>
      </w:r>
      <w:r w:rsidR="00956C07" w:rsidRPr="008C7A5D">
        <w:rPr>
          <w:rFonts w:ascii="Angsana New" w:hAnsi="Angsana New" w:hint="cs"/>
          <w:sz w:val="30"/>
          <w:szCs w:val="30"/>
          <w:cs/>
        </w:rPr>
        <w:t xml:space="preserve">ล้านบาท โดยมีอัตราดอกเบี้ยอ้างอิงจาก </w:t>
      </w:r>
      <w:r w:rsidR="00956C07" w:rsidRPr="008C7A5D">
        <w:rPr>
          <w:rFonts w:ascii="Angsana New" w:hAnsi="Angsana New" w:hint="cs"/>
          <w:sz w:val="30"/>
          <w:szCs w:val="30"/>
        </w:rPr>
        <w:t xml:space="preserve">London Interbank Offered Rate (LIBOR) </w:t>
      </w:r>
      <w:r w:rsidR="0001010D" w:rsidRPr="0001010D">
        <w:rPr>
          <w:rFonts w:ascii="Angsana New" w:hAnsi="Angsana New" w:hint="cs"/>
          <w:sz w:val="30"/>
          <w:szCs w:val="30"/>
        </w:rPr>
        <w:t>3</w:t>
      </w:r>
      <w:r w:rsidR="00956C07" w:rsidRPr="008C7A5D">
        <w:rPr>
          <w:rFonts w:ascii="Angsana New" w:hAnsi="Angsana New" w:hint="cs"/>
          <w:sz w:val="30"/>
          <w:szCs w:val="30"/>
          <w:cs/>
        </w:rPr>
        <w:t xml:space="preserve"> เดือน บวกด้วยอัตราร้อยละ</w:t>
      </w:r>
      <w:r w:rsidR="00323061" w:rsidRPr="008C7A5D">
        <w:rPr>
          <w:rFonts w:ascii="Angsana New" w:hAnsi="Angsana New" w:hint="cs"/>
          <w:sz w:val="30"/>
          <w:szCs w:val="30"/>
          <w:cs/>
        </w:rPr>
        <w:t>แบบ</w:t>
      </w:r>
      <w:r w:rsidR="0007762A" w:rsidRPr="008C7A5D">
        <w:rPr>
          <w:rFonts w:ascii="Angsana New" w:hAnsi="Angsana New" w:hint="cs"/>
          <w:sz w:val="30"/>
          <w:szCs w:val="30"/>
          <w:cs/>
        </w:rPr>
        <w:t>คงที่</w:t>
      </w:r>
      <w:r w:rsidR="00956C07" w:rsidRPr="008C7A5D">
        <w:rPr>
          <w:rFonts w:ascii="Angsana New" w:hAnsi="Angsana New" w:hint="cs"/>
          <w:sz w:val="30"/>
          <w:szCs w:val="30"/>
          <w:cs/>
        </w:rPr>
        <w:t>ต่</w:t>
      </w:r>
      <w:r w:rsidR="00323061" w:rsidRPr="008C7A5D">
        <w:rPr>
          <w:rFonts w:ascii="Angsana New" w:hAnsi="Angsana New" w:hint="cs"/>
          <w:sz w:val="30"/>
          <w:szCs w:val="30"/>
          <w:cs/>
        </w:rPr>
        <w:t>อปี</w:t>
      </w:r>
      <w:r w:rsidR="00956C07" w:rsidRPr="008C7A5D">
        <w:rPr>
          <w:rFonts w:ascii="Angsana New" w:hAnsi="Angsana New" w:hint="cs"/>
          <w:sz w:val="30"/>
          <w:szCs w:val="30"/>
          <w:cs/>
        </w:rPr>
        <w:t xml:space="preserve"> โดยมีกำหนดชำระคืนเงินต้นและดอกเบี้ยภายใน </w:t>
      </w:r>
      <w:r w:rsidR="0001010D" w:rsidRPr="0001010D">
        <w:rPr>
          <w:rFonts w:ascii="Angsana New" w:hAnsi="Angsana New" w:hint="cs"/>
          <w:sz w:val="30"/>
          <w:szCs w:val="30"/>
        </w:rPr>
        <w:t>27</w:t>
      </w:r>
      <w:r w:rsidR="00956C07" w:rsidRPr="008C7A5D">
        <w:rPr>
          <w:rFonts w:ascii="Angsana New" w:hAnsi="Angsana New" w:hint="cs"/>
          <w:sz w:val="30"/>
          <w:szCs w:val="30"/>
          <w:cs/>
        </w:rPr>
        <w:t xml:space="preserve"> ปี นับจากวันที่การร่วมค้าดังกล่าวได้เบิกเงินกู้ยืมครั้งแรกจากสถาบันการเงิน (วันที่ </w:t>
      </w:r>
      <w:r w:rsidR="00E5687D" w:rsidRPr="008C7A5D">
        <w:rPr>
          <w:rFonts w:ascii="Angsana New" w:hAnsi="Angsana New"/>
          <w:sz w:val="30"/>
          <w:szCs w:val="30"/>
        </w:rPr>
        <w:br/>
      </w:r>
      <w:r w:rsidR="0001010D" w:rsidRPr="0001010D">
        <w:rPr>
          <w:rFonts w:ascii="Angsana New" w:hAnsi="Angsana New" w:hint="cs"/>
          <w:sz w:val="30"/>
          <w:szCs w:val="30"/>
        </w:rPr>
        <w:t>5</w:t>
      </w:r>
      <w:r w:rsidR="00956C07" w:rsidRPr="008C7A5D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01010D" w:rsidRPr="0001010D">
        <w:rPr>
          <w:rFonts w:ascii="Angsana New" w:hAnsi="Angsana New" w:hint="cs"/>
          <w:sz w:val="30"/>
          <w:szCs w:val="30"/>
        </w:rPr>
        <w:t>2557</w:t>
      </w:r>
      <w:r w:rsidR="00956C07" w:rsidRPr="008C7A5D">
        <w:rPr>
          <w:rFonts w:ascii="Angsana New" w:hAnsi="Angsana New" w:hint="cs"/>
          <w:sz w:val="30"/>
          <w:szCs w:val="30"/>
          <w:cs/>
        </w:rPr>
        <w:t>)</w:t>
      </w:r>
      <w:r w:rsidR="008E5944" w:rsidRPr="008C7A5D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8C7A5D">
        <w:rPr>
          <w:rFonts w:ascii="Angsana New" w:hAnsi="Angsana New" w:hint="cs"/>
          <w:sz w:val="30"/>
          <w:szCs w:val="30"/>
          <w:cs/>
        </w:rPr>
        <w:t>มีเงินให้กู้ยืม</w:t>
      </w:r>
      <w:r w:rsidR="000955F2" w:rsidRPr="008C7A5D">
        <w:rPr>
          <w:rFonts w:ascii="Angsana New" w:hAnsi="Angsana New" w:hint="cs"/>
          <w:sz w:val="30"/>
          <w:szCs w:val="30"/>
          <w:cs/>
        </w:rPr>
        <w:t>คงเหลือ</w:t>
      </w:r>
      <w:r w:rsidRPr="008C7A5D">
        <w:rPr>
          <w:rFonts w:ascii="Angsana New" w:hAnsi="Angsana New" w:hint="cs"/>
          <w:sz w:val="30"/>
          <w:szCs w:val="30"/>
          <w:cs/>
        </w:rPr>
        <w:t>ตาม</w:t>
      </w:r>
      <w:r w:rsidRPr="008C7A5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สัญญาเงินกู้ผู้ถือหุ้นเพื่อให้การร่วมค้าดังกล่าวนำไปใช้สำหรับค่าใช้จ่ายส่วนเพิ่มในโครงการโรงไฟฟ้าพลังน้ำเซเปียน-เซน้ำน้อย</w:t>
      </w:r>
      <w:r w:rsidR="001F31CC" w:rsidRPr="008C7A5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1F31CC" w:rsidRPr="008C7A5D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01010D" w:rsidRPr="0001010D">
        <w:rPr>
          <w:rFonts w:ascii="Angsana New" w:hAnsi="Angsana New"/>
          <w:sz w:val="30"/>
          <w:szCs w:val="30"/>
        </w:rPr>
        <w:t>1</w:t>
      </w:r>
      <w:r w:rsidR="0001010D" w:rsidRPr="0001010D">
        <w:rPr>
          <w:rFonts w:ascii="Angsana New" w:hAnsi="Angsana New" w:hint="cs"/>
          <w:sz w:val="30"/>
          <w:szCs w:val="30"/>
        </w:rPr>
        <w:t>6</w:t>
      </w:r>
      <w:r w:rsidR="006359A1" w:rsidRPr="008C7A5D">
        <w:rPr>
          <w:rFonts w:ascii="Angsana New" w:hAnsi="Angsana New"/>
          <w:sz w:val="30"/>
          <w:szCs w:val="30"/>
        </w:rPr>
        <w:t>.</w:t>
      </w:r>
      <w:r w:rsidR="0001010D" w:rsidRPr="0001010D">
        <w:rPr>
          <w:rFonts w:ascii="Angsana New" w:hAnsi="Angsana New" w:hint="cs"/>
          <w:sz w:val="30"/>
          <w:szCs w:val="30"/>
        </w:rPr>
        <w:t>7</w:t>
      </w:r>
      <w:r w:rsidR="0001010D" w:rsidRPr="0001010D">
        <w:rPr>
          <w:rFonts w:ascii="Angsana New" w:hAnsi="Angsana New"/>
          <w:sz w:val="30"/>
          <w:szCs w:val="30"/>
        </w:rPr>
        <w:t>8</w:t>
      </w:r>
      <w:r w:rsidR="001F31CC" w:rsidRPr="008C7A5D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 หรือเทียบเท่า</w:t>
      </w:r>
      <w:r w:rsidR="008934BC" w:rsidRPr="008C7A5D">
        <w:rPr>
          <w:rFonts w:ascii="Angsana New" w:hAnsi="Angsana New"/>
          <w:sz w:val="30"/>
          <w:szCs w:val="30"/>
        </w:rPr>
        <w:t xml:space="preserve"> </w:t>
      </w:r>
      <w:r w:rsidR="0001010D" w:rsidRPr="0001010D">
        <w:rPr>
          <w:rFonts w:ascii="Angsana New" w:hAnsi="Angsana New"/>
          <w:sz w:val="30"/>
          <w:szCs w:val="30"/>
        </w:rPr>
        <w:t>5</w:t>
      </w:r>
      <w:r w:rsidR="0001010D" w:rsidRPr="0001010D">
        <w:rPr>
          <w:rFonts w:ascii="Angsana New" w:hAnsi="Angsana New" w:hint="cs"/>
          <w:sz w:val="30"/>
          <w:szCs w:val="30"/>
        </w:rPr>
        <w:t>75</w:t>
      </w:r>
      <w:r w:rsidR="004B726C" w:rsidRPr="008C7A5D">
        <w:rPr>
          <w:rFonts w:ascii="Angsana New" w:hAnsi="Angsana New"/>
          <w:sz w:val="30"/>
          <w:szCs w:val="30"/>
        </w:rPr>
        <w:t>.</w:t>
      </w:r>
      <w:r w:rsidR="0001010D" w:rsidRPr="0001010D">
        <w:rPr>
          <w:rFonts w:ascii="Angsana New" w:hAnsi="Angsana New" w:hint="cs"/>
          <w:sz w:val="30"/>
          <w:szCs w:val="30"/>
        </w:rPr>
        <w:t>43</w:t>
      </w:r>
      <w:r w:rsidR="001F31CC" w:rsidRPr="008C7A5D">
        <w:rPr>
          <w:rFonts w:ascii="Angsana New" w:hAnsi="Angsana New" w:hint="cs"/>
          <w:sz w:val="30"/>
          <w:szCs w:val="30"/>
        </w:rPr>
        <w:t xml:space="preserve"> </w:t>
      </w:r>
      <w:r w:rsidR="001F31CC" w:rsidRPr="008C7A5D">
        <w:rPr>
          <w:rFonts w:ascii="Angsana New" w:hAnsi="Angsana New" w:hint="cs"/>
          <w:sz w:val="30"/>
          <w:szCs w:val="30"/>
          <w:cs/>
        </w:rPr>
        <w:t>ล้านบาท</w:t>
      </w:r>
      <w:r w:rsidR="001F31CC" w:rsidRPr="008C7A5D">
        <w:rPr>
          <w:rFonts w:ascii="Angsana New" w:hAnsi="Angsana New"/>
          <w:sz w:val="30"/>
          <w:szCs w:val="30"/>
        </w:rPr>
        <w:t xml:space="preserve"> </w:t>
      </w:r>
      <w:r w:rsidR="001F31CC" w:rsidRPr="008C7A5D">
        <w:rPr>
          <w:rFonts w:ascii="Angsana New" w:hAnsi="Angsana New" w:hint="cs"/>
          <w:sz w:val="30"/>
          <w:szCs w:val="30"/>
          <w:cs/>
        </w:rPr>
        <w:t>โดย</w:t>
      </w:r>
      <w:r w:rsidR="001F31CC" w:rsidRPr="008C7A5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มีอัตราดอกเบี้ยอ้างอิงจาก London Interbank Offered Rate (LIBOR) </w:t>
      </w:r>
      <w:r w:rsidR="0001010D" w:rsidRPr="0001010D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3</w:t>
      </w:r>
      <w:r w:rsidR="001F31CC" w:rsidRPr="008C7A5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เดือน บวกด้วยอัตราร้อยละ</w:t>
      </w:r>
      <w:r w:rsidR="00323061" w:rsidRPr="008C7A5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แบบ</w:t>
      </w:r>
      <w:r w:rsidR="001F31CC" w:rsidRPr="008C7A5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คงที่ต่อปี และมีกำหนดชำระคืนเงินต้นและดอกเบี้ยตามที่ระบุไว้ในสัญญา</w:t>
      </w:r>
    </w:p>
    <w:p w14:paraId="3B4B0807" w14:textId="6C6212C4" w:rsidR="00956C07" w:rsidRPr="004B67B6" w:rsidRDefault="00956C07" w:rsidP="00D7287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87FCADC" w14:textId="77F78748" w:rsidR="00FA3F2C" w:rsidRPr="008C7A5D" w:rsidRDefault="00FA3F2C" w:rsidP="00FA3F2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C7A5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1010D" w:rsidRPr="0001010D">
        <w:rPr>
          <w:rFonts w:ascii="Angsana New" w:hAnsi="Angsana New" w:hint="cs"/>
          <w:sz w:val="30"/>
          <w:szCs w:val="30"/>
        </w:rPr>
        <w:t>31</w:t>
      </w:r>
      <w:r w:rsidRPr="008C7A5D">
        <w:rPr>
          <w:rFonts w:ascii="Angsana New" w:hAnsi="Angsana New" w:hint="cs"/>
          <w:sz w:val="30"/>
          <w:szCs w:val="30"/>
        </w:rPr>
        <w:t xml:space="preserve"> </w:t>
      </w:r>
      <w:r w:rsidRPr="008C7A5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1010D" w:rsidRPr="0001010D">
        <w:rPr>
          <w:rFonts w:ascii="Angsana New" w:hAnsi="Angsana New" w:hint="cs"/>
          <w:sz w:val="30"/>
          <w:szCs w:val="30"/>
        </w:rPr>
        <w:t>256</w:t>
      </w:r>
      <w:r w:rsidR="0001010D" w:rsidRPr="0001010D">
        <w:rPr>
          <w:rFonts w:ascii="Angsana New" w:hAnsi="Angsana New"/>
          <w:sz w:val="30"/>
          <w:szCs w:val="30"/>
        </w:rPr>
        <w:t>5</w:t>
      </w:r>
      <w:r w:rsidRPr="008C7A5D">
        <w:rPr>
          <w:rFonts w:ascii="Angsana New" w:hAnsi="Angsana New" w:hint="cs"/>
          <w:sz w:val="30"/>
          <w:szCs w:val="30"/>
          <w:cs/>
        </w:rPr>
        <w:t xml:space="preserve"> บริษัทมีเงินให้กู้ยืมคงเหลือแก่ บริษัท สมาร์ท อินฟราเน</w:t>
      </w:r>
      <w:r w:rsidR="005911BC" w:rsidRPr="008C7A5D">
        <w:rPr>
          <w:rFonts w:ascii="Angsana New" w:hAnsi="Angsana New" w:hint="cs"/>
          <w:sz w:val="30"/>
          <w:szCs w:val="30"/>
          <w:cs/>
        </w:rPr>
        <w:t>ท</w:t>
      </w:r>
      <w:r w:rsidRPr="008C7A5D">
        <w:rPr>
          <w:rFonts w:ascii="Angsana New" w:hAnsi="Angsana New" w:hint="cs"/>
          <w:sz w:val="30"/>
          <w:szCs w:val="30"/>
          <w:cs/>
        </w:rPr>
        <w:t xml:space="preserve"> จำกัด ซึ่งเป็น</w:t>
      </w:r>
      <w:r w:rsidR="005911BC" w:rsidRPr="008C7A5D">
        <w:rPr>
          <w:rFonts w:ascii="Angsana New" w:hAnsi="Angsana New" w:hint="cs"/>
          <w:sz w:val="30"/>
          <w:szCs w:val="30"/>
          <w:cs/>
        </w:rPr>
        <w:t>การร่วมค้า</w:t>
      </w:r>
      <w:r w:rsidRPr="008C7A5D">
        <w:rPr>
          <w:rFonts w:ascii="Angsana New" w:hAnsi="Angsana New" w:hint="cs"/>
          <w:sz w:val="30"/>
          <w:szCs w:val="30"/>
          <w:cs/>
        </w:rPr>
        <w:t xml:space="preserve">ทางตรง เป็นจำนวนเงิน </w:t>
      </w:r>
      <w:r w:rsidR="0001010D" w:rsidRPr="0001010D">
        <w:rPr>
          <w:rFonts w:ascii="Angsana New" w:hAnsi="Angsana New"/>
          <w:sz w:val="30"/>
          <w:szCs w:val="30"/>
        </w:rPr>
        <w:t>25</w:t>
      </w:r>
      <w:r w:rsidR="007B01B0" w:rsidRPr="008C7A5D">
        <w:rPr>
          <w:rFonts w:ascii="Angsana New" w:hAnsi="Angsana New"/>
          <w:sz w:val="30"/>
          <w:szCs w:val="30"/>
        </w:rPr>
        <w:t>.</w:t>
      </w:r>
      <w:r w:rsidR="0001010D" w:rsidRPr="0001010D">
        <w:rPr>
          <w:rFonts w:ascii="Angsana New" w:hAnsi="Angsana New"/>
          <w:sz w:val="30"/>
          <w:szCs w:val="30"/>
        </w:rPr>
        <w:t>50</w:t>
      </w:r>
      <w:r w:rsidR="007B01B0" w:rsidRPr="008C7A5D">
        <w:rPr>
          <w:rFonts w:ascii="Angsana New" w:hAnsi="Angsana New"/>
          <w:sz w:val="30"/>
          <w:szCs w:val="30"/>
        </w:rPr>
        <w:t xml:space="preserve"> </w:t>
      </w:r>
      <w:r w:rsidRPr="008C7A5D">
        <w:rPr>
          <w:rFonts w:ascii="Angsana New" w:hAnsi="Angsana New" w:hint="cs"/>
          <w:sz w:val="30"/>
          <w:szCs w:val="30"/>
          <w:cs/>
        </w:rPr>
        <w:t>ล้านบาท โดยมีอัตราดอกเบี้ย</w:t>
      </w:r>
      <w:r w:rsidRPr="008C7A5D">
        <w:rPr>
          <w:rFonts w:ascii="Angsana New" w:hAnsi="Angsana New" w:hint="cs"/>
          <w:spacing w:val="-2"/>
          <w:sz w:val="30"/>
          <w:szCs w:val="30"/>
          <w:cs/>
        </w:rPr>
        <w:t xml:space="preserve">แบบคงที่ร้อยละ </w:t>
      </w:r>
      <w:r w:rsidR="0001010D" w:rsidRPr="0001010D">
        <w:rPr>
          <w:rFonts w:ascii="Angsana New" w:hAnsi="Angsana New"/>
          <w:sz w:val="30"/>
          <w:szCs w:val="30"/>
        </w:rPr>
        <w:t>5</w:t>
      </w:r>
      <w:r w:rsidR="007B01B0" w:rsidRPr="008C7A5D">
        <w:rPr>
          <w:rFonts w:ascii="Angsana New" w:hAnsi="Angsana New"/>
          <w:sz w:val="30"/>
          <w:szCs w:val="30"/>
        </w:rPr>
        <w:t>.</w:t>
      </w:r>
      <w:r w:rsidR="0001010D" w:rsidRPr="0001010D">
        <w:rPr>
          <w:rFonts w:ascii="Angsana New" w:hAnsi="Angsana New"/>
          <w:sz w:val="30"/>
          <w:szCs w:val="30"/>
        </w:rPr>
        <w:t>30</w:t>
      </w:r>
      <w:r w:rsidR="007B01B0" w:rsidRPr="008C7A5D">
        <w:rPr>
          <w:rFonts w:ascii="Angsana New" w:hAnsi="Angsana New"/>
          <w:sz w:val="30"/>
          <w:szCs w:val="30"/>
        </w:rPr>
        <w:t xml:space="preserve"> </w:t>
      </w:r>
      <w:r w:rsidRPr="008C7A5D">
        <w:rPr>
          <w:rFonts w:ascii="Angsana New" w:hAnsi="Angsana New" w:hint="cs"/>
          <w:sz w:val="30"/>
          <w:szCs w:val="30"/>
          <w:cs/>
        </w:rPr>
        <w:t>ต่อปี และมีกำหนดชำระคืนเงินต้นและดอกเบี้ยตามที่ระบุไว้ในสัญญา ทั้งนี้ บริษัทไม่มีความตั้งใจที่จะเรียกชำระคืนเงินให้กู้ยืมดังกล่าวจาก</w:t>
      </w:r>
      <w:r w:rsidR="00105EB2" w:rsidRPr="008C7A5D">
        <w:rPr>
          <w:rFonts w:ascii="Angsana New" w:hAnsi="Angsana New" w:hint="cs"/>
          <w:sz w:val="30"/>
          <w:szCs w:val="30"/>
          <w:cs/>
        </w:rPr>
        <w:t>การร่วมค้า</w:t>
      </w:r>
      <w:r w:rsidRPr="008C7A5D">
        <w:rPr>
          <w:rFonts w:ascii="Angsana New" w:hAnsi="Angsana New" w:hint="cs"/>
          <w:sz w:val="30"/>
          <w:szCs w:val="30"/>
          <w:cs/>
        </w:rPr>
        <w:t>ภายในระยะเวลาหนึ่งปี ดังนั้นบริษัทจึงจัดประเภทเงินให้กู้ยืมดังกล่าวเป็นเงินให้กู้ยืมระยะยาว</w:t>
      </w:r>
    </w:p>
    <w:p w14:paraId="69963D59" w14:textId="77777777" w:rsidR="00FA3F2C" w:rsidRPr="004B67B6" w:rsidRDefault="00FA3F2C" w:rsidP="00FA3F2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1AC19FC" w14:textId="6716E11D" w:rsidR="00FA3F2C" w:rsidRPr="008C7A5D" w:rsidRDefault="00FA3F2C" w:rsidP="00D3492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C7A5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1010D" w:rsidRPr="0001010D">
        <w:rPr>
          <w:rFonts w:ascii="Angsana New" w:hAnsi="Angsana New" w:hint="cs"/>
          <w:sz w:val="30"/>
          <w:szCs w:val="30"/>
        </w:rPr>
        <w:t>31</w:t>
      </w:r>
      <w:r w:rsidRPr="008C7A5D">
        <w:rPr>
          <w:rFonts w:ascii="Angsana New" w:hAnsi="Angsana New" w:hint="cs"/>
          <w:sz w:val="30"/>
          <w:szCs w:val="30"/>
        </w:rPr>
        <w:t xml:space="preserve"> </w:t>
      </w:r>
      <w:r w:rsidRPr="008C7A5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1010D" w:rsidRPr="0001010D">
        <w:rPr>
          <w:rFonts w:ascii="Angsana New" w:hAnsi="Angsana New" w:hint="cs"/>
          <w:sz w:val="30"/>
          <w:szCs w:val="30"/>
        </w:rPr>
        <w:t>256</w:t>
      </w:r>
      <w:r w:rsidR="0001010D" w:rsidRPr="0001010D">
        <w:rPr>
          <w:rFonts w:ascii="Angsana New" w:hAnsi="Angsana New"/>
          <w:sz w:val="30"/>
          <w:szCs w:val="30"/>
        </w:rPr>
        <w:t>5</w:t>
      </w:r>
      <w:r w:rsidRPr="008C7A5D">
        <w:rPr>
          <w:rFonts w:ascii="Angsana New" w:hAnsi="Angsana New" w:hint="cs"/>
          <w:sz w:val="30"/>
          <w:szCs w:val="30"/>
          <w:cs/>
        </w:rPr>
        <w:t xml:space="preserve"> บริษัทมีเงินให้กู้ยืมคงเหลือแก่ บริษัท </w:t>
      </w:r>
      <w:r w:rsidR="005911BC" w:rsidRPr="008C7A5D">
        <w:rPr>
          <w:rFonts w:ascii="Angsana New" w:hAnsi="Angsana New" w:hint="cs"/>
          <w:sz w:val="30"/>
          <w:szCs w:val="30"/>
          <w:cs/>
        </w:rPr>
        <w:t>ติงส์ ออน เน็ต</w:t>
      </w:r>
      <w:r w:rsidRPr="008C7A5D">
        <w:rPr>
          <w:rFonts w:ascii="Angsana New" w:hAnsi="Angsana New" w:hint="cs"/>
          <w:sz w:val="30"/>
          <w:szCs w:val="30"/>
          <w:cs/>
        </w:rPr>
        <w:t xml:space="preserve"> จำกัด ซึ่งเป็น</w:t>
      </w:r>
      <w:r w:rsidR="005911BC" w:rsidRPr="008C7A5D">
        <w:rPr>
          <w:rFonts w:ascii="Angsana New" w:hAnsi="Angsana New" w:hint="cs"/>
          <w:sz w:val="30"/>
          <w:szCs w:val="30"/>
          <w:cs/>
        </w:rPr>
        <w:t>การร่วมค้า</w:t>
      </w:r>
      <w:r w:rsidRPr="008C7A5D">
        <w:rPr>
          <w:rFonts w:ascii="Angsana New" w:hAnsi="Angsana New" w:hint="cs"/>
          <w:sz w:val="30"/>
          <w:szCs w:val="30"/>
          <w:cs/>
        </w:rPr>
        <w:t xml:space="preserve">ทางตรง เป็นจำนวนเงิน </w:t>
      </w:r>
      <w:r w:rsidR="0001010D" w:rsidRPr="0001010D">
        <w:rPr>
          <w:rFonts w:ascii="Angsana New" w:hAnsi="Angsana New"/>
          <w:sz w:val="30"/>
          <w:szCs w:val="30"/>
        </w:rPr>
        <w:t>23</w:t>
      </w:r>
      <w:r w:rsidR="009752D9" w:rsidRPr="008C7A5D">
        <w:rPr>
          <w:rFonts w:ascii="Angsana New" w:hAnsi="Angsana New"/>
          <w:sz w:val="30"/>
          <w:szCs w:val="30"/>
        </w:rPr>
        <w:t>.</w:t>
      </w:r>
      <w:r w:rsidR="0001010D" w:rsidRPr="0001010D">
        <w:rPr>
          <w:rFonts w:ascii="Angsana New" w:hAnsi="Angsana New"/>
          <w:sz w:val="30"/>
          <w:szCs w:val="30"/>
        </w:rPr>
        <w:t>80</w:t>
      </w:r>
      <w:r w:rsidRPr="008C7A5D">
        <w:rPr>
          <w:rFonts w:ascii="Angsana New" w:hAnsi="Angsana New"/>
          <w:sz w:val="30"/>
          <w:szCs w:val="30"/>
        </w:rPr>
        <w:t xml:space="preserve"> </w:t>
      </w:r>
      <w:r w:rsidRPr="008C7A5D">
        <w:rPr>
          <w:rFonts w:ascii="Angsana New" w:hAnsi="Angsana New" w:hint="cs"/>
          <w:sz w:val="30"/>
          <w:szCs w:val="30"/>
          <w:cs/>
        </w:rPr>
        <w:t>ล้านบาท โดยมีอัตราดอกเบี้ย</w:t>
      </w:r>
      <w:r w:rsidRPr="008C7A5D">
        <w:rPr>
          <w:rFonts w:ascii="Angsana New" w:hAnsi="Angsana New" w:hint="cs"/>
          <w:spacing w:val="-2"/>
          <w:sz w:val="30"/>
          <w:szCs w:val="30"/>
          <w:cs/>
        </w:rPr>
        <w:t xml:space="preserve">แบบคงที่ร้อยละ </w:t>
      </w:r>
      <w:r w:rsidR="0001010D" w:rsidRPr="0001010D">
        <w:rPr>
          <w:rFonts w:ascii="Angsana New" w:hAnsi="Angsana New"/>
          <w:sz w:val="30"/>
          <w:szCs w:val="30"/>
        </w:rPr>
        <w:t>5</w:t>
      </w:r>
      <w:r w:rsidR="007B01B0" w:rsidRPr="008C7A5D">
        <w:rPr>
          <w:rFonts w:ascii="Angsana New" w:hAnsi="Angsana New"/>
          <w:sz w:val="30"/>
          <w:szCs w:val="30"/>
        </w:rPr>
        <w:t>.</w:t>
      </w:r>
      <w:r w:rsidR="0001010D" w:rsidRPr="0001010D">
        <w:rPr>
          <w:rFonts w:ascii="Angsana New" w:hAnsi="Angsana New"/>
          <w:sz w:val="30"/>
          <w:szCs w:val="30"/>
        </w:rPr>
        <w:t>30</w:t>
      </w:r>
      <w:r w:rsidRPr="008C7A5D">
        <w:rPr>
          <w:rFonts w:ascii="Angsana New" w:hAnsi="Angsana New" w:hint="cs"/>
          <w:sz w:val="30"/>
          <w:szCs w:val="30"/>
          <w:cs/>
        </w:rPr>
        <w:t xml:space="preserve"> ต่อปี และมีกำหนดชำระคืนเงินต้นและดอกเบี้ยตามที่ระบุไว้ในสัญญา ทั้งนี้ บริษัทไม่มีความตั้งใจที่จะเรียกชำระคืนเงินให้กู้ยืมดังกล่าวจาก</w:t>
      </w:r>
      <w:r w:rsidR="00105EB2" w:rsidRPr="008C7A5D">
        <w:rPr>
          <w:rFonts w:ascii="Angsana New" w:hAnsi="Angsana New" w:hint="cs"/>
          <w:sz w:val="30"/>
          <w:szCs w:val="30"/>
          <w:cs/>
        </w:rPr>
        <w:t>การร่วมค้า</w:t>
      </w:r>
      <w:r w:rsidRPr="008C7A5D">
        <w:rPr>
          <w:rFonts w:ascii="Angsana New" w:hAnsi="Angsana New" w:hint="cs"/>
          <w:sz w:val="30"/>
          <w:szCs w:val="30"/>
          <w:cs/>
        </w:rPr>
        <w:t>ภายในระยะเวลาหนึ่งปี ดังนั้นบริษัทจึงจัดประเภทเงินให้กู้ยืมดังกล่าวเป็นเงินให้กู้ยืมระยะยาว</w:t>
      </w:r>
    </w:p>
    <w:p w14:paraId="674CB3D5" w14:textId="049BE22D" w:rsidR="00B825A6" w:rsidRPr="00216E31" w:rsidRDefault="00B825A6" w:rsidP="00D3492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64C6ECF" w14:textId="36A29BEB" w:rsidR="00B825A6" w:rsidRPr="008C7A5D" w:rsidRDefault="00B825A6" w:rsidP="00B825A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C7A5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1010D" w:rsidRPr="0001010D">
        <w:rPr>
          <w:rFonts w:ascii="Angsana New" w:hAnsi="Angsana New" w:hint="cs"/>
          <w:sz w:val="30"/>
          <w:szCs w:val="30"/>
        </w:rPr>
        <w:t>31</w:t>
      </w:r>
      <w:r w:rsidRPr="008C7A5D">
        <w:rPr>
          <w:rFonts w:ascii="Angsana New" w:hAnsi="Angsana New" w:hint="cs"/>
          <w:sz w:val="30"/>
          <w:szCs w:val="30"/>
        </w:rPr>
        <w:t xml:space="preserve"> </w:t>
      </w:r>
      <w:r w:rsidRPr="008C7A5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1010D" w:rsidRPr="0001010D">
        <w:rPr>
          <w:rFonts w:ascii="Angsana New" w:hAnsi="Angsana New" w:hint="cs"/>
          <w:sz w:val="30"/>
          <w:szCs w:val="30"/>
        </w:rPr>
        <w:t>256</w:t>
      </w:r>
      <w:r w:rsidR="0001010D" w:rsidRPr="0001010D">
        <w:rPr>
          <w:rFonts w:ascii="Angsana New" w:hAnsi="Angsana New"/>
          <w:sz w:val="30"/>
          <w:szCs w:val="30"/>
        </w:rPr>
        <w:t>5</w:t>
      </w:r>
      <w:r w:rsidRPr="008C7A5D">
        <w:rPr>
          <w:rFonts w:ascii="Angsana New" w:hAnsi="Angsana New" w:hint="cs"/>
          <w:sz w:val="30"/>
          <w:szCs w:val="30"/>
          <w:cs/>
        </w:rPr>
        <w:t xml:space="preserve"> บริษัทมีเงินให้กู้ยืมคงเหลือแก่ บริษัท </w:t>
      </w:r>
      <w:r w:rsidR="00EF02EC" w:rsidRPr="008C7A5D">
        <w:rPr>
          <w:rFonts w:ascii="Angsana New" w:hAnsi="Angsana New" w:hint="cs"/>
          <w:sz w:val="30"/>
          <w:szCs w:val="30"/>
          <w:cs/>
        </w:rPr>
        <w:t>นอร์ทเทิร์น บางกอกโมโนเรล</w:t>
      </w:r>
      <w:r w:rsidRPr="008C7A5D">
        <w:rPr>
          <w:rFonts w:ascii="Angsana New" w:hAnsi="Angsana New" w:hint="cs"/>
          <w:sz w:val="30"/>
          <w:szCs w:val="30"/>
          <w:cs/>
        </w:rPr>
        <w:t xml:space="preserve"> จำกัด ซึ่งเป็น</w:t>
      </w:r>
      <w:r w:rsidR="00EF02EC" w:rsidRPr="008C7A5D">
        <w:rPr>
          <w:rFonts w:ascii="Angsana New" w:hAnsi="Angsana New" w:hint="cs"/>
          <w:sz w:val="30"/>
          <w:szCs w:val="30"/>
          <w:cs/>
        </w:rPr>
        <w:t>บริษัทร่วม</w:t>
      </w:r>
      <w:r w:rsidRPr="008C7A5D">
        <w:rPr>
          <w:rFonts w:ascii="Angsana New" w:hAnsi="Angsana New" w:hint="cs"/>
          <w:sz w:val="30"/>
          <w:szCs w:val="30"/>
          <w:cs/>
        </w:rPr>
        <w:t xml:space="preserve">ทางตรง เป็นจำนวนเงิน </w:t>
      </w:r>
      <w:r w:rsidR="0001010D" w:rsidRPr="0001010D">
        <w:rPr>
          <w:rFonts w:ascii="Angsana New" w:hAnsi="Angsana New"/>
          <w:sz w:val="30"/>
          <w:szCs w:val="30"/>
        </w:rPr>
        <w:t>81</w:t>
      </w:r>
      <w:r w:rsidR="00F94103" w:rsidRPr="008C7A5D">
        <w:rPr>
          <w:rFonts w:ascii="Angsana New" w:hAnsi="Angsana New"/>
          <w:sz w:val="30"/>
          <w:szCs w:val="30"/>
        </w:rPr>
        <w:t>.</w:t>
      </w:r>
      <w:r w:rsidR="0001010D" w:rsidRPr="0001010D">
        <w:rPr>
          <w:rFonts w:ascii="Angsana New" w:hAnsi="Angsana New"/>
          <w:sz w:val="30"/>
          <w:szCs w:val="30"/>
        </w:rPr>
        <w:t>92</w:t>
      </w:r>
      <w:r w:rsidRPr="008C7A5D">
        <w:rPr>
          <w:rFonts w:ascii="Angsana New" w:hAnsi="Angsana New"/>
          <w:sz w:val="30"/>
          <w:szCs w:val="30"/>
        </w:rPr>
        <w:t xml:space="preserve"> </w:t>
      </w:r>
      <w:r w:rsidRPr="008C7A5D">
        <w:rPr>
          <w:rFonts w:ascii="Angsana New" w:hAnsi="Angsana New" w:hint="cs"/>
          <w:sz w:val="30"/>
          <w:szCs w:val="30"/>
          <w:cs/>
        </w:rPr>
        <w:t>ล้านบาท โดยมีอัตราดอกเบี้ย</w:t>
      </w:r>
      <w:r w:rsidRPr="008C7A5D">
        <w:rPr>
          <w:rFonts w:ascii="Angsana New" w:hAnsi="Angsana New" w:hint="cs"/>
          <w:spacing w:val="-2"/>
          <w:sz w:val="30"/>
          <w:szCs w:val="30"/>
          <w:cs/>
        </w:rPr>
        <w:t xml:space="preserve">แบบคงที่ร้อยละ </w:t>
      </w:r>
      <w:r w:rsidR="0001010D" w:rsidRPr="0001010D">
        <w:rPr>
          <w:rFonts w:ascii="Angsana New" w:hAnsi="Angsana New"/>
          <w:sz w:val="30"/>
          <w:szCs w:val="30"/>
        </w:rPr>
        <w:t>5</w:t>
      </w:r>
      <w:r w:rsidRPr="008C7A5D">
        <w:rPr>
          <w:rFonts w:ascii="Angsana New" w:hAnsi="Angsana New"/>
          <w:sz w:val="30"/>
          <w:szCs w:val="30"/>
        </w:rPr>
        <w:t>.</w:t>
      </w:r>
      <w:r w:rsidR="0001010D" w:rsidRPr="0001010D">
        <w:rPr>
          <w:rFonts w:ascii="Angsana New" w:hAnsi="Angsana New"/>
          <w:sz w:val="30"/>
          <w:szCs w:val="30"/>
        </w:rPr>
        <w:t>0</w:t>
      </w:r>
      <w:r w:rsidRPr="008C7A5D">
        <w:rPr>
          <w:rFonts w:ascii="Angsana New" w:hAnsi="Angsana New" w:hint="cs"/>
          <w:sz w:val="30"/>
          <w:szCs w:val="30"/>
          <w:cs/>
        </w:rPr>
        <w:t xml:space="preserve"> ต่อปี และมีกำหนดชำระคืนเงินต้นและดอกเบี้ยตามที่ระบุไว้ในสัญญา ทั้งนี้ บริษัทไม่มีความตั้งใจที่จะเรียกชำระคืนเงินให้กู้ยืมดังกล่าวจากบริษัท</w:t>
      </w:r>
      <w:r w:rsidR="00105EB2" w:rsidRPr="008C7A5D">
        <w:rPr>
          <w:rFonts w:ascii="Angsana New" w:hAnsi="Angsana New" w:hint="cs"/>
          <w:sz w:val="30"/>
          <w:szCs w:val="30"/>
          <w:cs/>
        </w:rPr>
        <w:t>ร่วม</w:t>
      </w:r>
      <w:r w:rsidRPr="008C7A5D">
        <w:rPr>
          <w:rFonts w:ascii="Angsana New" w:hAnsi="Angsana New" w:hint="cs"/>
          <w:sz w:val="30"/>
          <w:szCs w:val="30"/>
          <w:cs/>
        </w:rPr>
        <w:t>ภายในระยะเวลาหนึ่งปี ดังนั้นบริษัทจึงจัดประเภทเงินให้กู้ยืมดังกล่าวเป็นเงินให้กู้ยืมระยะยาว</w:t>
      </w:r>
    </w:p>
    <w:p w14:paraId="5725F0F5" w14:textId="6599D213" w:rsidR="0044392C" w:rsidRPr="005D006C" w:rsidRDefault="0044392C" w:rsidP="00B825A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53F4CA1" w14:textId="7177EAB7" w:rsidR="00E028A9" w:rsidRPr="005D006C" w:rsidRDefault="0044392C" w:rsidP="0063761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D006C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="0001010D" w:rsidRPr="005D006C">
        <w:rPr>
          <w:rFonts w:ascii="Angsana New" w:hAnsi="Angsana New"/>
          <w:sz w:val="30"/>
          <w:szCs w:val="30"/>
        </w:rPr>
        <w:t>31</w:t>
      </w:r>
      <w:r w:rsidRPr="005D006C">
        <w:rPr>
          <w:rFonts w:ascii="Angsana New" w:hAnsi="Angsana New"/>
          <w:sz w:val="30"/>
          <w:szCs w:val="30"/>
        </w:rPr>
        <w:t xml:space="preserve"> </w:t>
      </w:r>
      <w:r w:rsidRPr="005D006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1010D" w:rsidRPr="005D006C">
        <w:rPr>
          <w:rFonts w:ascii="Angsana New" w:hAnsi="Angsana New"/>
          <w:sz w:val="30"/>
          <w:szCs w:val="30"/>
        </w:rPr>
        <w:t>2565</w:t>
      </w:r>
      <w:r w:rsidRPr="005D006C">
        <w:rPr>
          <w:rFonts w:ascii="Angsana New" w:hAnsi="Angsana New"/>
          <w:sz w:val="30"/>
          <w:szCs w:val="30"/>
        </w:rPr>
        <w:t xml:space="preserve"> </w:t>
      </w:r>
      <w:r w:rsidRPr="005D006C">
        <w:rPr>
          <w:rFonts w:ascii="Angsana New" w:hAnsi="Angsana New" w:hint="cs"/>
          <w:sz w:val="30"/>
          <w:szCs w:val="30"/>
          <w:cs/>
        </w:rPr>
        <w:t xml:space="preserve">บริษัทมีเงินให้กู้ยืมคงเหลือแก่ </w:t>
      </w:r>
      <w:proofErr w:type="spellStart"/>
      <w:r w:rsidRPr="005D006C">
        <w:rPr>
          <w:rFonts w:ascii="Angsana New" w:hAnsi="Angsana New"/>
          <w:sz w:val="30"/>
          <w:szCs w:val="30"/>
        </w:rPr>
        <w:t>Sekong</w:t>
      </w:r>
      <w:proofErr w:type="spellEnd"/>
      <w:r w:rsidRPr="005D006C">
        <w:rPr>
          <w:rFonts w:ascii="Angsana New" w:hAnsi="Angsana New"/>
          <w:sz w:val="30"/>
          <w:szCs w:val="30"/>
        </w:rPr>
        <w:t xml:space="preserve"> Investment Advisory Co., Ltd.</w:t>
      </w:r>
      <w:r w:rsidRPr="005D006C">
        <w:rPr>
          <w:rFonts w:ascii="Angsana New" w:hAnsi="Angsana New" w:hint="cs"/>
          <w:sz w:val="30"/>
          <w:szCs w:val="30"/>
          <w:cs/>
        </w:rPr>
        <w:t xml:space="preserve"> ซึ่งเป็นการร่วมค้าทางตรง </w:t>
      </w:r>
      <w:r w:rsidR="00B83357" w:rsidRPr="005D006C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="0001010D" w:rsidRPr="005D006C">
        <w:rPr>
          <w:rFonts w:ascii="Angsana New" w:hAnsi="Angsana New"/>
          <w:sz w:val="30"/>
          <w:szCs w:val="30"/>
        </w:rPr>
        <w:t>0</w:t>
      </w:r>
      <w:r w:rsidR="00B83357" w:rsidRPr="005D006C">
        <w:rPr>
          <w:rFonts w:ascii="Angsana New" w:hAnsi="Angsana New"/>
          <w:sz w:val="30"/>
          <w:szCs w:val="30"/>
        </w:rPr>
        <w:t>.</w:t>
      </w:r>
      <w:r w:rsidR="0001010D" w:rsidRPr="005D006C">
        <w:rPr>
          <w:rFonts w:ascii="Angsana New" w:hAnsi="Angsana New"/>
          <w:sz w:val="30"/>
          <w:szCs w:val="30"/>
        </w:rPr>
        <w:t>90</w:t>
      </w:r>
      <w:r w:rsidR="00B83357" w:rsidRPr="005D006C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 หรือเทียบเท่า</w:t>
      </w:r>
      <w:r w:rsidR="00B83357" w:rsidRPr="005D006C">
        <w:rPr>
          <w:rFonts w:ascii="Angsana New" w:hAnsi="Angsana New"/>
          <w:sz w:val="30"/>
          <w:szCs w:val="30"/>
        </w:rPr>
        <w:t xml:space="preserve"> </w:t>
      </w:r>
      <w:r w:rsidR="0001010D" w:rsidRPr="005D006C">
        <w:rPr>
          <w:rFonts w:ascii="Angsana New" w:hAnsi="Angsana New"/>
          <w:sz w:val="30"/>
          <w:szCs w:val="30"/>
        </w:rPr>
        <w:t>30</w:t>
      </w:r>
      <w:r w:rsidR="00B83357" w:rsidRPr="005D006C">
        <w:rPr>
          <w:rFonts w:ascii="Angsana New" w:hAnsi="Angsana New"/>
          <w:sz w:val="30"/>
          <w:szCs w:val="30"/>
        </w:rPr>
        <w:t>.</w:t>
      </w:r>
      <w:r w:rsidR="0001010D" w:rsidRPr="005D006C">
        <w:rPr>
          <w:rFonts w:ascii="Angsana New" w:hAnsi="Angsana New"/>
          <w:sz w:val="30"/>
          <w:szCs w:val="30"/>
        </w:rPr>
        <w:t>87</w:t>
      </w:r>
      <w:r w:rsidR="00B83357" w:rsidRPr="005D006C">
        <w:rPr>
          <w:rFonts w:ascii="Angsana New" w:hAnsi="Angsana New" w:hint="cs"/>
          <w:sz w:val="30"/>
          <w:szCs w:val="30"/>
        </w:rPr>
        <w:t xml:space="preserve"> </w:t>
      </w:r>
      <w:r w:rsidR="00B83357" w:rsidRPr="005D006C">
        <w:rPr>
          <w:rFonts w:ascii="Angsana New" w:hAnsi="Angsana New" w:hint="cs"/>
          <w:sz w:val="30"/>
          <w:szCs w:val="30"/>
          <w:cs/>
        </w:rPr>
        <w:t>ล้านบาท</w:t>
      </w:r>
      <w:r w:rsidR="00414138" w:rsidRPr="005D006C">
        <w:rPr>
          <w:rFonts w:ascii="Angsana New" w:hAnsi="Angsana New"/>
          <w:sz w:val="30"/>
          <w:szCs w:val="30"/>
        </w:rPr>
        <w:t xml:space="preserve"> </w:t>
      </w:r>
      <w:r w:rsidRPr="005D006C">
        <w:rPr>
          <w:rFonts w:ascii="Angsana New" w:hAnsi="Angsana New" w:hint="cs"/>
          <w:sz w:val="30"/>
          <w:szCs w:val="30"/>
          <w:cs/>
        </w:rPr>
        <w:t>โดยมีอัตรา</w:t>
      </w:r>
      <w:r w:rsidRPr="005D006C">
        <w:rPr>
          <w:rFonts w:ascii="Angsana New" w:hAnsi="Angsana New"/>
          <w:sz w:val="30"/>
          <w:szCs w:val="30"/>
          <w:cs/>
        </w:rPr>
        <w:t xml:space="preserve">ดอกเบี้ยอ้างอิงจาก </w:t>
      </w:r>
      <w:r w:rsidRPr="005D006C">
        <w:rPr>
          <w:rFonts w:ascii="Angsana New" w:hAnsi="Angsana New"/>
          <w:sz w:val="30"/>
          <w:szCs w:val="30"/>
        </w:rPr>
        <w:t xml:space="preserve">London Interbank Offered Rate (LIBOR) </w:t>
      </w:r>
      <w:r w:rsidR="0001010D" w:rsidRPr="005D006C">
        <w:rPr>
          <w:rFonts w:ascii="Angsana New" w:hAnsi="Angsana New"/>
          <w:sz w:val="30"/>
          <w:szCs w:val="30"/>
        </w:rPr>
        <w:t>6</w:t>
      </w:r>
      <w:r w:rsidRPr="005D006C">
        <w:rPr>
          <w:rFonts w:ascii="Angsana New" w:hAnsi="Angsana New"/>
          <w:sz w:val="30"/>
          <w:szCs w:val="30"/>
          <w:cs/>
        </w:rPr>
        <w:t xml:space="preserve"> เดือน บวกด้วยอัตราร้อยละแบบคงที่ต่อปี มีกำหนดชำระคืนเงินต้นและดอกเบี้ยตามที่ระบุไว้ในสัญญา </w:t>
      </w:r>
    </w:p>
    <w:p w14:paraId="1831B891" w14:textId="46824DB8" w:rsidR="007F1092" w:rsidRPr="004B67B6" w:rsidRDefault="007F1092" w:rsidP="00637618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326DB05D" w14:textId="1A64D366" w:rsidR="008577F8" w:rsidRPr="005D006C" w:rsidRDefault="008577F8" w:rsidP="0039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D006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เงินกู้ยืมระยะสั้นจากกิจการที่เกี่ยวข้องกัน</w:t>
      </w:r>
    </w:p>
    <w:p w14:paraId="3513B521" w14:textId="77777777" w:rsidR="008577F8" w:rsidRPr="004B67B6" w:rsidRDefault="008577F8" w:rsidP="00D72875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382FA4D6" w14:textId="3982DC92" w:rsidR="00F60BE8" w:rsidRPr="005D006C" w:rsidRDefault="008577F8" w:rsidP="00F60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5D006C">
        <w:rPr>
          <w:rFonts w:ascii="Angsana New" w:hAnsi="Angsana New"/>
          <w:spacing w:val="-6"/>
          <w:sz w:val="30"/>
          <w:szCs w:val="30"/>
          <w:cs/>
        </w:rPr>
        <w:t>ณ วันที่</w:t>
      </w:r>
      <w:r w:rsidR="003E4E02" w:rsidRPr="005D006C">
        <w:rPr>
          <w:rFonts w:ascii="Angsana New" w:hAnsi="Angsana New"/>
          <w:spacing w:val="-6"/>
          <w:sz w:val="30"/>
          <w:szCs w:val="30"/>
        </w:rPr>
        <w:t xml:space="preserve"> </w:t>
      </w:r>
      <w:r w:rsidR="0001010D" w:rsidRPr="005D006C">
        <w:rPr>
          <w:rFonts w:ascii="Angsana New" w:hAnsi="Angsana New"/>
          <w:spacing w:val="-6"/>
          <w:sz w:val="30"/>
          <w:szCs w:val="30"/>
        </w:rPr>
        <w:t>31</w:t>
      </w:r>
      <w:r w:rsidRPr="005D006C">
        <w:rPr>
          <w:rFonts w:ascii="Angsana New" w:hAnsi="Angsana New"/>
          <w:spacing w:val="-6"/>
          <w:sz w:val="30"/>
          <w:szCs w:val="30"/>
          <w:cs/>
        </w:rPr>
        <w:t xml:space="preserve"> ธันวาคม</w:t>
      </w:r>
      <w:r w:rsidR="003E4E02" w:rsidRPr="005D006C">
        <w:rPr>
          <w:rFonts w:ascii="Angsana New" w:hAnsi="Angsana New"/>
          <w:spacing w:val="-6"/>
          <w:sz w:val="30"/>
          <w:szCs w:val="30"/>
        </w:rPr>
        <w:t xml:space="preserve"> </w:t>
      </w:r>
      <w:r w:rsidR="0001010D" w:rsidRPr="005D006C">
        <w:rPr>
          <w:rFonts w:ascii="Angsana New" w:hAnsi="Angsana New"/>
          <w:spacing w:val="-6"/>
          <w:sz w:val="30"/>
          <w:szCs w:val="30"/>
        </w:rPr>
        <w:t>2565</w:t>
      </w:r>
      <w:r w:rsidRPr="005D006C">
        <w:rPr>
          <w:rFonts w:ascii="Angsana New" w:hAnsi="Angsana New"/>
          <w:spacing w:val="-6"/>
          <w:sz w:val="30"/>
          <w:szCs w:val="30"/>
          <w:cs/>
        </w:rPr>
        <w:t xml:space="preserve"> บริษัทมีเงินกู้ยืมคงเหลือ</w:t>
      </w:r>
      <w:r w:rsidRPr="005D006C">
        <w:rPr>
          <w:rFonts w:ascii="Angsana New" w:hAnsi="Angsana New" w:hint="cs"/>
          <w:spacing w:val="-6"/>
          <w:sz w:val="30"/>
          <w:szCs w:val="30"/>
          <w:cs/>
        </w:rPr>
        <w:t>จาก</w:t>
      </w:r>
      <w:r w:rsidRPr="005D006C">
        <w:rPr>
          <w:rFonts w:ascii="Angsana New" w:hAnsi="Angsana New"/>
          <w:spacing w:val="-6"/>
          <w:sz w:val="30"/>
          <w:szCs w:val="30"/>
          <w:cs/>
        </w:rPr>
        <w:t xml:space="preserve">บริษัท </w:t>
      </w:r>
      <w:r w:rsidRPr="005D006C">
        <w:rPr>
          <w:rFonts w:ascii="Angsana New" w:hAnsi="Angsana New" w:hint="cs"/>
          <w:spacing w:val="-6"/>
          <w:sz w:val="30"/>
          <w:szCs w:val="30"/>
          <w:cs/>
        </w:rPr>
        <w:t>ผลิตไฟฟ้าราชบุรี</w:t>
      </w:r>
      <w:r w:rsidRPr="005D006C">
        <w:rPr>
          <w:rFonts w:ascii="Angsana New" w:hAnsi="Angsana New"/>
          <w:spacing w:val="-6"/>
          <w:sz w:val="30"/>
          <w:szCs w:val="30"/>
          <w:cs/>
        </w:rPr>
        <w:t xml:space="preserve"> จำกัด ซึ่งเป็นบริษัท</w:t>
      </w:r>
      <w:r w:rsidRPr="005D006C">
        <w:rPr>
          <w:rFonts w:ascii="Angsana New" w:hAnsi="Angsana New" w:hint="cs"/>
          <w:spacing w:val="-6"/>
          <w:sz w:val="30"/>
          <w:szCs w:val="30"/>
          <w:cs/>
        </w:rPr>
        <w:t>ย่อย</w:t>
      </w:r>
      <w:r w:rsidR="00B44F63" w:rsidRPr="005D006C">
        <w:rPr>
          <w:rFonts w:ascii="Angsana New" w:hAnsi="Angsana New" w:hint="cs"/>
          <w:spacing w:val="-6"/>
          <w:sz w:val="30"/>
          <w:szCs w:val="30"/>
          <w:cs/>
        </w:rPr>
        <w:t xml:space="preserve">ทางตรง </w:t>
      </w:r>
      <w:r w:rsidR="00444F8E" w:rsidRPr="005D006C">
        <w:rPr>
          <w:rFonts w:ascii="Angsana New" w:hAnsi="Angsana New"/>
          <w:spacing w:val="-6"/>
          <w:sz w:val="30"/>
          <w:szCs w:val="30"/>
        </w:rPr>
        <w:br/>
      </w:r>
      <w:r w:rsidRPr="005D006C">
        <w:rPr>
          <w:rFonts w:ascii="Angsana New" w:hAnsi="Angsana New"/>
          <w:sz w:val="30"/>
          <w:szCs w:val="30"/>
          <w:cs/>
        </w:rPr>
        <w:t>เป็นจำนวนเงิน</w:t>
      </w:r>
      <w:r w:rsidR="003E4E02" w:rsidRPr="005D006C">
        <w:rPr>
          <w:rFonts w:ascii="Angsana New" w:hAnsi="Angsana New"/>
          <w:sz w:val="30"/>
          <w:szCs w:val="30"/>
        </w:rPr>
        <w:t xml:space="preserve"> </w:t>
      </w:r>
      <w:r w:rsidR="0001010D" w:rsidRPr="005D006C">
        <w:rPr>
          <w:rFonts w:ascii="Angsana New" w:hAnsi="Angsana New"/>
          <w:sz w:val="30"/>
          <w:szCs w:val="30"/>
        </w:rPr>
        <w:t>5</w:t>
      </w:r>
      <w:r w:rsidR="00D3218A" w:rsidRPr="005D006C">
        <w:rPr>
          <w:rFonts w:ascii="Angsana New" w:hAnsi="Angsana New"/>
          <w:sz w:val="30"/>
          <w:szCs w:val="30"/>
        </w:rPr>
        <w:t>,</w:t>
      </w:r>
      <w:r w:rsidR="0001010D" w:rsidRPr="005D006C">
        <w:rPr>
          <w:rFonts w:ascii="Angsana New" w:hAnsi="Angsana New"/>
          <w:sz w:val="30"/>
          <w:szCs w:val="30"/>
        </w:rPr>
        <w:t>090</w:t>
      </w:r>
      <w:r w:rsidR="003E4E02" w:rsidRPr="005D006C">
        <w:rPr>
          <w:rFonts w:ascii="Angsana New" w:hAnsi="Angsana New"/>
          <w:sz w:val="30"/>
          <w:szCs w:val="30"/>
        </w:rPr>
        <w:t xml:space="preserve"> </w:t>
      </w:r>
      <w:r w:rsidRPr="005D006C">
        <w:rPr>
          <w:rFonts w:ascii="Angsana New" w:hAnsi="Angsana New"/>
          <w:sz w:val="30"/>
          <w:szCs w:val="30"/>
          <w:cs/>
        </w:rPr>
        <w:t>ล้านบาท โดยมีอัตราดอกเบี้ย</w:t>
      </w:r>
      <w:r w:rsidR="00323061" w:rsidRPr="005D006C">
        <w:rPr>
          <w:rFonts w:ascii="Angsana New" w:hAnsi="Angsana New" w:hint="cs"/>
          <w:sz w:val="30"/>
          <w:szCs w:val="30"/>
          <w:cs/>
        </w:rPr>
        <w:t xml:space="preserve">แบบคงที่ร้อยละ </w:t>
      </w:r>
      <w:r w:rsidR="0001010D" w:rsidRPr="005D006C">
        <w:rPr>
          <w:rFonts w:ascii="Angsana New" w:hAnsi="Angsana New"/>
          <w:sz w:val="30"/>
          <w:szCs w:val="30"/>
        </w:rPr>
        <w:t>1</w:t>
      </w:r>
      <w:r w:rsidR="00F94103" w:rsidRPr="005D006C">
        <w:rPr>
          <w:rFonts w:ascii="Angsana New" w:hAnsi="Angsana New"/>
          <w:sz w:val="30"/>
          <w:szCs w:val="30"/>
        </w:rPr>
        <w:t>.</w:t>
      </w:r>
      <w:r w:rsidR="0001010D" w:rsidRPr="005D006C">
        <w:rPr>
          <w:rFonts w:ascii="Angsana New" w:hAnsi="Angsana New"/>
          <w:sz w:val="30"/>
          <w:szCs w:val="30"/>
        </w:rPr>
        <w:t>28</w:t>
      </w:r>
      <w:r w:rsidR="00F94103" w:rsidRPr="005D006C">
        <w:rPr>
          <w:rFonts w:ascii="Angsana New" w:hAnsi="Angsana New"/>
          <w:sz w:val="30"/>
          <w:szCs w:val="30"/>
        </w:rPr>
        <w:t xml:space="preserve"> - </w:t>
      </w:r>
      <w:r w:rsidR="0001010D" w:rsidRPr="005D006C">
        <w:rPr>
          <w:rFonts w:ascii="Angsana New" w:hAnsi="Angsana New"/>
          <w:sz w:val="30"/>
          <w:szCs w:val="30"/>
        </w:rPr>
        <w:t>1</w:t>
      </w:r>
      <w:r w:rsidR="00F94103" w:rsidRPr="005D006C">
        <w:rPr>
          <w:rFonts w:ascii="Angsana New" w:hAnsi="Angsana New"/>
          <w:sz w:val="30"/>
          <w:szCs w:val="30"/>
        </w:rPr>
        <w:t>.</w:t>
      </w:r>
      <w:r w:rsidR="0001010D" w:rsidRPr="005D006C">
        <w:rPr>
          <w:rFonts w:ascii="Angsana New" w:hAnsi="Angsana New"/>
          <w:sz w:val="30"/>
          <w:szCs w:val="30"/>
        </w:rPr>
        <w:t>70</w:t>
      </w:r>
      <w:r w:rsidR="005911BC" w:rsidRPr="005D006C">
        <w:rPr>
          <w:rFonts w:ascii="Angsana New" w:hAnsi="Angsana New"/>
          <w:sz w:val="30"/>
          <w:szCs w:val="30"/>
        </w:rPr>
        <w:t xml:space="preserve"> </w:t>
      </w:r>
      <w:r w:rsidRPr="005D006C">
        <w:rPr>
          <w:rFonts w:ascii="Angsana New" w:hAnsi="Angsana New"/>
          <w:sz w:val="30"/>
          <w:szCs w:val="30"/>
          <w:cs/>
        </w:rPr>
        <w:t xml:space="preserve">ต่อปี มีกำหนดชำระคืนภายในระยะเวลา </w:t>
      </w:r>
      <w:r w:rsidR="0001010D" w:rsidRPr="005D006C">
        <w:rPr>
          <w:rFonts w:ascii="Angsana New" w:hAnsi="Angsana New"/>
          <w:sz w:val="30"/>
          <w:szCs w:val="30"/>
        </w:rPr>
        <w:t>1</w:t>
      </w:r>
      <w:r w:rsidRPr="005D006C">
        <w:rPr>
          <w:rFonts w:ascii="Angsana New" w:hAnsi="Angsana New"/>
          <w:sz w:val="30"/>
          <w:szCs w:val="30"/>
          <w:cs/>
        </w:rPr>
        <w:t xml:space="preserve"> ปี</w:t>
      </w:r>
    </w:p>
    <w:p w14:paraId="2D5776A1" w14:textId="77777777" w:rsidR="00B96809" w:rsidRPr="004B67B6" w:rsidRDefault="00B96809" w:rsidP="00F60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01920F90" w14:textId="16D386DA" w:rsidR="00396B79" w:rsidRPr="005D006C" w:rsidRDefault="00396B79" w:rsidP="00F60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5D006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สัญญาซื้อขายไฟฟ้า</w:t>
      </w:r>
    </w:p>
    <w:p w14:paraId="5B6BC02F" w14:textId="77777777" w:rsidR="00396B79" w:rsidRPr="004B67B6" w:rsidRDefault="00396B79" w:rsidP="0039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trike/>
          <w:sz w:val="24"/>
          <w:szCs w:val="24"/>
        </w:rPr>
      </w:pPr>
    </w:p>
    <w:p w14:paraId="4FB89FBE" w14:textId="7DD217C0" w:rsidR="00396B79" w:rsidRPr="005D006C" w:rsidRDefault="00396B79" w:rsidP="0039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D006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1010D" w:rsidRPr="005D006C">
        <w:rPr>
          <w:rFonts w:ascii="Angsana New" w:hAnsi="Angsana New" w:hint="cs"/>
          <w:sz w:val="30"/>
          <w:szCs w:val="30"/>
        </w:rPr>
        <w:t>9</w:t>
      </w:r>
      <w:r w:rsidRPr="005D006C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01010D" w:rsidRPr="005D006C">
        <w:rPr>
          <w:rFonts w:ascii="Angsana New" w:hAnsi="Angsana New" w:hint="cs"/>
          <w:sz w:val="30"/>
          <w:szCs w:val="30"/>
        </w:rPr>
        <w:t>2543</w:t>
      </w:r>
      <w:r w:rsidRPr="005D006C">
        <w:rPr>
          <w:rFonts w:ascii="Angsana New" w:hAnsi="Angsana New" w:hint="cs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 ได้ทำสัญญาซื้อขายไฟฟ้ากับ กฟผ. เป็นระยะเวลา </w:t>
      </w:r>
      <w:r w:rsidR="0001010D" w:rsidRPr="005D006C">
        <w:rPr>
          <w:rFonts w:ascii="Angsana New" w:hAnsi="Angsana New" w:hint="cs"/>
          <w:sz w:val="30"/>
          <w:szCs w:val="30"/>
        </w:rPr>
        <w:t>25</w:t>
      </w:r>
      <w:r w:rsidRPr="005D006C">
        <w:rPr>
          <w:rFonts w:ascii="Angsana New" w:hAnsi="Angsana New" w:hint="cs"/>
          <w:sz w:val="30"/>
          <w:szCs w:val="30"/>
          <w:cs/>
        </w:rPr>
        <w:t xml:space="preserve"> ปี ซึ่งบริษัทย่อยดังกล่าวจะส่งไฟฟ้าสุทธิที่ผลิตได้จากโรงไฟฟ้าพลังความร้อนเครื่องที่ </w:t>
      </w:r>
      <w:r w:rsidR="0001010D" w:rsidRPr="005D006C">
        <w:rPr>
          <w:rFonts w:ascii="Angsana New" w:hAnsi="Angsana New" w:hint="cs"/>
          <w:sz w:val="30"/>
          <w:szCs w:val="30"/>
        </w:rPr>
        <w:t>1</w:t>
      </w:r>
      <w:r w:rsidRPr="005D006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1010D" w:rsidRPr="005D006C">
        <w:rPr>
          <w:rFonts w:ascii="Angsana New" w:hAnsi="Angsana New" w:hint="cs"/>
          <w:sz w:val="30"/>
          <w:szCs w:val="30"/>
        </w:rPr>
        <w:t>2</w:t>
      </w:r>
      <w:r w:rsidRPr="005D006C">
        <w:rPr>
          <w:rFonts w:ascii="Angsana New" w:hAnsi="Angsana New" w:hint="cs"/>
          <w:sz w:val="30"/>
          <w:szCs w:val="30"/>
          <w:cs/>
        </w:rPr>
        <w:t xml:space="preserve"> และที่ผลิตได้จากโรงไฟฟ้าพลังความร้อนร่วมชุดที่ </w:t>
      </w:r>
      <w:r w:rsidR="0001010D" w:rsidRPr="005D006C">
        <w:rPr>
          <w:rFonts w:ascii="Angsana New" w:hAnsi="Angsana New" w:hint="cs"/>
          <w:sz w:val="30"/>
          <w:szCs w:val="30"/>
        </w:rPr>
        <w:t>1</w:t>
      </w:r>
      <w:r w:rsidRPr="005D006C">
        <w:rPr>
          <w:rFonts w:ascii="Angsana New" w:hAnsi="Angsana New" w:hint="cs"/>
          <w:sz w:val="30"/>
          <w:szCs w:val="30"/>
        </w:rPr>
        <w:t xml:space="preserve">, </w:t>
      </w:r>
      <w:r w:rsidR="0001010D" w:rsidRPr="005D006C">
        <w:rPr>
          <w:rFonts w:ascii="Angsana New" w:hAnsi="Angsana New" w:hint="cs"/>
          <w:sz w:val="30"/>
          <w:szCs w:val="30"/>
        </w:rPr>
        <w:t>2</w:t>
      </w:r>
      <w:r w:rsidRPr="005D006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1010D" w:rsidRPr="005D006C">
        <w:rPr>
          <w:rFonts w:ascii="Angsana New" w:hAnsi="Angsana New" w:hint="cs"/>
          <w:sz w:val="30"/>
          <w:szCs w:val="30"/>
        </w:rPr>
        <w:t>3</w:t>
      </w:r>
      <w:r w:rsidRPr="005D006C">
        <w:rPr>
          <w:rFonts w:ascii="Angsana New" w:hAnsi="Angsana New" w:hint="cs"/>
          <w:sz w:val="30"/>
          <w:szCs w:val="30"/>
          <w:cs/>
        </w:rPr>
        <w:t xml:space="preserve"> ให้แก่ กฟผ. ตามเงื่อนไขที่ตกลงกันภายใต้สัญญาซื้อขายไฟฟ้า บริษัทย่อยดังกล่าวจะได้รับรายได้จาก กฟผ. ซึ่งประกอบด้วยค่าพลังงานไฟฟ้า (</w:t>
      </w:r>
      <w:r w:rsidRPr="005D006C">
        <w:rPr>
          <w:rFonts w:ascii="Angsana New" w:hAnsi="Angsana New" w:hint="cs"/>
          <w:sz w:val="30"/>
          <w:szCs w:val="30"/>
        </w:rPr>
        <w:t>EP</w:t>
      </w:r>
      <w:r w:rsidRPr="005D006C">
        <w:rPr>
          <w:rFonts w:ascii="Angsana New" w:hAnsi="Angsana New" w:hint="cs"/>
          <w:sz w:val="30"/>
          <w:szCs w:val="30"/>
          <w:cs/>
        </w:rPr>
        <w:t>) และ</w:t>
      </w:r>
      <w:r w:rsidR="00B44F63" w:rsidRPr="005D006C">
        <w:rPr>
          <w:rFonts w:ascii="Angsana New" w:hAnsi="Angsana New"/>
          <w:sz w:val="30"/>
          <w:szCs w:val="30"/>
          <w:cs/>
        </w:rPr>
        <w:br/>
      </w:r>
      <w:r w:rsidRPr="005D006C">
        <w:rPr>
          <w:rFonts w:ascii="Angsana New" w:hAnsi="Angsana New" w:hint="cs"/>
          <w:sz w:val="30"/>
          <w:szCs w:val="30"/>
          <w:cs/>
        </w:rPr>
        <w:t>ค่าความพร้อมจ่ายพลังไฟฟ้า (</w:t>
      </w:r>
      <w:r w:rsidRPr="005D006C">
        <w:rPr>
          <w:rFonts w:ascii="Angsana New" w:hAnsi="Angsana New" w:hint="cs"/>
          <w:sz w:val="30"/>
          <w:szCs w:val="30"/>
        </w:rPr>
        <w:t>AP</w:t>
      </w:r>
      <w:r w:rsidRPr="005D006C">
        <w:rPr>
          <w:rFonts w:ascii="Angsana New" w:hAnsi="Angsana New" w:hint="cs"/>
          <w:sz w:val="30"/>
          <w:szCs w:val="30"/>
          <w:cs/>
        </w:rPr>
        <w:t>) ค่าพลังงานไฟฟ้า (</w:t>
      </w:r>
      <w:r w:rsidRPr="005D006C">
        <w:rPr>
          <w:rFonts w:ascii="Angsana New" w:hAnsi="Angsana New" w:hint="cs"/>
          <w:sz w:val="30"/>
          <w:szCs w:val="30"/>
        </w:rPr>
        <w:t xml:space="preserve">EP) </w:t>
      </w:r>
      <w:r w:rsidRPr="005D006C">
        <w:rPr>
          <w:rFonts w:ascii="Angsana New" w:hAnsi="Angsana New" w:hint="cs"/>
          <w:sz w:val="30"/>
          <w:szCs w:val="30"/>
          <w:cs/>
        </w:rPr>
        <w:t>ครอบคลุมค่าใช้จ่ายในการผลิตซึ่งประกอบด้วย</w:t>
      </w:r>
      <w:r w:rsidR="00B44F63" w:rsidRPr="005D006C">
        <w:rPr>
          <w:rFonts w:ascii="Angsana New" w:hAnsi="Angsana New"/>
          <w:sz w:val="30"/>
          <w:szCs w:val="30"/>
          <w:cs/>
        </w:rPr>
        <w:br/>
      </w:r>
      <w:r w:rsidRPr="005D006C">
        <w:rPr>
          <w:rFonts w:ascii="Angsana New" w:hAnsi="Angsana New" w:hint="cs"/>
          <w:sz w:val="30"/>
          <w:szCs w:val="30"/>
          <w:cs/>
        </w:rPr>
        <w:t>ค่าเชื้อเพลิง และค่าใช้จ่ายผันแปรในการเดินเครื่องและบำรุงรักษา โดยค่าใช้จ่ายดังกล่าวสามารถปรับได้ตามราคาเชื้อเพลิง อัตราส่วนค่าประสิทธิภาพและดัชนีราคาผู้บริโภค ค่าความพร้อมจ่ายพลังไฟฟ้า (</w:t>
      </w:r>
      <w:r w:rsidRPr="005D006C">
        <w:rPr>
          <w:rFonts w:ascii="Angsana New" w:hAnsi="Angsana New" w:hint="cs"/>
          <w:sz w:val="30"/>
          <w:szCs w:val="30"/>
        </w:rPr>
        <w:t>AP</w:t>
      </w:r>
      <w:r w:rsidRPr="005D006C">
        <w:rPr>
          <w:rFonts w:ascii="Angsana New" w:hAnsi="Angsana New" w:hint="cs"/>
          <w:sz w:val="30"/>
          <w:szCs w:val="30"/>
          <w:cs/>
        </w:rPr>
        <w:t xml:space="preserve">) ครอบคลุมการชำระคืนเงินต้นและดอกเบี้ยเงินกู้ ผลตอบแทนการลงทุนแก่ผู้ถือหุ้น ค่าใช้จ่ายคงที่ในการเดินเครื่องและบำรุงรักษา </w:t>
      </w:r>
      <w:r w:rsidR="00B44F63" w:rsidRPr="005D006C">
        <w:rPr>
          <w:rFonts w:ascii="Angsana New" w:hAnsi="Angsana New"/>
          <w:sz w:val="30"/>
          <w:szCs w:val="30"/>
          <w:cs/>
        </w:rPr>
        <w:br/>
      </w:r>
      <w:r w:rsidRPr="005D006C">
        <w:rPr>
          <w:rFonts w:ascii="Angsana New" w:hAnsi="Angsana New" w:hint="cs"/>
          <w:sz w:val="30"/>
          <w:szCs w:val="30"/>
          <w:cs/>
        </w:rPr>
        <w:t>ค่าอะไหล่ในการบำรุงรักษา และค่าใช้จ่ายในการบริหาร โดยค่าใช้จ่ายดังกล่าวจะมีการปรับเพื่อให้เป็นไปตามการเปลี่ยนแปลงของอัตราดอกเบี้ย ดัชนีราคาผู้บริโภคและอัตราแลกเปลี่ยน</w:t>
      </w:r>
    </w:p>
    <w:p w14:paraId="769C7EEC" w14:textId="77777777" w:rsidR="00E90F93" w:rsidRPr="004B67B6" w:rsidRDefault="00E90F93" w:rsidP="0039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553D5364" w14:textId="7A3E4005" w:rsidR="007631AE" w:rsidRPr="005D006C" w:rsidRDefault="00F13625" w:rsidP="00DD400F">
      <w:pPr>
        <w:autoSpaceDE w:val="0"/>
        <w:autoSpaceDN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805F6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1010D" w:rsidRPr="0001010D">
        <w:rPr>
          <w:rFonts w:ascii="Angsana New" w:hAnsi="Angsana New" w:hint="cs"/>
          <w:sz w:val="30"/>
          <w:szCs w:val="30"/>
        </w:rPr>
        <w:t>3</w:t>
      </w:r>
      <w:r w:rsidRPr="00805F66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1010D" w:rsidRPr="0001010D">
        <w:rPr>
          <w:rFonts w:ascii="Angsana New" w:hAnsi="Angsana New" w:hint="cs"/>
          <w:sz w:val="30"/>
          <w:szCs w:val="30"/>
        </w:rPr>
        <w:t>2552</w:t>
      </w:r>
      <w:r w:rsidRPr="00805F66">
        <w:rPr>
          <w:rFonts w:ascii="Angsana New" w:hAnsi="Angsana New" w:hint="cs"/>
          <w:sz w:val="30"/>
          <w:szCs w:val="30"/>
          <w:cs/>
        </w:rPr>
        <w:t xml:space="preserve"> บริษัท ราช โคเจนเนอเรชั่น จำกัด ซึ่งเป็นบริษัทย่อยทางตรง ได้ลงนามสัญญาซื้อขายไฟฟ้า สำหรับโครงการโรงไฟฟ้าราช โคเจนเนอเรชั่น จังหวัดปทุมธานี กับ กฟผ. โดยมีผลตั้งแต่วันที่ลงนามในสัญญาจนถึงวันครบกำหนด </w:t>
      </w:r>
      <w:r w:rsidR="0001010D" w:rsidRPr="0001010D">
        <w:rPr>
          <w:rFonts w:ascii="Angsana New" w:hAnsi="Angsana New" w:hint="cs"/>
          <w:sz w:val="30"/>
          <w:szCs w:val="30"/>
        </w:rPr>
        <w:t>25</w:t>
      </w:r>
      <w:r w:rsidRPr="00805F66">
        <w:rPr>
          <w:rFonts w:ascii="Angsana New" w:hAnsi="Angsana New" w:hint="cs"/>
          <w:sz w:val="30"/>
          <w:szCs w:val="30"/>
          <w:cs/>
        </w:rPr>
        <w:t xml:space="preserve"> ปี นับตั้งแต่วันที่เริ่มเดินเครื่องเชิงพาณิชย์ โครงการดังกล่าวเป็นโครงการโรง</w:t>
      </w:r>
      <w:r w:rsidR="00223E3D" w:rsidRPr="00805F66">
        <w:rPr>
          <w:rFonts w:ascii="Angsana New" w:hAnsi="Angsana New" w:hint="cs"/>
          <w:sz w:val="30"/>
          <w:szCs w:val="30"/>
          <w:cs/>
        </w:rPr>
        <w:t>ไฟ</w:t>
      </w:r>
      <w:r w:rsidRPr="00805F66">
        <w:rPr>
          <w:rFonts w:ascii="Angsana New" w:hAnsi="Angsana New" w:hint="cs"/>
          <w:sz w:val="30"/>
          <w:szCs w:val="30"/>
          <w:cs/>
        </w:rPr>
        <w:t>ฟ้า</w:t>
      </w:r>
      <w:r w:rsidRPr="005D006C">
        <w:rPr>
          <w:rFonts w:ascii="Angsana New" w:hAnsi="Angsana New" w:hint="cs"/>
          <w:sz w:val="30"/>
          <w:szCs w:val="30"/>
          <w:cs/>
        </w:rPr>
        <w:t xml:space="preserve">พลังความร้อนร่วม ขนาดกำลังการผลิตรวม </w:t>
      </w:r>
      <w:r w:rsidR="0001010D" w:rsidRPr="005D006C">
        <w:rPr>
          <w:rFonts w:ascii="Angsana New" w:hAnsi="Angsana New" w:hint="cs"/>
          <w:sz w:val="30"/>
          <w:szCs w:val="30"/>
        </w:rPr>
        <w:t>110</w:t>
      </w:r>
      <w:r w:rsidRPr="005D006C">
        <w:rPr>
          <w:rFonts w:ascii="Angsana New" w:hAnsi="Angsana New" w:hint="cs"/>
          <w:sz w:val="30"/>
          <w:szCs w:val="30"/>
        </w:rPr>
        <w:t xml:space="preserve"> </w:t>
      </w:r>
      <w:r w:rsidRPr="005D006C">
        <w:rPr>
          <w:rFonts w:ascii="Angsana New" w:hAnsi="Angsana New" w:hint="cs"/>
          <w:sz w:val="30"/>
          <w:szCs w:val="30"/>
          <w:cs/>
        </w:rPr>
        <w:t xml:space="preserve">เมกะวัตต์ ซึ่งเริ่มเดินเครื่องเชิงพาณิชย์แล้วในปี </w:t>
      </w:r>
      <w:r w:rsidR="0001010D" w:rsidRPr="005D006C">
        <w:rPr>
          <w:rFonts w:ascii="Angsana New" w:hAnsi="Angsana New" w:hint="cs"/>
          <w:sz w:val="30"/>
          <w:szCs w:val="30"/>
        </w:rPr>
        <w:t>2556</w:t>
      </w:r>
    </w:p>
    <w:p w14:paraId="1563161B" w14:textId="77777777" w:rsidR="00CA1CE4" w:rsidRPr="004B67B6" w:rsidRDefault="00CA1CE4" w:rsidP="00DD400F">
      <w:pPr>
        <w:autoSpaceDE w:val="0"/>
        <w:autoSpaceDN w:val="0"/>
        <w:jc w:val="thaiDistribute"/>
        <w:rPr>
          <w:rFonts w:ascii="Angsana New" w:hAnsi="Angsana New"/>
          <w:sz w:val="24"/>
          <w:szCs w:val="24"/>
        </w:rPr>
      </w:pPr>
    </w:p>
    <w:p w14:paraId="78266DE3" w14:textId="4BF79414" w:rsidR="00034096" w:rsidRPr="005D006C" w:rsidRDefault="00396B79" w:rsidP="0003409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D006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1010D" w:rsidRPr="005D006C">
        <w:rPr>
          <w:rFonts w:ascii="Angsana New" w:hAnsi="Angsana New" w:hint="cs"/>
          <w:sz w:val="30"/>
          <w:szCs w:val="30"/>
        </w:rPr>
        <w:t>12</w:t>
      </w:r>
      <w:r w:rsidRPr="005D006C">
        <w:rPr>
          <w:rFonts w:ascii="Angsana New" w:hAnsi="Angsana New" w:hint="cs"/>
          <w:sz w:val="30"/>
          <w:szCs w:val="30"/>
        </w:rPr>
        <w:t xml:space="preserve"> </w:t>
      </w:r>
      <w:r w:rsidRPr="005D006C">
        <w:rPr>
          <w:rFonts w:ascii="Angsana New" w:hAnsi="Angsana New" w:hint="cs"/>
          <w:sz w:val="30"/>
          <w:szCs w:val="30"/>
          <w:cs/>
        </w:rPr>
        <w:t xml:space="preserve">กรกฏาคม </w:t>
      </w:r>
      <w:r w:rsidR="0001010D" w:rsidRPr="005D006C">
        <w:rPr>
          <w:rFonts w:ascii="Angsana New" w:hAnsi="Angsana New" w:hint="cs"/>
          <w:sz w:val="30"/>
          <w:szCs w:val="30"/>
        </w:rPr>
        <w:t>2562</w:t>
      </w:r>
      <w:r w:rsidRPr="005D006C">
        <w:rPr>
          <w:rFonts w:ascii="Angsana New" w:hAnsi="Angsana New" w:hint="cs"/>
          <w:sz w:val="30"/>
          <w:szCs w:val="30"/>
        </w:rPr>
        <w:t xml:space="preserve"> </w:t>
      </w:r>
      <w:r w:rsidRPr="005D006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บริษัท หินกองเพาเวอร์ จำกัด </w:t>
      </w:r>
      <w:r w:rsidRPr="005D006C">
        <w:rPr>
          <w:rFonts w:ascii="Angsana New" w:hAnsi="Angsana New" w:hint="cs"/>
          <w:sz w:val="30"/>
          <w:szCs w:val="30"/>
          <w:cs/>
        </w:rPr>
        <w:t>ซึ่งเป็น</w:t>
      </w:r>
      <w:r w:rsidR="00D230D7" w:rsidRPr="005D006C">
        <w:rPr>
          <w:rFonts w:ascii="Angsana New" w:hAnsi="Angsana New" w:hint="cs"/>
          <w:sz w:val="30"/>
          <w:szCs w:val="30"/>
          <w:cs/>
        </w:rPr>
        <w:t>การร่วมค้า</w:t>
      </w:r>
      <w:r w:rsidR="0063151F" w:rsidRPr="005D006C">
        <w:rPr>
          <w:rFonts w:ascii="Angsana New" w:hAnsi="Angsana New" w:hint="cs"/>
          <w:sz w:val="30"/>
          <w:szCs w:val="30"/>
          <w:cs/>
        </w:rPr>
        <w:t>ทางตรง</w:t>
      </w:r>
      <w:r w:rsidRPr="005D006C">
        <w:rPr>
          <w:rFonts w:ascii="Angsana New" w:hAnsi="Angsana New" w:hint="cs"/>
          <w:sz w:val="30"/>
          <w:szCs w:val="30"/>
          <w:cs/>
        </w:rPr>
        <w:t xml:space="preserve"> ได้ลงนามสัญญาซื้อขายไฟฟ้าสำหรับโครงการโรงไฟฟ้าหินกอง จังหวัดราชบุรี กับ กฟผ. โดยมีผลตั้งแต่วันที่ลงนามในสัญญาจนถึงวันครบกำหนด </w:t>
      </w:r>
      <w:r w:rsidR="0001010D" w:rsidRPr="005D006C">
        <w:rPr>
          <w:rFonts w:ascii="Angsana New" w:hAnsi="Angsana New" w:hint="cs"/>
          <w:sz w:val="30"/>
          <w:szCs w:val="30"/>
        </w:rPr>
        <w:t>25</w:t>
      </w:r>
      <w:r w:rsidRPr="005D006C">
        <w:rPr>
          <w:rFonts w:ascii="Angsana New" w:hAnsi="Angsana New" w:hint="cs"/>
          <w:sz w:val="30"/>
          <w:szCs w:val="30"/>
        </w:rPr>
        <w:t xml:space="preserve"> </w:t>
      </w:r>
      <w:r w:rsidRPr="005D006C">
        <w:rPr>
          <w:rFonts w:ascii="Angsana New" w:hAnsi="Angsana New" w:hint="cs"/>
          <w:sz w:val="30"/>
          <w:szCs w:val="30"/>
          <w:cs/>
        </w:rPr>
        <w:t>ปี นับตั้งแต่วันที่เริ่มเดินเครื่องเชิงพาณิชย์</w:t>
      </w:r>
      <w:r w:rsidRPr="005D006C">
        <w:rPr>
          <w:rFonts w:ascii="Angsana New" w:hAnsi="Angsana New" w:hint="cs"/>
          <w:sz w:val="30"/>
          <w:szCs w:val="30"/>
        </w:rPr>
        <w:t xml:space="preserve"> </w:t>
      </w:r>
      <w:r w:rsidRPr="005D006C">
        <w:rPr>
          <w:rFonts w:ascii="Angsana New" w:hAnsi="Angsana New" w:hint="cs"/>
          <w:sz w:val="30"/>
          <w:szCs w:val="30"/>
          <w:cs/>
        </w:rPr>
        <w:t xml:space="preserve">โครงการดังกล่าวเป็นโครงการโรงไฟฟ้าพลังความร้อนร่วม ขนาดกำลังการผลิตรวม </w:t>
      </w:r>
      <w:r w:rsidR="0001010D" w:rsidRPr="005D006C">
        <w:rPr>
          <w:rFonts w:ascii="Angsana New" w:hAnsi="Angsana New" w:hint="cs"/>
          <w:sz w:val="30"/>
          <w:szCs w:val="30"/>
        </w:rPr>
        <w:t>1</w:t>
      </w:r>
      <w:r w:rsidRPr="005D006C">
        <w:rPr>
          <w:rFonts w:ascii="Angsana New" w:hAnsi="Angsana New" w:hint="cs"/>
          <w:sz w:val="30"/>
          <w:szCs w:val="30"/>
        </w:rPr>
        <w:t>,</w:t>
      </w:r>
      <w:r w:rsidR="0001010D" w:rsidRPr="005D006C">
        <w:rPr>
          <w:rFonts w:ascii="Angsana New" w:hAnsi="Angsana New" w:hint="cs"/>
          <w:sz w:val="30"/>
          <w:szCs w:val="30"/>
        </w:rPr>
        <w:t>400</w:t>
      </w:r>
      <w:r w:rsidRPr="005D006C">
        <w:rPr>
          <w:rFonts w:ascii="Angsana New" w:hAnsi="Angsana New" w:hint="cs"/>
          <w:sz w:val="30"/>
          <w:szCs w:val="30"/>
        </w:rPr>
        <w:t xml:space="preserve"> </w:t>
      </w:r>
      <w:r w:rsidRPr="005D006C">
        <w:rPr>
          <w:rFonts w:ascii="Angsana New" w:hAnsi="Angsana New" w:hint="cs"/>
          <w:sz w:val="30"/>
          <w:szCs w:val="30"/>
          <w:cs/>
        </w:rPr>
        <w:t xml:space="preserve">เมกะวัตต์ โดยมีกำหนดเดินเครื่องเชิงพาณิชย์ในปี </w:t>
      </w:r>
      <w:r w:rsidR="0001010D" w:rsidRPr="005D006C">
        <w:rPr>
          <w:rFonts w:ascii="Angsana New" w:hAnsi="Angsana New" w:hint="cs"/>
          <w:sz w:val="30"/>
          <w:szCs w:val="30"/>
        </w:rPr>
        <w:t>2567</w:t>
      </w:r>
      <w:r w:rsidRPr="005D006C">
        <w:rPr>
          <w:rFonts w:ascii="Angsana New" w:hAnsi="Angsana New" w:hint="cs"/>
          <w:sz w:val="30"/>
          <w:szCs w:val="30"/>
        </w:rPr>
        <w:t xml:space="preserve"> </w:t>
      </w:r>
      <w:r w:rsidRPr="005D006C">
        <w:rPr>
          <w:rFonts w:ascii="Angsana New" w:hAnsi="Angsana New" w:hint="cs"/>
          <w:sz w:val="30"/>
          <w:szCs w:val="30"/>
          <w:cs/>
        </w:rPr>
        <w:t xml:space="preserve">และ </w:t>
      </w:r>
      <w:r w:rsidR="0001010D" w:rsidRPr="005D006C">
        <w:rPr>
          <w:rFonts w:ascii="Angsana New" w:hAnsi="Angsana New" w:hint="cs"/>
          <w:sz w:val="30"/>
          <w:szCs w:val="30"/>
        </w:rPr>
        <w:t>2568</w:t>
      </w:r>
    </w:p>
    <w:p w14:paraId="47022847" w14:textId="77777777" w:rsidR="002734F3" w:rsidRPr="004B67B6" w:rsidRDefault="002734F3" w:rsidP="0003409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3326F700" w14:textId="09B8B894" w:rsidR="008B538D" w:rsidRPr="005D006C" w:rsidRDefault="008B538D" w:rsidP="000D273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D006C">
        <w:rPr>
          <w:rFonts w:ascii="Angsana New" w:hAnsi="Angsana New" w:hint="cs"/>
          <w:sz w:val="30"/>
          <w:szCs w:val="30"/>
          <w:cs/>
        </w:rPr>
        <w:lastRenderedPageBreak/>
        <w:t xml:space="preserve">บริษัท สหโคเจน (ชลบุรี) จำกัด (มหาชน) ซึ่งเป็นบริษัทย่อยทางตรง </w:t>
      </w:r>
      <w:r w:rsidRPr="005D006C">
        <w:rPr>
          <w:rFonts w:ascii="Angsana New" w:hAnsi="Angsana New"/>
          <w:sz w:val="30"/>
          <w:szCs w:val="30"/>
          <w:cs/>
        </w:rPr>
        <w:t xml:space="preserve">ได้ทำสัญญาขายไฟฟ้ากับ </w:t>
      </w:r>
      <w:r w:rsidRPr="005D006C">
        <w:rPr>
          <w:rFonts w:ascii="Angsana New" w:hAnsi="Angsana New" w:hint="cs"/>
          <w:sz w:val="30"/>
          <w:szCs w:val="30"/>
          <w:cs/>
        </w:rPr>
        <w:t>กฟผ</w:t>
      </w:r>
      <w:r w:rsidRPr="005D006C">
        <w:rPr>
          <w:rFonts w:ascii="Angsana New" w:hAnsi="Angsana New"/>
          <w:sz w:val="30"/>
          <w:szCs w:val="30"/>
        </w:rPr>
        <w:t>.</w:t>
      </w:r>
      <w:r w:rsidRPr="005D006C">
        <w:rPr>
          <w:rFonts w:ascii="Angsana New" w:hAnsi="Angsana New" w:hint="cs"/>
          <w:sz w:val="30"/>
          <w:szCs w:val="30"/>
          <w:cs/>
        </w:rPr>
        <w:t xml:space="preserve"> ตามจำนวนและราคาที่กำหนดไว้ในสัญญา สัญญาดังกล่าวมีระยะเวลา </w:t>
      </w:r>
      <w:r w:rsidR="0001010D" w:rsidRPr="005D006C">
        <w:rPr>
          <w:rFonts w:ascii="Angsana New" w:hAnsi="Angsana New"/>
          <w:sz w:val="30"/>
          <w:szCs w:val="30"/>
        </w:rPr>
        <w:t>25</w:t>
      </w:r>
      <w:r w:rsidRPr="005D006C">
        <w:rPr>
          <w:rFonts w:ascii="Angsana New" w:hAnsi="Angsana New" w:hint="cs"/>
          <w:sz w:val="30"/>
          <w:szCs w:val="30"/>
          <w:cs/>
        </w:rPr>
        <w:t xml:space="preserve"> ปี และจะสิ้นสุดสัญญาในเดือนเมษายน </w:t>
      </w:r>
      <w:r w:rsidR="0001010D" w:rsidRPr="005D006C">
        <w:rPr>
          <w:rFonts w:ascii="Angsana New" w:hAnsi="Angsana New"/>
          <w:sz w:val="30"/>
          <w:szCs w:val="30"/>
        </w:rPr>
        <w:t>2567</w:t>
      </w:r>
    </w:p>
    <w:p w14:paraId="4A3C3D37" w14:textId="04053F66" w:rsidR="00797B45" w:rsidRPr="00637259" w:rsidRDefault="00797B45" w:rsidP="000D273F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4635773E" w14:textId="08852B1E" w:rsidR="00797B45" w:rsidRPr="005D006C" w:rsidRDefault="00797B45" w:rsidP="00797B45">
      <w:pPr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D006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01010D" w:rsidRPr="005D006C">
        <w:rPr>
          <w:rFonts w:asciiTheme="majorBidi" w:hAnsiTheme="majorBidi" w:cstheme="majorBidi"/>
          <w:sz w:val="30"/>
          <w:szCs w:val="30"/>
        </w:rPr>
        <w:t>26</w:t>
      </w:r>
      <w:r w:rsidRPr="005D006C">
        <w:rPr>
          <w:rFonts w:asciiTheme="majorBidi" w:hAnsiTheme="majorBidi" w:cstheme="majorBidi"/>
          <w:sz w:val="30"/>
          <w:szCs w:val="30"/>
        </w:rPr>
        <w:t xml:space="preserve"> </w:t>
      </w:r>
      <w:r w:rsidRPr="005D006C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5D006C">
        <w:rPr>
          <w:rFonts w:asciiTheme="majorBidi" w:hAnsiTheme="majorBidi" w:cstheme="majorBidi"/>
          <w:sz w:val="30"/>
          <w:szCs w:val="30"/>
        </w:rPr>
        <w:t xml:space="preserve"> </w:t>
      </w:r>
      <w:r w:rsidR="0001010D" w:rsidRPr="005D006C">
        <w:rPr>
          <w:rFonts w:asciiTheme="majorBidi" w:hAnsiTheme="majorBidi" w:cstheme="majorBidi"/>
          <w:sz w:val="30"/>
          <w:szCs w:val="30"/>
        </w:rPr>
        <w:t>2564</w:t>
      </w:r>
      <w:r w:rsidRPr="005D006C">
        <w:rPr>
          <w:rFonts w:asciiTheme="majorBidi" w:hAnsiTheme="majorBidi" w:cstheme="majorBidi"/>
          <w:sz w:val="30"/>
          <w:szCs w:val="30"/>
        </w:rPr>
        <w:t xml:space="preserve"> </w:t>
      </w:r>
      <w:r w:rsidRPr="005D006C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บริษัทย่อยดังกล่าวได้ลงนามต่อสัญญาขายไฟฟ้า สัญญามีระยะเวลา </w:t>
      </w:r>
      <w:r w:rsidR="0001010D" w:rsidRPr="005D006C">
        <w:rPr>
          <w:rFonts w:asciiTheme="majorBidi" w:hAnsiTheme="majorBidi" w:cstheme="majorBidi"/>
          <w:sz w:val="30"/>
          <w:szCs w:val="30"/>
        </w:rPr>
        <w:t>25</w:t>
      </w:r>
      <w:r w:rsidRPr="005D006C">
        <w:rPr>
          <w:rFonts w:asciiTheme="majorBidi" w:hAnsiTheme="majorBidi" w:cstheme="majorBidi"/>
          <w:sz w:val="30"/>
          <w:szCs w:val="30"/>
        </w:rPr>
        <w:t xml:space="preserve"> </w:t>
      </w:r>
      <w:r w:rsidRPr="005D006C">
        <w:rPr>
          <w:rFonts w:asciiTheme="majorBidi" w:hAnsiTheme="majorBidi" w:cstheme="majorBidi" w:hint="cs"/>
          <w:sz w:val="30"/>
          <w:szCs w:val="30"/>
          <w:cs/>
        </w:rPr>
        <w:t>ปี นับตั้งแต่วันที่จ่ายไฟฟ้าเข้าระบบเชิงพาณิชย์ (</w:t>
      </w:r>
      <w:r w:rsidRPr="005D006C">
        <w:rPr>
          <w:rFonts w:asciiTheme="majorBidi" w:hAnsiTheme="majorBidi" w:cstheme="majorBidi"/>
          <w:sz w:val="30"/>
          <w:szCs w:val="30"/>
        </w:rPr>
        <w:t>SCOD</w:t>
      </w:r>
      <w:r w:rsidRPr="005D006C">
        <w:rPr>
          <w:rFonts w:asciiTheme="majorBidi" w:hAnsiTheme="majorBidi" w:cstheme="majorBidi" w:hint="cs"/>
          <w:sz w:val="30"/>
          <w:szCs w:val="30"/>
          <w:cs/>
        </w:rPr>
        <w:t xml:space="preserve">) ซึ่งกำหนดเป็นวันที่ </w:t>
      </w:r>
      <w:r w:rsidR="0001010D" w:rsidRPr="005D006C">
        <w:rPr>
          <w:rFonts w:asciiTheme="majorBidi" w:hAnsiTheme="majorBidi" w:cstheme="majorBidi"/>
          <w:sz w:val="30"/>
          <w:szCs w:val="30"/>
        </w:rPr>
        <w:t>19</w:t>
      </w:r>
      <w:r w:rsidRPr="005D006C">
        <w:rPr>
          <w:rFonts w:asciiTheme="majorBidi" w:hAnsiTheme="majorBidi" w:cstheme="majorBidi"/>
          <w:sz w:val="30"/>
          <w:szCs w:val="30"/>
        </w:rPr>
        <w:t xml:space="preserve"> </w:t>
      </w:r>
      <w:r w:rsidRPr="005D006C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="0001010D" w:rsidRPr="005D006C">
        <w:rPr>
          <w:rFonts w:asciiTheme="majorBidi" w:hAnsiTheme="majorBidi" w:cstheme="majorBidi"/>
          <w:sz w:val="30"/>
          <w:szCs w:val="30"/>
        </w:rPr>
        <w:t>2567</w:t>
      </w:r>
      <w:r w:rsidRPr="005D006C">
        <w:rPr>
          <w:rFonts w:asciiTheme="majorBidi" w:hAnsiTheme="majorBidi" w:cstheme="majorBidi" w:hint="cs"/>
          <w:sz w:val="30"/>
          <w:szCs w:val="30"/>
          <w:cs/>
        </w:rPr>
        <w:t xml:space="preserve"> และจะสิ้นสุดสัญญาในเดือนเมษายน </w:t>
      </w:r>
      <w:r w:rsidR="0001010D" w:rsidRPr="005D006C">
        <w:rPr>
          <w:rFonts w:asciiTheme="majorBidi" w:hAnsiTheme="majorBidi" w:cstheme="majorBidi"/>
          <w:sz w:val="30"/>
          <w:szCs w:val="30"/>
        </w:rPr>
        <w:t>2592</w:t>
      </w:r>
      <w:r w:rsidRPr="005D006C">
        <w:rPr>
          <w:rFonts w:asciiTheme="majorBidi" w:hAnsiTheme="majorBidi" w:cstheme="majorBidi"/>
          <w:sz w:val="30"/>
          <w:szCs w:val="30"/>
        </w:rPr>
        <w:t xml:space="preserve"> </w:t>
      </w:r>
      <w:r w:rsidRPr="005D006C">
        <w:rPr>
          <w:rFonts w:asciiTheme="majorBidi" w:hAnsiTheme="majorBidi" w:cstheme="majorBidi" w:hint="cs"/>
          <w:sz w:val="30"/>
          <w:szCs w:val="30"/>
          <w:cs/>
        </w:rPr>
        <w:t>สัญญานี้กำหนดให้บริษัทย่อยมี</w:t>
      </w:r>
      <w:r w:rsidRPr="005D006C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ภาระที่จะต้องก่อสร้างโรงไฟฟ้าพลังความร้อนร่วมแห่งใหม่ซึ่งมีกำลังการผลิตไฟฟ้าสุทธิจำนวน </w:t>
      </w:r>
      <w:r w:rsidR="0001010D" w:rsidRPr="005D006C">
        <w:rPr>
          <w:rFonts w:asciiTheme="majorBidi" w:eastAsia="Calibri" w:hAnsiTheme="majorBidi" w:cstheme="majorBidi"/>
          <w:spacing w:val="-6"/>
          <w:sz w:val="30"/>
          <w:szCs w:val="30"/>
        </w:rPr>
        <w:t>73</w:t>
      </w:r>
      <w:r w:rsidRPr="005D006C">
        <w:rPr>
          <w:rFonts w:asciiTheme="majorBidi" w:eastAsia="Calibri" w:hAnsiTheme="majorBidi" w:cstheme="majorBidi" w:hint="cs"/>
          <w:spacing w:val="-6"/>
          <w:sz w:val="30"/>
          <w:szCs w:val="30"/>
          <w:cs/>
        </w:rPr>
        <w:t xml:space="preserve"> เมกะวัตต์</w:t>
      </w:r>
      <w:r w:rsidRPr="005D006C">
        <w:rPr>
          <w:rFonts w:asciiTheme="majorBidi" w:eastAsia="Calibri" w:hAnsiTheme="majorBidi" w:cstheme="majorBidi"/>
          <w:sz w:val="30"/>
          <w:szCs w:val="30"/>
          <w:cs/>
        </w:rPr>
        <w:t xml:space="preserve"> และไอน้ำ </w:t>
      </w:r>
      <w:r w:rsidR="0001010D" w:rsidRPr="005D006C">
        <w:rPr>
          <w:rFonts w:asciiTheme="majorBidi" w:eastAsia="Calibri" w:hAnsiTheme="majorBidi" w:cstheme="majorBidi"/>
          <w:sz w:val="30"/>
          <w:szCs w:val="30"/>
        </w:rPr>
        <w:t>75</w:t>
      </w:r>
      <w:r w:rsidRPr="005D006C">
        <w:rPr>
          <w:rFonts w:asciiTheme="majorBidi" w:eastAsia="Calibri" w:hAnsiTheme="majorBidi" w:cstheme="majorBidi" w:hint="cs"/>
          <w:sz w:val="30"/>
          <w:szCs w:val="30"/>
          <w:cs/>
        </w:rPr>
        <w:t xml:space="preserve"> ตันต่อชั่วโมง</w:t>
      </w:r>
    </w:p>
    <w:p w14:paraId="3A1F71A7" w14:textId="77777777" w:rsidR="00AE17F5" w:rsidRPr="00637259" w:rsidRDefault="00AE17F5" w:rsidP="00D72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trike/>
          <w:sz w:val="20"/>
          <w:szCs w:val="20"/>
        </w:rPr>
      </w:pPr>
    </w:p>
    <w:p w14:paraId="3C3DC554" w14:textId="77777777" w:rsidR="00F13625" w:rsidRPr="005D006C" w:rsidRDefault="00F13625" w:rsidP="00F13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5D006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สัญญาให้บริการเดินเครื่องและบำรุงรักษาโรงไฟฟ้า</w:t>
      </w:r>
    </w:p>
    <w:p w14:paraId="28C7FDE9" w14:textId="77777777" w:rsidR="00F13625" w:rsidRPr="00637259" w:rsidRDefault="00F13625" w:rsidP="00F13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trike/>
          <w:sz w:val="20"/>
          <w:szCs w:val="20"/>
        </w:rPr>
      </w:pPr>
    </w:p>
    <w:p w14:paraId="1B6497AF" w14:textId="21FDDA03" w:rsidR="00F13625" w:rsidRPr="005D006C" w:rsidRDefault="00F13625" w:rsidP="00F13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D006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1010D" w:rsidRPr="005D006C">
        <w:rPr>
          <w:rFonts w:ascii="Angsana New" w:hAnsi="Angsana New" w:hint="cs"/>
          <w:sz w:val="30"/>
          <w:szCs w:val="30"/>
        </w:rPr>
        <w:t>7</w:t>
      </w:r>
      <w:r w:rsidRPr="005D006C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01010D" w:rsidRPr="005D006C">
        <w:rPr>
          <w:rFonts w:ascii="Angsana New" w:hAnsi="Angsana New" w:hint="cs"/>
          <w:sz w:val="30"/>
          <w:szCs w:val="30"/>
        </w:rPr>
        <w:t>2552</w:t>
      </w:r>
      <w:r w:rsidRPr="005D006C">
        <w:rPr>
          <w:rFonts w:ascii="Angsana New" w:hAnsi="Angsana New" w:hint="cs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 ได้ทำสัญญาปฏิบัติการเดินเครื่องและบำรุงรักษาโรงไฟฟ้ากับ กฟผ. โดยมีผลบังคับใช้ตั้งแต่วันที่ </w:t>
      </w:r>
      <w:r w:rsidR="0001010D" w:rsidRPr="005D006C">
        <w:rPr>
          <w:rFonts w:ascii="Angsana New" w:hAnsi="Angsana New" w:hint="cs"/>
          <w:sz w:val="30"/>
          <w:szCs w:val="30"/>
        </w:rPr>
        <w:t>1</w:t>
      </w:r>
      <w:r w:rsidRPr="005D006C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01010D" w:rsidRPr="005D006C">
        <w:rPr>
          <w:rFonts w:ascii="Angsana New" w:hAnsi="Angsana New" w:hint="cs"/>
          <w:sz w:val="30"/>
          <w:szCs w:val="30"/>
        </w:rPr>
        <w:t>2552</w:t>
      </w:r>
      <w:r w:rsidRPr="005D006C">
        <w:rPr>
          <w:rFonts w:ascii="Angsana New" w:hAnsi="Angsana New" w:hint="cs"/>
          <w:sz w:val="30"/>
          <w:szCs w:val="30"/>
          <w:cs/>
        </w:rPr>
        <w:t xml:space="preserve"> จนถึงวันสิ้นสุดสัญญาซื้อขายไฟฟ้าของโรงไฟฟ้าพลังความร้อนและโรงไฟฟ้าพลังความร้อนร่วม โดย กฟผ. จะปฏิบัติการเดินเครื่องและบำรุงรักษาปกติ รวมทั้งดำเนินการบำรุงรักษาหลักตามรอบการใช้งานให้แก่บริษัทย่อยดังกล่าว โดยมีมูลค่าเริ่มต้นตลอดอายุสัญญารวมประมาณ </w:t>
      </w:r>
      <w:r w:rsidR="0001010D" w:rsidRPr="005D006C">
        <w:rPr>
          <w:rFonts w:ascii="Angsana New" w:hAnsi="Angsana New" w:hint="cs"/>
          <w:sz w:val="30"/>
          <w:szCs w:val="30"/>
        </w:rPr>
        <w:t>16</w:t>
      </w:r>
      <w:r w:rsidRPr="005D006C">
        <w:rPr>
          <w:rFonts w:ascii="Angsana New" w:hAnsi="Angsana New" w:hint="cs"/>
          <w:sz w:val="30"/>
          <w:szCs w:val="30"/>
        </w:rPr>
        <w:t>,</w:t>
      </w:r>
      <w:r w:rsidR="0001010D" w:rsidRPr="005D006C">
        <w:rPr>
          <w:rFonts w:ascii="Angsana New" w:hAnsi="Angsana New" w:hint="cs"/>
          <w:sz w:val="30"/>
          <w:szCs w:val="30"/>
        </w:rPr>
        <w:t>608</w:t>
      </w:r>
      <w:r w:rsidRPr="005D006C">
        <w:rPr>
          <w:rFonts w:ascii="Angsana New" w:hAnsi="Angsana New" w:hint="cs"/>
          <w:sz w:val="30"/>
          <w:szCs w:val="30"/>
        </w:rPr>
        <w:t>.</w:t>
      </w:r>
      <w:r w:rsidR="0001010D" w:rsidRPr="005D006C">
        <w:rPr>
          <w:rFonts w:ascii="Angsana New" w:hAnsi="Angsana New" w:hint="cs"/>
          <w:sz w:val="30"/>
          <w:szCs w:val="30"/>
        </w:rPr>
        <w:t>16</w:t>
      </w:r>
      <w:r w:rsidRPr="005D006C">
        <w:rPr>
          <w:rFonts w:ascii="Angsana New" w:hAnsi="Angsana New" w:hint="cs"/>
          <w:sz w:val="30"/>
          <w:szCs w:val="30"/>
          <w:cs/>
        </w:rPr>
        <w:t xml:space="preserve"> ล้านบาท ซึ่งจะมีการปรับเพิ่มตามอัตราค่าดัชนีราคาผู้บริโภครายปี</w:t>
      </w:r>
    </w:p>
    <w:p w14:paraId="13077753" w14:textId="77777777" w:rsidR="006A5F44" w:rsidRPr="00637259" w:rsidRDefault="006A5F44" w:rsidP="00F13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2D6EF10D" w14:textId="69B62D5C" w:rsidR="00F13625" w:rsidRPr="00805F66" w:rsidRDefault="00F13625" w:rsidP="00F13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05F6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1010D" w:rsidRPr="0001010D">
        <w:rPr>
          <w:rFonts w:ascii="Angsana New" w:hAnsi="Angsana New" w:hint="cs"/>
          <w:sz w:val="30"/>
          <w:szCs w:val="30"/>
        </w:rPr>
        <w:t>27</w:t>
      </w:r>
      <w:r w:rsidRPr="00805F66">
        <w:rPr>
          <w:rFonts w:ascii="Angsana New" w:hAnsi="Angsana New" w:hint="cs"/>
          <w:sz w:val="30"/>
          <w:szCs w:val="30"/>
        </w:rPr>
        <w:t xml:space="preserve"> </w:t>
      </w:r>
      <w:r w:rsidRPr="00805F66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01010D" w:rsidRPr="0001010D">
        <w:rPr>
          <w:rFonts w:ascii="Angsana New" w:hAnsi="Angsana New" w:hint="cs"/>
          <w:sz w:val="30"/>
          <w:szCs w:val="30"/>
        </w:rPr>
        <w:t>2563</w:t>
      </w:r>
      <w:r w:rsidRPr="00805F66">
        <w:rPr>
          <w:rFonts w:ascii="Angsana New" w:hAnsi="Angsana New" w:hint="cs"/>
          <w:sz w:val="30"/>
          <w:szCs w:val="30"/>
        </w:rPr>
        <w:t xml:space="preserve"> </w:t>
      </w:r>
      <w:r w:rsidRPr="00805F66">
        <w:rPr>
          <w:rFonts w:ascii="Angsana New" w:hAnsi="Angsana New" w:hint="cs"/>
          <w:sz w:val="30"/>
          <w:szCs w:val="30"/>
          <w:cs/>
        </w:rPr>
        <w:t xml:space="preserve">บริษัท ราช-ลาว เซอร์วิส จำกัด ซึ่งเป็นบริษัทย่อยทางตรง ได้ทำสัญญาให้บริการจัดหาบุคลากรเข้าปฏิบัติงานเดินเครื่องและบำรุงรักษาโรงไฟฟ้ากับ กฟผ. โดยบริษัทย่อยดังกล่าวจะดำเนินการสรรหาและคัดเลือกบุคลากรตามจำนวนและคุณสมบัติที่กำหนดไว้ในสัญญาเพื่อเข้าปฏิบัติงานเดินเครื่องและบำรุงรักษาโรงไฟฟ้าพลังน้ำ น้ำเงี้ยบ </w:t>
      </w:r>
      <w:r w:rsidR="0001010D" w:rsidRPr="0001010D">
        <w:rPr>
          <w:rFonts w:ascii="Angsana New" w:hAnsi="Angsana New" w:hint="cs"/>
          <w:sz w:val="30"/>
          <w:szCs w:val="30"/>
        </w:rPr>
        <w:t>1</w:t>
      </w:r>
      <w:r w:rsidRPr="00805F66">
        <w:rPr>
          <w:rFonts w:ascii="Angsana New" w:hAnsi="Angsana New" w:hint="cs"/>
          <w:sz w:val="30"/>
          <w:szCs w:val="30"/>
        </w:rPr>
        <w:t xml:space="preserve"> </w:t>
      </w:r>
      <w:r w:rsidRPr="00805F66">
        <w:rPr>
          <w:rFonts w:ascii="Angsana New" w:hAnsi="Angsana New" w:hint="cs"/>
          <w:sz w:val="30"/>
          <w:szCs w:val="30"/>
          <w:cs/>
        </w:rPr>
        <w:t xml:space="preserve">ซึ่งอยู่ในพื้นที่ สปป.ลาว เป็นระยะเวลา </w:t>
      </w:r>
      <w:r w:rsidR="0001010D" w:rsidRPr="0001010D">
        <w:rPr>
          <w:rFonts w:ascii="Angsana New" w:hAnsi="Angsana New" w:hint="cs"/>
          <w:sz w:val="30"/>
          <w:szCs w:val="30"/>
        </w:rPr>
        <w:t>58</w:t>
      </w:r>
      <w:r w:rsidRPr="00805F66">
        <w:rPr>
          <w:rFonts w:ascii="Angsana New" w:hAnsi="Angsana New" w:hint="cs"/>
          <w:sz w:val="30"/>
          <w:szCs w:val="30"/>
        </w:rPr>
        <w:t xml:space="preserve"> </w:t>
      </w:r>
      <w:r w:rsidRPr="00805F66">
        <w:rPr>
          <w:rFonts w:ascii="Angsana New" w:hAnsi="Angsana New" w:hint="cs"/>
          <w:sz w:val="30"/>
          <w:szCs w:val="30"/>
          <w:cs/>
        </w:rPr>
        <w:t xml:space="preserve">เดือน นับตั้งแต่เดือนพฤษภาคม </w:t>
      </w:r>
      <w:r w:rsidR="0001010D" w:rsidRPr="0001010D">
        <w:rPr>
          <w:rFonts w:ascii="Angsana New" w:hAnsi="Angsana New" w:hint="cs"/>
          <w:sz w:val="30"/>
          <w:szCs w:val="30"/>
        </w:rPr>
        <w:t>2563</w:t>
      </w:r>
      <w:r w:rsidRPr="00805F66">
        <w:rPr>
          <w:rFonts w:ascii="Angsana New" w:hAnsi="Angsana New" w:hint="cs"/>
          <w:sz w:val="30"/>
          <w:szCs w:val="30"/>
        </w:rPr>
        <w:t xml:space="preserve"> </w:t>
      </w:r>
      <w:r w:rsidRPr="00805F66">
        <w:rPr>
          <w:rFonts w:ascii="Angsana New" w:hAnsi="Angsana New" w:hint="cs"/>
          <w:sz w:val="30"/>
          <w:szCs w:val="30"/>
          <w:cs/>
        </w:rPr>
        <w:t xml:space="preserve">ถึงเดือนกุมภาพันธ์ </w:t>
      </w:r>
      <w:r w:rsidR="0001010D" w:rsidRPr="0001010D">
        <w:rPr>
          <w:rFonts w:ascii="Angsana New" w:hAnsi="Angsana New" w:hint="cs"/>
          <w:sz w:val="30"/>
          <w:szCs w:val="30"/>
        </w:rPr>
        <w:t>2568</w:t>
      </w:r>
      <w:r w:rsidRPr="00805F66">
        <w:rPr>
          <w:rFonts w:ascii="Angsana New" w:hAnsi="Angsana New" w:hint="cs"/>
          <w:sz w:val="30"/>
          <w:szCs w:val="30"/>
        </w:rPr>
        <w:t xml:space="preserve"> </w:t>
      </w:r>
      <w:r w:rsidRPr="00805F66">
        <w:rPr>
          <w:rFonts w:ascii="Angsana New" w:hAnsi="Angsana New" w:hint="cs"/>
          <w:sz w:val="30"/>
          <w:szCs w:val="30"/>
          <w:cs/>
        </w:rPr>
        <w:t xml:space="preserve">โดยมีค่าบริการตามสัญญาเป็นจำนวนเงิน </w:t>
      </w:r>
      <w:r w:rsidR="0001010D" w:rsidRPr="0001010D">
        <w:rPr>
          <w:rFonts w:ascii="Angsana New" w:hAnsi="Angsana New" w:hint="cs"/>
          <w:sz w:val="30"/>
          <w:szCs w:val="30"/>
        </w:rPr>
        <w:t>36</w:t>
      </w:r>
      <w:r w:rsidRPr="00805F66">
        <w:rPr>
          <w:rFonts w:ascii="Angsana New" w:hAnsi="Angsana New" w:hint="cs"/>
          <w:sz w:val="30"/>
          <w:szCs w:val="30"/>
        </w:rPr>
        <w:t>.</w:t>
      </w:r>
      <w:r w:rsidR="0001010D" w:rsidRPr="0001010D">
        <w:rPr>
          <w:rFonts w:ascii="Angsana New" w:hAnsi="Angsana New" w:hint="cs"/>
          <w:sz w:val="30"/>
          <w:szCs w:val="30"/>
        </w:rPr>
        <w:t>67</w:t>
      </w:r>
      <w:r w:rsidRPr="00805F66">
        <w:rPr>
          <w:rFonts w:ascii="Angsana New" w:hAnsi="Angsana New" w:hint="cs"/>
          <w:sz w:val="30"/>
          <w:szCs w:val="30"/>
        </w:rPr>
        <w:t xml:space="preserve"> </w:t>
      </w:r>
      <w:r w:rsidRPr="00805F66">
        <w:rPr>
          <w:rFonts w:ascii="Angsana New" w:hAnsi="Angsana New" w:hint="cs"/>
          <w:sz w:val="30"/>
          <w:szCs w:val="30"/>
          <w:cs/>
        </w:rPr>
        <w:t>ล้านบาท</w:t>
      </w:r>
    </w:p>
    <w:p w14:paraId="1422542B" w14:textId="77777777" w:rsidR="006A7156" w:rsidRPr="00637259" w:rsidRDefault="006A7156" w:rsidP="00D72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0403C44D" w14:textId="43CB41E8" w:rsidR="006A7156" w:rsidRPr="005D006C" w:rsidRDefault="006A7156" w:rsidP="006A7156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  <w:r w:rsidRPr="005D006C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เมื่อวันที่ </w:t>
      </w:r>
      <w:r w:rsidR="0001010D" w:rsidRPr="005D006C">
        <w:rPr>
          <w:rFonts w:ascii="Angsana New" w:hAnsi="Angsana New" w:hint="cs"/>
          <w:snapToGrid w:val="0"/>
          <w:sz w:val="30"/>
          <w:szCs w:val="30"/>
          <w:lang w:eastAsia="th-TH"/>
        </w:rPr>
        <w:t>28</w:t>
      </w:r>
      <w:r w:rsidRPr="005D006C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ตุลาคม </w:t>
      </w:r>
      <w:r w:rsidR="0001010D" w:rsidRPr="005D006C">
        <w:rPr>
          <w:rFonts w:ascii="Angsana New" w:hAnsi="Angsana New" w:hint="cs"/>
          <w:snapToGrid w:val="0"/>
          <w:sz w:val="30"/>
          <w:szCs w:val="30"/>
          <w:lang w:eastAsia="th-TH"/>
        </w:rPr>
        <w:t>2563</w:t>
      </w:r>
      <w:r w:rsidRPr="005D006C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บริษัท ราช-ลาว เซอร์วิส จำกัด ซึ่งเป็นบริษัทย่อยทางตรง ได้ลงนามในสัญญา Operation and Maintenance Services for Hongsa Mine Mounth Power Project in Lao PDR กับ กฟผ. เพื่อไปปฏิบัติงานเดินเครื่องและบำรุงรักษาโรงไฟฟ้าพลังความร้อนหงสา เป็นระยะเวลา </w:t>
      </w:r>
      <w:r w:rsidR="0001010D" w:rsidRPr="005D006C">
        <w:rPr>
          <w:rFonts w:ascii="Angsana New" w:hAnsi="Angsana New" w:hint="cs"/>
          <w:snapToGrid w:val="0"/>
          <w:sz w:val="30"/>
          <w:szCs w:val="30"/>
          <w:lang w:eastAsia="th-TH"/>
        </w:rPr>
        <w:t>36</w:t>
      </w:r>
      <w:r w:rsidRPr="005D006C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เดือน นับตั้งแต่</w:t>
      </w:r>
      <w:r w:rsidR="00D1577E" w:rsidRPr="005D006C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เ</w:t>
      </w:r>
      <w:r w:rsidR="00D230D7" w:rsidRPr="005D006C">
        <w:rPr>
          <w:rFonts w:ascii="Angsana New" w:hAnsi="Angsana New" w:hint="cs"/>
          <w:sz w:val="30"/>
          <w:szCs w:val="30"/>
          <w:cs/>
        </w:rPr>
        <w:t>ดือน</w:t>
      </w:r>
      <w:r w:rsidRPr="005D006C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พฤศจิกายน </w:t>
      </w:r>
      <w:r w:rsidR="0001010D" w:rsidRPr="005D006C">
        <w:rPr>
          <w:rFonts w:ascii="Angsana New" w:hAnsi="Angsana New" w:hint="cs"/>
          <w:snapToGrid w:val="0"/>
          <w:sz w:val="30"/>
          <w:szCs w:val="30"/>
          <w:lang w:eastAsia="th-TH"/>
        </w:rPr>
        <w:t>2563</w:t>
      </w:r>
      <w:r w:rsidRPr="005D006C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โดยมีค่าบริการตามสัญญาเป็นจำนวนเงิน </w:t>
      </w:r>
      <w:r w:rsidR="0001010D" w:rsidRPr="005D006C">
        <w:rPr>
          <w:rFonts w:ascii="Angsana New" w:hAnsi="Angsana New" w:hint="cs"/>
          <w:snapToGrid w:val="0"/>
          <w:sz w:val="30"/>
          <w:szCs w:val="30"/>
          <w:lang w:eastAsia="th-TH"/>
        </w:rPr>
        <w:t>168</w:t>
      </w:r>
      <w:r w:rsidRPr="005D006C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.</w:t>
      </w:r>
      <w:r w:rsidR="0001010D" w:rsidRPr="005D006C">
        <w:rPr>
          <w:rFonts w:ascii="Angsana New" w:hAnsi="Angsana New" w:hint="cs"/>
          <w:snapToGrid w:val="0"/>
          <w:sz w:val="30"/>
          <w:szCs w:val="30"/>
          <w:lang w:eastAsia="th-TH"/>
        </w:rPr>
        <w:t>11</w:t>
      </w:r>
      <w:r w:rsidRPr="005D006C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ล้านบาท</w:t>
      </w:r>
    </w:p>
    <w:p w14:paraId="518E8C4C" w14:textId="77777777" w:rsidR="00971660" w:rsidRPr="00637259" w:rsidRDefault="00971660" w:rsidP="009716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350AECD0" w14:textId="7DCD8C5B" w:rsidR="00396B79" w:rsidRPr="005D006C" w:rsidRDefault="00396B79" w:rsidP="0039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5D006C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สัญญาบริการจัดการเชื้อเพลิง</w:t>
      </w:r>
    </w:p>
    <w:p w14:paraId="7F2BCAB0" w14:textId="77777777" w:rsidR="00396B79" w:rsidRPr="00637259" w:rsidRDefault="00396B79" w:rsidP="0039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11655D02" w14:textId="3C2DCF9E" w:rsidR="00034096" w:rsidRPr="005D006C" w:rsidRDefault="00396B79" w:rsidP="000340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5D006C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="0001010D" w:rsidRPr="005D006C">
        <w:rPr>
          <w:rFonts w:ascii="Angsana New" w:hAnsi="Angsana New" w:hint="cs"/>
          <w:spacing w:val="-4"/>
          <w:sz w:val="30"/>
          <w:szCs w:val="30"/>
        </w:rPr>
        <w:t>1</w:t>
      </w:r>
      <w:r w:rsidRPr="005D006C">
        <w:rPr>
          <w:rFonts w:ascii="Angsana New" w:hAnsi="Angsana New" w:hint="cs"/>
          <w:spacing w:val="-4"/>
          <w:sz w:val="30"/>
          <w:szCs w:val="30"/>
          <w:cs/>
        </w:rPr>
        <w:t xml:space="preserve"> กรกฎาคม </w:t>
      </w:r>
      <w:r w:rsidR="0001010D" w:rsidRPr="005D006C">
        <w:rPr>
          <w:rFonts w:ascii="Angsana New" w:hAnsi="Angsana New" w:hint="cs"/>
          <w:spacing w:val="-4"/>
          <w:sz w:val="30"/>
          <w:szCs w:val="30"/>
        </w:rPr>
        <w:t>2555</w:t>
      </w:r>
      <w:r w:rsidRPr="005D006C">
        <w:rPr>
          <w:rFonts w:ascii="Angsana New" w:hAnsi="Angsana New" w:hint="cs"/>
          <w:spacing w:val="-4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 ได้ทำสัญญาบริการจัดการเชื้อเพลิงกับ กฟผ. โดย กฟผ. จะประสานการจัดหาและจัดส่งเชื้อเพลิงประเภทน้ำมันเตาตามความต้องการของบริษัทย่อยดังกล่าวและสอดคล้องกับแผนการผลิตไฟฟ้าของ กฟผ. สัญญาดังกล่าวมีผลบังคับใช้ตั้งแต่วันที่</w:t>
      </w:r>
      <w:r w:rsidR="00216E31" w:rsidRPr="005D006C">
        <w:rPr>
          <w:rFonts w:ascii="Angsana New" w:hAnsi="Angsana New"/>
          <w:spacing w:val="-4"/>
          <w:sz w:val="30"/>
          <w:szCs w:val="30"/>
        </w:rPr>
        <w:t xml:space="preserve"> </w:t>
      </w:r>
      <w:r w:rsidR="0001010D" w:rsidRPr="005D006C">
        <w:rPr>
          <w:rFonts w:ascii="Angsana New" w:hAnsi="Angsana New" w:hint="cs"/>
          <w:spacing w:val="-4"/>
          <w:sz w:val="30"/>
          <w:szCs w:val="30"/>
        </w:rPr>
        <w:t>1</w:t>
      </w:r>
      <w:r w:rsidRPr="005D006C">
        <w:rPr>
          <w:rFonts w:ascii="Angsana New" w:hAnsi="Angsana New" w:hint="cs"/>
          <w:spacing w:val="-4"/>
          <w:sz w:val="30"/>
          <w:szCs w:val="30"/>
          <w:cs/>
        </w:rPr>
        <w:t xml:space="preserve"> กรกฎาคม </w:t>
      </w:r>
      <w:r w:rsidR="0001010D" w:rsidRPr="005D006C">
        <w:rPr>
          <w:rFonts w:ascii="Angsana New" w:hAnsi="Angsana New" w:hint="cs"/>
          <w:spacing w:val="-4"/>
          <w:sz w:val="30"/>
          <w:szCs w:val="30"/>
        </w:rPr>
        <w:t>2555</w:t>
      </w:r>
      <w:r w:rsidRPr="005D006C">
        <w:rPr>
          <w:rFonts w:ascii="Angsana New" w:hAnsi="Angsana New" w:hint="cs"/>
          <w:spacing w:val="-4"/>
          <w:sz w:val="30"/>
          <w:szCs w:val="30"/>
          <w:cs/>
        </w:rPr>
        <w:t xml:space="preserve"> จนถึงวันที่ </w:t>
      </w:r>
      <w:r w:rsidR="0001010D" w:rsidRPr="005D006C">
        <w:rPr>
          <w:rFonts w:ascii="Angsana New" w:hAnsi="Angsana New" w:hint="cs"/>
          <w:spacing w:val="-4"/>
          <w:sz w:val="30"/>
          <w:szCs w:val="30"/>
        </w:rPr>
        <w:t>30</w:t>
      </w:r>
      <w:r w:rsidRPr="005D006C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5D006C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="0001010D" w:rsidRPr="005D006C">
        <w:rPr>
          <w:rFonts w:ascii="Angsana New" w:hAnsi="Angsana New" w:hint="cs"/>
          <w:spacing w:val="-4"/>
          <w:sz w:val="30"/>
          <w:szCs w:val="30"/>
        </w:rPr>
        <w:t>2556</w:t>
      </w:r>
      <w:r w:rsidRPr="005D006C">
        <w:rPr>
          <w:rFonts w:ascii="Angsana New" w:hAnsi="Angsana New" w:hint="cs"/>
          <w:spacing w:val="-4"/>
          <w:sz w:val="30"/>
          <w:szCs w:val="30"/>
          <w:cs/>
        </w:rPr>
        <w:t xml:space="preserve"> โดยมีค่าบริการตามที่ระบุไว้ในสัญญา ทั้งนี้ ระยะเวลาตามสัญญาจะได้รับการขยายออกไปโดยอัตโนมัติอย่างต่อเนื่องอีกคราวละ </w:t>
      </w:r>
      <w:r w:rsidR="0001010D" w:rsidRPr="005D006C">
        <w:rPr>
          <w:rFonts w:ascii="Angsana New" w:hAnsi="Angsana New" w:hint="cs"/>
          <w:spacing w:val="-4"/>
          <w:sz w:val="30"/>
          <w:szCs w:val="30"/>
        </w:rPr>
        <w:t>1</w:t>
      </w:r>
      <w:r w:rsidRPr="005D006C">
        <w:rPr>
          <w:rFonts w:ascii="Angsana New" w:hAnsi="Angsana New" w:hint="cs"/>
          <w:spacing w:val="-4"/>
          <w:sz w:val="30"/>
          <w:szCs w:val="30"/>
          <w:cs/>
        </w:rPr>
        <w:t xml:space="preserve"> ปี จนกว่าจะมีการแจ้งยุติสัญญาเป็นลายลักษณ์อักษร</w:t>
      </w:r>
    </w:p>
    <w:p w14:paraId="0268DBC3" w14:textId="77777777" w:rsidR="00444F8E" w:rsidRPr="00637259" w:rsidRDefault="00444F8E" w:rsidP="000340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1"/>
          <w:sz w:val="22"/>
          <w:szCs w:val="22"/>
          <w:cs/>
        </w:rPr>
      </w:pPr>
    </w:p>
    <w:p w14:paraId="5602137F" w14:textId="01E832D6" w:rsidR="00396B79" w:rsidRPr="005D006C" w:rsidRDefault="00396B79" w:rsidP="0039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5D006C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lastRenderedPageBreak/>
        <w:t>สัญญาให้เช่าที่ดินและให้บริการด้านสาธารณูปโภค</w:t>
      </w:r>
    </w:p>
    <w:p w14:paraId="28B2CA54" w14:textId="77777777" w:rsidR="00396B79" w:rsidRPr="005D006C" w:rsidRDefault="00396B79" w:rsidP="0039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E08AE29" w14:textId="55060A33" w:rsidR="00396B79" w:rsidRPr="005D006C" w:rsidRDefault="00396B79" w:rsidP="0039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5D006C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="0001010D" w:rsidRPr="005D006C">
        <w:rPr>
          <w:rFonts w:ascii="Angsana New" w:hAnsi="Angsana New" w:hint="cs"/>
          <w:spacing w:val="-4"/>
          <w:sz w:val="30"/>
          <w:szCs w:val="30"/>
        </w:rPr>
        <w:t>7</w:t>
      </w:r>
      <w:r w:rsidRPr="005D006C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5D006C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="0001010D" w:rsidRPr="005D006C">
        <w:rPr>
          <w:rFonts w:ascii="Angsana New" w:hAnsi="Angsana New" w:hint="cs"/>
          <w:spacing w:val="-4"/>
          <w:sz w:val="30"/>
          <w:szCs w:val="30"/>
        </w:rPr>
        <w:t>2547</w:t>
      </w:r>
      <w:r w:rsidRPr="005D006C">
        <w:rPr>
          <w:rFonts w:ascii="Angsana New" w:hAnsi="Angsana New" w:hint="cs"/>
          <w:spacing w:val="-4"/>
          <w:sz w:val="30"/>
          <w:szCs w:val="30"/>
          <w:cs/>
        </w:rPr>
        <w:t xml:space="preserve"> และวันที่ </w:t>
      </w:r>
      <w:r w:rsidR="0001010D" w:rsidRPr="005D006C">
        <w:rPr>
          <w:rFonts w:ascii="Angsana New" w:hAnsi="Angsana New" w:hint="cs"/>
          <w:spacing w:val="-4"/>
          <w:sz w:val="30"/>
          <w:szCs w:val="30"/>
        </w:rPr>
        <w:t>21</w:t>
      </w:r>
      <w:r w:rsidRPr="005D006C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5D006C">
        <w:rPr>
          <w:rFonts w:ascii="Angsana New" w:hAnsi="Angsana New" w:hint="cs"/>
          <w:spacing w:val="-4"/>
          <w:sz w:val="30"/>
          <w:szCs w:val="30"/>
          <w:cs/>
        </w:rPr>
        <w:t xml:space="preserve">ตุลาคม </w:t>
      </w:r>
      <w:r w:rsidR="0001010D" w:rsidRPr="005D006C">
        <w:rPr>
          <w:rFonts w:ascii="Angsana New" w:hAnsi="Angsana New" w:hint="cs"/>
          <w:spacing w:val="-4"/>
          <w:sz w:val="30"/>
          <w:szCs w:val="30"/>
        </w:rPr>
        <w:t>2548</w:t>
      </w:r>
      <w:r w:rsidRPr="005D006C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5D006C">
        <w:rPr>
          <w:rFonts w:ascii="Angsana New" w:hAnsi="Angsana New" w:hint="cs"/>
          <w:spacing w:val="-4"/>
          <w:sz w:val="30"/>
          <w:szCs w:val="30"/>
          <w:cs/>
        </w:rPr>
        <w:t>บริษัท ผลิตไฟฟ้าราชบุรี จำกัด ซึ่งเป็นบริษัทย่อยทางตรง</w:t>
      </w:r>
      <w:r w:rsidR="00B62A98" w:rsidRPr="005D006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62A98" w:rsidRPr="005D006C">
        <w:rPr>
          <w:rFonts w:ascii="Angsana New" w:hAnsi="Angsana New"/>
          <w:spacing w:val="-4"/>
          <w:sz w:val="30"/>
          <w:szCs w:val="30"/>
          <w:cs/>
        </w:rPr>
        <w:br/>
      </w:r>
      <w:r w:rsidRPr="005D006C">
        <w:rPr>
          <w:rFonts w:ascii="Angsana New" w:hAnsi="Angsana New" w:hint="cs"/>
          <w:spacing w:val="-4"/>
          <w:sz w:val="30"/>
          <w:szCs w:val="30"/>
          <w:cs/>
        </w:rPr>
        <w:t xml:space="preserve">ได้ทำสัญญาให้เช่าที่ดินจำนวนรวม </w:t>
      </w:r>
      <w:r w:rsidR="0001010D" w:rsidRPr="005D006C">
        <w:rPr>
          <w:rFonts w:ascii="Angsana New" w:hAnsi="Angsana New" w:hint="cs"/>
          <w:spacing w:val="-4"/>
          <w:sz w:val="30"/>
          <w:szCs w:val="30"/>
        </w:rPr>
        <w:t>145</w:t>
      </w:r>
      <w:r w:rsidRPr="005D006C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5D006C">
        <w:rPr>
          <w:rFonts w:ascii="Angsana New" w:hAnsi="Angsana New" w:hint="cs"/>
          <w:spacing w:val="-4"/>
          <w:sz w:val="30"/>
          <w:szCs w:val="30"/>
          <w:cs/>
        </w:rPr>
        <w:t>ไร่ แก่บริษัท ราชบุรีเพาเวอร์ จำกัด</w:t>
      </w:r>
      <w:r w:rsidRPr="005D006C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5D006C">
        <w:rPr>
          <w:rFonts w:ascii="Angsana New" w:hAnsi="Angsana New" w:hint="cs"/>
          <w:spacing w:val="-4"/>
          <w:sz w:val="30"/>
          <w:szCs w:val="30"/>
          <w:cs/>
        </w:rPr>
        <w:t xml:space="preserve">ซึ่งเป็นการร่วมค้าทางอ้อม ในที่ดินบริเวณเดียวกันกับโรงไฟฟ้าราชบุรี เป็นระยะเวลา </w:t>
      </w:r>
      <w:r w:rsidR="0001010D" w:rsidRPr="005D006C">
        <w:rPr>
          <w:rFonts w:ascii="Angsana New" w:hAnsi="Angsana New" w:hint="cs"/>
          <w:spacing w:val="-4"/>
          <w:sz w:val="30"/>
          <w:szCs w:val="30"/>
        </w:rPr>
        <w:t>25</w:t>
      </w:r>
      <w:r w:rsidRPr="005D006C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5D006C">
        <w:rPr>
          <w:rFonts w:ascii="Angsana New" w:hAnsi="Angsana New" w:hint="cs"/>
          <w:spacing w:val="-4"/>
          <w:sz w:val="30"/>
          <w:szCs w:val="30"/>
          <w:cs/>
        </w:rPr>
        <w:t xml:space="preserve">ปี </w:t>
      </w:r>
      <w:r w:rsidR="0001010D" w:rsidRPr="005D006C">
        <w:rPr>
          <w:rFonts w:ascii="Angsana New" w:hAnsi="Angsana New" w:hint="cs"/>
          <w:spacing w:val="-4"/>
          <w:sz w:val="30"/>
          <w:szCs w:val="30"/>
        </w:rPr>
        <w:t>3</w:t>
      </w:r>
      <w:r w:rsidRPr="005D006C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5D006C">
        <w:rPr>
          <w:rFonts w:ascii="Angsana New" w:hAnsi="Angsana New" w:hint="cs"/>
          <w:spacing w:val="-4"/>
          <w:sz w:val="30"/>
          <w:szCs w:val="30"/>
          <w:cs/>
        </w:rPr>
        <w:t>เดือน นับจากวันเริ่มดำเนินการเชิงพาณิชย์ของบริษัท</w:t>
      </w:r>
      <w:r w:rsidR="00E629C4" w:rsidRPr="005D006C">
        <w:rPr>
          <w:rFonts w:ascii="Angsana New" w:hAnsi="Angsana New" w:hint="cs"/>
          <w:spacing w:val="-4"/>
          <w:sz w:val="30"/>
          <w:szCs w:val="30"/>
          <w:cs/>
        </w:rPr>
        <w:t>ดังกล่าว</w:t>
      </w:r>
    </w:p>
    <w:p w14:paraId="5E0E5D31" w14:textId="77777777" w:rsidR="00396B79" w:rsidRPr="005D006C" w:rsidRDefault="00396B79" w:rsidP="00B62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81A1C35" w14:textId="2C714484" w:rsidR="00B27D79" w:rsidRPr="005D006C" w:rsidRDefault="00396B79" w:rsidP="0039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D006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1010D" w:rsidRPr="005D006C">
        <w:rPr>
          <w:rFonts w:ascii="Angsana New" w:hAnsi="Angsana New" w:hint="cs"/>
          <w:sz w:val="30"/>
          <w:szCs w:val="30"/>
        </w:rPr>
        <w:t>25</w:t>
      </w:r>
      <w:r w:rsidRPr="005D006C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="0001010D" w:rsidRPr="005D006C">
        <w:rPr>
          <w:rFonts w:ascii="Angsana New" w:hAnsi="Angsana New" w:hint="cs"/>
          <w:sz w:val="30"/>
          <w:szCs w:val="30"/>
        </w:rPr>
        <w:t>2548</w:t>
      </w:r>
      <w:r w:rsidRPr="005D006C">
        <w:rPr>
          <w:rFonts w:ascii="Angsana New" w:hAnsi="Angsana New" w:hint="cs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 ได้ทำสัญญาให้บริการด้านสาธารณูปโภคแก่บริษัท ราชบุรีเพาเวอร์ จำกัด ซึ่งเป็นการร่วมค้าทางอ้อม โดยบริษัทย่อยดังกล่าวจะทำการจัดหา</w:t>
      </w:r>
      <w:r w:rsidRPr="005D006C">
        <w:rPr>
          <w:rFonts w:ascii="Angsana New" w:hAnsi="Angsana New"/>
          <w:sz w:val="30"/>
          <w:szCs w:val="30"/>
          <w:cs/>
        </w:rPr>
        <w:br/>
      </w:r>
      <w:r w:rsidRPr="005D006C">
        <w:rPr>
          <w:rFonts w:ascii="Angsana New" w:hAnsi="Angsana New" w:hint="cs"/>
          <w:sz w:val="30"/>
          <w:szCs w:val="30"/>
          <w:cs/>
        </w:rPr>
        <w:t>สิ่งอำนวยความสะดวกสาธารณูปโภค บริการและให้สิทธิในการใช้และการเข้าถึงสาธารณูปโภคต่าง</w:t>
      </w:r>
      <w:r w:rsidR="00E629C4" w:rsidRPr="005D006C">
        <w:rPr>
          <w:rFonts w:ascii="Angsana New" w:hAnsi="Angsana New" w:hint="cs"/>
          <w:sz w:val="30"/>
          <w:szCs w:val="30"/>
          <w:cs/>
        </w:rPr>
        <w:t xml:space="preserve"> </w:t>
      </w:r>
      <w:r w:rsidRPr="005D006C">
        <w:rPr>
          <w:rFonts w:ascii="Angsana New" w:hAnsi="Angsana New" w:hint="cs"/>
          <w:sz w:val="30"/>
          <w:szCs w:val="30"/>
          <w:cs/>
        </w:rPr>
        <w:t>ๆ</w:t>
      </w:r>
      <w:r w:rsidRPr="005D006C">
        <w:rPr>
          <w:rFonts w:ascii="Angsana New" w:hAnsi="Angsana New" w:hint="cs"/>
          <w:sz w:val="30"/>
          <w:szCs w:val="30"/>
        </w:rPr>
        <w:t xml:space="preserve"> </w:t>
      </w:r>
      <w:r w:rsidRPr="005D006C">
        <w:rPr>
          <w:rFonts w:ascii="Angsana New" w:hAnsi="Angsana New" w:hint="cs"/>
          <w:sz w:val="30"/>
          <w:szCs w:val="30"/>
          <w:cs/>
        </w:rPr>
        <w:t>ที่เกี่ยวข้องกับการก่อสร้าง</w:t>
      </w:r>
      <w:r w:rsidR="00E629C4" w:rsidRPr="005D006C">
        <w:rPr>
          <w:rFonts w:ascii="Angsana New" w:hAnsi="Angsana New" w:hint="cs"/>
          <w:sz w:val="30"/>
          <w:szCs w:val="30"/>
          <w:cs/>
        </w:rPr>
        <w:t xml:space="preserve"> </w:t>
      </w:r>
      <w:r w:rsidRPr="005D006C">
        <w:rPr>
          <w:rFonts w:ascii="Angsana New" w:hAnsi="Angsana New" w:hint="cs"/>
          <w:sz w:val="30"/>
          <w:szCs w:val="30"/>
          <w:cs/>
        </w:rPr>
        <w:t xml:space="preserve">และการดำเนินงานแก่บริษัท ราชบุรีเพาเวอร์ จำกัด ตามข้อตกลงในสัญญา ซึ่งมีผลบังคับใช้ตั้งแต่วันที่ลงนามในสัญญาจนถึงวันที่สิ้นสุดสัญญาเช่าที่ดินฉบับลงวันที่ </w:t>
      </w:r>
      <w:r w:rsidR="0001010D" w:rsidRPr="005D006C">
        <w:rPr>
          <w:rFonts w:ascii="Angsana New" w:hAnsi="Angsana New" w:hint="cs"/>
          <w:sz w:val="30"/>
          <w:szCs w:val="30"/>
        </w:rPr>
        <w:t>7</w:t>
      </w:r>
      <w:r w:rsidRPr="005D006C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01010D" w:rsidRPr="005D006C">
        <w:rPr>
          <w:rFonts w:ascii="Angsana New" w:hAnsi="Angsana New" w:hint="cs"/>
          <w:sz w:val="30"/>
          <w:szCs w:val="30"/>
        </w:rPr>
        <w:t>2547</w:t>
      </w:r>
    </w:p>
    <w:p w14:paraId="4AC63B22" w14:textId="77777777" w:rsidR="001C6459" w:rsidRPr="005D006C" w:rsidRDefault="001C6459" w:rsidP="00F27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FDABAA7" w14:textId="15FCCB90" w:rsidR="00E629C4" w:rsidRPr="002F7758" w:rsidRDefault="005911BC" w:rsidP="00F27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D006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1010D" w:rsidRPr="005D006C">
        <w:rPr>
          <w:rFonts w:ascii="Angsana New" w:hAnsi="Angsana New"/>
          <w:sz w:val="30"/>
          <w:szCs w:val="30"/>
        </w:rPr>
        <w:t>23</w:t>
      </w:r>
      <w:r w:rsidRPr="005D006C">
        <w:rPr>
          <w:rFonts w:ascii="Angsana New" w:hAnsi="Angsana New"/>
          <w:sz w:val="30"/>
          <w:szCs w:val="30"/>
          <w:cs/>
        </w:rPr>
        <w:t xml:space="preserve"> สิงหาคม </w:t>
      </w:r>
      <w:r w:rsidR="0001010D" w:rsidRPr="005D006C">
        <w:rPr>
          <w:rFonts w:ascii="Angsana New" w:hAnsi="Angsana New"/>
          <w:sz w:val="30"/>
          <w:szCs w:val="30"/>
        </w:rPr>
        <w:t>2562</w:t>
      </w:r>
      <w:r w:rsidRPr="005D006C">
        <w:rPr>
          <w:rFonts w:ascii="Angsana New" w:hAnsi="Angsana New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 ได้ทำสัญญาให้เช่าที่ดินจำนวน </w:t>
      </w:r>
      <w:r w:rsidR="0001010D" w:rsidRPr="005D006C">
        <w:rPr>
          <w:rFonts w:ascii="Angsana New" w:hAnsi="Angsana New"/>
          <w:sz w:val="30"/>
          <w:szCs w:val="30"/>
        </w:rPr>
        <w:t>175</w:t>
      </w:r>
      <w:r w:rsidR="00B73C94" w:rsidRPr="005D006C">
        <w:rPr>
          <w:rFonts w:ascii="Angsana New" w:hAnsi="Angsana New"/>
          <w:sz w:val="30"/>
          <w:szCs w:val="30"/>
        </w:rPr>
        <w:t xml:space="preserve"> </w:t>
      </w:r>
      <w:r w:rsidRPr="005D006C">
        <w:rPr>
          <w:rFonts w:ascii="Angsana New" w:hAnsi="Angsana New"/>
          <w:sz w:val="30"/>
          <w:szCs w:val="30"/>
          <w:cs/>
        </w:rPr>
        <w:t xml:space="preserve">ไร่ แก่บริษัท หินกองเพาเวอร์ จำกัด ซึ่งเป็นการร่วมค้าทางตรง เป็นระยะเวลา </w:t>
      </w:r>
      <w:r w:rsidR="0001010D" w:rsidRPr="005D006C">
        <w:rPr>
          <w:rFonts w:ascii="Angsana New" w:hAnsi="Angsana New"/>
          <w:sz w:val="30"/>
          <w:szCs w:val="30"/>
        </w:rPr>
        <w:t>29</w:t>
      </w:r>
      <w:r w:rsidRPr="005D006C">
        <w:rPr>
          <w:rFonts w:ascii="Angsana New" w:hAnsi="Angsana New"/>
          <w:sz w:val="30"/>
          <w:szCs w:val="30"/>
          <w:cs/>
        </w:rPr>
        <w:t xml:space="preserve"> ปี นับตั้งแต่วันที่ </w:t>
      </w:r>
      <w:r w:rsidR="0001010D" w:rsidRPr="005D006C">
        <w:rPr>
          <w:rFonts w:ascii="Angsana New" w:hAnsi="Angsana New"/>
          <w:sz w:val="30"/>
          <w:szCs w:val="30"/>
        </w:rPr>
        <w:t>1</w:t>
      </w:r>
      <w:r w:rsidRPr="005D006C">
        <w:rPr>
          <w:rFonts w:ascii="Angsana New" w:hAnsi="Angsana New"/>
          <w:sz w:val="30"/>
          <w:szCs w:val="30"/>
          <w:cs/>
        </w:rPr>
        <w:t xml:space="preserve"> มกราคม </w:t>
      </w:r>
      <w:r w:rsidR="0001010D" w:rsidRPr="005D006C">
        <w:rPr>
          <w:rFonts w:ascii="Angsana New" w:hAnsi="Angsana New"/>
          <w:sz w:val="30"/>
          <w:szCs w:val="30"/>
        </w:rPr>
        <w:t>25</w:t>
      </w:r>
      <w:r w:rsidR="0001010D" w:rsidRPr="0001010D">
        <w:rPr>
          <w:rFonts w:ascii="Angsana New" w:hAnsi="Angsana New"/>
          <w:sz w:val="30"/>
          <w:szCs w:val="30"/>
        </w:rPr>
        <w:t>64</w:t>
      </w:r>
      <w:r w:rsidRPr="002F7758">
        <w:rPr>
          <w:rFonts w:ascii="Angsana New" w:hAnsi="Angsana New"/>
          <w:sz w:val="30"/>
          <w:szCs w:val="30"/>
          <w:cs/>
        </w:rPr>
        <w:t xml:space="preserve"> เป็นต้นไป</w:t>
      </w:r>
    </w:p>
    <w:p w14:paraId="35379BA5" w14:textId="77777777" w:rsidR="005911BC" w:rsidRPr="001E1D7B" w:rsidRDefault="005911BC" w:rsidP="005911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03E684EC" w14:textId="403A1455" w:rsidR="005911BC" w:rsidRPr="00805F66" w:rsidRDefault="005911BC" w:rsidP="00306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F775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1010D" w:rsidRPr="0001010D">
        <w:rPr>
          <w:rFonts w:ascii="Angsana New" w:hAnsi="Angsana New"/>
          <w:sz w:val="30"/>
          <w:szCs w:val="30"/>
        </w:rPr>
        <w:t>30</w:t>
      </w:r>
      <w:r w:rsidRPr="002F7758">
        <w:rPr>
          <w:rFonts w:ascii="Angsana New" w:hAnsi="Angsana New"/>
          <w:sz w:val="30"/>
          <w:szCs w:val="30"/>
        </w:rPr>
        <w:t xml:space="preserve"> </w:t>
      </w:r>
      <w:r w:rsidRPr="002F7758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01010D" w:rsidRPr="0001010D">
        <w:rPr>
          <w:rFonts w:ascii="Angsana New" w:hAnsi="Angsana New"/>
          <w:sz w:val="30"/>
          <w:szCs w:val="30"/>
        </w:rPr>
        <w:t>2564</w:t>
      </w:r>
      <w:r w:rsidRPr="002F7758">
        <w:rPr>
          <w:rFonts w:ascii="Angsana New" w:hAnsi="Angsana New"/>
          <w:sz w:val="30"/>
          <w:szCs w:val="30"/>
        </w:rPr>
        <w:t xml:space="preserve"> </w:t>
      </w:r>
      <w:r w:rsidRPr="002F7758">
        <w:rPr>
          <w:rFonts w:ascii="Angsana New" w:hAnsi="Angsana New"/>
          <w:sz w:val="30"/>
          <w:szCs w:val="30"/>
          <w:cs/>
        </w:rPr>
        <w:t xml:space="preserve">บริษัท ผลิตไฟฟ้าราชบุรี จำกัด ซึ่งเป็นบริษัทย่อยทางตรง ได้ทำสัญญาให้เช่าที่ดินจำนวน </w:t>
      </w:r>
      <w:r w:rsidR="0001010D" w:rsidRPr="0001010D">
        <w:rPr>
          <w:rFonts w:ascii="Angsana New" w:hAnsi="Angsana New"/>
          <w:sz w:val="30"/>
          <w:szCs w:val="30"/>
        </w:rPr>
        <w:t>8</w:t>
      </w:r>
      <w:r w:rsidRPr="002F7758">
        <w:rPr>
          <w:rFonts w:ascii="Angsana New" w:hAnsi="Angsana New"/>
          <w:sz w:val="30"/>
          <w:szCs w:val="30"/>
        </w:rPr>
        <w:t xml:space="preserve"> </w:t>
      </w:r>
      <w:r w:rsidRPr="002F7758">
        <w:rPr>
          <w:rFonts w:ascii="Angsana New" w:hAnsi="Angsana New"/>
          <w:sz w:val="30"/>
          <w:szCs w:val="30"/>
          <w:cs/>
        </w:rPr>
        <w:t>ไร่ แก่บริษัท หินกองเพาเวอร์ จำกัด ซึ่งเป็น</w:t>
      </w:r>
      <w:r w:rsidR="00805F66" w:rsidRPr="002F7758">
        <w:rPr>
          <w:rFonts w:ascii="Angsana New" w:hAnsi="Angsana New" w:hint="cs"/>
          <w:sz w:val="30"/>
          <w:szCs w:val="30"/>
          <w:cs/>
        </w:rPr>
        <w:t>การ</w:t>
      </w:r>
      <w:r w:rsidRPr="002F7758">
        <w:rPr>
          <w:rFonts w:ascii="Angsana New" w:hAnsi="Angsana New"/>
          <w:sz w:val="30"/>
          <w:szCs w:val="30"/>
          <w:cs/>
        </w:rPr>
        <w:t>ร่วมค้าทางตรง เป็น</w:t>
      </w:r>
      <w:r w:rsidRPr="00805F66">
        <w:rPr>
          <w:rFonts w:ascii="Angsana New" w:hAnsi="Angsana New"/>
          <w:sz w:val="30"/>
          <w:szCs w:val="30"/>
          <w:cs/>
        </w:rPr>
        <w:t xml:space="preserve">ระยะเวลา </w:t>
      </w:r>
      <w:r w:rsidR="0001010D" w:rsidRPr="0001010D">
        <w:rPr>
          <w:rFonts w:ascii="Angsana New" w:hAnsi="Angsana New"/>
          <w:sz w:val="30"/>
          <w:szCs w:val="30"/>
        </w:rPr>
        <w:t>28</w:t>
      </w:r>
      <w:r w:rsidRPr="00805F66">
        <w:rPr>
          <w:rFonts w:ascii="Angsana New" w:hAnsi="Angsana New"/>
          <w:sz w:val="30"/>
          <w:szCs w:val="30"/>
        </w:rPr>
        <w:t xml:space="preserve"> </w:t>
      </w:r>
      <w:r w:rsidRPr="00805F66">
        <w:rPr>
          <w:rFonts w:ascii="Angsana New" w:hAnsi="Angsana New"/>
          <w:sz w:val="30"/>
          <w:szCs w:val="30"/>
          <w:cs/>
        </w:rPr>
        <w:t xml:space="preserve">ปี </w:t>
      </w:r>
      <w:r w:rsidR="0001010D" w:rsidRPr="0001010D">
        <w:rPr>
          <w:rFonts w:ascii="Angsana New" w:hAnsi="Angsana New"/>
          <w:sz w:val="30"/>
          <w:szCs w:val="30"/>
        </w:rPr>
        <w:t>6</w:t>
      </w:r>
      <w:r w:rsidRPr="00805F66">
        <w:rPr>
          <w:rFonts w:ascii="Angsana New" w:hAnsi="Angsana New"/>
          <w:sz w:val="30"/>
          <w:szCs w:val="30"/>
        </w:rPr>
        <w:t xml:space="preserve"> </w:t>
      </w:r>
      <w:r w:rsidRPr="00805F66">
        <w:rPr>
          <w:rFonts w:ascii="Angsana New" w:hAnsi="Angsana New"/>
          <w:sz w:val="30"/>
          <w:szCs w:val="30"/>
          <w:cs/>
        </w:rPr>
        <w:t xml:space="preserve">เดือน นับตั้งแต่วันที่ </w:t>
      </w:r>
      <w:r w:rsidR="0001010D" w:rsidRPr="0001010D">
        <w:rPr>
          <w:rFonts w:ascii="Angsana New" w:hAnsi="Angsana New"/>
          <w:sz w:val="30"/>
          <w:szCs w:val="30"/>
        </w:rPr>
        <w:t>1</w:t>
      </w:r>
      <w:r w:rsidRPr="00805F66">
        <w:rPr>
          <w:rFonts w:ascii="Angsana New" w:hAnsi="Angsana New"/>
          <w:sz w:val="30"/>
          <w:szCs w:val="30"/>
        </w:rPr>
        <w:t xml:space="preserve"> </w:t>
      </w:r>
      <w:r w:rsidRPr="00805F66">
        <w:rPr>
          <w:rFonts w:ascii="Angsana New" w:hAnsi="Angsana New"/>
          <w:sz w:val="30"/>
          <w:szCs w:val="30"/>
          <w:cs/>
        </w:rPr>
        <w:t xml:space="preserve">กรกฎาคม </w:t>
      </w:r>
      <w:r w:rsidR="0001010D" w:rsidRPr="0001010D">
        <w:rPr>
          <w:rFonts w:ascii="Angsana New" w:hAnsi="Angsana New"/>
          <w:sz w:val="30"/>
          <w:szCs w:val="30"/>
        </w:rPr>
        <w:t>2564</w:t>
      </w:r>
      <w:r w:rsidRPr="00805F66">
        <w:rPr>
          <w:rFonts w:ascii="Angsana New" w:hAnsi="Angsana New"/>
          <w:sz w:val="30"/>
          <w:szCs w:val="30"/>
        </w:rPr>
        <w:t xml:space="preserve"> </w:t>
      </w:r>
      <w:r w:rsidRPr="00805F66">
        <w:rPr>
          <w:rFonts w:ascii="Angsana New" w:hAnsi="Angsana New"/>
          <w:sz w:val="30"/>
          <w:szCs w:val="30"/>
          <w:cs/>
        </w:rPr>
        <w:t>เป็นต้นไป</w:t>
      </w:r>
    </w:p>
    <w:p w14:paraId="56631424" w14:textId="2B8ACD1E" w:rsidR="00046A4F" w:rsidRPr="000370A1" w:rsidRDefault="00046A4F" w:rsidP="00306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3D860775" w14:textId="77777777" w:rsidR="00396B79" w:rsidRPr="00805F66" w:rsidRDefault="00396B79" w:rsidP="0039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805F66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สัญญาให้บริการการจัดการ</w:t>
      </w:r>
    </w:p>
    <w:p w14:paraId="59D8F668" w14:textId="77777777" w:rsidR="00396B79" w:rsidRPr="000370A1" w:rsidRDefault="00396B79" w:rsidP="00D72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7371EAFD" w14:textId="7877A923" w:rsidR="00396B79" w:rsidRPr="00805F66" w:rsidRDefault="00396B79" w:rsidP="0039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05F6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1010D" w:rsidRPr="0001010D">
        <w:rPr>
          <w:rFonts w:ascii="Angsana New" w:hAnsi="Angsana New" w:hint="cs"/>
          <w:sz w:val="30"/>
          <w:szCs w:val="30"/>
        </w:rPr>
        <w:t>27</w:t>
      </w:r>
      <w:r w:rsidRPr="00805F66">
        <w:rPr>
          <w:rFonts w:ascii="Angsana New" w:hAnsi="Angsana New" w:hint="cs"/>
          <w:sz w:val="30"/>
          <w:szCs w:val="30"/>
        </w:rPr>
        <w:t xml:space="preserve"> </w:t>
      </w:r>
      <w:r w:rsidRPr="00805F66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01010D" w:rsidRPr="0001010D">
        <w:rPr>
          <w:rFonts w:ascii="Angsana New" w:hAnsi="Angsana New" w:hint="cs"/>
          <w:sz w:val="30"/>
          <w:szCs w:val="30"/>
        </w:rPr>
        <w:t>2547</w:t>
      </w:r>
      <w:r w:rsidRPr="00805F66">
        <w:rPr>
          <w:rFonts w:ascii="Angsana New" w:hAnsi="Angsana New" w:hint="cs"/>
          <w:sz w:val="30"/>
          <w:szCs w:val="30"/>
        </w:rPr>
        <w:t xml:space="preserve"> </w:t>
      </w:r>
      <w:r w:rsidRPr="00805F66">
        <w:rPr>
          <w:rFonts w:ascii="Angsana New" w:hAnsi="Angsana New" w:hint="cs"/>
          <w:sz w:val="30"/>
          <w:szCs w:val="30"/>
          <w:cs/>
        </w:rPr>
        <w:t>บริษัทได้ทำสัญญาให้บริการการจัดการกับบริษัท ราชบุรีเพาเวอร์ จำกัด ซึ่งเป็น</w:t>
      </w:r>
      <w:r w:rsidRPr="00805F66">
        <w:rPr>
          <w:rFonts w:ascii="Angsana New" w:hAnsi="Angsana New"/>
          <w:sz w:val="30"/>
          <w:szCs w:val="30"/>
          <w:cs/>
        </w:rPr>
        <w:br/>
      </w:r>
      <w:r w:rsidRPr="00805F66">
        <w:rPr>
          <w:rFonts w:ascii="Angsana New" w:hAnsi="Angsana New" w:hint="cs"/>
          <w:sz w:val="30"/>
          <w:szCs w:val="30"/>
          <w:cs/>
        </w:rPr>
        <w:t>การร่วมค้าทางอ้อม</w:t>
      </w:r>
      <w:r w:rsidRPr="00805F66">
        <w:rPr>
          <w:rFonts w:ascii="Angsana New" w:hAnsi="Angsana New" w:hint="cs"/>
          <w:sz w:val="30"/>
          <w:szCs w:val="30"/>
        </w:rPr>
        <w:t xml:space="preserve"> </w:t>
      </w:r>
      <w:r w:rsidRPr="00805F66">
        <w:rPr>
          <w:rFonts w:ascii="Angsana New" w:hAnsi="Angsana New" w:hint="cs"/>
          <w:sz w:val="30"/>
          <w:szCs w:val="30"/>
          <w:cs/>
        </w:rPr>
        <w:t xml:space="preserve">โดยบริษัทจะได้รับค่าธรรมเนียมจากการให้บริการการจัดการเป็นจำนวนเงิน </w:t>
      </w:r>
      <w:r w:rsidR="0001010D" w:rsidRPr="0001010D">
        <w:rPr>
          <w:rFonts w:ascii="Angsana New" w:hAnsi="Angsana New" w:hint="cs"/>
          <w:sz w:val="30"/>
          <w:szCs w:val="30"/>
        </w:rPr>
        <w:t>2</w:t>
      </w:r>
      <w:r w:rsidRPr="00805F66">
        <w:rPr>
          <w:rFonts w:ascii="Angsana New" w:hAnsi="Angsana New" w:hint="cs"/>
          <w:sz w:val="30"/>
          <w:szCs w:val="30"/>
        </w:rPr>
        <w:t>.</w:t>
      </w:r>
      <w:r w:rsidR="0001010D" w:rsidRPr="0001010D">
        <w:rPr>
          <w:rFonts w:ascii="Angsana New" w:hAnsi="Angsana New" w:hint="cs"/>
          <w:sz w:val="30"/>
          <w:szCs w:val="30"/>
        </w:rPr>
        <w:t>50</w:t>
      </w:r>
      <w:r w:rsidRPr="00805F66">
        <w:rPr>
          <w:rFonts w:ascii="Angsana New" w:hAnsi="Angsana New" w:hint="cs"/>
          <w:sz w:val="30"/>
          <w:szCs w:val="30"/>
        </w:rPr>
        <w:t xml:space="preserve"> </w:t>
      </w:r>
      <w:r w:rsidRPr="00805F66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ล้านเหรียญสหรัฐอเมริกาต่อปี เป็นระยะเวลา </w:t>
      </w:r>
      <w:r w:rsidR="0001010D" w:rsidRPr="0001010D">
        <w:rPr>
          <w:rFonts w:ascii="Angsana New" w:hAnsi="Angsana New" w:hint="cs"/>
          <w:sz w:val="30"/>
          <w:szCs w:val="30"/>
        </w:rPr>
        <w:t>25</w:t>
      </w:r>
      <w:r w:rsidRPr="00805F66">
        <w:rPr>
          <w:rFonts w:ascii="Angsana New" w:hAnsi="Angsana New" w:hint="cs"/>
          <w:sz w:val="30"/>
          <w:szCs w:val="30"/>
          <w:cs/>
        </w:rPr>
        <w:t xml:space="preserve"> ปี </w:t>
      </w:r>
      <w:r w:rsidR="0001010D" w:rsidRPr="0001010D">
        <w:rPr>
          <w:rFonts w:ascii="Angsana New" w:hAnsi="Angsana New" w:hint="cs"/>
          <w:sz w:val="30"/>
          <w:szCs w:val="30"/>
        </w:rPr>
        <w:t>3</w:t>
      </w:r>
      <w:r w:rsidRPr="00805F66">
        <w:rPr>
          <w:rFonts w:ascii="Angsana New" w:hAnsi="Angsana New" w:hint="cs"/>
          <w:sz w:val="30"/>
          <w:szCs w:val="30"/>
          <w:cs/>
        </w:rPr>
        <w:t xml:space="preserve"> เดือน นับจากวันเริ่มดำเนินการเชิงพาณิชย์ของโรงไฟฟ้าหน่วยที่ </w:t>
      </w:r>
      <w:r w:rsidR="0001010D" w:rsidRPr="0001010D">
        <w:rPr>
          <w:rFonts w:ascii="Angsana New" w:hAnsi="Angsana New" w:hint="cs"/>
          <w:sz w:val="30"/>
          <w:szCs w:val="30"/>
        </w:rPr>
        <w:t>1</w:t>
      </w:r>
      <w:r w:rsidRPr="00805F66">
        <w:rPr>
          <w:rFonts w:ascii="Angsana New" w:hAnsi="Angsana New" w:hint="cs"/>
          <w:sz w:val="30"/>
          <w:szCs w:val="30"/>
          <w:cs/>
        </w:rPr>
        <w:t xml:space="preserve"> ของบริษัท ราชบุรีเพาเวอร์ จำกัด ค่าบริการการจัดการตลอดอายุสัญญารวมเป็นจำนวนเงิน </w:t>
      </w:r>
      <w:r w:rsidR="0001010D" w:rsidRPr="0001010D">
        <w:rPr>
          <w:rFonts w:ascii="Angsana New" w:hAnsi="Angsana New" w:hint="cs"/>
          <w:sz w:val="30"/>
          <w:szCs w:val="30"/>
        </w:rPr>
        <w:t>63</w:t>
      </w:r>
      <w:r w:rsidRPr="00805F66">
        <w:rPr>
          <w:rFonts w:ascii="Angsana New" w:hAnsi="Angsana New" w:hint="cs"/>
          <w:sz w:val="30"/>
          <w:szCs w:val="30"/>
        </w:rPr>
        <w:t>.</w:t>
      </w:r>
      <w:r w:rsidR="0001010D" w:rsidRPr="0001010D">
        <w:rPr>
          <w:rFonts w:ascii="Angsana New" w:hAnsi="Angsana New" w:hint="cs"/>
          <w:sz w:val="30"/>
          <w:szCs w:val="30"/>
        </w:rPr>
        <w:t>12</w:t>
      </w:r>
      <w:r w:rsidRPr="00805F66">
        <w:rPr>
          <w:rFonts w:ascii="Angsana New" w:hAnsi="Angsana New" w:hint="cs"/>
          <w:sz w:val="30"/>
          <w:szCs w:val="30"/>
        </w:rPr>
        <w:t xml:space="preserve"> </w:t>
      </w:r>
      <w:r w:rsidRPr="00805F66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</w:p>
    <w:p w14:paraId="776C5BCB" w14:textId="77777777" w:rsidR="007267B5" w:rsidRPr="000370A1" w:rsidRDefault="007267B5" w:rsidP="0039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5F708700" w14:textId="7A501819" w:rsidR="005911BC" w:rsidRPr="00B64BED" w:rsidRDefault="005911BC" w:rsidP="0039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3"/>
          <w:sz w:val="30"/>
          <w:szCs w:val="30"/>
        </w:rPr>
      </w:pPr>
      <w:r w:rsidRPr="00B64BED">
        <w:rPr>
          <w:rFonts w:ascii="Angsana New" w:hAnsi="Angsana New"/>
          <w:spacing w:val="-3"/>
          <w:sz w:val="30"/>
          <w:szCs w:val="30"/>
          <w:cs/>
        </w:rPr>
        <w:t xml:space="preserve">เมื่อวันที่ </w:t>
      </w:r>
      <w:r w:rsidR="0001010D" w:rsidRPr="00B64BED">
        <w:rPr>
          <w:rFonts w:ascii="Angsana New" w:hAnsi="Angsana New"/>
          <w:spacing w:val="-3"/>
          <w:sz w:val="30"/>
          <w:szCs w:val="30"/>
        </w:rPr>
        <w:t>24</w:t>
      </w:r>
      <w:r w:rsidRPr="00B64BED">
        <w:rPr>
          <w:rFonts w:ascii="Angsana New" w:hAnsi="Angsana New"/>
          <w:spacing w:val="-3"/>
          <w:sz w:val="30"/>
          <w:szCs w:val="30"/>
        </w:rPr>
        <w:t xml:space="preserve"> </w:t>
      </w:r>
      <w:r w:rsidRPr="00B64BED">
        <w:rPr>
          <w:rFonts w:ascii="Angsana New" w:hAnsi="Angsana New"/>
          <w:spacing w:val="-3"/>
          <w:sz w:val="30"/>
          <w:szCs w:val="30"/>
          <w:cs/>
        </w:rPr>
        <w:t xml:space="preserve">กุมภาพันธ์ </w:t>
      </w:r>
      <w:r w:rsidR="0001010D" w:rsidRPr="00B64BED">
        <w:rPr>
          <w:rFonts w:ascii="Angsana New" w:hAnsi="Angsana New"/>
          <w:spacing w:val="-3"/>
          <w:sz w:val="30"/>
          <w:szCs w:val="30"/>
        </w:rPr>
        <w:t>2564</w:t>
      </w:r>
      <w:r w:rsidRPr="00B64BED">
        <w:rPr>
          <w:rFonts w:ascii="Angsana New" w:hAnsi="Angsana New"/>
          <w:spacing w:val="-3"/>
          <w:sz w:val="30"/>
          <w:szCs w:val="30"/>
        </w:rPr>
        <w:t xml:space="preserve"> </w:t>
      </w:r>
      <w:r w:rsidRPr="00B64BED">
        <w:rPr>
          <w:rFonts w:ascii="Angsana New" w:hAnsi="Angsana New"/>
          <w:spacing w:val="-3"/>
          <w:sz w:val="30"/>
          <w:szCs w:val="30"/>
          <w:cs/>
        </w:rPr>
        <w:t xml:space="preserve">บริษัทได้ทำสัญญาให้บริการการจัดการกับบริษัท หินกองเพาเวอร์ จำกัด ซึ่งเป็นการร่วมค้าทางตรง โดยบริษัทจะได้รับค่าธรรมเนียมจากการให้บริการการจัดการเป็นจำนวนเงิน </w:t>
      </w:r>
      <w:r w:rsidR="0001010D" w:rsidRPr="00B64BED">
        <w:rPr>
          <w:rFonts w:ascii="Angsana New" w:hAnsi="Angsana New"/>
          <w:spacing w:val="-3"/>
          <w:sz w:val="30"/>
          <w:szCs w:val="30"/>
        </w:rPr>
        <w:t>36</w:t>
      </w:r>
      <w:r w:rsidRPr="00B64BED">
        <w:rPr>
          <w:rFonts w:ascii="Angsana New" w:hAnsi="Angsana New"/>
          <w:spacing w:val="-3"/>
          <w:sz w:val="30"/>
          <w:szCs w:val="30"/>
        </w:rPr>
        <w:t xml:space="preserve"> </w:t>
      </w:r>
      <w:r w:rsidRPr="00B64BED">
        <w:rPr>
          <w:rFonts w:ascii="Angsana New" w:hAnsi="Angsana New"/>
          <w:spacing w:val="-3"/>
          <w:sz w:val="30"/>
          <w:szCs w:val="30"/>
          <w:cs/>
        </w:rPr>
        <w:t xml:space="preserve">ล้านบาทต่อปี และจะมีการปรับเพิ่มอัตราค่าบริการในแต่ละปีตามเงื่อนไขที่ระบุในสัญญา สัญญาดังกล่าวมีผลบังคับใช้เป็นระยะเวลา </w:t>
      </w:r>
      <w:r w:rsidR="0001010D" w:rsidRPr="00B64BED">
        <w:rPr>
          <w:rFonts w:ascii="Angsana New" w:hAnsi="Angsana New"/>
          <w:spacing w:val="-3"/>
          <w:sz w:val="30"/>
          <w:szCs w:val="30"/>
        </w:rPr>
        <w:t>1</w:t>
      </w:r>
      <w:r w:rsidRPr="00B64BED">
        <w:rPr>
          <w:rFonts w:ascii="Angsana New" w:hAnsi="Angsana New"/>
          <w:spacing w:val="-3"/>
          <w:sz w:val="30"/>
          <w:szCs w:val="30"/>
        </w:rPr>
        <w:t xml:space="preserve"> </w:t>
      </w:r>
      <w:r w:rsidRPr="00B64BED">
        <w:rPr>
          <w:rFonts w:ascii="Angsana New" w:hAnsi="Angsana New"/>
          <w:spacing w:val="-3"/>
          <w:sz w:val="30"/>
          <w:szCs w:val="30"/>
          <w:cs/>
        </w:rPr>
        <w:t xml:space="preserve">ปี และจะได้รับการขยายออกไปโดยอัตโนมัติอย่างต่อเนื่องอีกคราวละ </w:t>
      </w:r>
      <w:r w:rsidR="0001010D" w:rsidRPr="00B64BED">
        <w:rPr>
          <w:rFonts w:ascii="Angsana New" w:hAnsi="Angsana New"/>
          <w:spacing w:val="-3"/>
          <w:sz w:val="30"/>
          <w:szCs w:val="30"/>
        </w:rPr>
        <w:t>1</w:t>
      </w:r>
      <w:r w:rsidRPr="00B64BED">
        <w:rPr>
          <w:rFonts w:ascii="Angsana New" w:hAnsi="Angsana New"/>
          <w:spacing w:val="-3"/>
          <w:sz w:val="30"/>
          <w:szCs w:val="30"/>
        </w:rPr>
        <w:t xml:space="preserve"> </w:t>
      </w:r>
      <w:r w:rsidRPr="00B64BED">
        <w:rPr>
          <w:rFonts w:ascii="Angsana New" w:hAnsi="Angsana New"/>
          <w:spacing w:val="-3"/>
          <w:sz w:val="30"/>
          <w:szCs w:val="30"/>
          <w:cs/>
        </w:rPr>
        <w:t>ปี จนกว่าจะมีการแจ้งยุติสัญญาเป็นลายลักษณ์อักษร</w:t>
      </w:r>
    </w:p>
    <w:p w14:paraId="7AF80701" w14:textId="77777777" w:rsidR="002B2696" w:rsidRPr="000370A1" w:rsidRDefault="002B2696" w:rsidP="00D72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14:paraId="1831A2CF" w14:textId="77777777" w:rsidR="000314A8" w:rsidRPr="002F7758" w:rsidRDefault="000314A8" w:rsidP="00031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bookmarkStart w:id="2" w:name="_Hlk55774169"/>
      <w:r w:rsidRPr="002F775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สัญญาที่เกี่ยวข้องกับเงินลงทุนในบริษัท ชูบุราชบุรี อีเลคทริคเซอร์วิส จำกัด</w:t>
      </w:r>
    </w:p>
    <w:bookmarkEnd w:id="2"/>
    <w:p w14:paraId="433F92FA" w14:textId="77777777" w:rsidR="000314A8" w:rsidRPr="000A6839" w:rsidRDefault="000314A8" w:rsidP="00031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8F64800" w14:textId="279E2413" w:rsidR="000314A8" w:rsidRPr="002F7758" w:rsidRDefault="000314A8" w:rsidP="00031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F775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1010D" w:rsidRPr="0001010D">
        <w:rPr>
          <w:rFonts w:ascii="Angsana New" w:hAnsi="Angsana New" w:hint="cs"/>
          <w:sz w:val="30"/>
          <w:szCs w:val="30"/>
        </w:rPr>
        <w:t>29</w:t>
      </w:r>
      <w:r w:rsidRPr="002F7758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01010D" w:rsidRPr="0001010D">
        <w:rPr>
          <w:rFonts w:ascii="Angsana New" w:hAnsi="Angsana New" w:hint="cs"/>
          <w:sz w:val="30"/>
          <w:szCs w:val="30"/>
        </w:rPr>
        <w:t>2548</w:t>
      </w:r>
      <w:r w:rsidRPr="002F7758">
        <w:rPr>
          <w:rFonts w:ascii="Angsana New" w:hAnsi="Angsana New" w:hint="cs"/>
          <w:sz w:val="30"/>
          <w:szCs w:val="30"/>
          <w:cs/>
        </w:rPr>
        <w:t xml:space="preserve"> บริษัทและบริษัท ชูบุ อีเลคทริค พาวเวอร์ (ประเทศไทย) จำกัด ได้ทำสัญญาระหว่าง</w:t>
      </w:r>
      <w:r w:rsidRPr="002F7758">
        <w:rPr>
          <w:rFonts w:ascii="Angsana New" w:hAnsi="Angsana New" w:hint="cs"/>
          <w:sz w:val="30"/>
          <w:szCs w:val="30"/>
        </w:rPr>
        <w:br/>
      </w:r>
      <w:r w:rsidRPr="002F7758">
        <w:rPr>
          <w:rFonts w:ascii="Angsana New" w:hAnsi="Angsana New" w:hint="cs"/>
          <w:sz w:val="30"/>
          <w:szCs w:val="30"/>
          <w:cs/>
        </w:rPr>
        <w:t xml:space="preserve">ผู้ถือหุ้นเพื่อจัดตั้งบริษัท ชูบุราชบุรี อีเลคทริคเซอร์วิส จำกัด ซึ่งเป็นการร่วมค้าทางตรง ตามสัญญาระหว่างผู้ถือหุ้นดังกล่าว หากบริษัท ชูบุราชบุรี อีเลคทริคเซอร์วิส จำกัด ต้องการเงินทุนเพิ่มเติมซึ่งเกินกว่าทุนจดทะเบียนของ บริษัท ชูบุราชบุรี อีเลคทริคเซอร์วิส จำกัด บริษัทตกลงที่จะให้การสนับสนุนทางการเงินในรูปของเงินกู้ผู้ถือหุ้น หรือการค้ำประกันใด ๆ ตามสัดส่วนการถือหุ้นร้อยละ </w:t>
      </w:r>
      <w:r w:rsidR="0001010D" w:rsidRPr="0001010D">
        <w:rPr>
          <w:rFonts w:ascii="Angsana New" w:hAnsi="Angsana New" w:hint="cs"/>
          <w:sz w:val="30"/>
          <w:szCs w:val="30"/>
        </w:rPr>
        <w:t>50</w:t>
      </w:r>
      <w:r w:rsidRPr="002F7758">
        <w:rPr>
          <w:rFonts w:ascii="Angsana New" w:hAnsi="Angsana New" w:hint="cs"/>
          <w:sz w:val="30"/>
          <w:szCs w:val="30"/>
          <w:cs/>
        </w:rPr>
        <w:t xml:space="preserve"> ทั้งนี้</w:t>
      </w:r>
      <w:r w:rsidRPr="002F7758">
        <w:rPr>
          <w:rFonts w:ascii="Angsana New" w:hAnsi="Angsana New" w:hint="cs"/>
          <w:sz w:val="30"/>
          <w:szCs w:val="30"/>
        </w:rPr>
        <w:t xml:space="preserve"> </w:t>
      </w:r>
      <w:r w:rsidRPr="002F7758">
        <w:rPr>
          <w:rFonts w:ascii="Angsana New" w:hAnsi="Angsana New" w:hint="cs"/>
          <w:sz w:val="30"/>
          <w:szCs w:val="30"/>
          <w:cs/>
        </w:rPr>
        <w:t xml:space="preserve">สัญญาดังกล่าวไม่ได้กำหนดวงเงินในการสนับสนุนทางการเงินนี้ </w:t>
      </w:r>
      <w:bookmarkStart w:id="3" w:name="_Hlk55774177"/>
      <w:r w:rsidRPr="002F775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1010D" w:rsidRPr="0001010D">
        <w:rPr>
          <w:rFonts w:ascii="Angsana New" w:hAnsi="Angsana New"/>
          <w:sz w:val="30"/>
          <w:szCs w:val="30"/>
        </w:rPr>
        <w:t>31</w:t>
      </w:r>
      <w:r w:rsidR="00080DE6" w:rsidRPr="002F7758">
        <w:rPr>
          <w:rFonts w:ascii="Angsana New" w:hAnsi="Angsana New"/>
          <w:sz w:val="30"/>
          <w:szCs w:val="30"/>
        </w:rPr>
        <w:t xml:space="preserve"> </w:t>
      </w:r>
      <w:r w:rsidR="00080DE6" w:rsidRPr="002F7758">
        <w:rPr>
          <w:rFonts w:ascii="Angsana New" w:hAnsi="Angsana New" w:hint="cs"/>
          <w:sz w:val="30"/>
          <w:szCs w:val="30"/>
          <w:cs/>
        </w:rPr>
        <w:t>ธันวาคม</w:t>
      </w:r>
      <w:r w:rsidRPr="002F7758">
        <w:rPr>
          <w:rFonts w:ascii="Angsana New" w:hAnsi="Angsana New" w:hint="cs"/>
          <w:sz w:val="30"/>
          <w:szCs w:val="30"/>
          <w:cs/>
        </w:rPr>
        <w:t xml:space="preserve"> </w:t>
      </w:r>
      <w:r w:rsidR="0001010D" w:rsidRPr="0001010D">
        <w:rPr>
          <w:rFonts w:ascii="Angsana New" w:hAnsi="Angsana New" w:hint="cs"/>
          <w:sz w:val="30"/>
          <w:szCs w:val="30"/>
        </w:rPr>
        <w:t>256</w:t>
      </w:r>
      <w:r w:rsidR="0001010D" w:rsidRPr="0001010D">
        <w:rPr>
          <w:rFonts w:ascii="Angsana New" w:hAnsi="Angsana New"/>
          <w:sz w:val="30"/>
          <w:szCs w:val="30"/>
        </w:rPr>
        <w:t>5</w:t>
      </w:r>
      <w:r w:rsidRPr="002F7758">
        <w:rPr>
          <w:rFonts w:ascii="Angsana New" w:hAnsi="Angsana New" w:hint="cs"/>
          <w:sz w:val="30"/>
          <w:szCs w:val="30"/>
          <w:cs/>
        </w:rPr>
        <w:t xml:space="preserve"> บริษัทยังไม่ได้ให้เงินกู้ผู้ถือหุ้น หรือการค้ำประกันใด ๆ ตามสัญญา</w:t>
      </w:r>
      <w:bookmarkEnd w:id="3"/>
    </w:p>
    <w:p w14:paraId="7A16031C" w14:textId="39825344" w:rsidR="00E940BE" w:rsidRPr="000A6839" w:rsidRDefault="00E940BE" w:rsidP="00031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ECA81DD" w14:textId="4F3B4AD6" w:rsidR="000314A8" w:rsidRPr="002F7758" w:rsidRDefault="000314A8" w:rsidP="00031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bookmarkStart w:id="4" w:name="_Hlk55774234"/>
      <w:bookmarkStart w:id="5" w:name="_Hlk63792418"/>
      <w:r w:rsidRPr="002F7758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สัญญาสนับสนุนทางการเงินแก่บริษัท นอร์ทเทิร์น บางกอกโมโนเรล จำกัด และบริษัท อีสเทิร์น บางกอกโมโนเรล จำกัด</w:t>
      </w:r>
    </w:p>
    <w:bookmarkEnd w:id="4"/>
    <w:p w14:paraId="19E4E649" w14:textId="77777777" w:rsidR="000314A8" w:rsidRPr="000A6839" w:rsidRDefault="000314A8" w:rsidP="00031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32FAC63" w14:textId="73C558E2" w:rsidR="006E168A" w:rsidRPr="001D79AC" w:rsidRDefault="00CA778A" w:rsidP="006E1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6" w:name="_Hlk55774279"/>
      <w:bookmarkStart w:id="7" w:name="_Hlk47544808"/>
      <w:r w:rsidRPr="002F775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1010D" w:rsidRPr="0001010D">
        <w:rPr>
          <w:rFonts w:ascii="Angsana New" w:hAnsi="Angsana New"/>
          <w:sz w:val="30"/>
          <w:szCs w:val="30"/>
        </w:rPr>
        <w:t>11</w:t>
      </w:r>
      <w:r w:rsidRPr="002F7758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01010D" w:rsidRPr="0001010D">
        <w:rPr>
          <w:rFonts w:ascii="Angsana New" w:hAnsi="Angsana New" w:hint="cs"/>
          <w:sz w:val="30"/>
          <w:szCs w:val="30"/>
        </w:rPr>
        <w:t>2560</w:t>
      </w:r>
      <w:r w:rsidRPr="002F7758">
        <w:rPr>
          <w:rFonts w:ascii="Angsana New" w:hAnsi="Angsana New" w:hint="cs"/>
          <w:sz w:val="30"/>
          <w:szCs w:val="30"/>
          <w:cs/>
        </w:rPr>
        <w:t xml:space="preserve"> บริษัทได้ทำสัญญาสนับสนุนทางการเงินแก่บริษัท นอร์ทเทิร์น บางกอกโมโนเรล จำกัด และบริษัท อีสเทิร์น บางกอกโมโนเรล จำกัด ซึ่งเป็น</w:t>
      </w:r>
      <w:r w:rsidRPr="002F7758">
        <w:rPr>
          <w:rFonts w:ascii="Angsana New" w:hAnsi="Angsana New" w:hint="cs"/>
          <w:color w:val="000000"/>
          <w:sz w:val="30"/>
          <w:szCs w:val="30"/>
          <w:cs/>
        </w:rPr>
        <w:t>บริษัทร่วม</w:t>
      </w:r>
      <w:r w:rsidR="00D1577E" w:rsidRPr="002F7758">
        <w:rPr>
          <w:rFonts w:ascii="Angsana New" w:hAnsi="Angsana New" w:hint="cs"/>
          <w:color w:val="000000"/>
          <w:sz w:val="30"/>
          <w:szCs w:val="30"/>
          <w:cs/>
        </w:rPr>
        <w:t>ทางตรง</w:t>
      </w:r>
      <w:r w:rsidRPr="002F7758">
        <w:rPr>
          <w:rFonts w:ascii="Angsana New" w:hAnsi="Angsana New" w:hint="cs"/>
          <w:sz w:val="30"/>
          <w:szCs w:val="30"/>
          <w:cs/>
        </w:rPr>
        <w:t xml:space="preserve"> โดยบริษัทตกลงที่จะให้การสนับสนุนทางการเงินในรูปของเงินกู้ผู้ถือหุ้น </w:t>
      </w:r>
      <w:r w:rsidRPr="008B2106">
        <w:rPr>
          <w:rFonts w:ascii="Angsana New" w:hAnsi="Angsana New" w:hint="cs"/>
          <w:sz w:val="30"/>
          <w:szCs w:val="30"/>
          <w:cs/>
        </w:rPr>
        <w:t xml:space="preserve">หรือการค้ำประกันใด ๆ ตามสัดส่วนการถือหุ้นร้อยละ </w:t>
      </w:r>
      <w:r w:rsidR="0001010D" w:rsidRPr="0001010D">
        <w:rPr>
          <w:rFonts w:ascii="Angsana New" w:hAnsi="Angsana New" w:hint="cs"/>
          <w:sz w:val="30"/>
          <w:szCs w:val="30"/>
        </w:rPr>
        <w:t>10</w:t>
      </w:r>
      <w:r w:rsidRPr="008B2106">
        <w:rPr>
          <w:rFonts w:ascii="Angsana New" w:hAnsi="Angsana New" w:hint="cs"/>
          <w:sz w:val="30"/>
          <w:szCs w:val="30"/>
          <w:cs/>
        </w:rPr>
        <w:t xml:space="preserve"> </w:t>
      </w:r>
      <w:r w:rsidR="003A1F00" w:rsidRPr="008B2106">
        <w:rPr>
          <w:rFonts w:ascii="Angsana New" w:hAnsi="Angsana New" w:hint="cs"/>
          <w:sz w:val="30"/>
          <w:szCs w:val="30"/>
          <w:cs/>
        </w:rPr>
        <w:t>โดยมีวงเงินและเงื่อนไขตามที่ระบุในสัญญา</w:t>
      </w:r>
      <w:r w:rsidRPr="008B2106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01010D" w:rsidRPr="0001010D">
        <w:rPr>
          <w:rFonts w:ascii="Angsana New" w:hAnsi="Angsana New" w:hint="cs"/>
          <w:sz w:val="30"/>
          <w:szCs w:val="30"/>
        </w:rPr>
        <w:t>3</w:t>
      </w:r>
      <w:r w:rsidR="0001010D" w:rsidRPr="0001010D">
        <w:rPr>
          <w:rFonts w:ascii="Angsana New" w:hAnsi="Angsana New"/>
          <w:sz w:val="30"/>
          <w:szCs w:val="30"/>
        </w:rPr>
        <w:t>1</w:t>
      </w:r>
      <w:r w:rsidRPr="008B2106">
        <w:rPr>
          <w:rFonts w:ascii="Angsana New" w:hAnsi="Angsana New" w:hint="cs"/>
          <w:sz w:val="30"/>
          <w:szCs w:val="30"/>
        </w:rPr>
        <w:t xml:space="preserve"> </w:t>
      </w:r>
      <w:r w:rsidRPr="008B210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1010D" w:rsidRPr="0001010D">
        <w:rPr>
          <w:rFonts w:ascii="Angsana New" w:hAnsi="Angsana New"/>
          <w:sz w:val="30"/>
          <w:szCs w:val="30"/>
        </w:rPr>
        <w:t>2565</w:t>
      </w:r>
      <w:r w:rsidRPr="008B2106">
        <w:rPr>
          <w:rFonts w:ascii="Angsana New" w:hAnsi="Angsana New" w:hint="cs"/>
          <w:sz w:val="30"/>
          <w:szCs w:val="30"/>
          <w:cs/>
        </w:rPr>
        <w:t xml:space="preserve"> </w:t>
      </w:r>
      <w:r w:rsidR="00AF2ACA" w:rsidRPr="008B2106">
        <w:rPr>
          <w:rFonts w:ascii="Angsana New" w:hAnsi="Angsana New"/>
          <w:color w:val="000000"/>
          <w:sz w:val="30"/>
          <w:szCs w:val="30"/>
          <w:cs/>
        </w:rPr>
        <w:t>บริษัทยังไม่ได้ให้เงินกู้ผู้ถือหุ้น หรือการค้ำประกันใด ๆ ตามสัญญา</w:t>
      </w:r>
      <w:r w:rsidR="006E168A" w:rsidRPr="008B2106">
        <w:rPr>
          <w:rFonts w:ascii="Angsana New" w:hAnsi="Angsana New" w:hint="cs"/>
          <w:color w:val="000000"/>
          <w:sz w:val="30"/>
          <w:szCs w:val="30"/>
          <w:cs/>
        </w:rPr>
        <w:t xml:space="preserve">กับบริษัท </w:t>
      </w:r>
      <w:r w:rsidR="006E168A" w:rsidRPr="008B2106">
        <w:rPr>
          <w:rFonts w:ascii="Angsana New" w:hAnsi="Angsana New" w:hint="cs"/>
          <w:sz w:val="30"/>
          <w:szCs w:val="30"/>
          <w:cs/>
        </w:rPr>
        <w:t>อีสเทิร์น บางกอกโมโนเรล จำกัด</w:t>
      </w:r>
    </w:p>
    <w:p w14:paraId="7D6340AE" w14:textId="636C1D89" w:rsidR="00CA778A" w:rsidRPr="000A6839" w:rsidRDefault="00CA778A" w:rsidP="00CA7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bookmarkEnd w:id="5"/>
    <w:p w14:paraId="3ACA23CF" w14:textId="77777777" w:rsidR="000314A8" w:rsidRPr="001D79AC" w:rsidRDefault="000314A8" w:rsidP="00031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D79A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สัญญาสนับสนุนทางการเงินแก่บริษัท เน็กส์ซิฟ ราช เอ็นเนอร์จี ระยอง จำกัด</w:t>
      </w:r>
    </w:p>
    <w:bookmarkEnd w:id="6"/>
    <w:p w14:paraId="77CC9510" w14:textId="77777777" w:rsidR="000314A8" w:rsidRPr="000A6839" w:rsidRDefault="000314A8" w:rsidP="00031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7F70FB" w14:textId="23EB6856" w:rsidR="000314A8" w:rsidRPr="001D79AC" w:rsidRDefault="000314A8" w:rsidP="000314A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F7758">
        <w:rPr>
          <w:rFonts w:ascii="Angsana New" w:hAnsi="Angsana New" w:hint="cs"/>
          <w:sz w:val="30"/>
          <w:szCs w:val="30"/>
          <w:cs/>
        </w:rPr>
        <w:t xml:space="preserve">บริษัทได้ทำสัญญาสนับสนุนทางการเงินแก่บริษัท เน็กส์ซิฟ ราช เอ็นเนอร์จี ระยอง </w:t>
      </w:r>
      <w:r w:rsidRPr="0031125D">
        <w:rPr>
          <w:rFonts w:ascii="Angsana New" w:hAnsi="Angsana New" w:hint="cs"/>
          <w:sz w:val="30"/>
          <w:szCs w:val="30"/>
          <w:cs/>
        </w:rPr>
        <w:t>จำกัด ซึ่งเป็นบริษัทย่อย</w:t>
      </w:r>
      <w:r w:rsidR="00F55273" w:rsidRPr="0031125D">
        <w:rPr>
          <w:rFonts w:ascii="Angsana New" w:hAnsi="Angsana New" w:hint="cs"/>
          <w:spacing w:val="-4"/>
          <w:sz w:val="30"/>
          <w:szCs w:val="30"/>
          <w:cs/>
        </w:rPr>
        <w:t>ทางอ้อม</w:t>
      </w:r>
      <w:r w:rsidR="00F55273" w:rsidRPr="002F775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F7758">
        <w:rPr>
          <w:rFonts w:ascii="Angsana New" w:hAnsi="Angsana New" w:hint="cs"/>
          <w:spacing w:val="-4"/>
          <w:sz w:val="30"/>
          <w:szCs w:val="30"/>
          <w:cs/>
        </w:rPr>
        <w:t>โดยบริษัทตกลงที่จะให้การสนับสนุนทางการเงินในรูปของเงินกู้ผู้ถือหุ้น หรือการค้ำประกันใด</w:t>
      </w:r>
      <w:r w:rsidRPr="002F7758">
        <w:rPr>
          <w:rFonts w:ascii="Angsana New" w:hAnsi="Angsana New" w:hint="cs"/>
          <w:sz w:val="30"/>
          <w:szCs w:val="30"/>
        </w:rPr>
        <w:t xml:space="preserve"> </w:t>
      </w:r>
      <w:r w:rsidRPr="002F7758">
        <w:rPr>
          <w:rFonts w:ascii="Angsana New" w:hAnsi="Angsana New" w:hint="cs"/>
          <w:sz w:val="30"/>
          <w:szCs w:val="30"/>
          <w:cs/>
        </w:rPr>
        <w:t>ๆ</w:t>
      </w:r>
      <w:r w:rsidRPr="002F7758">
        <w:rPr>
          <w:rFonts w:ascii="Angsana New" w:hAnsi="Angsana New" w:hint="cs"/>
          <w:sz w:val="30"/>
          <w:szCs w:val="30"/>
        </w:rPr>
        <w:t xml:space="preserve"> </w:t>
      </w:r>
      <w:r w:rsidRPr="002F775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1010D" w:rsidRPr="0001010D">
        <w:rPr>
          <w:rFonts w:ascii="Angsana New" w:hAnsi="Angsana New" w:hint="cs"/>
          <w:sz w:val="30"/>
          <w:szCs w:val="30"/>
        </w:rPr>
        <w:t>3</w:t>
      </w:r>
      <w:r w:rsidR="0001010D" w:rsidRPr="0001010D">
        <w:rPr>
          <w:rFonts w:ascii="Angsana New" w:hAnsi="Angsana New"/>
          <w:sz w:val="30"/>
          <w:szCs w:val="30"/>
        </w:rPr>
        <w:t>1</w:t>
      </w:r>
      <w:r w:rsidRPr="002F7758">
        <w:rPr>
          <w:rFonts w:ascii="Angsana New" w:hAnsi="Angsana New" w:hint="cs"/>
          <w:sz w:val="30"/>
          <w:szCs w:val="30"/>
        </w:rPr>
        <w:t xml:space="preserve"> </w:t>
      </w:r>
      <w:r w:rsidR="00080DE6" w:rsidRPr="002F7758">
        <w:rPr>
          <w:rFonts w:ascii="Angsana New" w:hAnsi="Angsana New" w:hint="cs"/>
          <w:sz w:val="30"/>
          <w:szCs w:val="30"/>
          <w:cs/>
        </w:rPr>
        <w:t>ธันวาคม</w:t>
      </w:r>
      <w:r w:rsidRPr="002F7758">
        <w:rPr>
          <w:rFonts w:ascii="Angsana New" w:hAnsi="Angsana New" w:hint="cs"/>
          <w:sz w:val="30"/>
          <w:szCs w:val="30"/>
          <w:cs/>
        </w:rPr>
        <w:t xml:space="preserve"> </w:t>
      </w:r>
      <w:r w:rsidR="0001010D" w:rsidRPr="0001010D">
        <w:rPr>
          <w:rFonts w:ascii="Angsana New" w:hAnsi="Angsana New" w:hint="cs"/>
          <w:sz w:val="30"/>
          <w:szCs w:val="30"/>
        </w:rPr>
        <w:t>256</w:t>
      </w:r>
      <w:r w:rsidR="0001010D" w:rsidRPr="0001010D">
        <w:rPr>
          <w:rFonts w:ascii="Angsana New" w:hAnsi="Angsana New"/>
          <w:sz w:val="30"/>
          <w:szCs w:val="30"/>
        </w:rPr>
        <w:t>5</w:t>
      </w:r>
      <w:r w:rsidRPr="002F7758">
        <w:rPr>
          <w:rFonts w:ascii="Angsana New" w:hAnsi="Angsana New" w:hint="cs"/>
          <w:sz w:val="30"/>
          <w:szCs w:val="30"/>
          <w:cs/>
        </w:rPr>
        <w:t xml:space="preserve"> บริษัทได้ให้การค้ำประกันแก่บริษัทดังกล่าว เป็นวงเงิน </w:t>
      </w:r>
      <w:r w:rsidR="0001010D" w:rsidRPr="0001010D">
        <w:rPr>
          <w:rFonts w:ascii="Angsana New" w:hAnsi="Angsana New" w:hint="cs"/>
          <w:sz w:val="30"/>
          <w:szCs w:val="30"/>
        </w:rPr>
        <w:t>96</w:t>
      </w:r>
      <w:r w:rsidRPr="002F7758">
        <w:rPr>
          <w:rFonts w:ascii="Angsana New" w:hAnsi="Angsana New" w:hint="cs"/>
          <w:sz w:val="30"/>
          <w:szCs w:val="30"/>
        </w:rPr>
        <w:t>.</w:t>
      </w:r>
      <w:r w:rsidR="0001010D" w:rsidRPr="0001010D">
        <w:rPr>
          <w:rFonts w:ascii="Angsana New" w:hAnsi="Angsana New" w:hint="cs"/>
          <w:sz w:val="30"/>
          <w:szCs w:val="30"/>
        </w:rPr>
        <w:t>99</w:t>
      </w:r>
      <w:r w:rsidRPr="002F7758">
        <w:rPr>
          <w:rFonts w:ascii="Angsana New" w:hAnsi="Angsana New" w:hint="cs"/>
          <w:sz w:val="30"/>
          <w:szCs w:val="30"/>
        </w:rPr>
        <w:t xml:space="preserve"> </w:t>
      </w:r>
      <w:r w:rsidRPr="002F7758">
        <w:rPr>
          <w:rFonts w:ascii="Angsana New" w:hAnsi="Angsana New" w:hint="cs"/>
          <w:sz w:val="30"/>
          <w:szCs w:val="30"/>
          <w:cs/>
        </w:rPr>
        <w:t>ล้านบาท</w:t>
      </w:r>
      <w:bookmarkEnd w:id="7"/>
    </w:p>
    <w:p w14:paraId="7A1E5C38" w14:textId="2865C015" w:rsidR="002B2696" w:rsidRPr="000A6839" w:rsidRDefault="002B2696" w:rsidP="000314A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C4C71A" w14:textId="0CDFB4C7" w:rsidR="000314A8" w:rsidRPr="00BA0F1F" w:rsidRDefault="000314A8" w:rsidP="00031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A0F1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ภาระผูกพันที่เกี่ยวข้องกับสัญญาซื้อขายหุ้น</w:t>
      </w:r>
    </w:p>
    <w:p w14:paraId="0D172CE8" w14:textId="77777777" w:rsidR="000314A8" w:rsidRPr="000A6839" w:rsidRDefault="000314A8" w:rsidP="00031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226884" w14:textId="77777777" w:rsidR="000314A8" w:rsidRPr="001D79AC" w:rsidRDefault="000314A8" w:rsidP="000314A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47010">
        <w:rPr>
          <w:rFonts w:ascii="Angsana New" w:hAnsi="Angsana New" w:hint="cs"/>
          <w:sz w:val="30"/>
          <w:szCs w:val="30"/>
          <w:cs/>
        </w:rPr>
        <w:t>บริษัทมีภาระผูกพันภายใต้สัญญาซื้อขายหุ้นที่เกี่ยวกับการซื้อหุ้นสามัญในบริษัทร่วมสองแห่ง ภายใต้สัญญาดังกล่าวผู้ถือหุ้นรายอื่นมีสิทธิเพิ่มเติมในเงินปันผลส่วนของบริษัทที่ได้รับจากบริษัทร่วมดังกล่าว</w:t>
      </w:r>
    </w:p>
    <w:p w14:paraId="3C107E8C" w14:textId="7FA2743E" w:rsidR="001D79AC" w:rsidRDefault="001D79AC" w:rsidP="000314A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525EC5" w14:textId="368273F2" w:rsidR="000A6839" w:rsidRDefault="000A6839" w:rsidP="000314A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1241F13" w14:textId="77777777" w:rsidR="00E940BE" w:rsidRPr="00E940BE" w:rsidRDefault="00E940BE" w:rsidP="00E940B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b/>
          <w:bCs/>
          <w:i/>
          <w:iCs/>
          <w:spacing w:val="-2"/>
          <w:sz w:val="30"/>
          <w:szCs w:val="30"/>
        </w:rPr>
      </w:pPr>
      <w:r w:rsidRPr="00E940BE">
        <w:rPr>
          <w:rFonts w:ascii="Angsana New" w:hAnsi="Angsana New"/>
          <w:b/>
          <w:bCs/>
          <w:i/>
          <w:iCs/>
          <w:spacing w:val="-2"/>
          <w:sz w:val="30"/>
          <w:szCs w:val="30"/>
          <w:cs/>
        </w:rPr>
        <w:lastRenderedPageBreak/>
        <w:t>ภาระผูกพันที่เกี่ยวข้องกับสัญญาการให้บริการค้ำประกันแก่บริษัท หินกองเพาเวอร์โฮลดิ้ง จำกัด และบริษัทหินกองเพาเวอร์ จำกัด</w:t>
      </w:r>
    </w:p>
    <w:p w14:paraId="41C9173C" w14:textId="77777777" w:rsidR="00E940BE" w:rsidRPr="000A6839" w:rsidRDefault="00E940BE" w:rsidP="00E940BE">
      <w:pPr>
        <w:rPr>
          <w:rFonts w:asciiTheme="majorBidi" w:hAnsiTheme="majorBidi" w:cstheme="majorBidi"/>
          <w:sz w:val="22"/>
          <w:szCs w:val="22"/>
          <w:cs/>
        </w:rPr>
      </w:pPr>
      <w:r w:rsidRPr="000A6839">
        <w:rPr>
          <w:rFonts w:asciiTheme="majorBidi" w:hAnsiTheme="majorBidi" w:cstheme="majorBidi"/>
          <w:sz w:val="16"/>
          <w:szCs w:val="16"/>
        </w:rPr>
        <w:tab/>
      </w:r>
      <w:r w:rsidRPr="000A6839">
        <w:rPr>
          <w:rFonts w:asciiTheme="majorBidi" w:hAnsiTheme="majorBidi" w:cstheme="majorBidi"/>
          <w:sz w:val="16"/>
          <w:szCs w:val="16"/>
        </w:rPr>
        <w:tab/>
      </w:r>
    </w:p>
    <w:p w14:paraId="5A8D31E3" w14:textId="0DEB24C2" w:rsidR="00E940BE" w:rsidRPr="005D006C" w:rsidRDefault="00E940BE" w:rsidP="00E940B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D006C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บริษัทมีภาระผูกพันภายใต้สัญญาการให้บริการค้ำประกันวงเงินสินเชื่อให้กับบริษัท หินกองเพาเวอร์โฮลดิ้ง จำกัด และบริษัท</w:t>
      </w:r>
      <w:r w:rsidR="00C55050" w:rsidRPr="005D006C">
        <w:rPr>
          <w:rFonts w:ascii="Angsana New" w:hAnsi="Angsana New"/>
          <w:sz w:val="30"/>
          <w:szCs w:val="30"/>
        </w:rPr>
        <w:t xml:space="preserve"> </w:t>
      </w:r>
      <w:r w:rsidRPr="005D006C">
        <w:rPr>
          <w:rFonts w:ascii="Angsana New" w:hAnsi="Angsana New"/>
          <w:sz w:val="30"/>
          <w:szCs w:val="30"/>
          <w:cs/>
        </w:rPr>
        <w:t xml:space="preserve">หินกองเพาเวอร์ จำกัด ซึ่งเป็นการร่วมค้าทางตรง ภายใต้เงื่อนไขของสัญญาดังกล่าวกำหนดให้บริษัทเป็นผู้ให้การค้ำประกันตามสัดส่วนการถือหุ้นร้อยละ </w:t>
      </w:r>
      <w:r w:rsidR="0001010D" w:rsidRPr="005D006C">
        <w:rPr>
          <w:rFonts w:ascii="Angsana New" w:hAnsi="Angsana New"/>
          <w:sz w:val="30"/>
          <w:szCs w:val="30"/>
        </w:rPr>
        <w:t>51</w:t>
      </w:r>
      <w:r w:rsidRPr="005D006C">
        <w:rPr>
          <w:rFonts w:ascii="Angsana New" w:hAnsi="Angsana New"/>
          <w:sz w:val="30"/>
          <w:szCs w:val="30"/>
        </w:rPr>
        <w:t xml:space="preserve"> </w:t>
      </w:r>
      <w:r w:rsidRPr="005D006C">
        <w:rPr>
          <w:rFonts w:ascii="Angsana New" w:hAnsi="Angsana New"/>
          <w:sz w:val="30"/>
          <w:szCs w:val="30"/>
          <w:cs/>
        </w:rPr>
        <w:t xml:space="preserve">โดยมีวงเงินและเงื่อนไขตามที่ระบุในสัญญา </w:t>
      </w:r>
    </w:p>
    <w:p w14:paraId="47F1B062" w14:textId="2F66B524" w:rsidR="00E940BE" w:rsidRPr="000A6839" w:rsidRDefault="00E940BE" w:rsidP="000314A8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FD39E98" w14:textId="77777777" w:rsidR="00B46D6A" w:rsidRPr="005D006C" w:rsidRDefault="00B46D6A" w:rsidP="00C139D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D006C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54780FF9" w14:textId="77777777" w:rsidR="00B46D6A" w:rsidRPr="000A6839" w:rsidRDefault="00B46D6A" w:rsidP="00B46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3"/>
        <w:gridCol w:w="1262"/>
        <w:gridCol w:w="263"/>
        <w:gridCol w:w="1177"/>
        <w:gridCol w:w="238"/>
        <w:gridCol w:w="1202"/>
        <w:gridCol w:w="263"/>
        <w:gridCol w:w="1085"/>
      </w:tblGrid>
      <w:tr w:rsidR="00B46D6A" w:rsidRPr="005D006C" w14:paraId="78649BC1" w14:textId="77777777" w:rsidTr="0010228D">
        <w:tc>
          <w:tcPr>
            <w:tcW w:w="3693" w:type="dxa"/>
            <w:shd w:val="clear" w:color="auto" w:fill="auto"/>
            <w:vAlign w:val="bottom"/>
          </w:tcPr>
          <w:p w14:paraId="1D09ACBC" w14:textId="77777777" w:rsidR="00B46D6A" w:rsidRPr="005D006C" w:rsidRDefault="00B46D6A" w:rsidP="00D02877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vAlign w:val="bottom"/>
          </w:tcPr>
          <w:p w14:paraId="173463A5" w14:textId="77777777" w:rsidR="00B46D6A" w:rsidRPr="005D006C" w:rsidRDefault="00B46D6A" w:rsidP="00D0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D006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vAlign w:val="bottom"/>
          </w:tcPr>
          <w:p w14:paraId="4FDF5F06" w14:textId="77777777" w:rsidR="00B46D6A" w:rsidRPr="005D006C" w:rsidRDefault="00B46D6A" w:rsidP="00D0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50" w:type="dxa"/>
            <w:gridSpan w:val="3"/>
            <w:vAlign w:val="bottom"/>
          </w:tcPr>
          <w:p w14:paraId="474D37DB" w14:textId="77777777" w:rsidR="00B46D6A" w:rsidRPr="005D006C" w:rsidRDefault="00B46D6A" w:rsidP="00D0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D006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6D6A" w:rsidRPr="005D006C" w14:paraId="05A79058" w14:textId="77777777" w:rsidTr="0010228D">
        <w:tc>
          <w:tcPr>
            <w:tcW w:w="3693" w:type="dxa"/>
            <w:vAlign w:val="bottom"/>
          </w:tcPr>
          <w:p w14:paraId="46B83B17" w14:textId="77777777" w:rsidR="00B46D6A" w:rsidRPr="005D006C" w:rsidRDefault="00B46D6A" w:rsidP="00B4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4BFC47D" w14:textId="2FA90424" w:rsidR="00B46D6A" w:rsidRPr="005D006C" w:rsidRDefault="0001010D" w:rsidP="00B46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006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D006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3" w:type="dxa"/>
            <w:vAlign w:val="bottom"/>
          </w:tcPr>
          <w:p w14:paraId="6BE1AECC" w14:textId="77777777" w:rsidR="00B46D6A" w:rsidRPr="005D006C" w:rsidRDefault="00B46D6A" w:rsidP="00B46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4BFBBB93" w14:textId="52F7F236" w:rsidR="00B46D6A" w:rsidRPr="005D006C" w:rsidRDefault="0001010D" w:rsidP="00B46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006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D006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8" w:type="dxa"/>
            <w:vAlign w:val="bottom"/>
          </w:tcPr>
          <w:p w14:paraId="1357CCCC" w14:textId="77777777" w:rsidR="00B46D6A" w:rsidRPr="005D006C" w:rsidRDefault="00B46D6A" w:rsidP="00B4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A587225" w14:textId="4D21E853" w:rsidR="00B46D6A" w:rsidRPr="005D006C" w:rsidRDefault="0001010D" w:rsidP="00B46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006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D006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3" w:type="dxa"/>
            <w:vAlign w:val="bottom"/>
          </w:tcPr>
          <w:p w14:paraId="1E1FCC96" w14:textId="77777777" w:rsidR="00B46D6A" w:rsidRPr="005D006C" w:rsidRDefault="00B46D6A" w:rsidP="00B46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4F8537C" w14:textId="671C2C8B" w:rsidR="00B46D6A" w:rsidRPr="005D006C" w:rsidRDefault="0001010D" w:rsidP="00B46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006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D006C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46D6A" w:rsidRPr="005D006C" w14:paraId="19965208" w14:textId="77777777" w:rsidTr="0010228D">
        <w:tc>
          <w:tcPr>
            <w:tcW w:w="3693" w:type="dxa"/>
            <w:vAlign w:val="bottom"/>
          </w:tcPr>
          <w:p w14:paraId="085940B6" w14:textId="77777777" w:rsidR="00B46D6A" w:rsidRPr="005D006C" w:rsidRDefault="00B46D6A" w:rsidP="00D0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63143732" w14:textId="77777777" w:rsidR="00B46D6A" w:rsidRPr="005D006C" w:rsidRDefault="00B46D6A" w:rsidP="00D0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D006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48A6" w:rsidRPr="005D006C" w14:paraId="2671F1DB" w14:textId="77777777" w:rsidTr="0010228D">
        <w:tc>
          <w:tcPr>
            <w:tcW w:w="3693" w:type="dxa"/>
            <w:vAlign w:val="bottom"/>
          </w:tcPr>
          <w:p w14:paraId="36D5C0B8" w14:textId="77777777" w:rsidR="00B548A6" w:rsidRPr="005D006C" w:rsidRDefault="00B548A6" w:rsidP="00B548A6">
            <w:pPr>
              <w:spacing w:line="240" w:lineRule="auto"/>
              <w:ind w:right="27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006C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2" w:type="dxa"/>
            <w:vAlign w:val="bottom"/>
          </w:tcPr>
          <w:p w14:paraId="414F1515" w14:textId="64E5CF2B" w:rsidR="00B548A6" w:rsidRPr="005D006C" w:rsidRDefault="0001010D" w:rsidP="00B548A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006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B6EDD" w:rsidRPr="005D006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5D006C">
              <w:rPr>
                <w:rFonts w:ascii="Angsana New" w:hAnsi="Angsana New"/>
                <w:sz w:val="30"/>
                <w:szCs w:val="30"/>
                <w:lang w:val="en-US" w:bidi="th-TH"/>
              </w:rPr>
              <w:t>839</w:t>
            </w:r>
          </w:p>
        </w:tc>
        <w:tc>
          <w:tcPr>
            <w:tcW w:w="263" w:type="dxa"/>
            <w:vAlign w:val="bottom"/>
          </w:tcPr>
          <w:p w14:paraId="11E88FFD" w14:textId="77777777" w:rsidR="00B548A6" w:rsidRPr="005D006C" w:rsidRDefault="00B548A6" w:rsidP="00B54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7" w:type="dxa"/>
            <w:vAlign w:val="bottom"/>
          </w:tcPr>
          <w:p w14:paraId="21E889B8" w14:textId="0E25DB80" w:rsidR="00B548A6" w:rsidRPr="005D006C" w:rsidRDefault="0001010D" w:rsidP="00B548A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006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548A6" w:rsidRPr="005D006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5D006C">
              <w:rPr>
                <w:rFonts w:ascii="Angsana New" w:hAnsi="Angsana New"/>
                <w:sz w:val="30"/>
                <w:szCs w:val="30"/>
                <w:lang w:val="en-US" w:bidi="th-TH"/>
              </w:rPr>
              <w:t>632</w:t>
            </w:r>
          </w:p>
        </w:tc>
        <w:tc>
          <w:tcPr>
            <w:tcW w:w="238" w:type="dxa"/>
            <w:vAlign w:val="bottom"/>
          </w:tcPr>
          <w:p w14:paraId="70F82325" w14:textId="77777777" w:rsidR="00B548A6" w:rsidRPr="005D006C" w:rsidRDefault="00B548A6" w:rsidP="00B54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7A693155" w14:textId="22543D3B" w:rsidR="00B548A6" w:rsidRPr="005D006C" w:rsidRDefault="0001010D" w:rsidP="00B548A6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006C">
              <w:rPr>
                <w:rFonts w:ascii="Angsana New" w:hAnsi="Angsana New"/>
                <w:sz w:val="30"/>
                <w:szCs w:val="30"/>
                <w:lang w:val="en-US" w:bidi="th-TH"/>
              </w:rPr>
              <w:t>449</w:t>
            </w:r>
          </w:p>
        </w:tc>
        <w:tc>
          <w:tcPr>
            <w:tcW w:w="263" w:type="dxa"/>
            <w:vAlign w:val="bottom"/>
          </w:tcPr>
          <w:p w14:paraId="3096837D" w14:textId="77777777" w:rsidR="00B548A6" w:rsidRPr="005D006C" w:rsidRDefault="00B548A6" w:rsidP="00B54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93F24C2" w14:textId="4E217281" w:rsidR="00B548A6" w:rsidRPr="005D006C" w:rsidRDefault="0001010D" w:rsidP="00B548A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006C">
              <w:rPr>
                <w:rFonts w:ascii="Angsana New" w:hAnsi="Angsana New"/>
                <w:sz w:val="30"/>
                <w:szCs w:val="30"/>
                <w:lang w:val="en-US" w:bidi="th-TH"/>
              </w:rPr>
              <w:t>449</w:t>
            </w:r>
          </w:p>
        </w:tc>
      </w:tr>
      <w:tr w:rsidR="00B548A6" w:rsidRPr="005D006C" w14:paraId="64814C57" w14:textId="77777777" w:rsidTr="0010228D">
        <w:tc>
          <w:tcPr>
            <w:tcW w:w="3693" w:type="dxa"/>
            <w:vAlign w:val="bottom"/>
          </w:tcPr>
          <w:p w14:paraId="7C582E0E" w14:textId="77777777" w:rsidR="00B548A6" w:rsidRPr="005D006C" w:rsidRDefault="00B548A6" w:rsidP="00B548A6">
            <w:pPr>
              <w:spacing w:line="240" w:lineRule="auto"/>
              <w:ind w:right="27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006C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262" w:type="dxa"/>
            <w:vAlign w:val="bottom"/>
          </w:tcPr>
          <w:p w14:paraId="5DEBC492" w14:textId="30D4ED63" w:rsidR="00B548A6" w:rsidRPr="005D006C" w:rsidRDefault="0001010D" w:rsidP="00B548A6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006C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4B6EDD" w:rsidRPr="005D006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5D006C">
              <w:rPr>
                <w:rFonts w:ascii="Angsana New" w:hAnsi="Angsana New"/>
                <w:sz w:val="30"/>
                <w:szCs w:val="30"/>
                <w:lang w:val="en-US" w:bidi="th-TH"/>
              </w:rPr>
              <w:t>773</w:t>
            </w:r>
            <w:r w:rsidR="004B6EDD" w:rsidRPr="005D006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5D006C">
              <w:rPr>
                <w:rFonts w:ascii="Angsana New" w:hAnsi="Angsana New"/>
                <w:sz w:val="30"/>
                <w:szCs w:val="30"/>
                <w:lang w:val="en-US" w:bidi="th-TH"/>
              </w:rPr>
              <w:t>556</w:t>
            </w:r>
          </w:p>
        </w:tc>
        <w:tc>
          <w:tcPr>
            <w:tcW w:w="263" w:type="dxa"/>
            <w:vAlign w:val="bottom"/>
          </w:tcPr>
          <w:p w14:paraId="38E10E0D" w14:textId="77777777" w:rsidR="00B548A6" w:rsidRPr="005D006C" w:rsidRDefault="00B548A6" w:rsidP="00B54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7" w:type="dxa"/>
            <w:vAlign w:val="bottom"/>
          </w:tcPr>
          <w:p w14:paraId="2CE4C99D" w14:textId="2E8E92B4" w:rsidR="00B548A6" w:rsidRPr="005D006C" w:rsidRDefault="0001010D" w:rsidP="00B548A6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006C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B548A6" w:rsidRPr="005D006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5D006C">
              <w:rPr>
                <w:rFonts w:ascii="Angsana New" w:hAnsi="Angsana New"/>
                <w:sz w:val="30"/>
                <w:szCs w:val="30"/>
                <w:lang w:val="en-US" w:bidi="th-TH"/>
              </w:rPr>
              <w:t>474</w:t>
            </w:r>
            <w:r w:rsidR="00B548A6" w:rsidRPr="005D006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5D006C">
              <w:rPr>
                <w:rFonts w:ascii="Angsana New" w:hAnsi="Angsana New"/>
                <w:sz w:val="30"/>
                <w:szCs w:val="30"/>
                <w:lang w:val="en-US" w:bidi="th-TH"/>
              </w:rPr>
              <w:t>862</w:t>
            </w:r>
          </w:p>
        </w:tc>
        <w:tc>
          <w:tcPr>
            <w:tcW w:w="238" w:type="dxa"/>
            <w:vAlign w:val="bottom"/>
          </w:tcPr>
          <w:p w14:paraId="60174B0C" w14:textId="77777777" w:rsidR="00B548A6" w:rsidRPr="005D006C" w:rsidRDefault="00B548A6" w:rsidP="00B54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78A70258" w14:textId="543B8182" w:rsidR="00B548A6" w:rsidRPr="005D006C" w:rsidRDefault="0001010D" w:rsidP="00B548A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7" w:right="-3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006C">
              <w:rPr>
                <w:rFonts w:ascii="Angsana New" w:hAnsi="Angsana New"/>
                <w:sz w:val="30"/>
                <w:szCs w:val="30"/>
                <w:lang w:val="en-US" w:bidi="th-TH"/>
              </w:rPr>
              <w:t>181</w:t>
            </w:r>
            <w:r w:rsidR="004B6EDD" w:rsidRPr="005D006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D006C">
              <w:rPr>
                <w:rFonts w:ascii="Angsana New" w:hAnsi="Angsana New"/>
                <w:sz w:val="30"/>
                <w:szCs w:val="30"/>
                <w:lang w:val="en-US" w:bidi="th-TH"/>
              </w:rPr>
              <w:t>749</w:t>
            </w:r>
          </w:p>
        </w:tc>
        <w:tc>
          <w:tcPr>
            <w:tcW w:w="263" w:type="dxa"/>
            <w:vAlign w:val="bottom"/>
          </w:tcPr>
          <w:p w14:paraId="3A11D4E4" w14:textId="77777777" w:rsidR="00B548A6" w:rsidRPr="005D006C" w:rsidRDefault="00B548A6" w:rsidP="00B54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9211075" w14:textId="6CA92086" w:rsidR="00B548A6" w:rsidRPr="005D006C" w:rsidRDefault="0001010D" w:rsidP="00B548A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006C">
              <w:rPr>
                <w:rFonts w:ascii="Angsana New" w:hAnsi="Angsana New"/>
                <w:sz w:val="30"/>
                <w:szCs w:val="30"/>
                <w:lang w:val="en-US" w:bidi="th-TH"/>
              </w:rPr>
              <w:t>542</w:t>
            </w:r>
            <w:r w:rsidR="00B548A6" w:rsidRPr="005D006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D006C">
              <w:rPr>
                <w:rFonts w:ascii="Angsana New" w:hAnsi="Angsana New"/>
                <w:sz w:val="30"/>
                <w:szCs w:val="30"/>
                <w:lang w:val="en-US" w:bidi="th-TH"/>
              </w:rPr>
              <w:t>102</w:t>
            </w:r>
          </w:p>
        </w:tc>
      </w:tr>
      <w:tr w:rsidR="00B548A6" w:rsidRPr="005D006C" w14:paraId="15CE52C4" w14:textId="77777777" w:rsidTr="0010228D">
        <w:tc>
          <w:tcPr>
            <w:tcW w:w="3693" w:type="dxa"/>
            <w:vAlign w:val="bottom"/>
          </w:tcPr>
          <w:p w14:paraId="4F5A9EC4" w14:textId="77777777" w:rsidR="00B548A6" w:rsidRPr="005D006C" w:rsidRDefault="00B548A6" w:rsidP="00B548A6">
            <w:pPr>
              <w:spacing w:line="240" w:lineRule="auto"/>
              <w:ind w:right="27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006C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62" w:type="dxa"/>
            <w:vAlign w:val="bottom"/>
          </w:tcPr>
          <w:p w14:paraId="62899407" w14:textId="166C594B" w:rsidR="00B548A6" w:rsidRPr="005D006C" w:rsidRDefault="0001010D" w:rsidP="00B548A6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006C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 w:rsidR="004B6EDD" w:rsidRPr="005D006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5D006C">
              <w:rPr>
                <w:rFonts w:ascii="Angsana New" w:hAnsi="Angsana New"/>
                <w:sz w:val="30"/>
                <w:szCs w:val="30"/>
                <w:lang w:val="en-US" w:bidi="th-TH"/>
              </w:rPr>
              <w:t>565</w:t>
            </w:r>
            <w:r w:rsidR="004B6EDD" w:rsidRPr="005D006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5D006C">
              <w:rPr>
                <w:rFonts w:ascii="Angsana New" w:hAnsi="Angsana New"/>
                <w:sz w:val="30"/>
                <w:szCs w:val="30"/>
                <w:lang w:val="en-US" w:bidi="th-TH"/>
              </w:rPr>
              <w:t>779</w:t>
            </w:r>
          </w:p>
        </w:tc>
        <w:tc>
          <w:tcPr>
            <w:tcW w:w="263" w:type="dxa"/>
            <w:vAlign w:val="bottom"/>
          </w:tcPr>
          <w:p w14:paraId="5300ADAE" w14:textId="77777777" w:rsidR="00B548A6" w:rsidRPr="005D006C" w:rsidRDefault="00B548A6" w:rsidP="00B54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5C13BD95" w14:textId="1F2C2E71" w:rsidR="00B548A6" w:rsidRPr="005D006C" w:rsidRDefault="0001010D" w:rsidP="00B548A6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006C">
              <w:rPr>
                <w:rFonts w:ascii="Angsana New" w:hAnsi="Angsana New"/>
                <w:sz w:val="30"/>
                <w:szCs w:val="30"/>
                <w:lang w:val="en-US" w:bidi="th-TH"/>
              </w:rPr>
              <w:t>485</w:t>
            </w:r>
            <w:r w:rsidR="00B548A6" w:rsidRPr="005D006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5D006C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38" w:type="dxa"/>
            <w:vAlign w:val="bottom"/>
          </w:tcPr>
          <w:p w14:paraId="7C5CE101" w14:textId="77777777" w:rsidR="00B548A6" w:rsidRPr="005D006C" w:rsidRDefault="00B548A6" w:rsidP="00B54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1230E870" w14:textId="7B421A30" w:rsidR="00B548A6" w:rsidRPr="005D006C" w:rsidRDefault="0001010D" w:rsidP="00B548A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7" w:right="-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006C">
              <w:rPr>
                <w:rFonts w:ascii="Angsana New" w:hAnsi="Angsana New"/>
                <w:sz w:val="30"/>
                <w:szCs w:val="30"/>
                <w:lang w:val="en-US" w:bidi="th-TH"/>
              </w:rPr>
              <w:t>754</w:t>
            </w:r>
            <w:r w:rsidR="004B6EDD" w:rsidRPr="005D006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D006C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3" w:type="dxa"/>
            <w:vAlign w:val="bottom"/>
          </w:tcPr>
          <w:p w14:paraId="7951DAF0" w14:textId="77777777" w:rsidR="00B548A6" w:rsidRPr="005D006C" w:rsidRDefault="00B548A6" w:rsidP="00B54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449299D" w14:textId="7E76109F" w:rsidR="00B548A6" w:rsidRPr="005D006C" w:rsidRDefault="0001010D" w:rsidP="00B548A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006C">
              <w:rPr>
                <w:rFonts w:ascii="Angsana New" w:hAnsi="Angsana New"/>
                <w:sz w:val="30"/>
                <w:szCs w:val="30"/>
                <w:lang w:val="en-US" w:bidi="th-TH"/>
              </w:rPr>
              <w:t>150</w:t>
            </w:r>
            <w:r w:rsidR="00B548A6" w:rsidRPr="005D006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D006C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B548A6" w:rsidRPr="005D006C" w14:paraId="2DA0D4D3" w14:textId="77777777" w:rsidTr="0010228D">
        <w:tc>
          <w:tcPr>
            <w:tcW w:w="3693" w:type="dxa"/>
            <w:vAlign w:val="bottom"/>
          </w:tcPr>
          <w:p w14:paraId="2749DDCE" w14:textId="77777777" w:rsidR="00B548A6" w:rsidRPr="005D006C" w:rsidRDefault="00B548A6" w:rsidP="00B548A6">
            <w:pPr>
              <w:spacing w:line="240" w:lineRule="auto"/>
              <w:ind w:right="27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00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CEEEF1" w14:textId="1FBE0CD3" w:rsidR="00B548A6" w:rsidRPr="005D006C" w:rsidRDefault="0001010D" w:rsidP="00B548A6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00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</w:t>
            </w:r>
            <w:r w:rsidR="004B6EDD" w:rsidRPr="005D00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D00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341</w:t>
            </w:r>
            <w:r w:rsidR="004B6EDD" w:rsidRPr="005D00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D00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174</w:t>
            </w:r>
          </w:p>
        </w:tc>
        <w:tc>
          <w:tcPr>
            <w:tcW w:w="263" w:type="dxa"/>
            <w:vAlign w:val="bottom"/>
          </w:tcPr>
          <w:p w14:paraId="38B17BDA" w14:textId="77777777" w:rsidR="00B548A6" w:rsidRPr="005D006C" w:rsidRDefault="00B548A6" w:rsidP="00B54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92E0B" w14:textId="42BEE110" w:rsidR="00B548A6" w:rsidRPr="005D006C" w:rsidRDefault="0001010D" w:rsidP="00B548A6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00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B548A6" w:rsidRPr="005D00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D00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961</w:t>
            </w:r>
            <w:r w:rsidR="00B548A6" w:rsidRPr="005D00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D00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494</w:t>
            </w:r>
          </w:p>
        </w:tc>
        <w:tc>
          <w:tcPr>
            <w:tcW w:w="238" w:type="dxa"/>
            <w:vAlign w:val="bottom"/>
          </w:tcPr>
          <w:p w14:paraId="0B98194A" w14:textId="77777777" w:rsidR="00B548A6" w:rsidRPr="005D006C" w:rsidRDefault="00B548A6" w:rsidP="00B54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EF5AF" w14:textId="5E5B985F" w:rsidR="00B548A6" w:rsidRPr="005D006C" w:rsidRDefault="0001010D" w:rsidP="00B548A6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00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936</w:t>
            </w:r>
            <w:r w:rsidR="004B6EDD" w:rsidRPr="005D00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D00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198</w:t>
            </w:r>
          </w:p>
        </w:tc>
        <w:tc>
          <w:tcPr>
            <w:tcW w:w="263" w:type="dxa"/>
            <w:vAlign w:val="bottom"/>
          </w:tcPr>
          <w:p w14:paraId="09F4378F" w14:textId="77777777" w:rsidR="00B548A6" w:rsidRPr="005D006C" w:rsidRDefault="00B548A6" w:rsidP="00B54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041B86" w14:textId="1A14D94E" w:rsidR="00B548A6" w:rsidRPr="005D006C" w:rsidRDefault="0001010D" w:rsidP="00B548A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00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692</w:t>
            </w:r>
            <w:r w:rsidR="00B548A6" w:rsidRPr="005D00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D00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551</w:t>
            </w:r>
          </w:p>
        </w:tc>
      </w:tr>
    </w:tbl>
    <w:p w14:paraId="69F00E7B" w14:textId="5EE7FE7B" w:rsidR="00F13DFE" w:rsidRPr="000A6839" w:rsidRDefault="00F13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14:paraId="4BBFEF09" w14:textId="69082343" w:rsidR="002A378B" w:rsidRDefault="002A378B" w:rsidP="00B46D6A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ลูกหนี้การค้า</w:t>
      </w:r>
    </w:p>
    <w:p w14:paraId="1D421A0B" w14:textId="77777777" w:rsidR="002A378B" w:rsidRPr="000A6839" w:rsidRDefault="002A378B" w:rsidP="00125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lang w:val="th-TH"/>
        </w:rPr>
      </w:pPr>
    </w:p>
    <w:tbl>
      <w:tblPr>
        <w:tblW w:w="918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080"/>
        <w:gridCol w:w="180"/>
        <w:gridCol w:w="1083"/>
        <w:gridCol w:w="178"/>
        <w:gridCol w:w="1082"/>
        <w:gridCol w:w="180"/>
        <w:gridCol w:w="1082"/>
      </w:tblGrid>
      <w:tr w:rsidR="00051883" w:rsidRPr="003570F3" w14:paraId="2886FF53" w14:textId="77777777" w:rsidTr="0010228D">
        <w:trPr>
          <w:cantSplit/>
          <w:tblHeader/>
        </w:trPr>
        <w:tc>
          <w:tcPr>
            <w:tcW w:w="4320" w:type="dxa"/>
            <w:vAlign w:val="bottom"/>
            <w:hideMark/>
          </w:tcPr>
          <w:p w14:paraId="439C9015" w14:textId="77777777" w:rsidR="00051883" w:rsidRPr="00063EF2" w:rsidRDefault="00051883" w:rsidP="0005188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3" w:type="dxa"/>
            <w:gridSpan w:val="3"/>
            <w:vAlign w:val="bottom"/>
          </w:tcPr>
          <w:p w14:paraId="685057B5" w14:textId="77777777" w:rsidR="00051883" w:rsidRPr="00063EF2" w:rsidRDefault="00051883" w:rsidP="00051883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063EF2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6D41B20A" w14:textId="77777777" w:rsidR="00051883" w:rsidRPr="00063EF2" w:rsidRDefault="00051883" w:rsidP="0005188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44" w:type="dxa"/>
            <w:gridSpan w:val="3"/>
            <w:vAlign w:val="bottom"/>
          </w:tcPr>
          <w:p w14:paraId="0C580A12" w14:textId="77777777" w:rsidR="00051883" w:rsidRPr="00063EF2" w:rsidRDefault="00051883" w:rsidP="0005188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063EF2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51883" w:rsidRPr="003570F3" w14:paraId="2E55DECC" w14:textId="77777777" w:rsidTr="00C35DA3">
        <w:trPr>
          <w:cantSplit/>
          <w:tblHeader/>
        </w:trPr>
        <w:tc>
          <w:tcPr>
            <w:tcW w:w="4320" w:type="dxa"/>
            <w:vAlign w:val="bottom"/>
          </w:tcPr>
          <w:p w14:paraId="5DFDE220" w14:textId="57D8C3D0" w:rsidR="00051883" w:rsidRPr="00063EF2" w:rsidRDefault="00051883" w:rsidP="0005188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01010D" w:rsidRPr="0001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6FD8D0B2" w14:textId="37AA6931" w:rsidR="00051883" w:rsidRPr="00063EF2" w:rsidRDefault="0001010D" w:rsidP="0005188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01010D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6BCB2C28" w14:textId="77777777" w:rsidR="00051883" w:rsidRPr="00063EF2" w:rsidRDefault="00051883" w:rsidP="00051883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6C69DF28" w14:textId="4C380191" w:rsidR="00051883" w:rsidRPr="00063EF2" w:rsidRDefault="0001010D" w:rsidP="00051883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01010D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8" w:type="dxa"/>
          </w:tcPr>
          <w:p w14:paraId="34A2FFA3" w14:textId="77777777" w:rsidR="00051883" w:rsidRPr="00063EF2" w:rsidRDefault="00051883" w:rsidP="0005188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6C35DEAA" w14:textId="0BC51F71" w:rsidR="00051883" w:rsidRPr="00063EF2" w:rsidRDefault="0001010D" w:rsidP="00051883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69AC006A" w14:textId="77777777" w:rsidR="00051883" w:rsidRPr="00063EF2" w:rsidRDefault="00051883" w:rsidP="00051883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698C8A4" w14:textId="4420009E" w:rsidR="00051883" w:rsidRPr="00063EF2" w:rsidRDefault="0001010D" w:rsidP="00051883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01010D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2564</w:t>
            </w:r>
          </w:p>
        </w:tc>
      </w:tr>
      <w:tr w:rsidR="00051883" w:rsidRPr="003570F3" w14:paraId="4577DAE0" w14:textId="77777777" w:rsidTr="0010228D">
        <w:trPr>
          <w:cantSplit/>
          <w:tblHeader/>
        </w:trPr>
        <w:tc>
          <w:tcPr>
            <w:tcW w:w="4320" w:type="dxa"/>
            <w:vAlign w:val="bottom"/>
          </w:tcPr>
          <w:p w14:paraId="2F50F9D3" w14:textId="77777777" w:rsidR="00051883" w:rsidRPr="00063EF2" w:rsidRDefault="00051883" w:rsidP="0005188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865" w:type="dxa"/>
            <w:gridSpan w:val="7"/>
            <w:vAlign w:val="bottom"/>
            <w:hideMark/>
          </w:tcPr>
          <w:p w14:paraId="508CD297" w14:textId="77777777" w:rsidR="00051883" w:rsidRPr="00063EF2" w:rsidRDefault="00051883" w:rsidP="0005188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3570F3" w:rsidRPr="00063EF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B548A6" w:rsidRPr="003570F3" w14:paraId="47AD7C50" w14:textId="77777777" w:rsidTr="00C35DA3">
        <w:trPr>
          <w:cantSplit/>
        </w:trPr>
        <w:tc>
          <w:tcPr>
            <w:tcW w:w="4320" w:type="dxa"/>
            <w:hideMark/>
          </w:tcPr>
          <w:p w14:paraId="22148C0F" w14:textId="77777777" w:rsidR="00B548A6" w:rsidRPr="00063EF2" w:rsidRDefault="00B548A6" w:rsidP="00B548A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094DD646" w14:textId="741583CA" w:rsidR="00B548A6" w:rsidRPr="003E3D46" w:rsidRDefault="0001010D" w:rsidP="00B548A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10310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579</w:t>
            </w:r>
            <w:r w:rsidR="0010310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180" w:type="dxa"/>
          </w:tcPr>
          <w:p w14:paraId="0A21DF19" w14:textId="77777777" w:rsidR="00B548A6" w:rsidRPr="00063EF2" w:rsidRDefault="00B548A6" w:rsidP="00B548A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078873D" w14:textId="29E7F5EA" w:rsidR="00B548A6" w:rsidRPr="006B78AC" w:rsidRDefault="0001010D" w:rsidP="00B548A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B548A6" w:rsidRPr="003E3D4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550</w:t>
            </w:r>
            <w:r w:rsidR="00B548A6" w:rsidRPr="003E3D4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322</w:t>
            </w:r>
          </w:p>
        </w:tc>
        <w:tc>
          <w:tcPr>
            <w:tcW w:w="178" w:type="dxa"/>
          </w:tcPr>
          <w:p w14:paraId="3AE9221A" w14:textId="77777777" w:rsidR="00B548A6" w:rsidRPr="00063EF2" w:rsidRDefault="00B548A6" w:rsidP="00B548A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CCE0B5A" w14:textId="54B4ABB2" w:rsidR="00B548A6" w:rsidRPr="00E76654" w:rsidRDefault="00B548A6" w:rsidP="00B548A6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66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7962F3F" w14:textId="77777777" w:rsidR="00B548A6" w:rsidRPr="00063EF2" w:rsidRDefault="00B548A6" w:rsidP="00B548A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79F5C87" w14:textId="67668B24" w:rsidR="00B548A6" w:rsidRPr="00E76654" w:rsidRDefault="00B548A6" w:rsidP="00B548A6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66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48A6" w:rsidRPr="003570F3" w14:paraId="22537190" w14:textId="77777777" w:rsidTr="00C35DA3">
        <w:trPr>
          <w:cantSplit/>
        </w:trPr>
        <w:tc>
          <w:tcPr>
            <w:tcW w:w="4320" w:type="dxa"/>
            <w:hideMark/>
          </w:tcPr>
          <w:p w14:paraId="6586D7A9" w14:textId="77777777" w:rsidR="00B548A6" w:rsidRPr="00063EF2" w:rsidRDefault="00B548A6" w:rsidP="00B548A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010C5CFE" w14:textId="77777777" w:rsidR="00B548A6" w:rsidRPr="003E3D46" w:rsidRDefault="00B548A6" w:rsidP="00B548A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25833A5" w14:textId="77777777" w:rsidR="00B548A6" w:rsidRPr="00063EF2" w:rsidRDefault="00B548A6" w:rsidP="00B548A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CC223B3" w14:textId="77777777" w:rsidR="00B548A6" w:rsidRPr="00063EF2" w:rsidRDefault="00B548A6" w:rsidP="00B548A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EE05867" w14:textId="77777777" w:rsidR="00B548A6" w:rsidRPr="00063EF2" w:rsidRDefault="00B548A6" w:rsidP="00B548A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FAC411B" w14:textId="77777777" w:rsidR="00B548A6" w:rsidRPr="00E76654" w:rsidRDefault="00B548A6" w:rsidP="00B548A6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4A92E8" w14:textId="77777777" w:rsidR="00B548A6" w:rsidRPr="00063EF2" w:rsidRDefault="00B548A6" w:rsidP="00B548A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DF2AFEA" w14:textId="77777777" w:rsidR="00B548A6" w:rsidRPr="00E76654" w:rsidRDefault="00B548A6" w:rsidP="00B548A6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48A6" w:rsidRPr="003570F3" w14:paraId="2540B206" w14:textId="77777777" w:rsidTr="00C35DA3">
        <w:trPr>
          <w:cantSplit/>
        </w:trPr>
        <w:tc>
          <w:tcPr>
            <w:tcW w:w="4320" w:type="dxa"/>
            <w:hideMark/>
          </w:tcPr>
          <w:p w14:paraId="763854B6" w14:textId="526F6073" w:rsidR="00B548A6" w:rsidRPr="00063EF2" w:rsidRDefault="00B548A6" w:rsidP="00B548A6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6A16BB2F" w14:textId="69B39316" w:rsidR="00B548A6" w:rsidRPr="003E3D46" w:rsidRDefault="0001010D" w:rsidP="00B548A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10310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955</w:t>
            </w:r>
          </w:p>
        </w:tc>
        <w:tc>
          <w:tcPr>
            <w:tcW w:w="180" w:type="dxa"/>
          </w:tcPr>
          <w:p w14:paraId="0517D7AA" w14:textId="77777777" w:rsidR="00B548A6" w:rsidRPr="00063EF2" w:rsidRDefault="00B548A6" w:rsidP="00B548A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EB94336" w14:textId="006A077C" w:rsidR="00B548A6" w:rsidRPr="00063EF2" w:rsidRDefault="0001010D" w:rsidP="00B548A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223</w:t>
            </w:r>
            <w:r w:rsidR="00B548A6" w:rsidRPr="003E3D4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475</w:t>
            </w:r>
          </w:p>
        </w:tc>
        <w:tc>
          <w:tcPr>
            <w:tcW w:w="178" w:type="dxa"/>
          </w:tcPr>
          <w:p w14:paraId="24546023" w14:textId="77777777" w:rsidR="00B548A6" w:rsidRPr="00063EF2" w:rsidRDefault="00B548A6" w:rsidP="00B548A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3F8D962" w14:textId="15CB23EF" w:rsidR="00B548A6" w:rsidRPr="00063EF2" w:rsidRDefault="00B548A6" w:rsidP="00B548A6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5B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CB86710" w14:textId="77777777" w:rsidR="00B548A6" w:rsidRPr="00063EF2" w:rsidRDefault="00B548A6" w:rsidP="00B548A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95677DA" w14:textId="330636FD" w:rsidR="00B548A6" w:rsidRPr="00E76654" w:rsidRDefault="00B548A6" w:rsidP="00B548A6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66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310F" w:rsidRPr="003570F3" w14:paraId="240B1394" w14:textId="77777777" w:rsidTr="00C35DA3">
        <w:trPr>
          <w:cantSplit/>
        </w:trPr>
        <w:tc>
          <w:tcPr>
            <w:tcW w:w="4320" w:type="dxa"/>
            <w:hideMark/>
          </w:tcPr>
          <w:p w14:paraId="5A96FF45" w14:textId="7F79ACDB" w:rsidR="0010310F" w:rsidRPr="00063EF2" w:rsidRDefault="0010310F" w:rsidP="0010310F">
            <w:pPr>
              <w:spacing w:line="240" w:lineRule="auto"/>
              <w:ind w:left="104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6DCBD986" w14:textId="10B4B8CF" w:rsidR="0010310F" w:rsidRPr="0010310F" w:rsidRDefault="0010310F" w:rsidP="0010310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66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064D341" w14:textId="33FC2952" w:rsidR="0010310F" w:rsidRPr="0010310F" w:rsidRDefault="0010310F" w:rsidP="0010310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3" w:type="dxa"/>
          </w:tcPr>
          <w:p w14:paraId="77093BE7" w14:textId="64C3BD53" w:rsidR="0010310F" w:rsidRPr="00063EF2" w:rsidRDefault="0001010D" w:rsidP="0010310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78" w:type="dxa"/>
          </w:tcPr>
          <w:p w14:paraId="384BFE36" w14:textId="77777777" w:rsidR="0010310F" w:rsidRPr="00063EF2" w:rsidRDefault="0010310F" w:rsidP="001031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66429AB" w14:textId="3B9E839B" w:rsidR="0010310F" w:rsidRPr="00E76654" w:rsidRDefault="0010310F" w:rsidP="0010310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66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B9F6CF8" w14:textId="77777777" w:rsidR="0010310F" w:rsidRPr="00063EF2" w:rsidRDefault="0010310F" w:rsidP="0010310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E245CDC" w14:textId="33E9C530" w:rsidR="0010310F" w:rsidRPr="00E76654" w:rsidRDefault="0010310F" w:rsidP="0010310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66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310F" w:rsidRPr="003570F3" w14:paraId="7C85953B" w14:textId="77777777" w:rsidTr="00C35DA3">
        <w:trPr>
          <w:cantSplit/>
        </w:trPr>
        <w:tc>
          <w:tcPr>
            <w:tcW w:w="4320" w:type="dxa"/>
          </w:tcPr>
          <w:p w14:paraId="57FADC52" w14:textId="063964F0" w:rsidR="0010310F" w:rsidRPr="00063EF2" w:rsidRDefault="0010310F" w:rsidP="0010310F">
            <w:pPr>
              <w:spacing w:line="240" w:lineRule="auto"/>
              <w:ind w:left="104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4DE32189" w14:textId="002297CC" w:rsidR="0010310F" w:rsidRPr="0010310F" w:rsidRDefault="0010310F" w:rsidP="0010310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66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D8A6641" w14:textId="6BCA08A0" w:rsidR="0010310F" w:rsidRPr="0010310F" w:rsidRDefault="0010310F" w:rsidP="0010310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3" w:type="dxa"/>
          </w:tcPr>
          <w:p w14:paraId="61818B27" w14:textId="0B59106C" w:rsidR="0010310F" w:rsidRPr="00063EF2" w:rsidRDefault="0001010D" w:rsidP="0010310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178" w:type="dxa"/>
          </w:tcPr>
          <w:p w14:paraId="41C43235" w14:textId="77777777" w:rsidR="0010310F" w:rsidRPr="00063EF2" w:rsidRDefault="0010310F" w:rsidP="001031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EC6E955" w14:textId="13E80109" w:rsidR="0010310F" w:rsidRPr="00E76654" w:rsidRDefault="0010310F" w:rsidP="0010310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66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FF21FB2" w14:textId="77777777" w:rsidR="0010310F" w:rsidRPr="00063EF2" w:rsidRDefault="0010310F" w:rsidP="0010310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6B6C3E3" w14:textId="2A3E916A" w:rsidR="0010310F" w:rsidRPr="00E76654" w:rsidRDefault="0010310F" w:rsidP="0010310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66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310F" w:rsidRPr="003570F3" w14:paraId="1372EEC1" w14:textId="77777777" w:rsidTr="00C35DA3">
        <w:trPr>
          <w:cantSplit/>
        </w:trPr>
        <w:tc>
          <w:tcPr>
            <w:tcW w:w="4320" w:type="dxa"/>
          </w:tcPr>
          <w:p w14:paraId="3BACEC18" w14:textId="054EF6D3" w:rsidR="0010310F" w:rsidRDefault="0010310F" w:rsidP="0010310F">
            <w:pPr>
              <w:spacing w:line="240" w:lineRule="auto"/>
              <w:ind w:left="104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มากกว่า 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73EA15D4" w14:textId="4A26223C" w:rsidR="0010310F" w:rsidRPr="0010310F" w:rsidRDefault="0010310F" w:rsidP="0010310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7654604C" w14:textId="40B9DA29" w:rsidR="0010310F" w:rsidRPr="0010310F" w:rsidRDefault="0010310F" w:rsidP="0010310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3" w:type="dxa"/>
          </w:tcPr>
          <w:p w14:paraId="1DFF2E3C" w14:textId="2E212FC3" w:rsidR="0010310F" w:rsidRPr="00C55050" w:rsidRDefault="0001010D" w:rsidP="0010310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178" w:type="dxa"/>
          </w:tcPr>
          <w:p w14:paraId="619D798E" w14:textId="77777777" w:rsidR="0010310F" w:rsidRPr="00063EF2" w:rsidRDefault="0010310F" w:rsidP="001031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14D1A8B" w14:textId="3B9600CD" w:rsidR="0010310F" w:rsidRPr="00E76654" w:rsidRDefault="0010310F" w:rsidP="0010310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36003E28" w14:textId="77777777" w:rsidR="0010310F" w:rsidRPr="00063EF2" w:rsidRDefault="0010310F" w:rsidP="0010310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25D6184" w14:textId="04A98EDE" w:rsidR="0010310F" w:rsidRPr="00E76654" w:rsidRDefault="0010310F" w:rsidP="0010310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0310F" w:rsidRPr="003570F3" w14:paraId="248DAA22" w14:textId="77777777" w:rsidTr="00C35DA3">
        <w:trPr>
          <w:cantSplit/>
        </w:trPr>
        <w:tc>
          <w:tcPr>
            <w:tcW w:w="4320" w:type="dxa"/>
            <w:hideMark/>
          </w:tcPr>
          <w:p w14:paraId="2BBAFA5C" w14:textId="77777777" w:rsidR="0010310F" w:rsidRPr="00C35DA3" w:rsidRDefault="0010310F" w:rsidP="0010310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5D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237410" w14:textId="595151E1" w:rsidR="0010310F" w:rsidRPr="003E3D46" w:rsidRDefault="0001010D" w:rsidP="0010310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</w:t>
            </w:r>
            <w:r w:rsidR="0010310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582</w:t>
            </w:r>
            <w:r w:rsidR="0010310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355</w:t>
            </w:r>
          </w:p>
        </w:tc>
        <w:tc>
          <w:tcPr>
            <w:tcW w:w="180" w:type="dxa"/>
          </w:tcPr>
          <w:p w14:paraId="4E285F15" w14:textId="77777777" w:rsidR="0010310F" w:rsidRPr="00C35DA3" w:rsidRDefault="0010310F" w:rsidP="0010310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D4773A" w14:textId="5EEC077C" w:rsidR="0010310F" w:rsidRPr="00011906" w:rsidRDefault="0001010D" w:rsidP="0010310F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10310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774</w:t>
            </w:r>
            <w:r w:rsidR="0010310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197</w:t>
            </w:r>
          </w:p>
        </w:tc>
        <w:tc>
          <w:tcPr>
            <w:tcW w:w="178" w:type="dxa"/>
          </w:tcPr>
          <w:p w14:paraId="5AEEDAAA" w14:textId="77777777" w:rsidR="0010310F" w:rsidRPr="00C35DA3" w:rsidRDefault="0010310F" w:rsidP="001031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47897F" w14:textId="44BD1D11" w:rsidR="0010310F" w:rsidRPr="00C35DA3" w:rsidRDefault="0010310F" w:rsidP="0010310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665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B728988" w14:textId="77777777" w:rsidR="0010310F" w:rsidRPr="00C35DA3" w:rsidRDefault="0010310F" w:rsidP="0010310F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</w:tcPr>
          <w:p w14:paraId="4412E951" w14:textId="6A0DA013" w:rsidR="0010310F" w:rsidRPr="00C35DA3" w:rsidRDefault="0010310F" w:rsidP="0010310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0310F" w:rsidRPr="00C35DA3" w14:paraId="164487E5" w14:textId="77777777" w:rsidTr="00C35DA3">
        <w:trPr>
          <w:cantSplit/>
          <w:trHeight w:val="71"/>
        </w:trPr>
        <w:tc>
          <w:tcPr>
            <w:tcW w:w="4320" w:type="dxa"/>
            <w:vAlign w:val="bottom"/>
            <w:hideMark/>
          </w:tcPr>
          <w:p w14:paraId="69C4AECB" w14:textId="77777777" w:rsidR="0010310F" w:rsidRPr="00440B5B" w:rsidRDefault="0010310F" w:rsidP="0010310F">
            <w:pPr>
              <w:pStyle w:val="acctfourfigures"/>
              <w:tabs>
                <w:tab w:val="decimal" w:pos="701"/>
              </w:tabs>
              <w:spacing w:line="240" w:lineRule="auto"/>
              <w:ind w:left="-79" w:right="66" w:firstLine="79"/>
              <w:rPr>
                <w:rFonts w:ascii="Angsana New" w:hAnsi="Angsana New"/>
                <w:sz w:val="30"/>
                <w:szCs w:val="30"/>
              </w:rPr>
            </w:pPr>
            <w:r w:rsidRPr="004575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40B5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7296C9" w14:textId="2DAF11A5" w:rsidR="0010310F" w:rsidRPr="003E3D46" w:rsidRDefault="0010310F" w:rsidP="0010310F">
            <w:pPr>
              <w:pStyle w:val="acctfourfigures"/>
              <w:tabs>
                <w:tab w:val="clear" w:pos="765"/>
                <w:tab w:val="decimal" w:pos="192"/>
                <w:tab w:val="decimal" w:pos="465"/>
              </w:tabs>
              <w:spacing w:line="240" w:lineRule="auto"/>
              <w:ind w:left="-83" w:right="255" w:firstLine="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E3D4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C0F6C37" w14:textId="77777777" w:rsidR="0010310F" w:rsidRPr="003E3D46" w:rsidRDefault="0010310F" w:rsidP="0010310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B779F4" w14:textId="0F2D7993" w:rsidR="0010310F" w:rsidRPr="00440B5B" w:rsidRDefault="0010310F" w:rsidP="0010310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E3D4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7CE8F22" w14:textId="77777777" w:rsidR="0010310F" w:rsidRPr="00440B5B" w:rsidRDefault="0010310F" w:rsidP="0010310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55F12E" w14:textId="1174B5ED" w:rsidR="0010310F" w:rsidRPr="00E76654" w:rsidRDefault="0010310F" w:rsidP="0010310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66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E1245DB" w14:textId="77777777" w:rsidR="0010310F" w:rsidRPr="00440B5B" w:rsidRDefault="0010310F" w:rsidP="0010310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E0EBBB8" w14:textId="4074B179" w:rsidR="0010310F" w:rsidRPr="00440B5B" w:rsidRDefault="0010310F" w:rsidP="0010310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310F" w:rsidRPr="003570F3" w14:paraId="18E6B61A" w14:textId="77777777" w:rsidTr="00C35DA3">
        <w:trPr>
          <w:cantSplit/>
        </w:trPr>
        <w:tc>
          <w:tcPr>
            <w:tcW w:w="4320" w:type="dxa"/>
            <w:hideMark/>
          </w:tcPr>
          <w:p w14:paraId="5E1E0E04" w14:textId="77777777" w:rsidR="0010310F" w:rsidRPr="00063EF2" w:rsidRDefault="0010310F" w:rsidP="0010310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0CA7A3" w14:textId="01B151F8" w:rsidR="0010310F" w:rsidRPr="003E3D46" w:rsidRDefault="0001010D" w:rsidP="0010310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</w:t>
            </w:r>
            <w:r w:rsidR="0010310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582</w:t>
            </w:r>
            <w:r w:rsidR="0010310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355</w:t>
            </w:r>
          </w:p>
        </w:tc>
        <w:tc>
          <w:tcPr>
            <w:tcW w:w="180" w:type="dxa"/>
          </w:tcPr>
          <w:p w14:paraId="7A87FF8A" w14:textId="77777777" w:rsidR="0010310F" w:rsidRPr="00063EF2" w:rsidRDefault="0010310F" w:rsidP="0010310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633D7B" w14:textId="1CDB1233" w:rsidR="0010310F" w:rsidRPr="00011906" w:rsidRDefault="0001010D" w:rsidP="0010310F">
            <w:pPr>
              <w:pStyle w:val="acctfourfigures"/>
              <w:tabs>
                <w:tab w:val="decimal" w:pos="701"/>
              </w:tabs>
              <w:spacing w:line="240" w:lineRule="auto"/>
              <w:ind w:left="-79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10310F" w:rsidRPr="003E3D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774</w:t>
            </w:r>
            <w:r w:rsidR="0010310F" w:rsidRPr="003E3D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197</w:t>
            </w:r>
          </w:p>
        </w:tc>
        <w:tc>
          <w:tcPr>
            <w:tcW w:w="178" w:type="dxa"/>
          </w:tcPr>
          <w:p w14:paraId="503A6456" w14:textId="77777777" w:rsidR="0010310F" w:rsidRPr="00063EF2" w:rsidRDefault="0010310F" w:rsidP="001031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280A1C" w14:textId="74B686B7" w:rsidR="0010310F" w:rsidRPr="00063EF2" w:rsidRDefault="0010310F" w:rsidP="0010310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665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A18D053" w14:textId="77777777" w:rsidR="0010310F" w:rsidRPr="00063EF2" w:rsidRDefault="0010310F" w:rsidP="0010310F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2" w:space="0" w:color="auto"/>
              <w:bottom w:val="double" w:sz="4" w:space="0" w:color="auto"/>
            </w:tcBorders>
          </w:tcPr>
          <w:p w14:paraId="24FCFF9B" w14:textId="70ACC57F" w:rsidR="0010310F" w:rsidRPr="00063EF2" w:rsidRDefault="0010310F" w:rsidP="0010310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1B18D0C" w14:textId="7730D231" w:rsidR="007F59E8" w:rsidRPr="000A6839" w:rsidRDefault="007F59E8" w:rsidP="005D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th-TH"/>
        </w:rPr>
      </w:pPr>
    </w:p>
    <w:p w14:paraId="5B692A50" w14:textId="1B0A41EE" w:rsidR="004D5AAD" w:rsidRDefault="00A1721E" w:rsidP="00046A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063EF2">
        <w:rPr>
          <w:rFonts w:ascii="Angsana New" w:hAnsi="Angsana New"/>
          <w:sz w:val="30"/>
          <w:szCs w:val="30"/>
          <w:cs/>
        </w:rPr>
        <w:t>ข้อมูลเกี่ยวกับความเสี่ยงด้านเครดิตเปิด</w:t>
      </w:r>
      <w:r w:rsidRPr="00063EF2">
        <w:rPr>
          <w:rFonts w:ascii="Angsana New" w:hAnsi="Angsana New" w:hint="cs"/>
          <w:sz w:val="30"/>
          <w:szCs w:val="30"/>
          <w:cs/>
        </w:rPr>
        <w:t>เ</w:t>
      </w:r>
      <w:r w:rsidRPr="00063EF2">
        <w:rPr>
          <w:rFonts w:ascii="Angsana New" w:hAnsi="Angsana New"/>
          <w:sz w:val="30"/>
          <w:szCs w:val="30"/>
          <w:cs/>
        </w:rPr>
        <w:t xml:space="preserve">ผยในหมายเหตุข้อ </w:t>
      </w:r>
      <w:r w:rsidR="0001010D" w:rsidRPr="0001010D">
        <w:rPr>
          <w:rFonts w:ascii="Angsana New" w:hAnsi="Angsana New"/>
          <w:sz w:val="30"/>
          <w:szCs w:val="30"/>
        </w:rPr>
        <w:t>26</w:t>
      </w:r>
      <w:r w:rsidRPr="00063EF2">
        <w:rPr>
          <w:rFonts w:ascii="Angsana New" w:hAnsi="Angsana New"/>
          <w:sz w:val="30"/>
          <w:szCs w:val="30"/>
        </w:rPr>
        <w:t xml:space="preserve"> (</w:t>
      </w:r>
      <w:r w:rsidRPr="00063EF2">
        <w:rPr>
          <w:rFonts w:ascii="Angsana New" w:hAnsi="Angsana New"/>
          <w:sz w:val="30"/>
          <w:szCs w:val="30"/>
          <w:cs/>
        </w:rPr>
        <w:t>ข.</w:t>
      </w:r>
      <w:r w:rsidR="0001010D" w:rsidRPr="0001010D">
        <w:rPr>
          <w:rFonts w:ascii="Angsana New" w:hAnsi="Angsana New"/>
          <w:sz w:val="30"/>
          <w:szCs w:val="30"/>
        </w:rPr>
        <w:t>1</w:t>
      </w:r>
      <w:r w:rsidRPr="00063EF2">
        <w:rPr>
          <w:rFonts w:ascii="Angsana New" w:hAnsi="Angsana New"/>
          <w:sz w:val="30"/>
          <w:szCs w:val="30"/>
        </w:rPr>
        <w:t>)</w:t>
      </w:r>
    </w:p>
    <w:p w14:paraId="73900486" w14:textId="77777777" w:rsidR="00444F8E" w:rsidRPr="000A6839" w:rsidRDefault="00444F8E" w:rsidP="005D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th-TH"/>
        </w:rPr>
      </w:pPr>
    </w:p>
    <w:p w14:paraId="2133A669" w14:textId="3797B31A" w:rsidR="00B46D6A" w:rsidRDefault="00B46D6A" w:rsidP="00585AA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1D79AC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วัสดุสำรองคลัง</w:t>
      </w:r>
    </w:p>
    <w:p w14:paraId="0582E644" w14:textId="77777777" w:rsidR="00B464B5" w:rsidRPr="00D72875" w:rsidRDefault="00B464B5" w:rsidP="005D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tbl>
      <w:tblPr>
        <w:tblW w:w="9167" w:type="dxa"/>
        <w:tblInd w:w="463" w:type="dxa"/>
        <w:tblLayout w:type="fixed"/>
        <w:tblLook w:val="0000" w:firstRow="0" w:lastRow="0" w:firstColumn="0" w:lastColumn="0" w:noHBand="0" w:noVBand="0"/>
      </w:tblPr>
      <w:tblGrid>
        <w:gridCol w:w="3943"/>
        <w:gridCol w:w="1259"/>
        <w:gridCol w:w="267"/>
        <w:gridCol w:w="1172"/>
        <w:gridCol w:w="268"/>
        <w:gridCol w:w="992"/>
        <w:gridCol w:w="270"/>
        <w:gridCol w:w="996"/>
      </w:tblGrid>
      <w:tr w:rsidR="00CE4BE7" w:rsidRPr="001D79AC" w14:paraId="387E7302" w14:textId="77777777" w:rsidTr="0016216B">
        <w:trPr>
          <w:trHeight w:val="419"/>
          <w:tblHeader/>
        </w:trPr>
        <w:tc>
          <w:tcPr>
            <w:tcW w:w="2151" w:type="pct"/>
            <w:vAlign w:val="bottom"/>
          </w:tcPr>
          <w:p w14:paraId="3D332A39" w14:textId="77777777" w:rsidR="00B46D6A" w:rsidRPr="001D79AC" w:rsidRDefault="00B46D6A" w:rsidP="00D0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2" w:type="pct"/>
            <w:gridSpan w:val="3"/>
            <w:vAlign w:val="bottom"/>
          </w:tcPr>
          <w:p w14:paraId="6EE7A319" w14:textId="77777777" w:rsidR="00B46D6A" w:rsidRPr="001D79AC" w:rsidRDefault="00B46D6A" w:rsidP="00D02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  <w:vAlign w:val="bottom"/>
          </w:tcPr>
          <w:p w14:paraId="4768E07B" w14:textId="77777777" w:rsidR="00B46D6A" w:rsidRPr="001D79AC" w:rsidRDefault="00B46D6A" w:rsidP="00D02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pct"/>
            <w:gridSpan w:val="3"/>
            <w:vAlign w:val="bottom"/>
          </w:tcPr>
          <w:p w14:paraId="1D78A5D4" w14:textId="77777777" w:rsidR="00B46D6A" w:rsidRPr="001D79AC" w:rsidRDefault="00B46D6A" w:rsidP="00D02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4BE7" w:rsidRPr="001D79AC" w14:paraId="516F1793" w14:textId="77777777" w:rsidTr="00DB463B">
        <w:trPr>
          <w:trHeight w:val="407"/>
          <w:tblHeader/>
        </w:trPr>
        <w:tc>
          <w:tcPr>
            <w:tcW w:w="2151" w:type="pct"/>
            <w:vAlign w:val="bottom"/>
          </w:tcPr>
          <w:p w14:paraId="660EE805" w14:textId="77777777" w:rsidR="00E23817" w:rsidRPr="001D79AC" w:rsidRDefault="00E23817" w:rsidP="00E23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458"/>
                <w:tab w:val="decimal" w:pos="796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  <w:shd w:val="clear" w:color="auto" w:fill="auto"/>
            <w:vAlign w:val="bottom"/>
          </w:tcPr>
          <w:p w14:paraId="64E7EEEA" w14:textId="53E596C3" w:rsidR="00E23817" w:rsidRPr="001D79AC" w:rsidRDefault="0001010D" w:rsidP="00E23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  <w:vAlign w:val="bottom"/>
          </w:tcPr>
          <w:p w14:paraId="30C584D0" w14:textId="77777777" w:rsidR="00E23817" w:rsidRPr="001D79AC" w:rsidRDefault="00E23817" w:rsidP="00E23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2484F86E" w14:textId="044C9028" w:rsidR="00E23817" w:rsidRPr="001D79AC" w:rsidRDefault="0001010D" w:rsidP="00E23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  <w:vAlign w:val="bottom"/>
          </w:tcPr>
          <w:p w14:paraId="1C3B57C6" w14:textId="77777777" w:rsidR="00E23817" w:rsidRPr="001D79AC" w:rsidRDefault="00E23817" w:rsidP="00E23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2BA3092B" w14:textId="1073F896" w:rsidR="00E23817" w:rsidRPr="001D79AC" w:rsidRDefault="0001010D" w:rsidP="00E23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  <w:vAlign w:val="bottom"/>
          </w:tcPr>
          <w:p w14:paraId="28A37FFA" w14:textId="77777777" w:rsidR="00E23817" w:rsidRPr="001D79AC" w:rsidRDefault="00E23817" w:rsidP="00E23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23716CFE" w14:textId="4408E785" w:rsidR="00E23817" w:rsidRPr="001D79AC" w:rsidRDefault="0001010D" w:rsidP="00E23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E4BE7" w:rsidRPr="001D79AC" w14:paraId="0931DAD5" w14:textId="77777777" w:rsidTr="00B548A6">
        <w:trPr>
          <w:trHeight w:val="407"/>
          <w:tblHeader/>
        </w:trPr>
        <w:tc>
          <w:tcPr>
            <w:tcW w:w="2151" w:type="pct"/>
            <w:vAlign w:val="bottom"/>
          </w:tcPr>
          <w:p w14:paraId="2DE8514C" w14:textId="77777777" w:rsidR="00B46D6A" w:rsidRPr="001D79AC" w:rsidRDefault="00B46D6A" w:rsidP="00D02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9" w:type="pct"/>
            <w:gridSpan w:val="7"/>
            <w:vAlign w:val="bottom"/>
          </w:tcPr>
          <w:p w14:paraId="4483A3DB" w14:textId="77777777" w:rsidR="00B46D6A" w:rsidRPr="001D79AC" w:rsidRDefault="00B46D6A" w:rsidP="00D02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216B" w:rsidRPr="001D79AC" w14:paraId="6113A468" w14:textId="77777777" w:rsidTr="00DB463B">
        <w:trPr>
          <w:trHeight w:val="407"/>
        </w:trPr>
        <w:tc>
          <w:tcPr>
            <w:tcW w:w="2151" w:type="pct"/>
            <w:vAlign w:val="bottom"/>
          </w:tcPr>
          <w:p w14:paraId="58A4E1CA" w14:textId="77777777" w:rsidR="0016216B" w:rsidRPr="001D79AC" w:rsidRDefault="0016216B" w:rsidP="0016216B">
            <w:pPr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น้ำมันเชื้อเพลิง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4876D601" w14:textId="26F3C3EE" w:rsidR="0016216B" w:rsidRPr="001D79AC" w:rsidRDefault="0001010D" w:rsidP="0016216B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808</w:t>
            </w:r>
            <w:r w:rsidR="0016216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005</w:t>
            </w:r>
          </w:p>
        </w:tc>
        <w:tc>
          <w:tcPr>
            <w:tcW w:w="146" w:type="pct"/>
            <w:vAlign w:val="bottom"/>
          </w:tcPr>
          <w:p w14:paraId="11FCB31E" w14:textId="77777777" w:rsidR="0016216B" w:rsidRPr="001D79AC" w:rsidRDefault="0016216B" w:rsidP="001621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267035B4" w14:textId="33AC4432" w:rsidR="0016216B" w:rsidRPr="001D79AC" w:rsidRDefault="0001010D" w:rsidP="0016216B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6216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071</w:t>
            </w:r>
            <w:r w:rsidR="0016216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193</w:t>
            </w:r>
          </w:p>
        </w:tc>
        <w:tc>
          <w:tcPr>
            <w:tcW w:w="146" w:type="pct"/>
            <w:vAlign w:val="bottom"/>
          </w:tcPr>
          <w:p w14:paraId="39C90FE2" w14:textId="77777777" w:rsidR="0016216B" w:rsidRPr="001D79AC" w:rsidRDefault="0016216B" w:rsidP="001621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7173349B" w14:textId="204B4141" w:rsidR="0016216B" w:rsidRPr="001D79AC" w:rsidRDefault="0016216B" w:rsidP="0016216B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6BB6008A" w14:textId="77777777" w:rsidR="0016216B" w:rsidRPr="001D79AC" w:rsidRDefault="0016216B" w:rsidP="001621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403F8D11" w14:textId="77777777" w:rsidR="0016216B" w:rsidRPr="001D79AC" w:rsidRDefault="0016216B" w:rsidP="0016216B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6216B" w:rsidRPr="001D79AC" w14:paraId="4D1AF2DC" w14:textId="77777777" w:rsidTr="00DB463B">
        <w:trPr>
          <w:trHeight w:val="407"/>
        </w:trPr>
        <w:tc>
          <w:tcPr>
            <w:tcW w:w="2151" w:type="pct"/>
            <w:vAlign w:val="bottom"/>
          </w:tcPr>
          <w:p w14:paraId="499724D0" w14:textId="77777777" w:rsidR="0016216B" w:rsidRPr="001D79AC" w:rsidRDefault="0016216B" w:rsidP="0016216B">
            <w:pPr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วัสดุสำรองคลัง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466C2324" w14:textId="788D0A33" w:rsidR="0016216B" w:rsidRPr="001D79AC" w:rsidRDefault="0001010D" w:rsidP="0016216B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16216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110</w:t>
            </w:r>
            <w:r w:rsidR="0016216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940</w:t>
            </w:r>
          </w:p>
        </w:tc>
        <w:tc>
          <w:tcPr>
            <w:tcW w:w="146" w:type="pct"/>
            <w:vAlign w:val="bottom"/>
          </w:tcPr>
          <w:p w14:paraId="3D8D0547" w14:textId="77777777" w:rsidR="0016216B" w:rsidRPr="001D79AC" w:rsidRDefault="0016216B" w:rsidP="001621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66104F87" w14:textId="4B8A77AC" w:rsidR="0016216B" w:rsidRPr="001D79AC" w:rsidRDefault="0001010D" w:rsidP="0016216B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6216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776</w:t>
            </w:r>
            <w:r w:rsidR="0016216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189</w:t>
            </w:r>
          </w:p>
        </w:tc>
        <w:tc>
          <w:tcPr>
            <w:tcW w:w="146" w:type="pct"/>
            <w:vAlign w:val="bottom"/>
          </w:tcPr>
          <w:p w14:paraId="1AC7ECF9" w14:textId="77777777" w:rsidR="0016216B" w:rsidRPr="001D79AC" w:rsidRDefault="0016216B" w:rsidP="001621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02DADAC3" w14:textId="02131583" w:rsidR="0016216B" w:rsidRPr="001D79AC" w:rsidRDefault="0016216B" w:rsidP="0016216B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21071733" w14:textId="77777777" w:rsidR="0016216B" w:rsidRPr="001D79AC" w:rsidRDefault="0016216B" w:rsidP="001621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2811C763" w14:textId="77777777" w:rsidR="0016216B" w:rsidRPr="001D79AC" w:rsidRDefault="0016216B" w:rsidP="0016216B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6216B" w:rsidRPr="001D79AC" w14:paraId="462D483D" w14:textId="77777777" w:rsidTr="00DB463B">
        <w:trPr>
          <w:trHeight w:val="407"/>
        </w:trPr>
        <w:tc>
          <w:tcPr>
            <w:tcW w:w="2151" w:type="pct"/>
            <w:vAlign w:val="bottom"/>
          </w:tcPr>
          <w:p w14:paraId="1DE3D038" w14:textId="77777777" w:rsidR="0016216B" w:rsidRPr="001D79AC" w:rsidRDefault="0016216B" w:rsidP="0016216B">
            <w:pPr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วัสดุสำรองคลังระหว่างทาง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7B635" w14:textId="07C70191" w:rsidR="0016216B" w:rsidRPr="001D79AC" w:rsidRDefault="0001010D" w:rsidP="0016216B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 w:rsidR="0016216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191</w:t>
            </w:r>
          </w:p>
        </w:tc>
        <w:tc>
          <w:tcPr>
            <w:tcW w:w="146" w:type="pct"/>
            <w:vAlign w:val="bottom"/>
          </w:tcPr>
          <w:p w14:paraId="6DD5DC21" w14:textId="77777777" w:rsidR="0016216B" w:rsidRPr="001D79AC" w:rsidRDefault="0016216B" w:rsidP="001621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AC5C4" w14:textId="3C8183E4" w:rsidR="0016216B" w:rsidRPr="001D79AC" w:rsidRDefault="0001010D" w:rsidP="0016216B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16216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715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B31B9B5" w14:textId="77777777" w:rsidR="0016216B" w:rsidRPr="001D79AC" w:rsidRDefault="0016216B" w:rsidP="001621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E35DD" w14:textId="312CED3A" w:rsidR="0016216B" w:rsidRPr="001D79AC" w:rsidRDefault="0016216B" w:rsidP="0016216B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F552259" w14:textId="77777777" w:rsidR="0016216B" w:rsidRPr="001D79AC" w:rsidRDefault="0016216B" w:rsidP="001621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3799D" w14:textId="77777777" w:rsidR="0016216B" w:rsidRPr="001D79AC" w:rsidRDefault="0016216B" w:rsidP="0016216B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6216B" w:rsidRPr="001D79AC" w14:paraId="68676A56" w14:textId="77777777" w:rsidTr="00DB463B">
        <w:trPr>
          <w:trHeight w:val="407"/>
        </w:trPr>
        <w:tc>
          <w:tcPr>
            <w:tcW w:w="2151" w:type="pct"/>
            <w:vAlign w:val="bottom"/>
          </w:tcPr>
          <w:p w14:paraId="52391B95" w14:textId="77777777" w:rsidR="0016216B" w:rsidRPr="001D79AC" w:rsidRDefault="0016216B" w:rsidP="0016216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411A5" w14:textId="5AB15425" w:rsidR="0016216B" w:rsidRPr="001D79AC" w:rsidRDefault="0001010D" w:rsidP="0016216B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16216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951</w:t>
            </w:r>
            <w:r w:rsidR="0016216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136</w:t>
            </w:r>
          </w:p>
        </w:tc>
        <w:tc>
          <w:tcPr>
            <w:tcW w:w="146" w:type="pct"/>
            <w:vAlign w:val="bottom"/>
          </w:tcPr>
          <w:p w14:paraId="0F85E413" w14:textId="77777777" w:rsidR="0016216B" w:rsidRPr="001D79AC" w:rsidRDefault="0016216B" w:rsidP="001621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B6D91" w14:textId="4EAA89CA" w:rsidR="0016216B" w:rsidRPr="001D79AC" w:rsidRDefault="0001010D" w:rsidP="0016216B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16216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858</w:t>
            </w:r>
            <w:r w:rsidR="0016216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097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5F72426" w14:textId="77777777" w:rsidR="0016216B" w:rsidRPr="001D79AC" w:rsidRDefault="0016216B" w:rsidP="001621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2A2CA" w14:textId="23958B1D" w:rsidR="0016216B" w:rsidRPr="001D79AC" w:rsidRDefault="0016216B" w:rsidP="0016216B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29C092F" w14:textId="77777777" w:rsidR="0016216B" w:rsidRPr="001D79AC" w:rsidRDefault="0016216B" w:rsidP="001621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915D6" w14:textId="77777777" w:rsidR="0016216B" w:rsidRPr="001D79AC" w:rsidRDefault="0016216B" w:rsidP="0016216B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6216B" w:rsidRPr="001D79AC" w14:paraId="47ED6C2B" w14:textId="77777777" w:rsidTr="00DB463B">
        <w:trPr>
          <w:trHeight w:val="407"/>
        </w:trPr>
        <w:tc>
          <w:tcPr>
            <w:tcW w:w="2151" w:type="pct"/>
            <w:vAlign w:val="bottom"/>
          </w:tcPr>
          <w:p w14:paraId="62675CE7" w14:textId="77777777" w:rsidR="0016216B" w:rsidRPr="001D79AC" w:rsidRDefault="0016216B" w:rsidP="0016216B">
            <w:pPr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D79AC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ค่าเผื่อวัสดุสำรองคลังล้าสมัย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3263E6D5" w14:textId="3202ACD8" w:rsidR="0016216B" w:rsidRPr="001D79AC" w:rsidRDefault="0016216B" w:rsidP="0016216B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003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177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vAlign w:val="bottom"/>
          </w:tcPr>
          <w:p w14:paraId="3D9B35D9" w14:textId="77777777" w:rsidR="0016216B" w:rsidRPr="001D79AC" w:rsidRDefault="0016216B" w:rsidP="001621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066D8FB7" w14:textId="49641D9F" w:rsidR="0016216B" w:rsidRPr="001D79AC" w:rsidRDefault="0016216B" w:rsidP="0016216B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956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252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vAlign w:val="bottom"/>
          </w:tcPr>
          <w:p w14:paraId="342F16B4" w14:textId="77777777" w:rsidR="0016216B" w:rsidRPr="001D79AC" w:rsidRDefault="0016216B" w:rsidP="001621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0D86CC36" w14:textId="3B069520" w:rsidR="0016216B" w:rsidRPr="001D79AC" w:rsidRDefault="0016216B" w:rsidP="0016216B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0754FEC6" w14:textId="77777777" w:rsidR="0016216B" w:rsidRPr="001D79AC" w:rsidRDefault="0016216B" w:rsidP="001621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62BEAC86" w14:textId="77777777" w:rsidR="0016216B" w:rsidRPr="001D79AC" w:rsidRDefault="0016216B" w:rsidP="0016216B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6216B" w:rsidRPr="001D79AC" w14:paraId="6C06096F" w14:textId="77777777" w:rsidTr="00DB463B">
        <w:trPr>
          <w:trHeight w:val="407"/>
        </w:trPr>
        <w:tc>
          <w:tcPr>
            <w:tcW w:w="2151" w:type="pct"/>
            <w:vAlign w:val="bottom"/>
          </w:tcPr>
          <w:p w14:paraId="7A5B7F24" w14:textId="77777777" w:rsidR="0016216B" w:rsidRPr="001D79AC" w:rsidRDefault="0016216B" w:rsidP="0016216B">
            <w:pPr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</w:rPr>
              <w:t xml:space="preserve">      ค่าเผื่อการปรับลดมูลค่า</w:t>
            </w:r>
            <w:r w:rsidRPr="001D79AC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น้ำมันเชื้อเพลิง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979E5" w14:textId="687DC7C3" w:rsidR="0016216B" w:rsidRPr="001D79AC" w:rsidRDefault="00CD5D6B" w:rsidP="00CD5D6B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162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vAlign w:val="bottom"/>
          </w:tcPr>
          <w:p w14:paraId="09361CBD" w14:textId="77777777" w:rsidR="0016216B" w:rsidRPr="001D79AC" w:rsidRDefault="0016216B" w:rsidP="001621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7BF92A44" w14:textId="15E5BF0A" w:rsidR="0016216B" w:rsidRPr="001D79AC" w:rsidRDefault="0016216B" w:rsidP="0016216B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20D767F8" w14:textId="77777777" w:rsidR="0016216B" w:rsidRPr="001D79AC" w:rsidRDefault="0016216B" w:rsidP="001621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14:paraId="02BC52EA" w14:textId="0693D24E" w:rsidR="0016216B" w:rsidRPr="001D79AC" w:rsidRDefault="0016216B" w:rsidP="0016216B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0DC588DE" w14:textId="77777777" w:rsidR="0016216B" w:rsidRPr="001D79AC" w:rsidRDefault="0016216B" w:rsidP="001621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vAlign w:val="bottom"/>
          </w:tcPr>
          <w:p w14:paraId="6E20666B" w14:textId="77777777" w:rsidR="0016216B" w:rsidRPr="001D79AC" w:rsidRDefault="0016216B" w:rsidP="0016216B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6216B" w:rsidRPr="001D79AC" w14:paraId="654B7F0A" w14:textId="77777777" w:rsidTr="00DB463B">
        <w:trPr>
          <w:trHeight w:val="407"/>
        </w:trPr>
        <w:tc>
          <w:tcPr>
            <w:tcW w:w="2151" w:type="pct"/>
            <w:vAlign w:val="bottom"/>
          </w:tcPr>
          <w:p w14:paraId="3EA4DD30" w14:textId="77777777" w:rsidR="0016216B" w:rsidRPr="001D79AC" w:rsidRDefault="0016216B" w:rsidP="0016216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C649A3" w14:textId="1BF4AC01" w:rsidR="0016216B" w:rsidRPr="001D79AC" w:rsidRDefault="0001010D" w:rsidP="0016216B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16216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945</w:t>
            </w:r>
            <w:r w:rsidR="0016216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797</w:t>
            </w:r>
          </w:p>
        </w:tc>
        <w:tc>
          <w:tcPr>
            <w:tcW w:w="146" w:type="pct"/>
            <w:vAlign w:val="bottom"/>
          </w:tcPr>
          <w:p w14:paraId="3303CBD5" w14:textId="77777777" w:rsidR="0016216B" w:rsidRPr="001D79AC" w:rsidRDefault="0016216B" w:rsidP="001621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AF6726" w14:textId="3F9AE703" w:rsidR="0016216B" w:rsidRPr="001D79AC" w:rsidRDefault="0001010D" w:rsidP="0016216B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16216B" w:rsidRPr="00C55F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901</w:t>
            </w:r>
            <w:r w:rsidR="0016216B" w:rsidRPr="00C55F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845</w:t>
            </w:r>
          </w:p>
        </w:tc>
        <w:tc>
          <w:tcPr>
            <w:tcW w:w="146" w:type="pct"/>
            <w:vAlign w:val="bottom"/>
          </w:tcPr>
          <w:p w14:paraId="6B14DC31" w14:textId="77777777" w:rsidR="0016216B" w:rsidRPr="001D79AC" w:rsidRDefault="0016216B" w:rsidP="001621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503745" w14:textId="6FF7C077" w:rsidR="0016216B" w:rsidRPr="001D79AC" w:rsidRDefault="0016216B" w:rsidP="0016216B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12650219" w14:textId="77777777" w:rsidR="0016216B" w:rsidRPr="001D79AC" w:rsidRDefault="0016216B" w:rsidP="0016216B">
            <w:pPr>
              <w:tabs>
                <w:tab w:val="clear" w:pos="227"/>
                <w:tab w:val="clear" w:pos="454"/>
                <w:tab w:val="clear" w:pos="680"/>
              </w:tabs>
              <w:ind w:right="20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0E3D1E" w14:textId="77777777" w:rsidR="0016216B" w:rsidRPr="001D79AC" w:rsidRDefault="0016216B" w:rsidP="0016216B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6216B" w:rsidRPr="009A5E42" w14:paraId="63FB24D8" w14:textId="77777777" w:rsidTr="00DB463B">
        <w:trPr>
          <w:trHeight w:val="215"/>
        </w:trPr>
        <w:tc>
          <w:tcPr>
            <w:tcW w:w="2151" w:type="pct"/>
            <w:vAlign w:val="bottom"/>
          </w:tcPr>
          <w:p w14:paraId="1C5585FD" w14:textId="77777777" w:rsidR="0016216B" w:rsidRPr="009A5E42" w:rsidRDefault="0016216B" w:rsidP="0016216B">
            <w:pPr>
              <w:tabs>
                <w:tab w:val="clear" w:pos="227"/>
                <w:tab w:val="left" w:pos="342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687" w:type="pct"/>
            <w:shd w:val="clear" w:color="auto" w:fill="auto"/>
            <w:vAlign w:val="bottom"/>
          </w:tcPr>
          <w:p w14:paraId="18020F35" w14:textId="77777777" w:rsidR="0016216B" w:rsidRPr="009A5E42" w:rsidRDefault="0016216B" w:rsidP="0016216B">
            <w:pPr>
              <w:pStyle w:val="acctfourfigures"/>
              <w:tabs>
                <w:tab w:val="left" w:pos="720"/>
                <w:tab w:val="decimal" w:pos="860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220E24FE" w14:textId="77777777" w:rsidR="0016216B" w:rsidRPr="009A5E42" w:rsidRDefault="0016216B" w:rsidP="001621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13ADFBB8" w14:textId="77777777" w:rsidR="0016216B" w:rsidRPr="009A5E42" w:rsidRDefault="0016216B" w:rsidP="0016216B">
            <w:pPr>
              <w:pStyle w:val="acctfourfigures"/>
              <w:tabs>
                <w:tab w:val="left" w:pos="720"/>
                <w:tab w:val="decimal" w:pos="860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149E7459" w14:textId="77777777" w:rsidR="0016216B" w:rsidRPr="009A5E42" w:rsidRDefault="0016216B" w:rsidP="001621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1DE23E25" w14:textId="77777777" w:rsidR="0016216B" w:rsidRPr="009A5E42" w:rsidRDefault="0016216B" w:rsidP="0016216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B76D3AE" w14:textId="77777777" w:rsidR="0016216B" w:rsidRPr="009A5E42" w:rsidRDefault="0016216B" w:rsidP="001621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68A38390" w14:textId="77777777" w:rsidR="0016216B" w:rsidRPr="009A5E42" w:rsidRDefault="0016216B" w:rsidP="0016216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6216B" w:rsidRPr="001D79AC" w14:paraId="5EE4D7F6" w14:textId="77777777" w:rsidTr="00DB463B">
        <w:trPr>
          <w:trHeight w:val="407"/>
        </w:trPr>
        <w:tc>
          <w:tcPr>
            <w:tcW w:w="2151" w:type="pct"/>
            <w:vAlign w:val="bottom"/>
          </w:tcPr>
          <w:p w14:paraId="34C16423" w14:textId="77777777" w:rsidR="0016216B" w:rsidRPr="001D79AC" w:rsidRDefault="0016216B" w:rsidP="0016216B">
            <w:pPr>
              <w:tabs>
                <w:tab w:val="clear" w:pos="227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ต้นทุนของวัสดุสำรองคลังที่บันทึกรวมใน</w:t>
            </w:r>
            <w:r w:rsidRPr="001D79AC">
              <w:rPr>
                <w:rFonts w:ascii="Angsana New" w:hAnsi="Angsana New" w:hint="cs"/>
                <w:b/>
                <w:sz w:val="30"/>
                <w:szCs w:val="30"/>
                <w:cs/>
              </w:rPr>
              <w:br/>
              <w:t xml:space="preserve">   บัญชีต้นทุนขาย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7A2B5B3E" w14:textId="77777777" w:rsidR="0016216B" w:rsidRPr="001D79AC" w:rsidRDefault="0016216B" w:rsidP="0016216B">
            <w:pPr>
              <w:pStyle w:val="acctfourfigures"/>
              <w:tabs>
                <w:tab w:val="left" w:pos="720"/>
                <w:tab w:val="decimal" w:pos="860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6C585321" w14:textId="77777777" w:rsidR="0016216B" w:rsidRPr="001D79AC" w:rsidRDefault="0016216B" w:rsidP="001621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137A11B3" w14:textId="77777777" w:rsidR="0016216B" w:rsidRPr="001D79AC" w:rsidRDefault="0016216B" w:rsidP="0016216B">
            <w:pPr>
              <w:pStyle w:val="acctfourfigures"/>
              <w:tabs>
                <w:tab w:val="left" w:pos="720"/>
                <w:tab w:val="decimal" w:pos="860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4D05CB7B" w14:textId="77777777" w:rsidR="0016216B" w:rsidRPr="001D79AC" w:rsidRDefault="0016216B" w:rsidP="001621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725C0426" w14:textId="77777777" w:rsidR="0016216B" w:rsidRPr="001D79AC" w:rsidRDefault="0016216B" w:rsidP="0016216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F18172C" w14:textId="77777777" w:rsidR="0016216B" w:rsidRPr="001D79AC" w:rsidRDefault="0016216B" w:rsidP="001621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6A3DC614" w14:textId="77777777" w:rsidR="0016216B" w:rsidRPr="001D79AC" w:rsidRDefault="0016216B" w:rsidP="0016216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6216B" w:rsidRPr="001D79AC" w14:paraId="46F55BC5" w14:textId="77777777" w:rsidTr="00DB463B">
        <w:trPr>
          <w:trHeight w:val="407"/>
        </w:trPr>
        <w:tc>
          <w:tcPr>
            <w:tcW w:w="2151" w:type="pct"/>
            <w:vAlign w:val="bottom"/>
          </w:tcPr>
          <w:p w14:paraId="0C3DEB63" w14:textId="77777777" w:rsidR="0016216B" w:rsidRPr="001D79AC" w:rsidRDefault="0016216B" w:rsidP="0016216B">
            <w:pPr>
              <w:numPr>
                <w:ilvl w:val="0"/>
                <w:numId w:val="28"/>
              </w:numPr>
              <w:ind w:hanging="200"/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</w:rPr>
              <w:t xml:space="preserve"> ต้นทุนขาย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3E7BE179" w14:textId="37FE0F6A" w:rsidR="0016216B" w:rsidRPr="001D79AC" w:rsidRDefault="0001010D" w:rsidP="0016216B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16216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159</w:t>
            </w:r>
            <w:r w:rsidR="0016216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146" w:type="pct"/>
            <w:vAlign w:val="bottom"/>
          </w:tcPr>
          <w:p w14:paraId="3185B4C0" w14:textId="77777777" w:rsidR="0016216B" w:rsidRPr="001D79AC" w:rsidRDefault="0016216B" w:rsidP="001621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717402C3" w14:textId="71B732B9" w:rsidR="0016216B" w:rsidRPr="001D79AC" w:rsidRDefault="0001010D" w:rsidP="0016216B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16216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460</w:t>
            </w:r>
            <w:r w:rsidR="0016216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237</w:t>
            </w:r>
          </w:p>
        </w:tc>
        <w:tc>
          <w:tcPr>
            <w:tcW w:w="146" w:type="pct"/>
            <w:vAlign w:val="bottom"/>
          </w:tcPr>
          <w:p w14:paraId="0A9AEAF4" w14:textId="77777777" w:rsidR="0016216B" w:rsidRPr="001D79AC" w:rsidRDefault="0016216B" w:rsidP="001621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74344CB5" w14:textId="203C9E0F" w:rsidR="0016216B" w:rsidRPr="001D79AC" w:rsidRDefault="0016216B" w:rsidP="0016216B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156FB331" w14:textId="77777777" w:rsidR="0016216B" w:rsidRPr="001D79AC" w:rsidRDefault="0016216B" w:rsidP="001621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793A26F4" w14:textId="77777777" w:rsidR="0016216B" w:rsidRPr="001D79AC" w:rsidRDefault="0016216B" w:rsidP="0016216B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6216B" w:rsidRPr="001D79AC" w14:paraId="440BF040" w14:textId="77777777" w:rsidTr="00DB463B">
        <w:trPr>
          <w:trHeight w:val="407"/>
        </w:trPr>
        <w:tc>
          <w:tcPr>
            <w:tcW w:w="2151" w:type="pct"/>
            <w:vAlign w:val="bottom"/>
          </w:tcPr>
          <w:p w14:paraId="4DCE7B98" w14:textId="77777777" w:rsidR="0016216B" w:rsidRPr="001D79AC" w:rsidRDefault="0016216B" w:rsidP="0016216B">
            <w:pPr>
              <w:numPr>
                <w:ilvl w:val="0"/>
                <w:numId w:val="28"/>
              </w:numPr>
              <w:ind w:hanging="200"/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การปรับลดมูลค่าวัสดุสำรองคลังล้าสมัย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056846B2" w14:textId="173C13F3" w:rsidR="0016216B" w:rsidRPr="001D79AC" w:rsidRDefault="0001010D" w:rsidP="0016216B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  <w:r w:rsidR="0016216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925</w:t>
            </w:r>
          </w:p>
        </w:tc>
        <w:tc>
          <w:tcPr>
            <w:tcW w:w="146" w:type="pct"/>
            <w:vAlign w:val="bottom"/>
          </w:tcPr>
          <w:p w14:paraId="0C6CD14A" w14:textId="77777777" w:rsidR="0016216B" w:rsidRPr="001D79AC" w:rsidRDefault="0016216B" w:rsidP="001621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45A5C751" w14:textId="0D139FAF" w:rsidR="0016216B" w:rsidRPr="001D79AC" w:rsidRDefault="0001010D" w:rsidP="0016216B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="0016216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539</w:t>
            </w:r>
          </w:p>
        </w:tc>
        <w:tc>
          <w:tcPr>
            <w:tcW w:w="146" w:type="pct"/>
            <w:vAlign w:val="bottom"/>
          </w:tcPr>
          <w:p w14:paraId="03DC5A8D" w14:textId="77777777" w:rsidR="0016216B" w:rsidRPr="001D79AC" w:rsidRDefault="0016216B" w:rsidP="001621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378A8AD2" w14:textId="50886344" w:rsidR="0016216B" w:rsidRPr="001D79AC" w:rsidRDefault="0016216B" w:rsidP="0016216B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58FC6B96" w14:textId="77777777" w:rsidR="0016216B" w:rsidRPr="001D79AC" w:rsidRDefault="0016216B" w:rsidP="001621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66B83667" w14:textId="77777777" w:rsidR="0016216B" w:rsidRPr="001D79AC" w:rsidRDefault="0016216B" w:rsidP="0016216B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6216B" w:rsidRPr="001D79AC" w14:paraId="49E492CA" w14:textId="77777777" w:rsidTr="00DB463B">
        <w:trPr>
          <w:trHeight w:val="419"/>
        </w:trPr>
        <w:tc>
          <w:tcPr>
            <w:tcW w:w="2151" w:type="pct"/>
            <w:vAlign w:val="bottom"/>
          </w:tcPr>
          <w:p w14:paraId="190C9122" w14:textId="77777777" w:rsidR="0016216B" w:rsidRPr="001D79AC" w:rsidRDefault="0016216B" w:rsidP="0016216B">
            <w:pPr>
              <w:numPr>
                <w:ilvl w:val="0"/>
                <w:numId w:val="28"/>
              </w:numPr>
              <w:ind w:hanging="200"/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D79AC">
              <w:rPr>
                <w:rFonts w:ascii="Angsana New" w:hAnsi="Angsana New"/>
                <w:sz w:val="30"/>
                <w:szCs w:val="30"/>
              </w:rPr>
              <w:t>(</w:t>
            </w:r>
            <w:r w:rsidRPr="001D79AC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1D79AC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1D79AC">
              <w:rPr>
                <w:rFonts w:ascii="Angsana New" w:hAnsi="Angsana New" w:hint="cs"/>
                <w:sz w:val="30"/>
                <w:szCs w:val="30"/>
                <w:cs/>
              </w:rPr>
              <w:t>การปรับลดมูลค่าน้ำมัน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D79AC">
              <w:rPr>
                <w:rFonts w:ascii="Angsana New" w:hAnsi="Angsana New" w:hint="cs"/>
                <w:sz w:val="30"/>
                <w:szCs w:val="30"/>
                <w:cs/>
              </w:rPr>
              <w:t>เชื้อเพลิงเป็นมูลค่าสุทธิที่คาดว่าจะได้รับ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87C94" w14:textId="2C40D304" w:rsidR="0016216B" w:rsidRPr="001D79AC" w:rsidRDefault="0001010D" w:rsidP="0016216B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CD5D6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162</w:t>
            </w:r>
          </w:p>
        </w:tc>
        <w:tc>
          <w:tcPr>
            <w:tcW w:w="146" w:type="pct"/>
            <w:vAlign w:val="bottom"/>
          </w:tcPr>
          <w:p w14:paraId="363FE839" w14:textId="77777777" w:rsidR="0016216B" w:rsidRPr="001D79AC" w:rsidRDefault="0016216B" w:rsidP="001621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4CBC9DDC" w14:textId="69935C23" w:rsidR="0016216B" w:rsidRPr="001D79AC" w:rsidRDefault="0016216B" w:rsidP="0016216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  <w:r w:rsidRPr="001D79A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884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vAlign w:val="bottom"/>
          </w:tcPr>
          <w:p w14:paraId="7B00E1E0" w14:textId="77777777" w:rsidR="0016216B" w:rsidRPr="001D79AC" w:rsidRDefault="0016216B" w:rsidP="001621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14:paraId="6BE65039" w14:textId="0E74CA64" w:rsidR="0016216B" w:rsidRPr="001D79AC" w:rsidRDefault="0016216B" w:rsidP="0016216B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7DA092AA" w14:textId="77777777" w:rsidR="0016216B" w:rsidRPr="001D79AC" w:rsidRDefault="0016216B" w:rsidP="001621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vAlign w:val="bottom"/>
          </w:tcPr>
          <w:p w14:paraId="14277C9F" w14:textId="77777777" w:rsidR="0016216B" w:rsidRPr="001D79AC" w:rsidRDefault="0016216B" w:rsidP="0016216B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6216B" w:rsidRPr="001D79AC" w14:paraId="1C342EEC" w14:textId="77777777" w:rsidTr="00DB463B">
        <w:trPr>
          <w:trHeight w:val="419"/>
        </w:trPr>
        <w:tc>
          <w:tcPr>
            <w:tcW w:w="2151" w:type="pct"/>
            <w:vAlign w:val="bottom"/>
          </w:tcPr>
          <w:p w14:paraId="60E01D9B" w14:textId="77777777" w:rsidR="0016216B" w:rsidRPr="001D79AC" w:rsidRDefault="0016216B" w:rsidP="0016216B">
            <w:pPr>
              <w:tabs>
                <w:tab w:val="clear" w:pos="4451"/>
                <w:tab w:val="clear" w:pos="4678"/>
                <w:tab w:val="left" w:pos="365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DCB56D" w14:textId="5BC4BD64" w:rsidR="0016216B" w:rsidRPr="001D79AC" w:rsidRDefault="0001010D" w:rsidP="0016216B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16216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208</w:t>
            </w:r>
            <w:r w:rsidR="0016216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787</w:t>
            </w:r>
          </w:p>
        </w:tc>
        <w:tc>
          <w:tcPr>
            <w:tcW w:w="146" w:type="pct"/>
            <w:vAlign w:val="bottom"/>
          </w:tcPr>
          <w:p w14:paraId="7E28E292" w14:textId="77777777" w:rsidR="0016216B" w:rsidRPr="001D79AC" w:rsidRDefault="0016216B" w:rsidP="001621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9024A" w14:textId="659C4A4D" w:rsidR="0016216B" w:rsidRPr="001D79AC" w:rsidRDefault="0001010D" w:rsidP="0016216B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16216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420</w:t>
            </w:r>
            <w:r w:rsidR="0016216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892</w:t>
            </w:r>
          </w:p>
        </w:tc>
        <w:tc>
          <w:tcPr>
            <w:tcW w:w="146" w:type="pct"/>
            <w:vAlign w:val="bottom"/>
          </w:tcPr>
          <w:p w14:paraId="00297F1E" w14:textId="77777777" w:rsidR="0016216B" w:rsidRPr="001D79AC" w:rsidRDefault="0016216B" w:rsidP="001621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E5826" w14:textId="31851AA6" w:rsidR="0016216B" w:rsidRPr="001D79AC" w:rsidRDefault="0016216B" w:rsidP="0016216B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02887C44" w14:textId="77777777" w:rsidR="0016216B" w:rsidRPr="001D79AC" w:rsidRDefault="0016216B" w:rsidP="0016216B">
            <w:pPr>
              <w:tabs>
                <w:tab w:val="clear" w:pos="227"/>
                <w:tab w:val="clear" w:pos="454"/>
                <w:tab w:val="clear" w:pos="680"/>
              </w:tabs>
              <w:ind w:right="20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13EB3C" w14:textId="77777777" w:rsidR="0016216B" w:rsidRPr="001D79AC" w:rsidRDefault="0016216B" w:rsidP="0016216B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1EE4A76A" w14:textId="77777777" w:rsidR="00A1721E" w:rsidRPr="00440B5B" w:rsidRDefault="00A17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"/>
          <w:szCs w:val="2"/>
          <w:cs/>
          <w:lang w:val="th-TH"/>
        </w:rPr>
      </w:pPr>
    </w:p>
    <w:p w14:paraId="1B0F93BE" w14:textId="5D4652FB" w:rsidR="00AD5F0E" w:rsidRDefault="00AD5F0E" w:rsidP="00AD5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rPr>
          <w:rFonts w:ascii="Angsana New" w:hAnsi="Angsana New"/>
          <w:b/>
          <w:bCs/>
          <w:sz w:val="24"/>
          <w:szCs w:val="24"/>
          <w:lang w:val="th-TH"/>
        </w:rPr>
      </w:pPr>
    </w:p>
    <w:p w14:paraId="6DEA5B52" w14:textId="68C83848" w:rsidR="000A6839" w:rsidRDefault="000A6839" w:rsidP="00AD5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rPr>
          <w:rFonts w:ascii="Angsana New" w:hAnsi="Angsana New"/>
          <w:b/>
          <w:bCs/>
          <w:sz w:val="24"/>
          <w:szCs w:val="24"/>
        </w:rPr>
      </w:pPr>
      <w:r>
        <w:rPr>
          <w:rFonts w:ascii="Angsana New" w:hAnsi="Angsana New"/>
          <w:b/>
          <w:bCs/>
          <w:sz w:val="24"/>
          <w:szCs w:val="24"/>
        </w:rPr>
        <w:br w:type="page"/>
      </w:r>
    </w:p>
    <w:p w14:paraId="44F75C55" w14:textId="1F340B69" w:rsidR="00D23C8C" w:rsidRPr="00085134" w:rsidRDefault="00D23C8C" w:rsidP="001F75FA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85134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เงินลงทุนในบริษัทร่วมและการร่วมค้า</w:t>
      </w:r>
    </w:p>
    <w:p w14:paraId="609E0603" w14:textId="77777777" w:rsidR="00913867" w:rsidRPr="00A77E15" w:rsidRDefault="00913867" w:rsidP="00387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5"/>
        <w:gridCol w:w="1079"/>
        <w:gridCol w:w="1081"/>
        <w:gridCol w:w="263"/>
        <w:gridCol w:w="1003"/>
        <w:gridCol w:w="267"/>
        <w:gridCol w:w="989"/>
        <w:gridCol w:w="267"/>
        <w:gridCol w:w="989"/>
      </w:tblGrid>
      <w:tr w:rsidR="00D3015F" w:rsidRPr="001D79AC" w14:paraId="5C47193B" w14:textId="77777777" w:rsidTr="005154BB">
        <w:trPr>
          <w:trHeight w:val="419"/>
          <w:tblHeader/>
        </w:trPr>
        <w:tc>
          <w:tcPr>
            <w:tcW w:w="1798" w:type="pct"/>
            <w:vAlign w:val="bottom"/>
          </w:tcPr>
          <w:p w14:paraId="295998D4" w14:textId="37848C43" w:rsidR="00D3015F" w:rsidRPr="00E028A9" w:rsidRDefault="00E028A9" w:rsidP="00E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28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582" w:type="pct"/>
          </w:tcPr>
          <w:p w14:paraId="475E7B39" w14:textId="77777777" w:rsidR="00D3015F" w:rsidRPr="001D79AC" w:rsidRDefault="00D3015F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6" w:type="pct"/>
            <w:gridSpan w:val="3"/>
            <w:vAlign w:val="bottom"/>
          </w:tcPr>
          <w:p w14:paraId="6D48BA88" w14:textId="4B3B920B" w:rsidR="00D3015F" w:rsidRPr="001D79AC" w:rsidRDefault="00D3015F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vAlign w:val="bottom"/>
          </w:tcPr>
          <w:p w14:paraId="1A28D21E" w14:textId="77777777" w:rsidR="00D3015F" w:rsidRPr="001D79AC" w:rsidRDefault="00D3015F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pct"/>
            <w:gridSpan w:val="3"/>
            <w:vAlign w:val="bottom"/>
          </w:tcPr>
          <w:p w14:paraId="2B119327" w14:textId="77777777" w:rsidR="00D3015F" w:rsidRPr="001D79AC" w:rsidRDefault="00D3015F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28A9" w:rsidRPr="001D79AC" w14:paraId="366BDED6" w14:textId="77777777" w:rsidTr="00F319DB">
        <w:trPr>
          <w:trHeight w:val="407"/>
          <w:tblHeader/>
        </w:trPr>
        <w:tc>
          <w:tcPr>
            <w:tcW w:w="1798" w:type="pct"/>
            <w:vAlign w:val="bottom"/>
          </w:tcPr>
          <w:p w14:paraId="2E9FD303" w14:textId="779145D1" w:rsidR="00E028A9" w:rsidRPr="00E028A9" w:rsidRDefault="00E028A9" w:rsidP="00E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0"/>
              </w:tabs>
              <w:ind w:left="90" w:right="-108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28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01010D" w:rsidRPr="0001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028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028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2" w:type="pct"/>
          </w:tcPr>
          <w:p w14:paraId="2FD91B38" w14:textId="74E1D8AC" w:rsidR="00E028A9" w:rsidRPr="000D72D7" w:rsidRDefault="00E028A9" w:rsidP="00E02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446EE71E" w14:textId="567FD4D5" w:rsidR="00E028A9" w:rsidRPr="001D79AC" w:rsidRDefault="0001010D" w:rsidP="00E02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2" w:type="pct"/>
            <w:vAlign w:val="bottom"/>
          </w:tcPr>
          <w:p w14:paraId="6DA5393F" w14:textId="77777777" w:rsidR="00E028A9" w:rsidRPr="001D79AC" w:rsidRDefault="00E028A9" w:rsidP="00E02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76920D6F" w14:textId="15082010" w:rsidR="00E028A9" w:rsidRPr="001D79AC" w:rsidRDefault="0001010D" w:rsidP="00E02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  <w:vAlign w:val="bottom"/>
          </w:tcPr>
          <w:p w14:paraId="5C1A5CB9" w14:textId="77777777" w:rsidR="00E028A9" w:rsidRPr="001D79AC" w:rsidRDefault="00E028A9" w:rsidP="00E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7A6419B8" w14:textId="1150BD4A" w:rsidR="00E028A9" w:rsidRPr="001D79AC" w:rsidRDefault="0001010D" w:rsidP="00E02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  <w:vAlign w:val="bottom"/>
          </w:tcPr>
          <w:p w14:paraId="6D3B92FD" w14:textId="77777777" w:rsidR="00E028A9" w:rsidRPr="001D79AC" w:rsidRDefault="00E028A9" w:rsidP="00E02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2182EA86" w14:textId="3517FA85" w:rsidR="00E028A9" w:rsidRPr="001D79AC" w:rsidRDefault="0001010D" w:rsidP="00E02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028A9" w:rsidRPr="001D79AC" w14:paraId="2975E659" w14:textId="77777777" w:rsidTr="00F319DB">
        <w:trPr>
          <w:trHeight w:val="407"/>
          <w:tblHeader/>
        </w:trPr>
        <w:tc>
          <w:tcPr>
            <w:tcW w:w="1798" w:type="pct"/>
            <w:vAlign w:val="bottom"/>
          </w:tcPr>
          <w:p w14:paraId="63508E82" w14:textId="77777777" w:rsidR="00E028A9" w:rsidRPr="001D79AC" w:rsidRDefault="00E028A9" w:rsidP="00E02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733E375" w14:textId="174229C9" w:rsidR="00E028A9" w:rsidRPr="001D79AC" w:rsidRDefault="00E028A9" w:rsidP="00E02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0" w:type="pct"/>
            <w:gridSpan w:val="7"/>
            <w:vAlign w:val="bottom"/>
          </w:tcPr>
          <w:p w14:paraId="2477F81B" w14:textId="36F6053E" w:rsidR="00E028A9" w:rsidRPr="001D79AC" w:rsidRDefault="00E028A9" w:rsidP="00E02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28A9" w:rsidRPr="001D79AC" w14:paraId="758510F8" w14:textId="77777777" w:rsidTr="00F319DB">
        <w:trPr>
          <w:trHeight w:val="407"/>
        </w:trPr>
        <w:tc>
          <w:tcPr>
            <w:tcW w:w="1798" w:type="pct"/>
            <w:vAlign w:val="bottom"/>
          </w:tcPr>
          <w:p w14:paraId="2B12A333" w14:textId="6AFD4A64" w:rsidR="00E028A9" w:rsidRPr="001D79AC" w:rsidRDefault="00E028A9" w:rsidP="00E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D79A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D79AC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82" w:type="pct"/>
            <w:shd w:val="clear" w:color="auto" w:fill="FFFFFF"/>
          </w:tcPr>
          <w:p w14:paraId="576C0006" w14:textId="77777777" w:rsidR="00E028A9" w:rsidRDefault="00E028A9" w:rsidP="00E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7" w:hanging="1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FFFFFF"/>
            <w:vAlign w:val="bottom"/>
          </w:tcPr>
          <w:p w14:paraId="050B9E38" w14:textId="200729B7" w:rsidR="00E028A9" w:rsidRPr="001D79AC" w:rsidRDefault="0001010D" w:rsidP="00E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7" w:hanging="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51</w:t>
            </w:r>
            <w:r w:rsidR="00E028A9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067</w:t>
            </w:r>
            <w:r w:rsidR="00E028A9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028</w:t>
            </w:r>
          </w:p>
        </w:tc>
        <w:tc>
          <w:tcPr>
            <w:tcW w:w="142" w:type="pct"/>
            <w:vAlign w:val="bottom"/>
          </w:tcPr>
          <w:p w14:paraId="29C170C9" w14:textId="77777777" w:rsidR="00E028A9" w:rsidRPr="001D79AC" w:rsidRDefault="00E028A9" w:rsidP="00E02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7D108976" w14:textId="5D32C987" w:rsidR="00E028A9" w:rsidRPr="001D79AC" w:rsidRDefault="0001010D" w:rsidP="00E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40</w:t>
            </w:r>
            <w:r w:rsidR="00E028A9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787</w:t>
            </w:r>
            <w:r w:rsidR="00E028A9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144" w:type="pct"/>
            <w:vAlign w:val="bottom"/>
          </w:tcPr>
          <w:p w14:paraId="7E7667C7" w14:textId="77777777" w:rsidR="00E028A9" w:rsidRPr="001D79AC" w:rsidRDefault="00E028A9" w:rsidP="00E02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vAlign w:val="bottom"/>
          </w:tcPr>
          <w:p w14:paraId="1F783D7F" w14:textId="0161656D" w:rsidR="00E028A9" w:rsidRPr="001D79AC" w:rsidRDefault="0001010D" w:rsidP="00E028A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1" w:hanging="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="00E028A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170</w:t>
            </w:r>
            <w:r w:rsidR="00E028A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815</w:t>
            </w:r>
          </w:p>
        </w:tc>
        <w:tc>
          <w:tcPr>
            <w:tcW w:w="144" w:type="pct"/>
            <w:vAlign w:val="bottom"/>
          </w:tcPr>
          <w:p w14:paraId="62DC02E2" w14:textId="77777777" w:rsidR="00E028A9" w:rsidRPr="001D79AC" w:rsidRDefault="00E028A9" w:rsidP="00E02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vAlign w:val="bottom"/>
          </w:tcPr>
          <w:p w14:paraId="2D677876" w14:textId="1940C781" w:rsidR="00E028A9" w:rsidRPr="001D79AC" w:rsidRDefault="0001010D" w:rsidP="00E028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26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E028A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490</w:t>
            </w:r>
            <w:r w:rsidR="00E028A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861</w:t>
            </w:r>
          </w:p>
        </w:tc>
      </w:tr>
      <w:tr w:rsidR="00E028A9" w:rsidRPr="001D79AC" w14:paraId="6DC40937" w14:textId="77777777" w:rsidTr="00F319DB">
        <w:trPr>
          <w:trHeight w:val="407"/>
        </w:trPr>
        <w:tc>
          <w:tcPr>
            <w:tcW w:w="1798" w:type="pct"/>
            <w:vAlign w:val="bottom"/>
          </w:tcPr>
          <w:p w14:paraId="0CE8EC96" w14:textId="5B26D11F" w:rsidR="00E028A9" w:rsidRPr="001D79AC" w:rsidRDefault="00E028A9" w:rsidP="00E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ส่วนแบ่งกำไรของการร่วมค้าและ</w:t>
            </w:r>
          </w:p>
        </w:tc>
        <w:tc>
          <w:tcPr>
            <w:tcW w:w="582" w:type="pct"/>
            <w:shd w:val="clear" w:color="auto" w:fill="FFFFFF"/>
          </w:tcPr>
          <w:p w14:paraId="5B6EF96F" w14:textId="77777777" w:rsidR="00E028A9" w:rsidRPr="001D79AC" w:rsidRDefault="00E028A9" w:rsidP="00E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28"/>
              </w:tabs>
              <w:spacing w:line="240" w:lineRule="auto"/>
              <w:ind w:left="-108" w:right="-17" w:hanging="1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FFFFFF"/>
            <w:vAlign w:val="bottom"/>
          </w:tcPr>
          <w:p w14:paraId="5EC8FEF2" w14:textId="6549CDF4" w:rsidR="00E028A9" w:rsidRPr="001D79AC" w:rsidRDefault="00E028A9" w:rsidP="00E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28"/>
              </w:tabs>
              <w:spacing w:line="240" w:lineRule="auto"/>
              <w:ind w:left="-108" w:right="-17" w:hanging="1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5FE97C8D" w14:textId="77777777" w:rsidR="00E028A9" w:rsidRPr="001D79AC" w:rsidRDefault="00E028A9" w:rsidP="00E02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1B5C29FB" w14:textId="77777777" w:rsidR="00E028A9" w:rsidRPr="001D79AC" w:rsidRDefault="00E028A9" w:rsidP="00E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28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39C34638" w14:textId="77777777" w:rsidR="00E028A9" w:rsidRPr="001D79AC" w:rsidRDefault="00E028A9" w:rsidP="00E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vAlign w:val="bottom"/>
          </w:tcPr>
          <w:p w14:paraId="1369A97D" w14:textId="77777777" w:rsidR="00E028A9" w:rsidRPr="001D79AC" w:rsidRDefault="00E028A9" w:rsidP="00E02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5797DD67" w14:textId="77777777" w:rsidR="00E028A9" w:rsidRPr="001D79AC" w:rsidRDefault="00E028A9" w:rsidP="00E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vAlign w:val="bottom"/>
          </w:tcPr>
          <w:p w14:paraId="78158CB6" w14:textId="77777777" w:rsidR="00E028A9" w:rsidRPr="001D79AC" w:rsidRDefault="00E028A9" w:rsidP="00E02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0"/>
              </w:tabs>
              <w:spacing w:after="0"/>
              <w:ind w:left="-108" w:right="-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19DB" w:rsidRPr="001D79AC" w14:paraId="00FF4A45" w14:textId="77777777" w:rsidTr="00F319DB">
        <w:trPr>
          <w:trHeight w:val="407"/>
        </w:trPr>
        <w:tc>
          <w:tcPr>
            <w:tcW w:w="1798" w:type="pct"/>
            <w:vAlign w:val="bottom"/>
          </w:tcPr>
          <w:p w14:paraId="14A280CA" w14:textId="7B317F0E" w:rsidR="00F319DB" w:rsidRPr="001D79AC" w:rsidRDefault="00F319DB" w:rsidP="00F3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D79AC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1D79AC">
              <w:rPr>
                <w:rFonts w:ascii="Angsana New" w:hAnsi="Angsana New" w:hint="cs"/>
                <w:sz w:val="30"/>
                <w:szCs w:val="30"/>
                <w:cs/>
              </w:rPr>
              <w:t>บริษัทร่วมที่ใช้วิธีส่วนได้เสีย</w:t>
            </w:r>
          </w:p>
        </w:tc>
        <w:tc>
          <w:tcPr>
            <w:tcW w:w="582" w:type="pct"/>
            <w:shd w:val="clear" w:color="auto" w:fill="FFFFFF"/>
          </w:tcPr>
          <w:p w14:paraId="54332969" w14:textId="77777777" w:rsidR="00F319DB" w:rsidRPr="001D79AC" w:rsidRDefault="00F319DB" w:rsidP="00F3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7" w:hanging="1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FFFFFF"/>
            <w:vAlign w:val="bottom"/>
          </w:tcPr>
          <w:p w14:paraId="393377F6" w14:textId="37CF6B52" w:rsidR="00F319DB" w:rsidRPr="001D79AC" w:rsidRDefault="0001010D" w:rsidP="00F3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7" w:hanging="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5</w:t>
            </w:r>
            <w:r w:rsidR="00F319DB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391</w:t>
            </w:r>
            <w:r w:rsidR="00F319DB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142" w:type="pct"/>
            <w:vAlign w:val="bottom"/>
          </w:tcPr>
          <w:p w14:paraId="068DE326" w14:textId="77777777" w:rsidR="00F319DB" w:rsidRPr="001D79AC" w:rsidRDefault="00F319DB" w:rsidP="00F31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0C4FE6EC" w14:textId="513E2F49" w:rsidR="00F319DB" w:rsidRPr="001D79AC" w:rsidRDefault="0001010D" w:rsidP="00F3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5</w:t>
            </w:r>
            <w:r w:rsidR="00F319DB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902</w:t>
            </w:r>
            <w:r w:rsidR="00F319DB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144" w:type="pct"/>
            <w:vAlign w:val="bottom"/>
          </w:tcPr>
          <w:p w14:paraId="705AB576" w14:textId="77777777" w:rsidR="00F319DB" w:rsidRPr="001D79AC" w:rsidRDefault="00F319DB" w:rsidP="00F31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vAlign w:val="bottom"/>
          </w:tcPr>
          <w:p w14:paraId="62F065E1" w14:textId="07B52B12" w:rsidR="00F319DB" w:rsidRPr="001D79AC" w:rsidRDefault="00F319DB" w:rsidP="00CC2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3B8145E0" w14:textId="77777777" w:rsidR="00F319DB" w:rsidRPr="001D79AC" w:rsidRDefault="00F319DB" w:rsidP="00F31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vAlign w:val="bottom"/>
          </w:tcPr>
          <w:p w14:paraId="696273BF" w14:textId="322BBB66" w:rsidR="00F319DB" w:rsidRPr="001D79AC" w:rsidRDefault="00F319DB" w:rsidP="00CC2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left="-108" w:righ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319DB" w:rsidRPr="00D246FB" w14:paraId="65550055" w14:textId="77777777" w:rsidTr="00F319DB">
        <w:trPr>
          <w:trHeight w:val="407"/>
        </w:trPr>
        <w:tc>
          <w:tcPr>
            <w:tcW w:w="1798" w:type="pct"/>
            <w:vAlign w:val="bottom"/>
          </w:tcPr>
          <w:p w14:paraId="48A48018" w14:textId="2C9D360B" w:rsidR="00F319DB" w:rsidRDefault="00F319DB" w:rsidP="00F3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ส่วนแบ่งกำไรขาดทุนเบ็ดเสร็จอื่น</w:t>
            </w:r>
            <w:r w:rsidRPr="00D246F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ของการร่วมค้าและบริษัทร่วมที่ใช้</w:t>
            </w:r>
          </w:p>
          <w:p w14:paraId="5CD0F169" w14:textId="3B7D40A1" w:rsidR="00F319DB" w:rsidRPr="00D246FB" w:rsidRDefault="00F319DB" w:rsidP="00F3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582" w:type="pct"/>
            <w:shd w:val="clear" w:color="auto" w:fill="FFFFFF"/>
          </w:tcPr>
          <w:p w14:paraId="2E59023C" w14:textId="77777777" w:rsidR="00F319DB" w:rsidRPr="00D246FB" w:rsidRDefault="00F319DB" w:rsidP="00F3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7" w:hanging="1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FFFFFF"/>
            <w:vAlign w:val="bottom"/>
          </w:tcPr>
          <w:p w14:paraId="56CA39C3" w14:textId="3EDEFCFB" w:rsidR="00F319DB" w:rsidRPr="00FA7605" w:rsidRDefault="0001010D" w:rsidP="00F3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7" w:hanging="1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1125D">
              <w:rPr>
                <w:rFonts w:ascii="Angsana New" w:hAnsi="Angsana New"/>
                <w:sz w:val="30"/>
                <w:szCs w:val="30"/>
              </w:rPr>
              <w:t>1</w:t>
            </w:r>
            <w:r w:rsidR="00F319DB" w:rsidRPr="0031125D">
              <w:rPr>
                <w:rFonts w:ascii="Angsana New" w:hAnsi="Angsana New"/>
                <w:sz w:val="30"/>
                <w:szCs w:val="30"/>
              </w:rPr>
              <w:t>,</w:t>
            </w:r>
            <w:r w:rsidRPr="0031125D">
              <w:rPr>
                <w:rFonts w:ascii="Angsana New" w:hAnsi="Angsana New"/>
                <w:sz w:val="30"/>
                <w:szCs w:val="30"/>
              </w:rPr>
              <w:t>777</w:t>
            </w:r>
            <w:r w:rsidR="00F319DB" w:rsidRPr="0031125D">
              <w:rPr>
                <w:rFonts w:ascii="Angsana New" w:hAnsi="Angsana New"/>
                <w:sz w:val="30"/>
                <w:szCs w:val="30"/>
              </w:rPr>
              <w:t>,</w:t>
            </w:r>
            <w:r w:rsidRPr="0031125D"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142" w:type="pct"/>
            <w:vAlign w:val="bottom"/>
          </w:tcPr>
          <w:p w14:paraId="2716D35F" w14:textId="77777777" w:rsidR="00F319DB" w:rsidRPr="00D246FB" w:rsidRDefault="00F319DB" w:rsidP="00F31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31B79BB6" w14:textId="7B7D1953" w:rsidR="00F319DB" w:rsidRPr="00D246FB" w:rsidRDefault="0001010D" w:rsidP="00F3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</w:t>
            </w:r>
            <w:r w:rsidR="00F319DB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599</w:t>
            </w:r>
            <w:r w:rsidR="00F319DB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144" w:type="pct"/>
            <w:vAlign w:val="bottom"/>
          </w:tcPr>
          <w:p w14:paraId="6BDD516F" w14:textId="77777777" w:rsidR="00F319DB" w:rsidRPr="00D246FB" w:rsidRDefault="00F319DB" w:rsidP="00F31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vAlign w:val="bottom"/>
          </w:tcPr>
          <w:p w14:paraId="2489F1A2" w14:textId="4C420B4F" w:rsidR="00F319DB" w:rsidRPr="00D246FB" w:rsidRDefault="00F319DB" w:rsidP="00F31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5B079351" w14:textId="77777777" w:rsidR="00F319DB" w:rsidRPr="00D246FB" w:rsidRDefault="00F319DB" w:rsidP="00F31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vAlign w:val="bottom"/>
          </w:tcPr>
          <w:p w14:paraId="4CAB5E7F" w14:textId="50E451E0" w:rsidR="00F319DB" w:rsidRPr="00D246FB" w:rsidRDefault="00F319DB" w:rsidP="00F31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left="-108" w:righ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028A9" w:rsidRPr="00D246FB" w14:paraId="590FF0FF" w14:textId="77777777" w:rsidTr="00F319DB">
        <w:trPr>
          <w:trHeight w:val="407"/>
        </w:trPr>
        <w:tc>
          <w:tcPr>
            <w:tcW w:w="1798" w:type="pct"/>
            <w:vAlign w:val="bottom"/>
          </w:tcPr>
          <w:p w14:paraId="08FAA0B0" w14:textId="64386D57" w:rsidR="00E028A9" w:rsidRPr="00D246FB" w:rsidRDefault="00E028A9" w:rsidP="00E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เพิ่มเงินลงทุน</w:t>
            </w:r>
          </w:p>
        </w:tc>
        <w:tc>
          <w:tcPr>
            <w:tcW w:w="582" w:type="pct"/>
            <w:shd w:val="clear" w:color="auto" w:fill="FFFFFF"/>
          </w:tcPr>
          <w:p w14:paraId="44221C83" w14:textId="77777777" w:rsidR="00E028A9" w:rsidRPr="00D246FB" w:rsidRDefault="00E028A9" w:rsidP="00E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7" w:hanging="1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FFFFFF"/>
            <w:vAlign w:val="bottom"/>
          </w:tcPr>
          <w:p w14:paraId="11F33152" w14:textId="7BA2A98C" w:rsidR="00E028A9" w:rsidRPr="00D246FB" w:rsidRDefault="0001010D" w:rsidP="00E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7" w:hanging="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6</w:t>
            </w:r>
            <w:r w:rsidR="005154BB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205</w:t>
            </w:r>
            <w:r w:rsidR="005154BB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777</w:t>
            </w:r>
          </w:p>
        </w:tc>
        <w:tc>
          <w:tcPr>
            <w:tcW w:w="142" w:type="pct"/>
            <w:vAlign w:val="bottom"/>
          </w:tcPr>
          <w:p w14:paraId="39B7BECD" w14:textId="77777777" w:rsidR="00E028A9" w:rsidRPr="00D246FB" w:rsidRDefault="00E028A9" w:rsidP="00E02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591F9829" w14:textId="4287DCEA" w:rsidR="00E028A9" w:rsidRPr="00D246FB" w:rsidRDefault="0001010D" w:rsidP="00E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4</w:t>
            </w:r>
            <w:r w:rsidR="00E028A9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657</w:t>
            </w:r>
            <w:r w:rsidR="00E028A9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653</w:t>
            </w:r>
          </w:p>
        </w:tc>
        <w:tc>
          <w:tcPr>
            <w:tcW w:w="144" w:type="pct"/>
            <w:vAlign w:val="bottom"/>
          </w:tcPr>
          <w:p w14:paraId="2C1D46FF" w14:textId="77777777" w:rsidR="00E028A9" w:rsidRPr="00D246FB" w:rsidRDefault="00E028A9" w:rsidP="00E02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vAlign w:val="bottom"/>
          </w:tcPr>
          <w:p w14:paraId="7A395FE7" w14:textId="3FC0D32E" w:rsidR="00E028A9" w:rsidRPr="00D246FB" w:rsidRDefault="0001010D" w:rsidP="00E028A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795</w:t>
            </w:r>
            <w:r w:rsidR="00F319D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031</w:t>
            </w:r>
          </w:p>
        </w:tc>
        <w:tc>
          <w:tcPr>
            <w:tcW w:w="144" w:type="pct"/>
            <w:vAlign w:val="bottom"/>
          </w:tcPr>
          <w:p w14:paraId="062114C3" w14:textId="77777777" w:rsidR="00E028A9" w:rsidRPr="00D246FB" w:rsidRDefault="00E028A9" w:rsidP="00E02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/>
              <w:ind w:left="-126" w:right="-12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vAlign w:val="bottom"/>
          </w:tcPr>
          <w:p w14:paraId="3E26296C" w14:textId="3770AFE5" w:rsidR="00E028A9" w:rsidRPr="00D246FB" w:rsidRDefault="0001010D" w:rsidP="00E028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26" w:right="-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E028A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679</w:t>
            </w:r>
            <w:r w:rsidR="00E028A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954</w:t>
            </w:r>
          </w:p>
        </w:tc>
      </w:tr>
      <w:tr w:rsidR="00F319DB" w:rsidRPr="00D246FB" w14:paraId="6FC2DC01" w14:textId="77777777" w:rsidTr="00F319DB">
        <w:trPr>
          <w:trHeight w:val="407"/>
        </w:trPr>
        <w:tc>
          <w:tcPr>
            <w:tcW w:w="1798" w:type="pct"/>
            <w:vAlign w:val="bottom"/>
          </w:tcPr>
          <w:p w14:paraId="63BBAD21" w14:textId="3E2C191C" w:rsidR="00F319DB" w:rsidRPr="00182D9E" w:rsidRDefault="00F319DB" w:rsidP="00F3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82D9E"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582" w:type="pct"/>
            <w:shd w:val="clear" w:color="auto" w:fill="FFFFFF"/>
          </w:tcPr>
          <w:p w14:paraId="5BCD9F8B" w14:textId="5E68ACCE" w:rsidR="00F319DB" w:rsidRPr="00D3015F" w:rsidRDefault="00F319DB" w:rsidP="00F3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line="240" w:lineRule="auto"/>
              <w:ind w:right="-17" w:hanging="1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FFFFFF"/>
            <w:vAlign w:val="bottom"/>
          </w:tcPr>
          <w:p w14:paraId="31EDBC48" w14:textId="53A0270B" w:rsidR="00F319DB" w:rsidRPr="00D246FB" w:rsidRDefault="00F319DB" w:rsidP="00F31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left="-108" w:right="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085CE236" w14:textId="77777777" w:rsidR="00F319DB" w:rsidRPr="00D246FB" w:rsidRDefault="00F319DB" w:rsidP="00F31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6E5EF31A" w14:textId="0F5002D9" w:rsidR="00F319DB" w:rsidRPr="00DB71A4" w:rsidRDefault="0001010D" w:rsidP="00F3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114</w:t>
            </w:r>
            <w:r w:rsidR="00F319DB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622</w:t>
            </w:r>
          </w:p>
        </w:tc>
        <w:tc>
          <w:tcPr>
            <w:tcW w:w="144" w:type="pct"/>
            <w:vAlign w:val="bottom"/>
          </w:tcPr>
          <w:p w14:paraId="4BA12335" w14:textId="77777777" w:rsidR="00F319DB" w:rsidRPr="00D246FB" w:rsidRDefault="00F319DB" w:rsidP="00F31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vAlign w:val="bottom"/>
          </w:tcPr>
          <w:p w14:paraId="7FD07E58" w14:textId="6A0E8048" w:rsidR="00F319DB" w:rsidRPr="00D246FB" w:rsidRDefault="00F319DB" w:rsidP="00F31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7C8BEADA" w14:textId="77777777" w:rsidR="00F319DB" w:rsidRPr="00D246FB" w:rsidRDefault="00F319DB" w:rsidP="00F31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vAlign w:val="bottom"/>
          </w:tcPr>
          <w:p w14:paraId="1EBDBB30" w14:textId="30D4F59E" w:rsidR="00F319DB" w:rsidRPr="00DB71A4" w:rsidRDefault="00F319DB" w:rsidP="00F31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left="-108" w:right="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19DB" w:rsidRPr="00D246FB" w14:paraId="4883DA9D" w14:textId="77777777" w:rsidTr="00F319DB">
        <w:trPr>
          <w:trHeight w:val="407"/>
        </w:trPr>
        <w:tc>
          <w:tcPr>
            <w:tcW w:w="1798" w:type="pct"/>
            <w:vAlign w:val="bottom"/>
          </w:tcPr>
          <w:p w14:paraId="6D34E00F" w14:textId="2C23DDED" w:rsidR="00F319DB" w:rsidRPr="00182D9E" w:rsidRDefault="00F319DB" w:rsidP="00F3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2D9E">
              <w:rPr>
                <w:rFonts w:ascii="Angsana New" w:hAnsi="Angsana New" w:hint="cs"/>
                <w:sz w:val="30"/>
                <w:szCs w:val="30"/>
                <w:cs/>
              </w:rPr>
              <w:t>โอนไปเงินลงทุนในบริษัทย่อย</w:t>
            </w:r>
          </w:p>
        </w:tc>
        <w:tc>
          <w:tcPr>
            <w:tcW w:w="582" w:type="pct"/>
            <w:shd w:val="clear" w:color="auto" w:fill="FFFFFF"/>
          </w:tcPr>
          <w:p w14:paraId="6F703181" w14:textId="74B03D9A" w:rsidR="00F319DB" w:rsidRPr="00CD5D6B" w:rsidRDefault="0001010D" w:rsidP="0035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1010D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83" w:type="pct"/>
            <w:shd w:val="clear" w:color="auto" w:fill="FFFFFF"/>
            <w:vAlign w:val="bottom"/>
          </w:tcPr>
          <w:p w14:paraId="20849CA8" w14:textId="3804B481" w:rsidR="00F319DB" w:rsidRDefault="00F319DB" w:rsidP="00F3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130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418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" w:type="pct"/>
            <w:vAlign w:val="bottom"/>
          </w:tcPr>
          <w:p w14:paraId="1A7AA097" w14:textId="77777777" w:rsidR="00F319DB" w:rsidRPr="00D246FB" w:rsidRDefault="00F319DB" w:rsidP="00F31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6D6F863D" w14:textId="7E6FA77B" w:rsidR="00F319DB" w:rsidRPr="00D246FB" w:rsidRDefault="00F319DB" w:rsidP="00F3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930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148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6A7DB3A4" w14:textId="77777777" w:rsidR="00F319DB" w:rsidRPr="00D246FB" w:rsidRDefault="00F319DB" w:rsidP="00F31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vAlign w:val="bottom"/>
          </w:tcPr>
          <w:p w14:paraId="7361808D" w14:textId="6B369E8E" w:rsidR="00F319DB" w:rsidRDefault="00293058" w:rsidP="0029305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984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  <w:r w:rsidR="0001010D"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7E8DA997" w14:textId="77777777" w:rsidR="00F319DB" w:rsidRPr="00D246FB" w:rsidRDefault="00F319DB" w:rsidP="00F31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vAlign w:val="bottom"/>
          </w:tcPr>
          <w:p w14:paraId="1BAFF62D" w14:textId="0FCED855" w:rsidR="00F319DB" w:rsidRPr="00D246FB" w:rsidRDefault="00F319DB" w:rsidP="00F31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left="-108" w:righ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319DB" w:rsidRPr="00D246FB" w14:paraId="7E8DA54C" w14:textId="77777777" w:rsidTr="00F319DB">
        <w:trPr>
          <w:trHeight w:val="407"/>
        </w:trPr>
        <w:tc>
          <w:tcPr>
            <w:tcW w:w="1798" w:type="pct"/>
            <w:vAlign w:val="bottom"/>
          </w:tcPr>
          <w:p w14:paraId="6C4288DE" w14:textId="77777777" w:rsidR="00F319DB" w:rsidRPr="00182D9E" w:rsidRDefault="00F319DB" w:rsidP="00F3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2D9E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2" w:type="pct"/>
            <w:shd w:val="clear" w:color="auto" w:fill="FFFFFF"/>
          </w:tcPr>
          <w:p w14:paraId="2287D0C1" w14:textId="77777777" w:rsidR="00F319DB" w:rsidRPr="00D246FB" w:rsidRDefault="00F319DB" w:rsidP="00F3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FFFFFF"/>
            <w:vAlign w:val="bottom"/>
          </w:tcPr>
          <w:p w14:paraId="4F899878" w14:textId="7A0F6FC3" w:rsidR="00F319DB" w:rsidRPr="00D246FB" w:rsidRDefault="00F319DB" w:rsidP="00F3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784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385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" w:type="pct"/>
            <w:vAlign w:val="bottom"/>
          </w:tcPr>
          <w:p w14:paraId="6CAB1C1E" w14:textId="77777777" w:rsidR="00F319DB" w:rsidRPr="00D246FB" w:rsidRDefault="00F319DB" w:rsidP="00F31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7B6293A5" w14:textId="6BFF3AC0" w:rsidR="00F319DB" w:rsidRPr="00D246FB" w:rsidRDefault="00F319DB" w:rsidP="00F3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152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067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0FC71EC0" w14:textId="77777777" w:rsidR="00F319DB" w:rsidRPr="00D246FB" w:rsidRDefault="00F319DB" w:rsidP="00F31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vAlign w:val="bottom"/>
          </w:tcPr>
          <w:p w14:paraId="64F35E53" w14:textId="73756A69" w:rsidR="00F319DB" w:rsidRPr="00D246FB" w:rsidRDefault="00F319DB" w:rsidP="00F31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6776874B" w14:textId="77777777" w:rsidR="00F319DB" w:rsidRPr="00D246FB" w:rsidRDefault="00F319DB" w:rsidP="00F31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vAlign w:val="bottom"/>
          </w:tcPr>
          <w:p w14:paraId="49312CBA" w14:textId="037E1E37" w:rsidR="00F319DB" w:rsidRPr="00D246FB" w:rsidRDefault="00F319DB" w:rsidP="00F31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left="-108" w:right="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19DB" w:rsidRPr="00D246FB" w14:paraId="05C033A9" w14:textId="77777777" w:rsidTr="00F319DB">
        <w:trPr>
          <w:trHeight w:val="407"/>
        </w:trPr>
        <w:tc>
          <w:tcPr>
            <w:tcW w:w="1798" w:type="pct"/>
            <w:vAlign w:val="bottom"/>
          </w:tcPr>
          <w:p w14:paraId="1B0B4AA0" w14:textId="77777777" w:rsidR="00F319DB" w:rsidRPr="00182D9E" w:rsidRDefault="00F319DB" w:rsidP="00F3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2D9E">
              <w:rPr>
                <w:rFonts w:ascii="Angsana New" w:hAnsi="Angsana New" w:hint="cs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582" w:type="pct"/>
            <w:shd w:val="clear" w:color="auto" w:fill="FFFFFF"/>
          </w:tcPr>
          <w:p w14:paraId="3CA070E4" w14:textId="77777777" w:rsidR="00F319DB" w:rsidRPr="00D246FB" w:rsidRDefault="00F319DB" w:rsidP="00F3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7" w:hanging="1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FFFFFF"/>
            <w:vAlign w:val="bottom"/>
          </w:tcPr>
          <w:p w14:paraId="1B3A92E6" w14:textId="66D0E54D" w:rsidR="00F319DB" w:rsidRPr="00D246FB" w:rsidRDefault="0001010D" w:rsidP="00F3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7" w:hanging="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812</w:t>
            </w:r>
            <w:r w:rsidR="00F319DB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76</w:t>
            </w:r>
            <w:r w:rsidR="00C31E9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2" w:type="pct"/>
            <w:vAlign w:val="bottom"/>
          </w:tcPr>
          <w:p w14:paraId="312252EE" w14:textId="77777777" w:rsidR="00F319DB" w:rsidRPr="00D246FB" w:rsidRDefault="00F319DB" w:rsidP="00F31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0CD431FB" w14:textId="3A079E47" w:rsidR="00F319DB" w:rsidRPr="00D246FB" w:rsidRDefault="0001010D" w:rsidP="00F3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3</w:t>
            </w:r>
            <w:r w:rsidR="00F319DB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151</w:t>
            </w:r>
            <w:r w:rsidR="00F319DB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338</w:t>
            </w:r>
          </w:p>
        </w:tc>
        <w:tc>
          <w:tcPr>
            <w:tcW w:w="144" w:type="pct"/>
            <w:vAlign w:val="bottom"/>
          </w:tcPr>
          <w:p w14:paraId="438E2288" w14:textId="77777777" w:rsidR="00F319DB" w:rsidRPr="00D246FB" w:rsidRDefault="00F319DB" w:rsidP="00F319D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08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3" w:type="pct"/>
            <w:vAlign w:val="bottom"/>
          </w:tcPr>
          <w:p w14:paraId="3ECF85A9" w14:textId="7A80405E" w:rsidR="00F319DB" w:rsidRPr="00D246FB" w:rsidRDefault="00F319DB" w:rsidP="00F31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3A477E76" w14:textId="77777777" w:rsidR="00F319DB" w:rsidRPr="00D246FB" w:rsidRDefault="00F319DB" w:rsidP="00F31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vAlign w:val="bottom"/>
          </w:tcPr>
          <w:p w14:paraId="63CB3514" w14:textId="4794CD3B" w:rsidR="00F319DB" w:rsidRPr="00D246FB" w:rsidRDefault="00F319DB" w:rsidP="00F31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left="-108" w:right="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19DB" w:rsidRPr="00D246FB" w14:paraId="498394ED" w14:textId="77777777" w:rsidTr="00F319DB">
        <w:trPr>
          <w:trHeight w:val="419"/>
        </w:trPr>
        <w:tc>
          <w:tcPr>
            <w:tcW w:w="1798" w:type="pct"/>
            <w:vAlign w:val="bottom"/>
          </w:tcPr>
          <w:p w14:paraId="5677657A" w14:textId="0C99863A" w:rsidR="00F319DB" w:rsidRPr="00182D9E" w:rsidRDefault="00F319DB" w:rsidP="00F3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2D9E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ค่าเผื่อการด้อยค่าเงินลงทุน</w:t>
            </w:r>
          </w:p>
        </w:tc>
        <w:tc>
          <w:tcPr>
            <w:tcW w:w="582" w:type="pct"/>
            <w:shd w:val="clear" w:color="auto" w:fill="FFFFFF"/>
          </w:tcPr>
          <w:p w14:paraId="1404A414" w14:textId="77777777" w:rsidR="00F319DB" w:rsidRPr="00803C44" w:rsidRDefault="00F319DB" w:rsidP="00F3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FFFFFF"/>
            <w:vAlign w:val="bottom"/>
          </w:tcPr>
          <w:p w14:paraId="3D7CD3FC" w14:textId="5E5D3944" w:rsidR="00F319DB" w:rsidRPr="00803C44" w:rsidRDefault="00F319DB" w:rsidP="00F31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left="-108" w:right="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78DD3C24" w14:textId="77777777" w:rsidR="00F319DB" w:rsidRPr="00803C44" w:rsidRDefault="00F319DB" w:rsidP="00F31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5A5929DC" w14:textId="20EBF2AD" w:rsidR="00F319DB" w:rsidRPr="00803C44" w:rsidRDefault="00F319DB" w:rsidP="00F3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803C44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63</w:t>
            </w:r>
            <w:r w:rsidRPr="00803C44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716</w:t>
            </w:r>
            <w:r w:rsidRPr="00803C4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29A7D5A2" w14:textId="77777777" w:rsidR="00F319DB" w:rsidRPr="00CD20CC" w:rsidRDefault="00F319DB" w:rsidP="00F31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vAlign w:val="bottom"/>
          </w:tcPr>
          <w:p w14:paraId="26BB733B" w14:textId="25324AAA" w:rsidR="00F319DB" w:rsidRPr="00857104" w:rsidRDefault="00F319DB" w:rsidP="00F31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  <w:highlight w:val="green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00406DF0" w14:textId="77777777" w:rsidR="00F319DB" w:rsidRPr="00857104" w:rsidRDefault="00F319DB" w:rsidP="00F31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33" w:type="pct"/>
            <w:vAlign w:val="bottom"/>
          </w:tcPr>
          <w:p w14:paraId="42C638F3" w14:textId="2C3E932C" w:rsidR="00F319DB" w:rsidRPr="00B548A6" w:rsidRDefault="00F319DB" w:rsidP="00F31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left="-108" w:right="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19DB" w:rsidRPr="00D246FB" w14:paraId="069B79FA" w14:textId="77777777" w:rsidTr="00F319DB">
        <w:trPr>
          <w:trHeight w:val="419"/>
        </w:trPr>
        <w:tc>
          <w:tcPr>
            <w:tcW w:w="1798" w:type="pct"/>
            <w:vAlign w:val="bottom"/>
          </w:tcPr>
          <w:p w14:paraId="398A8362" w14:textId="0BBB1DA6" w:rsidR="00F319DB" w:rsidRPr="00D246FB" w:rsidRDefault="00F319DB" w:rsidP="00F3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2" w:type="pct"/>
            <w:shd w:val="clear" w:color="auto" w:fill="FFFFFF"/>
          </w:tcPr>
          <w:p w14:paraId="46942697" w14:textId="77777777" w:rsidR="00F319DB" w:rsidRPr="00D246FB" w:rsidRDefault="00F319DB" w:rsidP="00F31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  <w:tab w:val="decimal" w:pos="802"/>
              </w:tabs>
              <w:spacing w:after="0"/>
              <w:ind w:left="-108" w:right="-1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1DF07CB" w14:textId="0C946B01" w:rsidR="00F319DB" w:rsidRPr="00D246FB" w:rsidRDefault="0001010D" w:rsidP="00F3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7" w:hanging="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25</w:t>
            </w:r>
            <w:r w:rsidR="00F319DB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6</w:t>
            </w:r>
            <w:r w:rsidR="00C31E93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2" w:type="pct"/>
            <w:vAlign w:val="bottom"/>
          </w:tcPr>
          <w:p w14:paraId="343AAB46" w14:textId="77777777" w:rsidR="00F319DB" w:rsidRPr="00D246FB" w:rsidRDefault="00F319DB" w:rsidP="00F31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14:paraId="49C95C91" w14:textId="1DF2EC05" w:rsidR="00F319DB" w:rsidRPr="00D246FB" w:rsidRDefault="00F319DB" w:rsidP="00357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4CF11319" w14:textId="77777777" w:rsidR="00F319DB" w:rsidRPr="00D246FB" w:rsidRDefault="00F319DB" w:rsidP="00F31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vAlign w:val="bottom"/>
          </w:tcPr>
          <w:p w14:paraId="5776798D" w14:textId="1567209F" w:rsidR="00F319DB" w:rsidRPr="00D246FB" w:rsidRDefault="00F319DB" w:rsidP="00F31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7721FD65" w14:textId="77777777" w:rsidR="00F319DB" w:rsidRPr="00D246FB" w:rsidRDefault="00F319DB" w:rsidP="00F31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vAlign w:val="bottom"/>
          </w:tcPr>
          <w:p w14:paraId="6E031076" w14:textId="6EFBBBB8" w:rsidR="00F319DB" w:rsidRPr="00D246FB" w:rsidRDefault="00F319DB" w:rsidP="00F31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left="-108" w:right="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19DB" w:rsidRPr="00D246FB" w14:paraId="160AF624" w14:textId="77777777" w:rsidTr="00F319DB">
        <w:trPr>
          <w:trHeight w:val="419"/>
        </w:trPr>
        <w:tc>
          <w:tcPr>
            <w:tcW w:w="1798" w:type="pct"/>
            <w:vAlign w:val="bottom"/>
          </w:tcPr>
          <w:p w14:paraId="15A33015" w14:textId="510455C3" w:rsidR="00F319DB" w:rsidRPr="00D246FB" w:rsidRDefault="00F319DB" w:rsidP="00F3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2" w:type="pct"/>
            <w:shd w:val="clear" w:color="auto" w:fill="FFFFFF"/>
          </w:tcPr>
          <w:p w14:paraId="5F3BE9B2" w14:textId="77777777" w:rsidR="00F319DB" w:rsidRPr="00D246FB" w:rsidRDefault="00F319DB" w:rsidP="00F3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7" w:hanging="1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0785B50" w14:textId="73F0BAA5" w:rsidR="00F319DB" w:rsidRPr="00D246FB" w:rsidRDefault="0001010D" w:rsidP="00F3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7" w:hanging="1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  <w:r w:rsidR="00F319D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364</w:t>
            </w:r>
            <w:r w:rsidR="00F319D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921</w:t>
            </w:r>
          </w:p>
        </w:tc>
        <w:tc>
          <w:tcPr>
            <w:tcW w:w="142" w:type="pct"/>
            <w:vAlign w:val="bottom"/>
          </w:tcPr>
          <w:p w14:paraId="1453E30F" w14:textId="77777777" w:rsidR="00F319DB" w:rsidRPr="00D246FB" w:rsidRDefault="00F319DB" w:rsidP="00F31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A6580" w14:textId="63D6B852" w:rsidR="00F319DB" w:rsidRPr="00D246FB" w:rsidRDefault="0001010D" w:rsidP="00F3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  <w:r w:rsidR="00F319D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067</w:t>
            </w:r>
            <w:r w:rsidR="00F319D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028</w:t>
            </w:r>
          </w:p>
        </w:tc>
        <w:tc>
          <w:tcPr>
            <w:tcW w:w="144" w:type="pct"/>
            <w:vAlign w:val="bottom"/>
          </w:tcPr>
          <w:p w14:paraId="6854E266" w14:textId="77777777" w:rsidR="00F319DB" w:rsidRPr="00D246FB" w:rsidRDefault="00F319DB" w:rsidP="00F31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E497C" w14:textId="6273B230" w:rsidR="00F319DB" w:rsidRPr="00D246FB" w:rsidRDefault="0001010D" w:rsidP="00F319D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2930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981</w:t>
            </w:r>
            <w:r w:rsidR="002930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037</w:t>
            </w:r>
          </w:p>
        </w:tc>
        <w:tc>
          <w:tcPr>
            <w:tcW w:w="144" w:type="pct"/>
            <w:vAlign w:val="bottom"/>
          </w:tcPr>
          <w:p w14:paraId="56D5D923" w14:textId="77777777" w:rsidR="00F319DB" w:rsidRPr="00D246FB" w:rsidRDefault="00F319DB" w:rsidP="00F31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7EB4E" w14:textId="730276C7" w:rsidR="00F319DB" w:rsidRPr="00D246FB" w:rsidRDefault="0001010D" w:rsidP="00F319D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26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 w:rsidR="00F319D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170</w:t>
            </w:r>
            <w:r w:rsidR="00F319D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815</w:t>
            </w:r>
          </w:p>
        </w:tc>
      </w:tr>
    </w:tbl>
    <w:p w14:paraId="3D917EA6" w14:textId="77777777" w:rsidR="002C042C" w:rsidRPr="00D246FB" w:rsidRDefault="002C042C" w:rsidP="0035553B">
      <w:pPr>
        <w:framePr w:w="10276" w:wrap="auto" w:hAnchor="text"/>
        <w:rPr>
          <w:rFonts w:ascii="Angsana New" w:hAnsi="Angsana New"/>
          <w:sz w:val="30"/>
          <w:szCs w:val="30"/>
          <w:cs/>
        </w:rPr>
        <w:sectPr w:rsidR="002C042C" w:rsidRPr="00D246FB" w:rsidSect="009D6280">
          <w:footerReference w:type="default" r:id="rId10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5138248F" w14:textId="74108F48" w:rsidR="002E3A45" w:rsidRPr="004D5AAD" w:rsidRDefault="00D23C8C" w:rsidP="006A24D5">
      <w:pPr>
        <w:pStyle w:val="block"/>
        <w:spacing w:after="0" w:line="240" w:lineRule="auto"/>
        <w:ind w:left="0" w:right="-764"/>
        <w:jc w:val="thaiDistribute"/>
        <w:rPr>
          <w:rFonts w:ascii="Angsana New" w:hAnsi="Angsana New"/>
          <w:sz w:val="28"/>
          <w:szCs w:val="28"/>
          <w:lang w:bidi="th-TH"/>
        </w:rPr>
      </w:pPr>
      <w:r w:rsidRPr="004D5AAD">
        <w:rPr>
          <w:rFonts w:ascii="Angsana New" w:hAnsi="Angsana New" w:hint="cs"/>
          <w:sz w:val="28"/>
          <w:szCs w:val="28"/>
          <w:cs/>
          <w:lang w:bidi="th-TH"/>
        </w:rPr>
        <w:lastRenderedPageBreak/>
        <w:t>เงินลงทุนในบริษัทร่วมและการร่วมค้า</w:t>
      </w:r>
      <w:r w:rsidRPr="004D5AAD">
        <w:rPr>
          <w:rFonts w:ascii="Angsana New" w:hAnsi="Angsana New" w:hint="cs"/>
          <w:sz w:val="28"/>
          <w:szCs w:val="28"/>
          <w:lang w:bidi="th-TH"/>
        </w:rPr>
        <w:t xml:space="preserve"> </w:t>
      </w:r>
      <w:r w:rsidR="002E5E13" w:rsidRPr="004D5AAD">
        <w:rPr>
          <w:rFonts w:ascii="Angsana New" w:hAnsi="Angsana New" w:hint="cs"/>
          <w:sz w:val="28"/>
          <w:szCs w:val="28"/>
          <w:cs/>
          <w:lang w:bidi="th-TH"/>
        </w:rPr>
        <w:t xml:space="preserve">ณ วันที่ </w:t>
      </w:r>
      <w:r w:rsidR="0001010D" w:rsidRPr="0001010D">
        <w:rPr>
          <w:rFonts w:ascii="Angsana New" w:hAnsi="Angsana New" w:hint="cs"/>
          <w:spacing w:val="-2"/>
          <w:sz w:val="28"/>
          <w:szCs w:val="28"/>
          <w:lang w:val="en-US" w:bidi="th-TH"/>
        </w:rPr>
        <w:t>31</w:t>
      </w:r>
      <w:r w:rsidR="00B53619" w:rsidRPr="004D5AAD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="00B53619" w:rsidRPr="004D5AAD">
        <w:rPr>
          <w:rFonts w:ascii="Angsana New" w:hAnsi="Angsana New" w:hint="cs"/>
          <w:spacing w:val="-2"/>
          <w:sz w:val="28"/>
          <w:szCs w:val="28"/>
          <w:cs/>
          <w:lang w:bidi="th-TH"/>
        </w:rPr>
        <w:t xml:space="preserve">ธันวาคม </w:t>
      </w:r>
      <w:r w:rsidRPr="004D5AAD">
        <w:rPr>
          <w:rFonts w:ascii="Angsana New" w:hAnsi="Angsana New" w:hint="cs"/>
          <w:sz w:val="28"/>
          <w:szCs w:val="28"/>
          <w:cs/>
          <w:lang w:bidi="th-TH"/>
        </w:rPr>
        <w:t>มีดังนี้</w:t>
      </w:r>
    </w:p>
    <w:p w14:paraId="01E9CD90" w14:textId="77777777" w:rsidR="0063461A" w:rsidRPr="004D5AAD" w:rsidRDefault="0063461A" w:rsidP="006A24D5">
      <w:pPr>
        <w:pStyle w:val="block"/>
        <w:spacing w:after="0" w:line="240" w:lineRule="auto"/>
        <w:ind w:left="0" w:right="-764"/>
        <w:jc w:val="thaiDistribute"/>
        <w:rPr>
          <w:rFonts w:ascii="Angsana New" w:hAnsi="Angsana New"/>
          <w:sz w:val="28"/>
          <w:szCs w:val="28"/>
          <w:lang w:bidi="th-TH"/>
        </w:rPr>
      </w:pPr>
    </w:p>
    <w:tbl>
      <w:tblPr>
        <w:tblW w:w="15234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050"/>
        <w:gridCol w:w="3150"/>
        <w:gridCol w:w="1082"/>
        <w:gridCol w:w="720"/>
        <w:gridCol w:w="720"/>
        <w:gridCol w:w="240"/>
        <w:gridCol w:w="1200"/>
        <w:gridCol w:w="241"/>
        <w:gridCol w:w="1042"/>
        <w:gridCol w:w="252"/>
        <w:gridCol w:w="1155"/>
        <w:gridCol w:w="237"/>
        <w:gridCol w:w="1145"/>
      </w:tblGrid>
      <w:tr w:rsidR="00590181" w:rsidRPr="004D5AAD" w14:paraId="647EA2B9" w14:textId="77777777" w:rsidTr="00590181">
        <w:trPr>
          <w:trHeight w:val="117"/>
          <w:tblHeader/>
        </w:trPr>
        <w:tc>
          <w:tcPr>
            <w:tcW w:w="4050" w:type="dxa"/>
            <w:vAlign w:val="bottom"/>
          </w:tcPr>
          <w:p w14:paraId="71DF5245" w14:textId="77777777" w:rsidR="00590181" w:rsidRPr="004D5AAD" w:rsidRDefault="00590181" w:rsidP="00752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1F64167B" w14:textId="77777777" w:rsidR="00590181" w:rsidRPr="004D5AAD" w:rsidRDefault="00590181" w:rsidP="007522F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  <w:lang w:bidi="th-TH"/>
              </w:rPr>
            </w:pPr>
          </w:p>
        </w:tc>
        <w:tc>
          <w:tcPr>
            <w:tcW w:w="1082" w:type="dxa"/>
          </w:tcPr>
          <w:p w14:paraId="0BE4ECAB" w14:textId="77777777" w:rsidR="00590181" w:rsidRPr="004D5AAD" w:rsidRDefault="00590181" w:rsidP="007522F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6952" w:type="dxa"/>
            <w:gridSpan w:val="10"/>
            <w:vAlign w:val="bottom"/>
          </w:tcPr>
          <w:p w14:paraId="1669661A" w14:textId="77777777" w:rsidR="00590181" w:rsidRPr="004D5AAD" w:rsidRDefault="00590181" w:rsidP="007522F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90181" w:rsidRPr="004D5AAD" w14:paraId="4FFEC536" w14:textId="77777777" w:rsidTr="00590181">
        <w:trPr>
          <w:trHeight w:val="117"/>
          <w:tblHeader/>
        </w:trPr>
        <w:tc>
          <w:tcPr>
            <w:tcW w:w="4050" w:type="dxa"/>
            <w:vAlign w:val="bottom"/>
          </w:tcPr>
          <w:p w14:paraId="693584A5" w14:textId="77777777" w:rsidR="00590181" w:rsidRPr="004D5AAD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452EAE4B" w14:textId="77777777" w:rsidR="00590181" w:rsidRPr="004D5AAD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21346CB5" w14:textId="77777777" w:rsidR="00590181" w:rsidRPr="004D5AAD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</w:t>
            </w: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1440" w:type="dxa"/>
            <w:gridSpan w:val="2"/>
            <w:vAlign w:val="bottom"/>
          </w:tcPr>
          <w:p w14:paraId="3FE30CA5" w14:textId="77777777" w:rsidR="00590181" w:rsidRPr="004D5AAD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</w:t>
            </w:r>
          </w:p>
        </w:tc>
        <w:tc>
          <w:tcPr>
            <w:tcW w:w="240" w:type="dxa"/>
            <w:vAlign w:val="bottom"/>
          </w:tcPr>
          <w:p w14:paraId="0468DF26" w14:textId="77777777" w:rsidR="00590181" w:rsidRPr="004D5AAD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3" w:type="dxa"/>
            <w:gridSpan w:val="3"/>
            <w:vAlign w:val="bottom"/>
          </w:tcPr>
          <w:p w14:paraId="46457A0A" w14:textId="77777777" w:rsidR="00590181" w:rsidRPr="004D5AAD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7267A52D" w14:textId="77777777" w:rsidR="00590181" w:rsidRPr="004D5AAD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7" w:type="dxa"/>
            <w:gridSpan w:val="3"/>
            <w:vAlign w:val="bottom"/>
          </w:tcPr>
          <w:p w14:paraId="0D389D7F" w14:textId="77777777" w:rsidR="00590181" w:rsidRPr="004D5AAD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</w:tc>
      </w:tr>
      <w:tr w:rsidR="00590181" w:rsidRPr="004D5AAD" w14:paraId="1432F275" w14:textId="77777777" w:rsidTr="00590181">
        <w:trPr>
          <w:trHeight w:val="117"/>
          <w:tblHeader/>
        </w:trPr>
        <w:tc>
          <w:tcPr>
            <w:tcW w:w="4050" w:type="dxa"/>
            <w:vAlign w:val="bottom"/>
          </w:tcPr>
          <w:p w14:paraId="7BE08BAB" w14:textId="77777777" w:rsidR="00590181" w:rsidRPr="004D5AAD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05B2444" w14:textId="77777777" w:rsidR="00590181" w:rsidRPr="004D5AAD" w:rsidRDefault="00590181" w:rsidP="00537297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</w:t>
            </w:r>
            <w:r w:rsidRPr="004D5AAD">
              <w:rPr>
                <w:rFonts w:asciiTheme="majorBidi" w:hAnsiTheme="majorBidi" w:cstheme="majorBidi"/>
                <w:sz w:val="28"/>
                <w:szCs w:val="28"/>
                <w:cs/>
              </w:rPr>
              <w:t>กษณะธุรกิจ</w:t>
            </w:r>
          </w:p>
        </w:tc>
        <w:tc>
          <w:tcPr>
            <w:tcW w:w="1082" w:type="dxa"/>
            <w:shd w:val="clear" w:color="auto" w:fill="auto"/>
          </w:tcPr>
          <w:p w14:paraId="3F9798C6" w14:textId="77777777" w:rsidR="00590181" w:rsidRPr="004D5AAD" w:rsidRDefault="00590181" w:rsidP="00537297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</w:t>
            </w: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440" w:type="dxa"/>
            <w:gridSpan w:val="2"/>
            <w:vAlign w:val="bottom"/>
          </w:tcPr>
          <w:p w14:paraId="074066C8" w14:textId="77777777" w:rsidR="00590181" w:rsidRPr="004D5AAD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เป็นเจ้าของ</w:t>
            </w:r>
          </w:p>
        </w:tc>
        <w:tc>
          <w:tcPr>
            <w:tcW w:w="240" w:type="dxa"/>
            <w:vAlign w:val="bottom"/>
          </w:tcPr>
          <w:p w14:paraId="4CB3BA22" w14:textId="77777777" w:rsidR="00590181" w:rsidRPr="004D5AAD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3" w:type="dxa"/>
            <w:gridSpan w:val="3"/>
            <w:vAlign w:val="bottom"/>
          </w:tcPr>
          <w:p w14:paraId="25F87C06" w14:textId="77777777" w:rsidR="00590181" w:rsidRPr="004D5AAD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52" w:type="dxa"/>
            <w:vAlign w:val="bottom"/>
          </w:tcPr>
          <w:p w14:paraId="48BACB92" w14:textId="77777777" w:rsidR="00590181" w:rsidRPr="004D5AAD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7" w:type="dxa"/>
            <w:gridSpan w:val="3"/>
            <w:vAlign w:val="bottom"/>
          </w:tcPr>
          <w:p w14:paraId="41206E44" w14:textId="77777777" w:rsidR="00590181" w:rsidRPr="004D5AAD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</w:tr>
      <w:tr w:rsidR="00590181" w:rsidRPr="004D5AAD" w14:paraId="3BF2C10B" w14:textId="77777777" w:rsidTr="00590181">
        <w:trPr>
          <w:trHeight w:val="117"/>
          <w:tblHeader/>
        </w:trPr>
        <w:tc>
          <w:tcPr>
            <w:tcW w:w="4050" w:type="dxa"/>
            <w:vAlign w:val="bottom"/>
          </w:tcPr>
          <w:p w14:paraId="018C3E7C" w14:textId="77777777" w:rsidR="00590181" w:rsidRPr="004D5AAD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</w:tcPr>
          <w:p w14:paraId="7C45D590" w14:textId="77777777" w:rsidR="00590181" w:rsidRPr="004D5AAD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23F18F59" w14:textId="77777777" w:rsidR="00590181" w:rsidRPr="004D5AAD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4949BF2" w14:textId="71C81F5D" w:rsidR="00590181" w:rsidRPr="004D5AAD" w:rsidRDefault="0001010D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720" w:type="dxa"/>
            <w:vAlign w:val="bottom"/>
          </w:tcPr>
          <w:p w14:paraId="242F5F7E" w14:textId="26E6A359" w:rsidR="00590181" w:rsidRPr="004D5AAD" w:rsidRDefault="0001010D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40" w:type="dxa"/>
            <w:vAlign w:val="bottom"/>
          </w:tcPr>
          <w:p w14:paraId="486F30AD" w14:textId="77777777" w:rsidR="00590181" w:rsidRPr="004D5AAD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CAB36C2" w14:textId="44DBF7E4" w:rsidR="00590181" w:rsidRPr="004D5AAD" w:rsidRDefault="0001010D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41" w:type="dxa"/>
            <w:vAlign w:val="bottom"/>
          </w:tcPr>
          <w:p w14:paraId="7F60AF7A" w14:textId="77777777" w:rsidR="00590181" w:rsidRPr="004D5AAD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3B38D707" w14:textId="3305AA43" w:rsidR="00590181" w:rsidRPr="004D5AAD" w:rsidRDefault="0001010D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52" w:type="dxa"/>
            <w:vAlign w:val="bottom"/>
          </w:tcPr>
          <w:p w14:paraId="0E9DFD30" w14:textId="77777777" w:rsidR="00590181" w:rsidRPr="004D5AAD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5E06E584" w14:textId="6B289047" w:rsidR="00590181" w:rsidRPr="004D5AAD" w:rsidRDefault="0001010D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37" w:type="dxa"/>
            <w:vAlign w:val="bottom"/>
          </w:tcPr>
          <w:p w14:paraId="499FD2F1" w14:textId="77777777" w:rsidR="00590181" w:rsidRPr="004D5AAD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136C472A" w14:textId="796C57A8" w:rsidR="00590181" w:rsidRPr="004D5AAD" w:rsidRDefault="0001010D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590181" w:rsidRPr="004D5AAD" w14:paraId="2E4EDEAF" w14:textId="77777777" w:rsidTr="00590181">
        <w:trPr>
          <w:trHeight w:val="117"/>
          <w:tblHeader/>
        </w:trPr>
        <w:tc>
          <w:tcPr>
            <w:tcW w:w="4050" w:type="dxa"/>
            <w:vAlign w:val="bottom"/>
          </w:tcPr>
          <w:p w14:paraId="6AE491F8" w14:textId="77777777" w:rsidR="00590181" w:rsidRPr="004D5AAD" w:rsidRDefault="00590181" w:rsidP="00F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5DC0C22A" w14:textId="77777777" w:rsidR="00590181" w:rsidRPr="004D5AAD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7556EE3F" w14:textId="77777777" w:rsidR="00590181" w:rsidRPr="004D5AAD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702B9F8" w14:textId="77777777" w:rsidR="00590181" w:rsidRPr="004D5AAD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5AA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40" w:type="dxa"/>
            <w:vAlign w:val="bottom"/>
          </w:tcPr>
          <w:p w14:paraId="2EA519FD" w14:textId="77777777" w:rsidR="00590181" w:rsidRPr="004D5AAD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72" w:type="dxa"/>
            <w:gridSpan w:val="7"/>
            <w:vAlign w:val="center"/>
          </w:tcPr>
          <w:p w14:paraId="0EE2CFE9" w14:textId="77777777" w:rsidR="00590181" w:rsidRPr="004D5AAD" w:rsidRDefault="00590181" w:rsidP="00F16CC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D5AA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90181" w:rsidRPr="004D5AAD" w14:paraId="4376F78C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22C1AC87" w14:textId="77777777" w:rsidR="00590181" w:rsidRPr="004D5AAD" w:rsidRDefault="00590181" w:rsidP="00F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บริษัทร่วมทางตรง</w:t>
            </w:r>
          </w:p>
        </w:tc>
        <w:tc>
          <w:tcPr>
            <w:tcW w:w="3150" w:type="dxa"/>
          </w:tcPr>
          <w:p w14:paraId="7B047F6C" w14:textId="77777777" w:rsidR="00590181" w:rsidRPr="004D5AAD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6FE8C7DE" w14:textId="77777777" w:rsidR="00590181" w:rsidRPr="004D5AAD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87ECA12" w14:textId="77777777" w:rsidR="00590181" w:rsidRPr="004D5AAD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31AC300" w14:textId="77777777" w:rsidR="00590181" w:rsidRPr="004D5AAD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34B77BCA" w14:textId="77777777" w:rsidR="00590181" w:rsidRPr="004D5AAD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E14D557" w14:textId="77777777" w:rsidR="00590181" w:rsidRPr="004D5AAD" w:rsidRDefault="00590181" w:rsidP="00F16CC9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00495D1A" w14:textId="77777777" w:rsidR="00590181" w:rsidRPr="004D5AAD" w:rsidRDefault="00590181" w:rsidP="00F16CC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1985508A" w14:textId="77777777" w:rsidR="00590181" w:rsidRPr="004D5AAD" w:rsidRDefault="00590181" w:rsidP="00F16CC9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2A6F8A6A" w14:textId="77777777" w:rsidR="00590181" w:rsidRPr="004D5AAD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41DC2E8" w14:textId="77777777" w:rsidR="00590181" w:rsidRPr="004D5AAD" w:rsidRDefault="00590181" w:rsidP="00F16CC9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80" w:right="-15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54CB0563" w14:textId="77777777" w:rsidR="00590181" w:rsidRPr="004D5AAD" w:rsidRDefault="00590181" w:rsidP="00F16CC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0B9A8F45" w14:textId="77777777" w:rsidR="00590181" w:rsidRPr="004D5AAD" w:rsidRDefault="00590181" w:rsidP="00F16CC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31696" w:rsidRPr="004D5AAD" w14:paraId="361C91FF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46039984" w14:textId="77777777" w:rsidR="00431696" w:rsidRPr="004D5AAD" w:rsidRDefault="00431696" w:rsidP="0043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เฟิร์ส โคราช วินด์ จำกัด</w:t>
            </w:r>
          </w:p>
        </w:tc>
        <w:tc>
          <w:tcPr>
            <w:tcW w:w="3150" w:type="dxa"/>
            <w:vAlign w:val="bottom"/>
          </w:tcPr>
          <w:p w14:paraId="132526C3" w14:textId="77777777" w:rsidR="00431696" w:rsidRPr="004D5AAD" w:rsidRDefault="00431696" w:rsidP="0043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0118ECAA" w14:textId="77777777" w:rsidR="00431696" w:rsidRPr="004D5AAD" w:rsidRDefault="00431696" w:rsidP="0043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6" w:firstLine="25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772DAE76" w14:textId="7B00FFD0" w:rsidR="00431696" w:rsidRPr="004D5AAD" w:rsidRDefault="0001010D" w:rsidP="00431696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720" w:type="dxa"/>
            <w:vAlign w:val="bottom"/>
          </w:tcPr>
          <w:p w14:paraId="2E8AE076" w14:textId="16CBC7BF" w:rsidR="00431696" w:rsidRPr="004D5AAD" w:rsidRDefault="0001010D" w:rsidP="00431696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40" w:type="dxa"/>
            <w:vAlign w:val="bottom"/>
          </w:tcPr>
          <w:p w14:paraId="20D1ED34" w14:textId="77777777" w:rsidR="00431696" w:rsidRPr="004D5AAD" w:rsidRDefault="00431696" w:rsidP="00431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085B1AB" w14:textId="6F54D5C7" w:rsidR="00431696" w:rsidRPr="004D5AAD" w:rsidRDefault="0001010D" w:rsidP="004316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399</w:t>
            </w:r>
            <w:r w:rsidR="00431696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204</w:t>
            </w:r>
          </w:p>
        </w:tc>
        <w:tc>
          <w:tcPr>
            <w:tcW w:w="241" w:type="dxa"/>
            <w:vAlign w:val="bottom"/>
          </w:tcPr>
          <w:p w14:paraId="13FDB56E" w14:textId="77777777" w:rsidR="00431696" w:rsidRPr="004D5AAD" w:rsidRDefault="00431696" w:rsidP="0043169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0725FB4E" w14:textId="49633025" w:rsidR="00431696" w:rsidRPr="004D5AAD" w:rsidRDefault="0001010D" w:rsidP="004316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399</w:t>
            </w:r>
            <w:r w:rsidR="00431696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204</w:t>
            </w:r>
          </w:p>
        </w:tc>
        <w:tc>
          <w:tcPr>
            <w:tcW w:w="252" w:type="dxa"/>
            <w:vAlign w:val="bottom"/>
          </w:tcPr>
          <w:p w14:paraId="5726979B" w14:textId="77777777" w:rsidR="00431696" w:rsidRPr="004D5AAD" w:rsidRDefault="00431696" w:rsidP="00431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7E92FEF4" w14:textId="5431E70B" w:rsidR="00431696" w:rsidRPr="004D5AAD" w:rsidRDefault="0001010D" w:rsidP="004316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435</w:t>
            </w:r>
            <w:r w:rsidR="004316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605</w:t>
            </w:r>
          </w:p>
        </w:tc>
        <w:tc>
          <w:tcPr>
            <w:tcW w:w="237" w:type="dxa"/>
            <w:vAlign w:val="bottom"/>
          </w:tcPr>
          <w:p w14:paraId="684BDB30" w14:textId="77777777" w:rsidR="00431696" w:rsidRPr="004D5AAD" w:rsidRDefault="00431696" w:rsidP="0043169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4124A6B7" w14:textId="29878699" w:rsidR="00431696" w:rsidRPr="004D5AAD" w:rsidRDefault="0001010D" w:rsidP="004316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439</w:t>
            </w:r>
            <w:r w:rsidR="00431696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597</w:t>
            </w:r>
          </w:p>
        </w:tc>
      </w:tr>
      <w:tr w:rsidR="00431696" w:rsidRPr="004D5AAD" w14:paraId="347855EB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0119C379" w14:textId="77777777" w:rsidR="00431696" w:rsidRPr="004D5AAD" w:rsidRDefault="00431696" w:rsidP="0043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เค.อาร์.ทู จำกัด</w:t>
            </w:r>
          </w:p>
        </w:tc>
        <w:tc>
          <w:tcPr>
            <w:tcW w:w="3150" w:type="dxa"/>
          </w:tcPr>
          <w:p w14:paraId="546CB8A5" w14:textId="77777777" w:rsidR="00431696" w:rsidRPr="004D5AAD" w:rsidRDefault="00431696" w:rsidP="0043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631C5AAB" w14:textId="77777777" w:rsidR="00431696" w:rsidRPr="004D5AAD" w:rsidRDefault="00431696" w:rsidP="0043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6" w:firstLine="25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144C28BD" w14:textId="64C1C5DB" w:rsidR="00431696" w:rsidRPr="004D5AAD" w:rsidRDefault="0001010D" w:rsidP="00431696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720" w:type="dxa"/>
            <w:vAlign w:val="bottom"/>
          </w:tcPr>
          <w:p w14:paraId="48C3A48A" w14:textId="6C21F341" w:rsidR="00431696" w:rsidRPr="004D5AAD" w:rsidRDefault="0001010D" w:rsidP="00431696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40" w:type="dxa"/>
            <w:vAlign w:val="bottom"/>
          </w:tcPr>
          <w:p w14:paraId="148C1FB9" w14:textId="77777777" w:rsidR="00431696" w:rsidRPr="004D5AAD" w:rsidRDefault="00431696" w:rsidP="00431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5EA9AAA9" w14:textId="131815F6" w:rsidR="00431696" w:rsidRPr="004D5AAD" w:rsidRDefault="0001010D" w:rsidP="004316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365</w:t>
            </w:r>
            <w:r w:rsidR="00431696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241" w:type="dxa"/>
            <w:vAlign w:val="bottom"/>
          </w:tcPr>
          <w:p w14:paraId="2E0506EA" w14:textId="77777777" w:rsidR="00431696" w:rsidRPr="004D5AAD" w:rsidRDefault="00431696" w:rsidP="0043169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11E6F99B" w14:textId="6DBD4AC1" w:rsidR="00431696" w:rsidRPr="004D5AAD" w:rsidRDefault="0001010D" w:rsidP="004316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365</w:t>
            </w:r>
            <w:r w:rsidR="00431696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252" w:type="dxa"/>
            <w:vAlign w:val="bottom"/>
          </w:tcPr>
          <w:p w14:paraId="6502646E" w14:textId="77777777" w:rsidR="00431696" w:rsidRPr="004D5AAD" w:rsidRDefault="00431696" w:rsidP="00431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79" w:right="-15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27D3C7D9" w14:textId="4D193F29" w:rsidR="00431696" w:rsidRPr="004D5AAD" w:rsidRDefault="0001010D" w:rsidP="004316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406</w:t>
            </w:r>
            <w:r w:rsidR="004316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488</w:t>
            </w:r>
          </w:p>
        </w:tc>
        <w:tc>
          <w:tcPr>
            <w:tcW w:w="237" w:type="dxa"/>
            <w:vAlign w:val="bottom"/>
          </w:tcPr>
          <w:p w14:paraId="02A69B4A" w14:textId="77777777" w:rsidR="00431696" w:rsidRPr="004D5AAD" w:rsidRDefault="00431696" w:rsidP="0043169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4CA015FD" w14:textId="486D391F" w:rsidR="00431696" w:rsidRPr="004D5AAD" w:rsidRDefault="0001010D" w:rsidP="004316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401</w:t>
            </w:r>
            <w:r w:rsidR="00431696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570</w:t>
            </w:r>
          </w:p>
        </w:tc>
      </w:tr>
      <w:tr w:rsidR="00431696" w:rsidRPr="004D5AAD" w14:paraId="2EAF08CE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0784DC09" w14:textId="77777777" w:rsidR="00431696" w:rsidRPr="004D5AAD" w:rsidRDefault="00431696" w:rsidP="0043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290" w:hanging="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นอร์ทเทิร์น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บางกอก โมโนเรล จำกัด</w:t>
            </w:r>
          </w:p>
        </w:tc>
        <w:tc>
          <w:tcPr>
            <w:tcW w:w="3150" w:type="dxa"/>
            <w:vAlign w:val="bottom"/>
          </w:tcPr>
          <w:p w14:paraId="0EF9F993" w14:textId="77777777" w:rsidR="00431696" w:rsidRPr="004D5AAD" w:rsidRDefault="00431696" w:rsidP="0043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ธุรกิจระบบขนส่งมวลชน</w:t>
            </w:r>
          </w:p>
        </w:tc>
        <w:tc>
          <w:tcPr>
            <w:tcW w:w="1082" w:type="dxa"/>
            <w:vAlign w:val="bottom"/>
          </w:tcPr>
          <w:p w14:paraId="33456AA3" w14:textId="77777777" w:rsidR="00431696" w:rsidRPr="004D5AAD" w:rsidRDefault="00431696" w:rsidP="0043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6" w:firstLine="25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15C67CB1" w14:textId="135001C6" w:rsidR="00431696" w:rsidRPr="004D5AAD" w:rsidRDefault="0001010D" w:rsidP="00431696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720" w:type="dxa"/>
            <w:vAlign w:val="bottom"/>
          </w:tcPr>
          <w:p w14:paraId="7AAA61CC" w14:textId="3CC6F7DA" w:rsidR="00431696" w:rsidRPr="004D5AAD" w:rsidRDefault="0001010D" w:rsidP="00431696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40" w:type="dxa"/>
            <w:vAlign w:val="bottom"/>
          </w:tcPr>
          <w:p w14:paraId="7576C498" w14:textId="77777777" w:rsidR="00431696" w:rsidRPr="004D5AAD" w:rsidRDefault="00431696" w:rsidP="00431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6860F43A" w14:textId="1B7EEB4C" w:rsidR="00431696" w:rsidRPr="004D5AAD" w:rsidRDefault="0001010D" w:rsidP="004316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31696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440</w:t>
            </w:r>
            <w:r w:rsidR="00431696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41" w:type="dxa"/>
            <w:vAlign w:val="bottom"/>
          </w:tcPr>
          <w:p w14:paraId="6A863C65" w14:textId="77777777" w:rsidR="00431696" w:rsidRPr="004D5AAD" w:rsidRDefault="00431696" w:rsidP="0043169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3AC7DB0A" w14:textId="68EAFBCA" w:rsidR="00431696" w:rsidRPr="004D5AAD" w:rsidRDefault="0001010D" w:rsidP="004316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31696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440</w:t>
            </w:r>
            <w:r w:rsidR="00431696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52" w:type="dxa"/>
            <w:vAlign w:val="bottom"/>
          </w:tcPr>
          <w:p w14:paraId="202ADB23" w14:textId="77777777" w:rsidR="00431696" w:rsidRPr="004D5AAD" w:rsidRDefault="00431696" w:rsidP="00431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79" w:right="-15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272592A7" w14:textId="214B3C79" w:rsidR="00431696" w:rsidRPr="004D5AAD" w:rsidRDefault="0001010D" w:rsidP="004316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316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564</w:t>
            </w:r>
            <w:r w:rsidR="004316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868</w:t>
            </w:r>
          </w:p>
        </w:tc>
        <w:tc>
          <w:tcPr>
            <w:tcW w:w="237" w:type="dxa"/>
            <w:vAlign w:val="bottom"/>
          </w:tcPr>
          <w:p w14:paraId="6777C856" w14:textId="77777777" w:rsidR="00431696" w:rsidRPr="004D5AAD" w:rsidRDefault="00431696" w:rsidP="0043169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794D89DE" w14:textId="07042EE0" w:rsidR="00431696" w:rsidRPr="004D5AAD" w:rsidRDefault="0001010D" w:rsidP="004316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31696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402</w:t>
            </w:r>
            <w:r w:rsidR="00431696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193</w:t>
            </w:r>
          </w:p>
        </w:tc>
      </w:tr>
      <w:tr w:rsidR="00431696" w:rsidRPr="004D5AAD" w14:paraId="17B3B5A0" w14:textId="77777777" w:rsidTr="005F68F5">
        <w:trPr>
          <w:trHeight w:val="117"/>
        </w:trPr>
        <w:tc>
          <w:tcPr>
            <w:tcW w:w="4050" w:type="dxa"/>
            <w:vAlign w:val="bottom"/>
          </w:tcPr>
          <w:p w14:paraId="0BF183C2" w14:textId="77777777" w:rsidR="00431696" w:rsidRPr="004D5AAD" w:rsidRDefault="00431696" w:rsidP="0043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 w:hanging="1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อีสเทิร์น บางกอก โมโนเรล จำกัด</w:t>
            </w:r>
          </w:p>
        </w:tc>
        <w:tc>
          <w:tcPr>
            <w:tcW w:w="3150" w:type="dxa"/>
            <w:vAlign w:val="bottom"/>
          </w:tcPr>
          <w:p w14:paraId="4B585070" w14:textId="77777777" w:rsidR="00431696" w:rsidRPr="004D5AAD" w:rsidRDefault="00431696" w:rsidP="0043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ธุรกิจระบบขนส่งมวลชน</w:t>
            </w:r>
          </w:p>
        </w:tc>
        <w:tc>
          <w:tcPr>
            <w:tcW w:w="1082" w:type="dxa"/>
            <w:vAlign w:val="bottom"/>
          </w:tcPr>
          <w:p w14:paraId="68F298B6" w14:textId="77777777" w:rsidR="00431696" w:rsidRPr="004D5AAD" w:rsidRDefault="00431696" w:rsidP="0043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6" w:firstLine="25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5671DF47" w14:textId="42D3D48F" w:rsidR="00431696" w:rsidRPr="004D5AAD" w:rsidRDefault="0001010D" w:rsidP="00431696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720" w:type="dxa"/>
            <w:vAlign w:val="bottom"/>
          </w:tcPr>
          <w:p w14:paraId="698F8D84" w14:textId="135AA8F0" w:rsidR="00431696" w:rsidRPr="004D5AAD" w:rsidRDefault="0001010D" w:rsidP="00431696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40" w:type="dxa"/>
            <w:vAlign w:val="bottom"/>
          </w:tcPr>
          <w:p w14:paraId="43350248" w14:textId="77777777" w:rsidR="00431696" w:rsidRPr="004D5AAD" w:rsidRDefault="00431696" w:rsidP="00431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63A54B43" w14:textId="176CA8E7" w:rsidR="00431696" w:rsidRPr="004D5AAD" w:rsidRDefault="0001010D" w:rsidP="004316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31696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440</w:t>
            </w:r>
            <w:r w:rsidR="00431696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41" w:type="dxa"/>
            <w:vAlign w:val="bottom"/>
          </w:tcPr>
          <w:p w14:paraId="574531A4" w14:textId="77777777" w:rsidR="00431696" w:rsidRPr="004D5AAD" w:rsidRDefault="00431696" w:rsidP="0043169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148E346D" w14:textId="481C2299" w:rsidR="00431696" w:rsidRPr="004D5AAD" w:rsidRDefault="0001010D" w:rsidP="004316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31696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440</w:t>
            </w:r>
            <w:r w:rsidR="00431696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52" w:type="dxa"/>
            <w:vAlign w:val="bottom"/>
          </w:tcPr>
          <w:p w14:paraId="2E7DF6E4" w14:textId="77777777" w:rsidR="00431696" w:rsidRPr="004D5AAD" w:rsidRDefault="00431696" w:rsidP="00431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79" w:right="-15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317552A2" w14:textId="0A3B425D" w:rsidR="00431696" w:rsidRPr="004D5AAD" w:rsidRDefault="0001010D" w:rsidP="004316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316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579</w:t>
            </w:r>
            <w:r w:rsidR="004316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180</w:t>
            </w:r>
          </w:p>
        </w:tc>
        <w:tc>
          <w:tcPr>
            <w:tcW w:w="237" w:type="dxa"/>
            <w:vAlign w:val="bottom"/>
          </w:tcPr>
          <w:p w14:paraId="7CEFE777" w14:textId="77777777" w:rsidR="00431696" w:rsidRPr="004D5AAD" w:rsidRDefault="00431696" w:rsidP="0043169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1A8FBF89" w14:textId="6ED7DDC4" w:rsidR="00431696" w:rsidRPr="004D5AAD" w:rsidRDefault="0001010D" w:rsidP="004316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31696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421</w:t>
            </w:r>
            <w:r w:rsidR="00431696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480</w:t>
            </w:r>
          </w:p>
        </w:tc>
      </w:tr>
      <w:tr w:rsidR="00431696" w:rsidRPr="004D5AAD" w14:paraId="7560B976" w14:textId="77777777" w:rsidTr="005F68F5">
        <w:trPr>
          <w:trHeight w:val="117"/>
        </w:trPr>
        <w:tc>
          <w:tcPr>
            <w:tcW w:w="4050" w:type="dxa"/>
            <w:vAlign w:val="bottom"/>
          </w:tcPr>
          <w:p w14:paraId="644B8035" w14:textId="6F25DA7F" w:rsidR="00431696" w:rsidRPr="004D5AAD" w:rsidRDefault="00431696" w:rsidP="0043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5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 บริการเชื้อเพลิงการบิน</w:t>
            </w:r>
            <w:r w:rsidRPr="004D5AAD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4D5AA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กรุงเทพ จำกัด (มหาชน)</w:t>
            </w:r>
          </w:p>
        </w:tc>
        <w:tc>
          <w:tcPr>
            <w:tcW w:w="3150" w:type="dxa"/>
          </w:tcPr>
          <w:p w14:paraId="3F825D3A" w14:textId="478076D0" w:rsidR="00431696" w:rsidRPr="004D5AAD" w:rsidRDefault="00431696" w:rsidP="0043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ให้บริการเติมน้ำมันเชื้อเพลิงอากาศยาน</w:t>
            </w:r>
          </w:p>
        </w:tc>
        <w:tc>
          <w:tcPr>
            <w:tcW w:w="1082" w:type="dxa"/>
            <w:vAlign w:val="bottom"/>
          </w:tcPr>
          <w:p w14:paraId="220A5443" w14:textId="77777777" w:rsidR="00431696" w:rsidRPr="004D5AAD" w:rsidRDefault="00431696" w:rsidP="0043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6" w:firstLine="25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58F5DC96" w14:textId="237D5A62" w:rsidR="00431696" w:rsidRPr="004D5AAD" w:rsidRDefault="0001010D" w:rsidP="00431696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431696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720" w:type="dxa"/>
            <w:vAlign w:val="bottom"/>
          </w:tcPr>
          <w:p w14:paraId="6B1C5995" w14:textId="4D5EB820" w:rsidR="00431696" w:rsidRPr="004D5AAD" w:rsidRDefault="0001010D" w:rsidP="00431696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431696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240" w:type="dxa"/>
            <w:vAlign w:val="bottom"/>
          </w:tcPr>
          <w:p w14:paraId="39A58E6F" w14:textId="77777777" w:rsidR="00431696" w:rsidRPr="004D5AAD" w:rsidRDefault="00431696" w:rsidP="00431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1F5601FB" w14:textId="196027B1" w:rsidR="00431696" w:rsidRPr="004D5AAD" w:rsidRDefault="0001010D" w:rsidP="004316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31696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712</w:t>
            </w:r>
            <w:r w:rsidR="00431696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241" w:type="dxa"/>
            <w:vAlign w:val="bottom"/>
          </w:tcPr>
          <w:p w14:paraId="4196C2DD" w14:textId="77777777" w:rsidR="00431696" w:rsidRPr="004D5AAD" w:rsidRDefault="00431696" w:rsidP="0043169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4FBE7977" w14:textId="4D357772" w:rsidR="00431696" w:rsidRPr="004D5AAD" w:rsidRDefault="0001010D" w:rsidP="004316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31696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712</w:t>
            </w:r>
            <w:r w:rsidR="00431696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252" w:type="dxa"/>
            <w:vAlign w:val="bottom"/>
          </w:tcPr>
          <w:p w14:paraId="5946BA9F" w14:textId="77777777" w:rsidR="00431696" w:rsidRPr="004D5AAD" w:rsidRDefault="00431696" w:rsidP="00431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79" w:right="-15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0972514A" w14:textId="53B3B496" w:rsidR="00431696" w:rsidRPr="004D5AAD" w:rsidRDefault="0001010D" w:rsidP="004316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316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561</w:t>
            </w:r>
            <w:r w:rsidR="004316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635</w:t>
            </w:r>
          </w:p>
        </w:tc>
        <w:tc>
          <w:tcPr>
            <w:tcW w:w="237" w:type="dxa"/>
            <w:vAlign w:val="bottom"/>
          </w:tcPr>
          <w:p w14:paraId="01A52A1A" w14:textId="77777777" w:rsidR="00431696" w:rsidRPr="004D5AAD" w:rsidRDefault="00431696" w:rsidP="0043169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384CCCFC" w14:textId="530D1C7C" w:rsidR="00431696" w:rsidRPr="004D5AAD" w:rsidRDefault="0001010D" w:rsidP="004316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31696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593</w:t>
            </w:r>
            <w:r w:rsidR="00431696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596</w:t>
            </w:r>
          </w:p>
        </w:tc>
      </w:tr>
      <w:tr w:rsidR="005F68F5" w:rsidRPr="004D5AAD" w14:paraId="182360FD" w14:textId="77777777" w:rsidTr="005F68F5">
        <w:trPr>
          <w:trHeight w:val="117"/>
        </w:trPr>
        <w:tc>
          <w:tcPr>
            <w:tcW w:w="4050" w:type="dxa"/>
            <w:vAlign w:val="bottom"/>
          </w:tcPr>
          <w:p w14:paraId="25F08352" w14:textId="5BF53862" w:rsidR="005F68F5" w:rsidRPr="00CC292E" w:rsidRDefault="005F68F5" w:rsidP="00D45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C292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 พริ้นซิเพิล เฮลท์แคร์ </w:t>
            </w:r>
            <w:r w:rsidRPr="00CC292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CC292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สกลนคร จำกัด</w:t>
            </w:r>
          </w:p>
        </w:tc>
        <w:tc>
          <w:tcPr>
            <w:tcW w:w="3150" w:type="dxa"/>
          </w:tcPr>
          <w:p w14:paraId="16EA9B29" w14:textId="22B244EE" w:rsidR="005F68F5" w:rsidRPr="00CC292E" w:rsidRDefault="00A50C41" w:rsidP="00D45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292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ธุรกิจโรงพยาบาลเอกชน</w:t>
            </w:r>
          </w:p>
        </w:tc>
        <w:tc>
          <w:tcPr>
            <w:tcW w:w="1082" w:type="dxa"/>
            <w:vAlign w:val="bottom"/>
          </w:tcPr>
          <w:p w14:paraId="414F3A7A" w14:textId="0B578CAB" w:rsidR="005F68F5" w:rsidRPr="00CC292E" w:rsidRDefault="00A50C41" w:rsidP="00D45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6" w:firstLine="25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292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17833835" w14:textId="3121A6D5" w:rsidR="005F68F5" w:rsidRPr="00CC292E" w:rsidRDefault="0001010D" w:rsidP="00D454E1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720" w:type="dxa"/>
            <w:vAlign w:val="bottom"/>
          </w:tcPr>
          <w:p w14:paraId="20101396" w14:textId="38BC319F" w:rsidR="005F68F5" w:rsidRPr="00CC292E" w:rsidRDefault="00A50C41" w:rsidP="00D454E1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23CC1C2A" w14:textId="77777777" w:rsidR="005F68F5" w:rsidRPr="00CC292E" w:rsidRDefault="005F68F5" w:rsidP="00D45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68613359" w14:textId="7B046BF6" w:rsidR="005F68F5" w:rsidRPr="00CC292E" w:rsidRDefault="0001010D" w:rsidP="00D454E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="00431696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41" w:type="dxa"/>
            <w:vAlign w:val="bottom"/>
          </w:tcPr>
          <w:p w14:paraId="73FBD118" w14:textId="77777777" w:rsidR="005F68F5" w:rsidRPr="00CC292E" w:rsidRDefault="005F68F5" w:rsidP="00D454E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1E9177E9" w14:textId="26C86EC4" w:rsidR="005F68F5" w:rsidRPr="00CC292E" w:rsidRDefault="00A50C41" w:rsidP="00A50C41">
            <w:pPr>
              <w:pStyle w:val="acctfourfigures"/>
              <w:tabs>
                <w:tab w:val="clear" w:pos="765"/>
                <w:tab w:val="decimal" w:pos="285"/>
                <w:tab w:val="left" w:pos="375"/>
              </w:tabs>
              <w:spacing w:line="240" w:lineRule="auto"/>
              <w:ind w:left="-84" w:right="-27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4DB1F897" w14:textId="77777777" w:rsidR="005F68F5" w:rsidRPr="00CC292E" w:rsidRDefault="005F68F5" w:rsidP="00D45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79" w:right="-15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3F9A959E" w14:textId="4A7BEC4C" w:rsidR="005F68F5" w:rsidRPr="00CC292E" w:rsidRDefault="0001010D" w:rsidP="00D454E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  <w:r w:rsidR="00967964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783</w:t>
            </w:r>
          </w:p>
        </w:tc>
        <w:tc>
          <w:tcPr>
            <w:tcW w:w="237" w:type="dxa"/>
            <w:vAlign w:val="bottom"/>
          </w:tcPr>
          <w:p w14:paraId="286AA34B" w14:textId="77777777" w:rsidR="005F68F5" w:rsidRPr="00CC292E" w:rsidRDefault="005F68F5" w:rsidP="00D454E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1E07465F" w14:textId="724E0C0C" w:rsidR="005F68F5" w:rsidRPr="004D5AAD" w:rsidRDefault="00A50C41" w:rsidP="00A50C4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84" w:right="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454E1" w:rsidRPr="004D5AAD" w14:paraId="19122565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1AB7C7F9" w14:textId="77777777" w:rsidR="00D454E1" w:rsidRPr="004D5AAD" w:rsidRDefault="00D454E1" w:rsidP="00D45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177F68B6" w14:textId="77777777" w:rsidR="00D454E1" w:rsidRPr="004D5AAD" w:rsidRDefault="00D454E1" w:rsidP="00D454E1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03FF43EB" w14:textId="77777777" w:rsidR="00D454E1" w:rsidRPr="004D5AAD" w:rsidRDefault="00D454E1" w:rsidP="00D454E1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D874FC1" w14:textId="77777777" w:rsidR="00D454E1" w:rsidRPr="004D5AAD" w:rsidRDefault="00D454E1" w:rsidP="00D454E1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B0B7428" w14:textId="77777777" w:rsidR="00D454E1" w:rsidRPr="004D5AAD" w:rsidRDefault="00D454E1" w:rsidP="00D454E1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1740297" w14:textId="77777777" w:rsidR="00D454E1" w:rsidRPr="004D5AAD" w:rsidRDefault="00D454E1" w:rsidP="00D45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42F74" w14:textId="571C320E" w:rsidR="00D454E1" w:rsidRPr="004D5AAD" w:rsidRDefault="0001010D" w:rsidP="00D454E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80"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431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431</w:t>
            </w:r>
            <w:r w:rsidR="00431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742</w:t>
            </w:r>
          </w:p>
        </w:tc>
        <w:tc>
          <w:tcPr>
            <w:tcW w:w="241" w:type="dxa"/>
            <w:vAlign w:val="bottom"/>
          </w:tcPr>
          <w:p w14:paraId="41ED2B64" w14:textId="77777777" w:rsidR="00D454E1" w:rsidRPr="004D5AAD" w:rsidRDefault="00D454E1" w:rsidP="00D454E1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66249" w14:textId="2E0465D6" w:rsidR="00D454E1" w:rsidRPr="004D5AAD" w:rsidRDefault="0001010D" w:rsidP="00D454E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80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D454E1" w:rsidRPr="004D5A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356</w:t>
            </w:r>
            <w:r w:rsidR="00D454E1" w:rsidRPr="004D5A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742</w:t>
            </w:r>
          </w:p>
        </w:tc>
        <w:tc>
          <w:tcPr>
            <w:tcW w:w="252" w:type="dxa"/>
            <w:vAlign w:val="bottom"/>
          </w:tcPr>
          <w:p w14:paraId="041564E3" w14:textId="77777777" w:rsidR="00D454E1" w:rsidRPr="004D5AAD" w:rsidRDefault="00D454E1" w:rsidP="00D454E1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C0E30" w14:textId="67AB1F36" w:rsidR="00D454E1" w:rsidRPr="004D5AAD" w:rsidRDefault="0001010D" w:rsidP="00D454E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431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621</w:t>
            </w:r>
            <w:r w:rsidR="00431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559</w:t>
            </w:r>
          </w:p>
        </w:tc>
        <w:tc>
          <w:tcPr>
            <w:tcW w:w="237" w:type="dxa"/>
            <w:vAlign w:val="bottom"/>
          </w:tcPr>
          <w:p w14:paraId="06492A59" w14:textId="77777777" w:rsidR="00D454E1" w:rsidRPr="004D5AAD" w:rsidRDefault="00D454E1" w:rsidP="00D454E1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A42D1" w14:textId="1A0970DD" w:rsidR="00D454E1" w:rsidRPr="004D5AAD" w:rsidRDefault="0001010D" w:rsidP="00D454E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D454E1" w:rsidRPr="004D5A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258</w:t>
            </w:r>
            <w:r w:rsidR="00D454E1" w:rsidRPr="004D5A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436</w:t>
            </w:r>
          </w:p>
        </w:tc>
      </w:tr>
      <w:tr w:rsidR="00D454E1" w:rsidRPr="004D5AAD" w14:paraId="5C94DAEC" w14:textId="77777777" w:rsidTr="00066496">
        <w:trPr>
          <w:trHeight w:val="117"/>
        </w:trPr>
        <w:tc>
          <w:tcPr>
            <w:tcW w:w="4050" w:type="dxa"/>
            <w:vAlign w:val="bottom"/>
          </w:tcPr>
          <w:p w14:paraId="4C09EB04" w14:textId="77777777" w:rsidR="00D454E1" w:rsidRPr="004D5AAD" w:rsidRDefault="00D454E1" w:rsidP="00D45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3389DCC8" w14:textId="77777777" w:rsidR="00D454E1" w:rsidRPr="004D5AAD" w:rsidRDefault="00D454E1" w:rsidP="00D454E1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4AE7C6D0" w14:textId="77777777" w:rsidR="00D454E1" w:rsidRPr="004D5AAD" w:rsidRDefault="00D454E1" w:rsidP="00D454E1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8C2F174" w14:textId="77777777" w:rsidR="00D454E1" w:rsidRPr="004D5AAD" w:rsidRDefault="00D454E1" w:rsidP="00D454E1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9B5CB74" w14:textId="77777777" w:rsidR="00D454E1" w:rsidRPr="004D5AAD" w:rsidRDefault="00D454E1" w:rsidP="00D454E1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3E4AF297" w14:textId="77777777" w:rsidR="00D454E1" w:rsidRPr="004D5AAD" w:rsidRDefault="00D454E1" w:rsidP="00D45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5C494F57" w14:textId="77777777" w:rsidR="00D454E1" w:rsidRPr="004D5AAD" w:rsidRDefault="00D454E1" w:rsidP="00D454E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80"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03759733" w14:textId="77777777" w:rsidR="00D454E1" w:rsidRPr="004D5AAD" w:rsidRDefault="00D454E1" w:rsidP="00D454E1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vAlign w:val="bottom"/>
          </w:tcPr>
          <w:p w14:paraId="513623CB" w14:textId="77777777" w:rsidR="00D454E1" w:rsidRPr="004D5AAD" w:rsidRDefault="00D454E1" w:rsidP="00D454E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80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2507F94A" w14:textId="77777777" w:rsidR="00D454E1" w:rsidRPr="004D5AAD" w:rsidRDefault="00D454E1" w:rsidP="00D454E1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35DDB" w14:textId="77777777" w:rsidR="00D454E1" w:rsidRPr="004D5AAD" w:rsidRDefault="00D454E1" w:rsidP="00D454E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3C646975" w14:textId="77777777" w:rsidR="00D454E1" w:rsidRPr="004D5AAD" w:rsidRDefault="00D454E1" w:rsidP="00D454E1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732E919B" w14:textId="77777777" w:rsidR="00D454E1" w:rsidRPr="004D5AAD" w:rsidRDefault="00D454E1" w:rsidP="00D454E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454E1" w:rsidRPr="004D5AAD" w14:paraId="130D55A9" w14:textId="77777777" w:rsidTr="00066496">
        <w:trPr>
          <w:trHeight w:val="117"/>
        </w:trPr>
        <w:tc>
          <w:tcPr>
            <w:tcW w:w="4050" w:type="dxa"/>
            <w:vAlign w:val="bottom"/>
          </w:tcPr>
          <w:p w14:paraId="3002776D" w14:textId="77777777" w:rsidR="00D454E1" w:rsidRPr="004D5AAD" w:rsidRDefault="00D454E1" w:rsidP="00D45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3150" w:type="dxa"/>
          </w:tcPr>
          <w:p w14:paraId="69AC5288" w14:textId="77777777" w:rsidR="00D454E1" w:rsidRPr="004D5AAD" w:rsidRDefault="00D454E1" w:rsidP="00D454E1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489ADBB1" w14:textId="77777777" w:rsidR="00D454E1" w:rsidRPr="004D5AAD" w:rsidRDefault="00D454E1" w:rsidP="00D454E1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87DE56E" w14:textId="77777777" w:rsidR="00D454E1" w:rsidRPr="004D5AAD" w:rsidRDefault="00D454E1" w:rsidP="00D454E1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0D75F89" w14:textId="77777777" w:rsidR="00D454E1" w:rsidRPr="004D5AAD" w:rsidRDefault="00D454E1" w:rsidP="00D454E1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178FBE9" w14:textId="77777777" w:rsidR="00D454E1" w:rsidRPr="004D5AAD" w:rsidRDefault="00D454E1" w:rsidP="00D45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964FE1F" w14:textId="77777777" w:rsidR="00D454E1" w:rsidRPr="004D5AAD" w:rsidRDefault="00D454E1" w:rsidP="00D454E1">
            <w:pPr>
              <w:pStyle w:val="acctfourfigures"/>
              <w:tabs>
                <w:tab w:val="clear" w:pos="765"/>
                <w:tab w:val="decimal" w:pos="342"/>
                <w:tab w:val="decimal" w:pos="780"/>
              </w:tabs>
              <w:spacing w:line="240" w:lineRule="auto"/>
              <w:ind w:left="-79" w:right="1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1275DB5C" w14:textId="77777777" w:rsidR="00D454E1" w:rsidRPr="004D5AAD" w:rsidRDefault="00D454E1" w:rsidP="00D454E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4E6D01B5" w14:textId="77777777" w:rsidR="00D454E1" w:rsidRPr="004D5AAD" w:rsidRDefault="00D454E1" w:rsidP="00D454E1">
            <w:pPr>
              <w:pStyle w:val="acctfourfigures"/>
              <w:tabs>
                <w:tab w:val="clear" w:pos="765"/>
                <w:tab w:val="decimal" w:pos="342"/>
                <w:tab w:val="decimal" w:pos="780"/>
              </w:tabs>
              <w:spacing w:line="240" w:lineRule="auto"/>
              <w:ind w:left="-79" w:right="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46E759D1" w14:textId="77777777" w:rsidR="00D454E1" w:rsidRPr="004D5AAD" w:rsidRDefault="00D454E1" w:rsidP="00D45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346D7155" w14:textId="77777777" w:rsidR="00D454E1" w:rsidRPr="004D5AAD" w:rsidRDefault="00D454E1" w:rsidP="00D454E1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65A18B84" w14:textId="77777777" w:rsidR="00D454E1" w:rsidRPr="004D5AAD" w:rsidRDefault="00D454E1" w:rsidP="00D454E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0172254B" w14:textId="77777777" w:rsidR="00D454E1" w:rsidRPr="004D5AAD" w:rsidRDefault="00D454E1" w:rsidP="00D454E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5D77C1" w:rsidRPr="004D5AAD" w14:paraId="0F738EA7" w14:textId="77777777" w:rsidTr="00066496">
        <w:trPr>
          <w:trHeight w:val="117"/>
        </w:trPr>
        <w:tc>
          <w:tcPr>
            <w:tcW w:w="4050" w:type="dxa"/>
            <w:vAlign w:val="bottom"/>
          </w:tcPr>
          <w:p w14:paraId="019BFCB5" w14:textId="1D383E4A" w:rsidR="005D77C1" w:rsidRPr="004D5AAD" w:rsidRDefault="005D77C1" w:rsidP="005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บริษัท โซล่า เพาเวอร์ (โคราช </w:t>
            </w:r>
            <w:r w:rsidR="0001010D" w:rsidRPr="0001010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) จำกัด</w:t>
            </w:r>
          </w:p>
        </w:tc>
        <w:tc>
          <w:tcPr>
            <w:tcW w:w="3150" w:type="dxa"/>
          </w:tcPr>
          <w:p w14:paraId="583A4F3B" w14:textId="77777777" w:rsidR="005D77C1" w:rsidRPr="004D5AAD" w:rsidRDefault="005D77C1" w:rsidP="005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70439D0A" w14:textId="77777777" w:rsidR="005D77C1" w:rsidRPr="004D5AAD" w:rsidRDefault="005D77C1" w:rsidP="005D77C1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4941ABCD" w14:textId="114E612C" w:rsidR="005D77C1" w:rsidRPr="004D5AAD" w:rsidRDefault="0001010D" w:rsidP="005D77C1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720" w:type="dxa"/>
            <w:vAlign w:val="bottom"/>
          </w:tcPr>
          <w:p w14:paraId="7768BD4C" w14:textId="2197E679" w:rsidR="005D77C1" w:rsidRPr="004D5AAD" w:rsidRDefault="0001010D" w:rsidP="005D77C1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40" w:type="dxa"/>
            <w:vAlign w:val="bottom"/>
          </w:tcPr>
          <w:p w14:paraId="0833070C" w14:textId="77777777" w:rsidR="005D77C1" w:rsidRPr="004D5AAD" w:rsidRDefault="005D77C1" w:rsidP="005D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28A20358" w14:textId="24B320C0" w:rsidR="005D77C1" w:rsidRPr="004D5AAD" w:rsidRDefault="0001010D" w:rsidP="005D77C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="005D77C1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41" w:type="dxa"/>
            <w:vAlign w:val="bottom"/>
          </w:tcPr>
          <w:p w14:paraId="6A671258" w14:textId="77777777" w:rsidR="005D77C1" w:rsidRPr="004D5AAD" w:rsidRDefault="005D77C1" w:rsidP="005D77C1">
            <w:pPr>
              <w:pStyle w:val="acctfourfigures"/>
              <w:tabs>
                <w:tab w:val="clear" w:pos="765"/>
                <w:tab w:val="decimal" w:pos="555"/>
                <w:tab w:val="decimal" w:pos="601"/>
              </w:tabs>
              <w:spacing w:line="240" w:lineRule="auto"/>
              <w:ind w:left="-180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14:paraId="0F37AFD6" w14:textId="4CDFCDE6" w:rsidR="005D77C1" w:rsidRPr="004D5AAD" w:rsidRDefault="0001010D" w:rsidP="005D77C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="005D77C1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52" w:type="dxa"/>
            <w:vAlign w:val="bottom"/>
          </w:tcPr>
          <w:p w14:paraId="66614D80" w14:textId="77777777" w:rsidR="005D77C1" w:rsidRPr="004D5AAD" w:rsidRDefault="005D77C1" w:rsidP="005D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3DE72082" w14:textId="6D0E3806" w:rsidR="005D77C1" w:rsidRPr="004D5AAD" w:rsidRDefault="0001010D" w:rsidP="005D77C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181</w:t>
            </w:r>
            <w:r w:rsidR="00DF4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984</w:t>
            </w:r>
          </w:p>
        </w:tc>
        <w:tc>
          <w:tcPr>
            <w:tcW w:w="237" w:type="dxa"/>
            <w:vAlign w:val="bottom"/>
          </w:tcPr>
          <w:p w14:paraId="66D7027A" w14:textId="77777777" w:rsidR="005D77C1" w:rsidRPr="004D5AAD" w:rsidRDefault="005D77C1" w:rsidP="005D77C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6186E7B2" w14:textId="0C07037C" w:rsidR="005D77C1" w:rsidRPr="004D5AAD" w:rsidRDefault="0001010D" w:rsidP="005D77C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188</w:t>
            </w:r>
            <w:r w:rsidR="005D77C1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230</w:t>
            </w:r>
          </w:p>
        </w:tc>
      </w:tr>
      <w:tr w:rsidR="005D77C1" w:rsidRPr="004D5AAD" w14:paraId="64B67CFA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5F34613A" w14:textId="45A6BF80" w:rsidR="005D77C1" w:rsidRPr="004D5AAD" w:rsidRDefault="005D77C1" w:rsidP="005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โซล่า เพาเวอร์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(โคราช </w:t>
            </w:r>
            <w:r w:rsidR="0001010D" w:rsidRPr="0001010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) จำกัด</w:t>
            </w:r>
          </w:p>
        </w:tc>
        <w:tc>
          <w:tcPr>
            <w:tcW w:w="3150" w:type="dxa"/>
          </w:tcPr>
          <w:p w14:paraId="7782CFA0" w14:textId="77777777" w:rsidR="005D77C1" w:rsidRPr="004D5AAD" w:rsidRDefault="005D77C1" w:rsidP="005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4B4622A1" w14:textId="77777777" w:rsidR="005D77C1" w:rsidRPr="004D5AAD" w:rsidRDefault="005D77C1" w:rsidP="005D77C1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332833B1" w14:textId="77A6D52C" w:rsidR="005D77C1" w:rsidRPr="004D5AAD" w:rsidRDefault="0001010D" w:rsidP="005D77C1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720" w:type="dxa"/>
            <w:vAlign w:val="bottom"/>
          </w:tcPr>
          <w:p w14:paraId="2853C92C" w14:textId="6353A8EC" w:rsidR="005D77C1" w:rsidRPr="004D5AAD" w:rsidRDefault="0001010D" w:rsidP="005D77C1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40" w:type="dxa"/>
            <w:vAlign w:val="bottom"/>
          </w:tcPr>
          <w:p w14:paraId="3159557B" w14:textId="77777777" w:rsidR="005D77C1" w:rsidRPr="004D5AAD" w:rsidRDefault="005D77C1" w:rsidP="005D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4B3127E0" w14:textId="3E0194C6" w:rsidR="005D77C1" w:rsidRPr="004D5AAD" w:rsidRDefault="0001010D" w:rsidP="005D77C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  <w:r w:rsidR="005D77C1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700</w:t>
            </w:r>
          </w:p>
        </w:tc>
        <w:tc>
          <w:tcPr>
            <w:tcW w:w="241" w:type="dxa"/>
            <w:vAlign w:val="bottom"/>
          </w:tcPr>
          <w:p w14:paraId="37D38E33" w14:textId="77777777" w:rsidR="005D77C1" w:rsidRPr="004D5AAD" w:rsidRDefault="005D77C1" w:rsidP="005D77C1">
            <w:pPr>
              <w:pStyle w:val="acctfourfigures"/>
              <w:tabs>
                <w:tab w:val="clear" w:pos="765"/>
                <w:tab w:val="decimal" w:pos="555"/>
                <w:tab w:val="decimal" w:pos="601"/>
              </w:tabs>
              <w:spacing w:line="240" w:lineRule="auto"/>
              <w:ind w:left="-180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14:paraId="4A02FB7D" w14:textId="6E65A702" w:rsidR="005D77C1" w:rsidRPr="004D5AAD" w:rsidRDefault="0001010D" w:rsidP="005D77C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  <w:r w:rsidR="005D77C1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700</w:t>
            </w:r>
          </w:p>
        </w:tc>
        <w:tc>
          <w:tcPr>
            <w:tcW w:w="252" w:type="dxa"/>
            <w:vAlign w:val="bottom"/>
          </w:tcPr>
          <w:p w14:paraId="6F76D6C1" w14:textId="77777777" w:rsidR="005D77C1" w:rsidRPr="004D5AAD" w:rsidRDefault="005D77C1" w:rsidP="005D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3D199CFB" w14:textId="383ABBBC" w:rsidR="005D77C1" w:rsidRPr="004D5AAD" w:rsidRDefault="0001010D" w:rsidP="005D77C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199</w:t>
            </w:r>
            <w:r w:rsidR="00DF4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011</w:t>
            </w:r>
          </w:p>
        </w:tc>
        <w:tc>
          <w:tcPr>
            <w:tcW w:w="237" w:type="dxa"/>
            <w:vAlign w:val="bottom"/>
          </w:tcPr>
          <w:p w14:paraId="1AA80E32" w14:textId="77777777" w:rsidR="005D77C1" w:rsidRPr="004D5AAD" w:rsidRDefault="005D77C1" w:rsidP="005D77C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3C3552CE" w14:textId="57293BDB" w:rsidR="005D77C1" w:rsidRPr="004D5AAD" w:rsidRDefault="0001010D" w:rsidP="005D77C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198</w:t>
            </w:r>
            <w:r w:rsidR="005D77C1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541</w:t>
            </w:r>
          </w:p>
        </w:tc>
      </w:tr>
      <w:tr w:rsidR="005D77C1" w:rsidRPr="004D5AAD" w14:paraId="7D5CDE3D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47E58259" w14:textId="5DB5EAD7" w:rsidR="005D77C1" w:rsidRPr="004D5AAD" w:rsidRDefault="005D77C1" w:rsidP="005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บริษัท โซล่า เพาเวอร์ (โคราช </w:t>
            </w:r>
            <w:r w:rsidR="0001010D" w:rsidRPr="0001010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) จำกัด</w:t>
            </w:r>
          </w:p>
        </w:tc>
        <w:tc>
          <w:tcPr>
            <w:tcW w:w="3150" w:type="dxa"/>
          </w:tcPr>
          <w:p w14:paraId="4AC67004" w14:textId="77777777" w:rsidR="005D77C1" w:rsidRPr="004D5AAD" w:rsidRDefault="005D77C1" w:rsidP="005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3448A8E5" w14:textId="77777777" w:rsidR="005D77C1" w:rsidRPr="004D5AAD" w:rsidRDefault="005D77C1" w:rsidP="005D77C1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018A4F68" w14:textId="138559DE" w:rsidR="005D77C1" w:rsidRPr="004D5AAD" w:rsidRDefault="0001010D" w:rsidP="005D77C1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720" w:type="dxa"/>
            <w:vAlign w:val="bottom"/>
          </w:tcPr>
          <w:p w14:paraId="3214F271" w14:textId="7E804DD0" w:rsidR="005D77C1" w:rsidRPr="004D5AAD" w:rsidRDefault="0001010D" w:rsidP="005D77C1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40" w:type="dxa"/>
            <w:vAlign w:val="bottom"/>
          </w:tcPr>
          <w:p w14:paraId="68A5B297" w14:textId="77777777" w:rsidR="005D77C1" w:rsidRPr="004D5AAD" w:rsidRDefault="005D77C1" w:rsidP="005D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37C13285" w14:textId="02D26371" w:rsidR="005D77C1" w:rsidRPr="004D5AAD" w:rsidRDefault="0001010D" w:rsidP="005D77C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="005D77C1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41" w:type="dxa"/>
            <w:vAlign w:val="bottom"/>
          </w:tcPr>
          <w:p w14:paraId="09BBEA71" w14:textId="77777777" w:rsidR="005D77C1" w:rsidRPr="004D5AAD" w:rsidRDefault="005D77C1" w:rsidP="005D77C1">
            <w:pPr>
              <w:pStyle w:val="acctfourfigures"/>
              <w:tabs>
                <w:tab w:val="clear" w:pos="765"/>
                <w:tab w:val="decimal" w:pos="555"/>
                <w:tab w:val="decimal" w:pos="601"/>
              </w:tabs>
              <w:spacing w:line="240" w:lineRule="auto"/>
              <w:ind w:left="-180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14:paraId="091DA787" w14:textId="2EC3E37B" w:rsidR="005D77C1" w:rsidRPr="004D5AAD" w:rsidRDefault="0001010D" w:rsidP="005D77C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="005D77C1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52" w:type="dxa"/>
            <w:vAlign w:val="bottom"/>
          </w:tcPr>
          <w:p w14:paraId="51B09B8B" w14:textId="77777777" w:rsidR="005D77C1" w:rsidRPr="004D5AAD" w:rsidRDefault="005D77C1" w:rsidP="005D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7F4BF17E" w14:textId="266C0594" w:rsidR="005D77C1" w:rsidRPr="004D5AAD" w:rsidRDefault="0001010D" w:rsidP="005D77C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184</w:t>
            </w:r>
            <w:r w:rsidR="00DF4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484</w:t>
            </w:r>
          </w:p>
        </w:tc>
        <w:tc>
          <w:tcPr>
            <w:tcW w:w="237" w:type="dxa"/>
            <w:vAlign w:val="bottom"/>
          </w:tcPr>
          <w:p w14:paraId="1F7C725A" w14:textId="77777777" w:rsidR="005D77C1" w:rsidRPr="004D5AAD" w:rsidRDefault="005D77C1" w:rsidP="005D77C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043B98AD" w14:textId="2654349E" w:rsidR="005D77C1" w:rsidRPr="004D5AAD" w:rsidRDefault="0001010D" w:rsidP="005D77C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186</w:t>
            </w:r>
            <w:r w:rsidR="005D77C1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889</w:t>
            </w:r>
          </w:p>
        </w:tc>
      </w:tr>
      <w:tr w:rsidR="004D5AAD" w:rsidRPr="004D5AAD" w14:paraId="4EAC6287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0232339B" w14:textId="77777777" w:rsidR="004D5AAD" w:rsidRPr="004D5AAD" w:rsidRDefault="004D5AAD" w:rsidP="00D45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5AF277A1" w14:textId="77777777" w:rsidR="004D5AAD" w:rsidRPr="004D5AAD" w:rsidRDefault="004D5AAD" w:rsidP="00D45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2E44FC8" w14:textId="77777777" w:rsidR="004D5AAD" w:rsidRPr="004D5AAD" w:rsidRDefault="004D5AAD" w:rsidP="00D454E1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2BD5728A" w14:textId="77777777" w:rsidR="004D5AAD" w:rsidRPr="004D5AAD" w:rsidRDefault="004D5AAD" w:rsidP="00D454E1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697EB87" w14:textId="77777777" w:rsidR="004D5AAD" w:rsidRPr="004D5AAD" w:rsidRDefault="004D5AAD" w:rsidP="00D454E1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7D337A3F" w14:textId="77777777" w:rsidR="004D5AAD" w:rsidRPr="004D5AAD" w:rsidRDefault="004D5AAD" w:rsidP="00D45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3AE5CBC8" w14:textId="77777777" w:rsidR="004D5AAD" w:rsidRPr="004D5AAD" w:rsidRDefault="004D5AAD" w:rsidP="00D454E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1CC78C1A" w14:textId="77777777" w:rsidR="004D5AAD" w:rsidRPr="004D5AAD" w:rsidRDefault="004D5AAD" w:rsidP="00D454E1">
            <w:pPr>
              <w:pStyle w:val="acctfourfigures"/>
              <w:tabs>
                <w:tab w:val="clear" w:pos="765"/>
                <w:tab w:val="decimal" w:pos="555"/>
                <w:tab w:val="decimal" w:pos="601"/>
              </w:tabs>
              <w:spacing w:line="240" w:lineRule="auto"/>
              <w:ind w:left="-180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14:paraId="2E56901F" w14:textId="77777777" w:rsidR="004D5AAD" w:rsidRPr="004D5AAD" w:rsidRDefault="004D5AAD" w:rsidP="00D454E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49E3C476" w14:textId="77777777" w:rsidR="004D5AAD" w:rsidRPr="004D5AAD" w:rsidRDefault="004D5AAD" w:rsidP="00D45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41F4BC7B" w14:textId="77777777" w:rsidR="004D5AAD" w:rsidRPr="004D5AAD" w:rsidRDefault="004D5AAD" w:rsidP="00D454E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64EF9DD0" w14:textId="77777777" w:rsidR="004D5AAD" w:rsidRPr="004D5AAD" w:rsidRDefault="004D5AAD" w:rsidP="00D454E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57861A50" w14:textId="77777777" w:rsidR="004D5AAD" w:rsidRPr="004D5AAD" w:rsidRDefault="004D5AAD" w:rsidP="00D454E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D5AAD" w:rsidRPr="004D5AAD" w14:paraId="477FF813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496BE954" w14:textId="5E9B4E4F" w:rsidR="004D5AAD" w:rsidRPr="004D5AAD" w:rsidRDefault="004D5AAD" w:rsidP="00D45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lastRenderedPageBreak/>
              <w:t>บริษัทร่วมทางอ้อม</w:t>
            </w:r>
          </w:p>
        </w:tc>
        <w:tc>
          <w:tcPr>
            <w:tcW w:w="3150" w:type="dxa"/>
          </w:tcPr>
          <w:p w14:paraId="4BE311E8" w14:textId="77777777" w:rsidR="004D5AAD" w:rsidRPr="004D5AAD" w:rsidRDefault="004D5AAD" w:rsidP="00D45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6132DBAD" w14:textId="77777777" w:rsidR="004D5AAD" w:rsidRPr="004D5AAD" w:rsidRDefault="004D5AAD" w:rsidP="00D454E1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77227959" w14:textId="77777777" w:rsidR="004D5AAD" w:rsidRPr="004D5AAD" w:rsidRDefault="004D5AAD" w:rsidP="00D454E1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096550E" w14:textId="77777777" w:rsidR="004D5AAD" w:rsidRPr="004D5AAD" w:rsidRDefault="004D5AAD" w:rsidP="00D454E1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2249A82B" w14:textId="77777777" w:rsidR="004D5AAD" w:rsidRPr="004D5AAD" w:rsidRDefault="004D5AAD" w:rsidP="00D45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7EC5484B" w14:textId="77777777" w:rsidR="004D5AAD" w:rsidRPr="004D5AAD" w:rsidRDefault="004D5AAD" w:rsidP="00D454E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173664F" w14:textId="77777777" w:rsidR="004D5AAD" w:rsidRPr="004D5AAD" w:rsidRDefault="004D5AAD" w:rsidP="00D454E1">
            <w:pPr>
              <w:pStyle w:val="acctfourfigures"/>
              <w:tabs>
                <w:tab w:val="clear" w:pos="765"/>
                <w:tab w:val="decimal" w:pos="555"/>
                <w:tab w:val="decimal" w:pos="601"/>
              </w:tabs>
              <w:spacing w:line="240" w:lineRule="auto"/>
              <w:ind w:left="-180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14:paraId="7328CD12" w14:textId="77777777" w:rsidR="004D5AAD" w:rsidRPr="004D5AAD" w:rsidRDefault="004D5AAD" w:rsidP="00D454E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7F502CC9" w14:textId="77777777" w:rsidR="004D5AAD" w:rsidRPr="004D5AAD" w:rsidRDefault="004D5AAD" w:rsidP="00D45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41D327F6" w14:textId="77777777" w:rsidR="004D5AAD" w:rsidRPr="004D5AAD" w:rsidRDefault="004D5AAD" w:rsidP="00D454E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5CB0D578" w14:textId="77777777" w:rsidR="004D5AAD" w:rsidRPr="004D5AAD" w:rsidRDefault="004D5AAD" w:rsidP="00D454E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06FA32EA" w14:textId="77777777" w:rsidR="004D5AAD" w:rsidRPr="004D5AAD" w:rsidRDefault="004D5AAD" w:rsidP="00D454E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D77C1" w:rsidRPr="004D5AAD" w14:paraId="6C31FCA9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18EE57D4" w14:textId="77777777" w:rsidR="005D77C1" w:rsidRPr="004D5AAD" w:rsidRDefault="005D77C1" w:rsidP="005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อิมแพค โซล่าร์ จำกัด</w:t>
            </w:r>
          </w:p>
          <w:p w14:paraId="7BE69BF2" w14:textId="624F57F6" w:rsidR="005D77C1" w:rsidRPr="004D5AAD" w:rsidRDefault="005D77C1" w:rsidP="005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150" w:type="dxa"/>
          </w:tcPr>
          <w:p w14:paraId="58F989D3" w14:textId="3E95DC8D" w:rsidR="005D77C1" w:rsidRPr="004D5AAD" w:rsidRDefault="005D77C1" w:rsidP="005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ผลิตและจัดหาระบบพลังงานแสงอาทิตย์</w:t>
            </w:r>
            <w:r w:rsidRPr="004D5AAD">
              <w:rPr>
                <w:rFonts w:asciiTheme="majorBidi" w:hAnsiTheme="majorBidi" w:cstheme="majorBidi"/>
                <w:spacing w:val="-8"/>
                <w:sz w:val="28"/>
                <w:szCs w:val="28"/>
              </w:rPr>
              <w:br/>
            </w:r>
            <w:r w:rsidRPr="004D5AA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บนหลังคา</w:t>
            </w:r>
          </w:p>
        </w:tc>
        <w:tc>
          <w:tcPr>
            <w:tcW w:w="1082" w:type="dxa"/>
          </w:tcPr>
          <w:p w14:paraId="3E816B02" w14:textId="77777777" w:rsidR="005D77C1" w:rsidRPr="004D5AAD" w:rsidRDefault="005D77C1" w:rsidP="005D77C1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82947AE" w14:textId="0158960F" w:rsidR="005D77C1" w:rsidRPr="004D5AAD" w:rsidRDefault="005D77C1" w:rsidP="005D77C1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62AFCADB" w14:textId="4B19E5CE" w:rsidR="005D77C1" w:rsidRPr="004D5AAD" w:rsidRDefault="0001010D" w:rsidP="005D77C1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5D77C1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</w:p>
        </w:tc>
        <w:tc>
          <w:tcPr>
            <w:tcW w:w="720" w:type="dxa"/>
            <w:vAlign w:val="bottom"/>
          </w:tcPr>
          <w:p w14:paraId="0D061C16" w14:textId="6590BC9B" w:rsidR="005D77C1" w:rsidRPr="004D5AAD" w:rsidRDefault="0001010D" w:rsidP="005D77C1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5D77C1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</w:t>
            </w:r>
          </w:p>
        </w:tc>
        <w:tc>
          <w:tcPr>
            <w:tcW w:w="240" w:type="dxa"/>
            <w:vAlign w:val="bottom"/>
          </w:tcPr>
          <w:p w14:paraId="3E703A61" w14:textId="77777777" w:rsidR="005D77C1" w:rsidRPr="004D5AAD" w:rsidRDefault="005D77C1" w:rsidP="005D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27C7287" w14:textId="34582CA5" w:rsidR="005D77C1" w:rsidRPr="004D5AAD" w:rsidRDefault="0001010D" w:rsidP="005D77C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</w:t>
            </w:r>
            <w:r w:rsidR="005D77C1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230</w:t>
            </w:r>
          </w:p>
        </w:tc>
        <w:tc>
          <w:tcPr>
            <w:tcW w:w="241" w:type="dxa"/>
            <w:vAlign w:val="bottom"/>
          </w:tcPr>
          <w:p w14:paraId="2B429656" w14:textId="77777777" w:rsidR="005D77C1" w:rsidRPr="004D5AAD" w:rsidRDefault="005D77C1" w:rsidP="005D77C1">
            <w:pPr>
              <w:pStyle w:val="acctfourfigures"/>
              <w:tabs>
                <w:tab w:val="clear" w:pos="765"/>
                <w:tab w:val="decimal" w:pos="555"/>
                <w:tab w:val="decimal" w:pos="652"/>
              </w:tabs>
              <w:spacing w:line="240" w:lineRule="auto"/>
              <w:ind w:left="-180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14:paraId="348E2D4C" w14:textId="0E29620F" w:rsidR="005D77C1" w:rsidRPr="004D5AAD" w:rsidRDefault="0001010D" w:rsidP="005D77C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</w:t>
            </w:r>
            <w:r w:rsidR="005D77C1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230</w:t>
            </w:r>
          </w:p>
        </w:tc>
        <w:tc>
          <w:tcPr>
            <w:tcW w:w="252" w:type="dxa"/>
            <w:vAlign w:val="bottom"/>
          </w:tcPr>
          <w:p w14:paraId="4D6C7E19" w14:textId="77777777" w:rsidR="005D77C1" w:rsidRPr="004D5AAD" w:rsidRDefault="005D77C1" w:rsidP="005D77C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55" w:type="dxa"/>
            <w:vAlign w:val="bottom"/>
          </w:tcPr>
          <w:p w14:paraId="562E557B" w14:textId="6F425339" w:rsidR="005D77C1" w:rsidRPr="004D5AAD" w:rsidRDefault="0001010D" w:rsidP="005D77C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</w:t>
            </w:r>
            <w:r w:rsidR="00DF4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789</w:t>
            </w:r>
          </w:p>
        </w:tc>
        <w:tc>
          <w:tcPr>
            <w:tcW w:w="237" w:type="dxa"/>
            <w:vAlign w:val="bottom"/>
          </w:tcPr>
          <w:p w14:paraId="4A9225B3" w14:textId="77777777" w:rsidR="005D77C1" w:rsidRPr="004D5AAD" w:rsidRDefault="005D77C1" w:rsidP="005D77C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63BD31F2" w14:textId="743C50EB" w:rsidR="005D77C1" w:rsidRPr="004D5AAD" w:rsidRDefault="0001010D" w:rsidP="005D77C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</w:t>
            </w:r>
            <w:r w:rsidR="005D77C1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330</w:t>
            </w:r>
          </w:p>
        </w:tc>
      </w:tr>
      <w:tr w:rsidR="005D77C1" w:rsidRPr="004D5AAD" w14:paraId="3359EC86" w14:textId="77777777" w:rsidTr="00066496">
        <w:trPr>
          <w:trHeight w:val="117"/>
        </w:trPr>
        <w:tc>
          <w:tcPr>
            <w:tcW w:w="4050" w:type="dxa"/>
            <w:vAlign w:val="bottom"/>
          </w:tcPr>
          <w:p w14:paraId="1B3F8D72" w14:textId="3A13F532" w:rsidR="005D77C1" w:rsidRPr="004D5AAD" w:rsidRDefault="005D77C1" w:rsidP="005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Perth Power Partnership (Kwinana)</w:t>
            </w:r>
          </w:p>
        </w:tc>
        <w:tc>
          <w:tcPr>
            <w:tcW w:w="3150" w:type="dxa"/>
          </w:tcPr>
          <w:p w14:paraId="702208A1" w14:textId="2AB2648B" w:rsidR="005D77C1" w:rsidRPr="004D5AAD" w:rsidRDefault="005D77C1" w:rsidP="005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highlight w:val="yellow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1DCA970D" w14:textId="18C80496" w:rsidR="005D77C1" w:rsidRPr="004D5AAD" w:rsidRDefault="005D77C1" w:rsidP="005D77C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ออสเตรเลีย</w:t>
            </w:r>
          </w:p>
        </w:tc>
        <w:tc>
          <w:tcPr>
            <w:tcW w:w="720" w:type="dxa"/>
            <w:vAlign w:val="bottom"/>
          </w:tcPr>
          <w:p w14:paraId="3DE64D0C" w14:textId="1C86B7CF" w:rsidR="005D77C1" w:rsidRPr="004D5AAD" w:rsidRDefault="0001010D" w:rsidP="005D77C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720" w:type="dxa"/>
            <w:vAlign w:val="bottom"/>
          </w:tcPr>
          <w:p w14:paraId="4726AAAA" w14:textId="5E16448A" w:rsidR="005D77C1" w:rsidRPr="004D5AAD" w:rsidRDefault="0001010D" w:rsidP="005D77C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240" w:type="dxa"/>
            <w:vAlign w:val="bottom"/>
          </w:tcPr>
          <w:p w14:paraId="316E130D" w14:textId="77777777" w:rsidR="005D77C1" w:rsidRPr="004D5AAD" w:rsidRDefault="005D77C1" w:rsidP="005D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6DDA4A6" w14:textId="15BEBA19" w:rsidR="005D77C1" w:rsidRPr="004D5AAD" w:rsidRDefault="0001010D" w:rsidP="00967964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618</w:t>
            </w:r>
            <w:r w:rsidR="005D77C1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531</w:t>
            </w:r>
          </w:p>
        </w:tc>
        <w:tc>
          <w:tcPr>
            <w:tcW w:w="241" w:type="dxa"/>
            <w:vAlign w:val="bottom"/>
          </w:tcPr>
          <w:p w14:paraId="600266B8" w14:textId="77777777" w:rsidR="005D77C1" w:rsidRPr="004D5AAD" w:rsidRDefault="005D77C1" w:rsidP="005D77C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572B88B1" w14:textId="0958F0C8" w:rsidR="005D77C1" w:rsidRPr="004D5AAD" w:rsidRDefault="0001010D" w:rsidP="005D77C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618</w:t>
            </w:r>
            <w:r w:rsidR="005D77C1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531</w:t>
            </w:r>
          </w:p>
        </w:tc>
        <w:tc>
          <w:tcPr>
            <w:tcW w:w="252" w:type="dxa"/>
            <w:vAlign w:val="bottom"/>
          </w:tcPr>
          <w:p w14:paraId="3C27E510" w14:textId="77777777" w:rsidR="005D77C1" w:rsidRPr="004D5AAD" w:rsidRDefault="005D77C1" w:rsidP="005D77C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55" w:type="dxa"/>
            <w:vAlign w:val="bottom"/>
          </w:tcPr>
          <w:p w14:paraId="618B6CD4" w14:textId="64A731AB" w:rsidR="005D77C1" w:rsidRPr="004D5AAD" w:rsidRDefault="00DF4A23" w:rsidP="005D77C1">
            <w:pPr>
              <w:pStyle w:val="acctfourfigures"/>
              <w:tabs>
                <w:tab w:val="clear" w:pos="765"/>
              </w:tabs>
              <w:spacing w:line="240" w:lineRule="auto"/>
              <w:ind w:left="-84" w:right="-29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3CDAEEF0" w14:textId="77777777" w:rsidR="005D77C1" w:rsidRPr="004D5AAD" w:rsidRDefault="005D77C1" w:rsidP="005D77C1">
            <w:pPr>
              <w:pStyle w:val="acctfourfigures"/>
              <w:tabs>
                <w:tab w:val="clear" w:pos="765"/>
                <w:tab w:val="decimal" w:pos="432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360D3292" w14:textId="70409E6F" w:rsidR="005D77C1" w:rsidRPr="004D5AAD" w:rsidRDefault="0001010D" w:rsidP="005D77C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  <w:r w:rsidR="005D77C1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247</w:t>
            </w:r>
          </w:p>
        </w:tc>
      </w:tr>
      <w:tr w:rsidR="005D77C1" w:rsidRPr="004D5AAD" w14:paraId="69613488" w14:textId="77777777" w:rsidTr="007267B5">
        <w:trPr>
          <w:trHeight w:val="117"/>
        </w:trPr>
        <w:tc>
          <w:tcPr>
            <w:tcW w:w="4050" w:type="dxa"/>
            <w:vAlign w:val="bottom"/>
          </w:tcPr>
          <w:p w14:paraId="604EBE62" w14:textId="77777777" w:rsidR="005D77C1" w:rsidRPr="004D5AAD" w:rsidRDefault="005D77C1" w:rsidP="005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 w:rsidRPr="004D5AAD">
              <w:rPr>
                <w:rFonts w:asciiTheme="majorBidi" w:hAnsiTheme="majorBidi" w:cstheme="majorBidi"/>
                <w:sz w:val="28"/>
                <w:szCs w:val="28"/>
              </w:rPr>
              <w:t>Yandin</w:t>
            </w:r>
            <w:proofErr w:type="spellEnd"/>
            <w:r w:rsidRPr="004D5AAD">
              <w:rPr>
                <w:rFonts w:asciiTheme="majorBidi" w:hAnsiTheme="majorBidi" w:cstheme="majorBidi"/>
                <w:sz w:val="28"/>
                <w:szCs w:val="28"/>
              </w:rPr>
              <w:t xml:space="preserve"> WF Holdings Pty Ltd</w:t>
            </w:r>
          </w:p>
        </w:tc>
        <w:tc>
          <w:tcPr>
            <w:tcW w:w="3150" w:type="dxa"/>
          </w:tcPr>
          <w:p w14:paraId="47EAAC83" w14:textId="77777777" w:rsidR="005D77C1" w:rsidRPr="004D5AAD" w:rsidRDefault="005D77C1" w:rsidP="005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highlight w:val="yellow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10E9018C" w14:textId="77777777" w:rsidR="005D77C1" w:rsidRPr="004D5AAD" w:rsidRDefault="005D77C1" w:rsidP="005D77C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ออสเตรเลีย</w:t>
            </w:r>
          </w:p>
        </w:tc>
        <w:tc>
          <w:tcPr>
            <w:tcW w:w="720" w:type="dxa"/>
            <w:vAlign w:val="bottom"/>
          </w:tcPr>
          <w:p w14:paraId="55ED172C" w14:textId="7F89298D" w:rsidR="005D77C1" w:rsidRPr="004D5AAD" w:rsidRDefault="0001010D" w:rsidP="005D77C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720" w:type="dxa"/>
            <w:vAlign w:val="bottom"/>
          </w:tcPr>
          <w:p w14:paraId="039EDF7C" w14:textId="050BCD97" w:rsidR="005D77C1" w:rsidRPr="004D5AAD" w:rsidRDefault="0001010D" w:rsidP="005D77C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240" w:type="dxa"/>
            <w:vAlign w:val="bottom"/>
          </w:tcPr>
          <w:p w14:paraId="00F04C20" w14:textId="77777777" w:rsidR="005D77C1" w:rsidRPr="004D5AAD" w:rsidRDefault="005D77C1" w:rsidP="005D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1DA52452" w14:textId="536EB9C9" w:rsidR="005D77C1" w:rsidRPr="004D5AAD" w:rsidRDefault="0001010D" w:rsidP="005D77C1">
            <w:pPr>
              <w:pStyle w:val="acctfourfigures"/>
              <w:tabs>
                <w:tab w:val="clear" w:pos="765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5D77C1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077</w:t>
            </w:r>
            <w:r w:rsidR="005D77C1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978</w:t>
            </w:r>
          </w:p>
        </w:tc>
        <w:tc>
          <w:tcPr>
            <w:tcW w:w="241" w:type="dxa"/>
            <w:vAlign w:val="bottom"/>
          </w:tcPr>
          <w:p w14:paraId="636F1636" w14:textId="77777777" w:rsidR="005D77C1" w:rsidRPr="004D5AAD" w:rsidRDefault="005D77C1" w:rsidP="005D77C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37B3F257" w14:textId="22E479AC" w:rsidR="005D77C1" w:rsidRPr="004D5AAD" w:rsidRDefault="0001010D" w:rsidP="005D77C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5D77C1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077</w:t>
            </w:r>
            <w:r w:rsidR="005D77C1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978</w:t>
            </w:r>
          </w:p>
        </w:tc>
        <w:tc>
          <w:tcPr>
            <w:tcW w:w="252" w:type="dxa"/>
            <w:vAlign w:val="bottom"/>
          </w:tcPr>
          <w:p w14:paraId="0D64D82A" w14:textId="77777777" w:rsidR="005D77C1" w:rsidRPr="004D5AAD" w:rsidRDefault="005D77C1" w:rsidP="005D77C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70C56D97" w14:textId="1DDDBE39" w:rsidR="005D77C1" w:rsidRPr="004D5AAD" w:rsidRDefault="0001010D" w:rsidP="005D77C1">
            <w:pPr>
              <w:pStyle w:val="acctfourfigures"/>
              <w:tabs>
                <w:tab w:val="clear" w:pos="765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DF4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669</w:t>
            </w:r>
            <w:r w:rsidR="00DF4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115</w:t>
            </w:r>
          </w:p>
        </w:tc>
        <w:tc>
          <w:tcPr>
            <w:tcW w:w="237" w:type="dxa"/>
            <w:vAlign w:val="bottom"/>
          </w:tcPr>
          <w:p w14:paraId="610A2BBF" w14:textId="77777777" w:rsidR="005D77C1" w:rsidRPr="004D5AAD" w:rsidRDefault="005D77C1" w:rsidP="005D77C1">
            <w:pPr>
              <w:pStyle w:val="acctfourfigures"/>
              <w:tabs>
                <w:tab w:val="clear" w:pos="765"/>
                <w:tab w:val="decimal" w:pos="432"/>
                <w:tab w:val="decimal" w:pos="540"/>
              </w:tabs>
              <w:spacing w:line="240" w:lineRule="auto"/>
              <w:ind w:left="-180" w:right="-2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5E3D1BD2" w14:textId="02E9B60D" w:rsidR="005D77C1" w:rsidRPr="004D5AAD" w:rsidRDefault="0001010D" w:rsidP="005D77C1">
            <w:pPr>
              <w:pStyle w:val="acctfourfigures"/>
              <w:tabs>
                <w:tab w:val="clear" w:pos="765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5D77C1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419</w:t>
            </w:r>
            <w:r w:rsidR="005D77C1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544</w:t>
            </w:r>
          </w:p>
        </w:tc>
      </w:tr>
      <w:tr w:rsidR="005D77C1" w:rsidRPr="004D5AAD" w14:paraId="1DFB5735" w14:textId="77777777" w:rsidTr="007267B5">
        <w:trPr>
          <w:trHeight w:val="117"/>
        </w:trPr>
        <w:tc>
          <w:tcPr>
            <w:tcW w:w="4050" w:type="dxa"/>
            <w:vAlign w:val="bottom"/>
          </w:tcPr>
          <w:p w14:paraId="1BD39039" w14:textId="77777777" w:rsidR="005D77C1" w:rsidRPr="004D5AAD" w:rsidRDefault="005D77C1" w:rsidP="005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1E508F62" w14:textId="77777777" w:rsidR="005D77C1" w:rsidRPr="004D5AAD" w:rsidRDefault="005D77C1" w:rsidP="005D77C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00848108" w14:textId="77777777" w:rsidR="005D77C1" w:rsidRPr="004D5AAD" w:rsidRDefault="005D77C1" w:rsidP="005D77C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8BAC1F9" w14:textId="77777777" w:rsidR="005D77C1" w:rsidRPr="004D5AAD" w:rsidRDefault="005D77C1" w:rsidP="005D77C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FB054A2" w14:textId="77777777" w:rsidR="005D77C1" w:rsidRPr="004D5AAD" w:rsidRDefault="005D77C1" w:rsidP="005D77C1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1AABA957" w14:textId="77777777" w:rsidR="005D77C1" w:rsidRPr="004D5AAD" w:rsidRDefault="005D77C1" w:rsidP="005D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C23F4" w14:textId="0B299EE4" w:rsidR="005D77C1" w:rsidRPr="004D5AAD" w:rsidRDefault="0001010D" w:rsidP="005D77C1">
            <w:pPr>
              <w:pStyle w:val="acctfourfigures"/>
              <w:tabs>
                <w:tab w:val="clear" w:pos="765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5D77C1" w:rsidRPr="004D5A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045</w:t>
            </w:r>
            <w:r w:rsidR="005D77C1" w:rsidRPr="004D5A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439</w:t>
            </w:r>
          </w:p>
        </w:tc>
        <w:tc>
          <w:tcPr>
            <w:tcW w:w="241" w:type="dxa"/>
            <w:vAlign w:val="bottom"/>
          </w:tcPr>
          <w:p w14:paraId="094C2E12" w14:textId="77777777" w:rsidR="005D77C1" w:rsidRPr="004D5AAD" w:rsidRDefault="005D77C1" w:rsidP="005D77C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027A1" w14:textId="511E0238" w:rsidR="005D77C1" w:rsidRPr="004D5AAD" w:rsidRDefault="0001010D" w:rsidP="005D77C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80" w:right="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5D77C1" w:rsidRPr="004D5A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045</w:t>
            </w:r>
            <w:r w:rsidR="005D77C1" w:rsidRPr="004D5A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439</w:t>
            </w:r>
          </w:p>
        </w:tc>
        <w:tc>
          <w:tcPr>
            <w:tcW w:w="252" w:type="dxa"/>
            <w:vAlign w:val="bottom"/>
          </w:tcPr>
          <w:p w14:paraId="174D2315" w14:textId="77777777" w:rsidR="005D77C1" w:rsidRPr="004D5AAD" w:rsidRDefault="005D77C1" w:rsidP="005D77C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79D12" w14:textId="0B5F8A73" w:rsidR="005D77C1" w:rsidRPr="004D5AAD" w:rsidRDefault="0001010D" w:rsidP="005D77C1">
            <w:pPr>
              <w:pStyle w:val="acctfourfigures"/>
              <w:tabs>
                <w:tab w:val="clear" w:pos="765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DF4A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351</w:t>
            </w:r>
            <w:r w:rsidR="00DF4A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383</w:t>
            </w:r>
          </w:p>
        </w:tc>
        <w:tc>
          <w:tcPr>
            <w:tcW w:w="237" w:type="dxa"/>
            <w:vAlign w:val="bottom"/>
          </w:tcPr>
          <w:p w14:paraId="2761771C" w14:textId="77777777" w:rsidR="005D77C1" w:rsidRPr="004D5AAD" w:rsidRDefault="005D77C1" w:rsidP="005D77C1">
            <w:pPr>
              <w:pStyle w:val="acctfourfigures"/>
              <w:tabs>
                <w:tab w:val="clear" w:pos="765"/>
                <w:tab w:val="decimal" w:pos="432"/>
                <w:tab w:val="decimal" w:pos="540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33028" w14:textId="72367025" w:rsidR="005D77C1" w:rsidRPr="004D5AAD" w:rsidRDefault="0001010D" w:rsidP="005D77C1">
            <w:pPr>
              <w:pStyle w:val="acctfourfigures"/>
              <w:tabs>
                <w:tab w:val="clear" w:pos="765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5D77C1" w:rsidRPr="004D5A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180</w:t>
            </w:r>
            <w:r w:rsidR="005D77C1" w:rsidRPr="004D5A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781</w:t>
            </w:r>
          </w:p>
        </w:tc>
      </w:tr>
      <w:tr w:rsidR="005D77C1" w:rsidRPr="004D5AAD" w14:paraId="43D334D1" w14:textId="77777777" w:rsidTr="007267B5">
        <w:trPr>
          <w:trHeight w:val="117"/>
        </w:trPr>
        <w:tc>
          <w:tcPr>
            <w:tcW w:w="4050" w:type="dxa"/>
            <w:vAlign w:val="bottom"/>
          </w:tcPr>
          <w:p w14:paraId="4E4D5C94" w14:textId="77777777" w:rsidR="005D77C1" w:rsidRPr="004D5AAD" w:rsidRDefault="005D77C1" w:rsidP="005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3150" w:type="dxa"/>
          </w:tcPr>
          <w:p w14:paraId="08E568D2" w14:textId="77777777" w:rsidR="005D77C1" w:rsidRPr="004D5AAD" w:rsidRDefault="005D77C1" w:rsidP="005D77C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785F3050" w14:textId="77777777" w:rsidR="005D77C1" w:rsidRPr="004D5AAD" w:rsidRDefault="005D77C1" w:rsidP="005D77C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391E81B" w14:textId="77777777" w:rsidR="005D77C1" w:rsidRPr="004D5AAD" w:rsidRDefault="005D77C1" w:rsidP="005D77C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F822D0C" w14:textId="77777777" w:rsidR="005D77C1" w:rsidRPr="004D5AAD" w:rsidRDefault="005D77C1" w:rsidP="005D77C1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0070C03" w14:textId="77777777" w:rsidR="005D77C1" w:rsidRPr="004D5AAD" w:rsidRDefault="005D77C1" w:rsidP="005D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4A316" w14:textId="1C9375E7" w:rsidR="005D77C1" w:rsidRPr="004D5AAD" w:rsidRDefault="0001010D" w:rsidP="005D77C1">
            <w:pPr>
              <w:pStyle w:val="acctfourfigures"/>
              <w:tabs>
                <w:tab w:val="clear" w:pos="765"/>
              </w:tabs>
              <w:spacing w:line="240" w:lineRule="auto"/>
              <w:ind w:left="-84" w:right="-19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5D77C1" w:rsidRPr="004D5A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477</w:t>
            </w:r>
            <w:r w:rsidR="005D77C1" w:rsidRPr="004D5A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181</w:t>
            </w:r>
          </w:p>
        </w:tc>
        <w:tc>
          <w:tcPr>
            <w:tcW w:w="241" w:type="dxa"/>
            <w:vAlign w:val="bottom"/>
          </w:tcPr>
          <w:p w14:paraId="64D14E38" w14:textId="77777777" w:rsidR="005D77C1" w:rsidRPr="004D5AAD" w:rsidRDefault="005D77C1" w:rsidP="005D77C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2A245" w14:textId="41423380" w:rsidR="005D77C1" w:rsidRPr="004D5AAD" w:rsidRDefault="0001010D" w:rsidP="005D77C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80" w:right="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5D77C1" w:rsidRPr="004D5A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402</w:t>
            </w:r>
            <w:r w:rsidR="005D77C1" w:rsidRPr="004D5A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181</w:t>
            </w:r>
          </w:p>
        </w:tc>
        <w:tc>
          <w:tcPr>
            <w:tcW w:w="252" w:type="dxa"/>
            <w:vAlign w:val="bottom"/>
          </w:tcPr>
          <w:p w14:paraId="7C08086E" w14:textId="77777777" w:rsidR="005D77C1" w:rsidRPr="004D5AAD" w:rsidRDefault="005D77C1" w:rsidP="005D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385C38" w14:textId="5FDE762A" w:rsidR="005D77C1" w:rsidRPr="004D5AAD" w:rsidRDefault="0001010D" w:rsidP="005D77C1">
            <w:pPr>
              <w:pStyle w:val="acctfourfigures"/>
              <w:tabs>
                <w:tab w:val="clear" w:pos="765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DF4A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972</w:t>
            </w:r>
            <w:r w:rsidR="00DF4A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942</w:t>
            </w:r>
          </w:p>
        </w:tc>
        <w:tc>
          <w:tcPr>
            <w:tcW w:w="237" w:type="dxa"/>
            <w:vAlign w:val="bottom"/>
          </w:tcPr>
          <w:p w14:paraId="1C36BEB7" w14:textId="77777777" w:rsidR="005D77C1" w:rsidRPr="004D5AAD" w:rsidRDefault="005D77C1" w:rsidP="005D77C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3F3B4F" w14:textId="5867E3EE" w:rsidR="005D77C1" w:rsidRPr="004D5AAD" w:rsidRDefault="0001010D" w:rsidP="005D77C1">
            <w:pPr>
              <w:pStyle w:val="acctfourfigures"/>
              <w:tabs>
                <w:tab w:val="clear" w:pos="765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5D77C1" w:rsidRPr="004D5A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439</w:t>
            </w:r>
            <w:r w:rsidR="005D77C1" w:rsidRPr="004D5A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217</w:t>
            </w:r>
          </w:p>
        </w:tc>
      </w:tr>
      <w:tr w:rsidR="005F68F5" w:rsidRPr="004D5AAD" w14:paraId="3594A5C1" w14:textId="77777777" w:rsidTr="00066496">
        <w:trPr>
          <w:trHeight w:val="117"/>
        </w:trPr>
        <w:tc>
          <w:tcPr>
            <w:tcW w:w="4050" w:type="dxa"/>
            <w:vAlign w:val="bottom"/>
          </w:tcPr>
          <w:p w14:paraId="0C8F0498" w14:textId="77777777" w:rsidR="005F68F5" w:rsidRPr="004D5AAD" w:rsidRDefault="005F68F5" w:rsidP="005F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65AFEF4B" w14:textId="77777777" w:rsidR="005F68F5" w:rsidRPr="004D5AAD" w:rsidRDefault="005F68F5" w:rsidP="005F68F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297BF34E" w14:textId="77777777" w:rsidR="005F68F5" w:rsidRPr="004D5AAD" w:rsidRDefault="005F68F5" w:rsidP="005F68F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331AFC3" w14:textId="77777777" w:rsidR="005F68F5" w:rsidRPr="004D5AAD" w:rsidRDefault="005F68F5" w:rsidP="005F68F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43076B2" w14:textId="77777777" w:rsidR="005F68F5" w:rsidRPr="004D5AAD" w:rsidRDefault="005F68F5" w:rsidP="005F68F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024686F9" w14:textId="77777777" w:rsidR="005F68F5" w:rsidRPr="004D5AAD" w:rsidRDefault="005F68F5" w:rsidP="005F6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6B4BF1E" w14:textId="77777777" w:rsidR="005F68F5" w:rsidRPr="004D5AAD" w:rsidRDefault="005F68F5" w:rsidP="005F68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3F14D8BD" w14:textId="77777777" w:rsidR="005F68F5" w:rsidRPr="004D5AAD" w:rsidRDefault="005F68F5" w:rsidP="005F68F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1DCB984A" w14:textId="77777777" w:rsidR="005F68F5" w:rsidRPr="004D5AAD" w:rsidRDefault="005F68F5" w:rsidP="005F68F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80" w:right="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269E0941" w14:textId="77777777" w:rsidR="005F68F5" w:rsidRPr="004D5AAD" w:rsidRDefault="005F68F5" w:rsidP="005F6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7D5C933" w14:textId="77777777" w:rsidR="005F68F5" w:rsidRPr="004D5AAD" w:rsidRDefault="005F68F5" w:rsidP="005F68F5">
            <w:pPr>
              <w:pStyle w:val="acctfourfigures"/>
              <w:tabs>
                <w:tab w:val="clear" w:pos="765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7F94610C" w14:textId="77777777" w:rsidR="005F68F5" w:rsidRPr="004D5AAD" w:rsidRDefault="005F68F5" w:rsidP="005F68F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7A5BFA0C" w14:textId="77777777" w:rsidR="005F68F5" w:rsidRPr="004D5AAD" w:rsidRDefault="005F68F5" w:rsidP="005F68F5">
            <w:pPr>
              <w:pStyle w:val="acctfourfigures"/>
              <w:tabs>
                <w:tab w:val="clear" w:pos="765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F68F5" w:rsidRPr="004D5AAD" w14:paraId="079AA3BF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0BB43CDF" w14:textId="77777777" w:rsidR="005F68F5" w:rsidRPr="004D5AAD" w:rsidRDefault="005F68F5" w:rsidP="005F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การร่วมค้าทางตรง</w:t>
            </w:r>
          </w:p>
        </w:tc>
        <w:tc>
          <w:tcPr>
            <w:tcW w:w="3150" w:type="dxa"/>
          </w:tcPr>
          <w:p w14:paraId="1C8FE77E" w14:textId="77777777" w:rsidR="005F68F5" w:rsidRPr="004D5AAD" w:rsidRDefault="005F68F5" w:rsidP="005F68F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2C346665" w14:textId="77777777" w:rsidR="005F68F5" w:rsidRPr="004D5AAD" w:rsidRDefault="005F68F5" w:rsidP="005F68F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62962FE" w14:textId="77777777" w:rsidR="005F68F5" w:rsidRPr="004D5AAD" w:rsidRDefault="005F68F5" w:rsidP="005F68F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CC7628B" w14:textId="77777777" w:rsidR="005F68F5" w:rsidRPr="004D5AAD" w:rsidRDefault="005F68F5" w:rsidP="005F68F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181C5826" w14:textId="77777777" w:rsidR="005F68F5" w:rsidRPr="004D5AAD" w:rsidRDefault="005F68F5" w:rsidP="005F6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126E61A1" w14:textId="77777777" w:rsidR="005F68F5" w:rsidRPr="004D5AAD" w:rsidRDefault="005F68F5" w:rsidP="005F68F5">
            <w:pPr>
              <w:pStyle w:val="acctfourfigures"/>
              <w:spacing w:line="240" w:lineRule="auto"/>
              <w:ind w:left="-1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2FA41D54" w14:textId="77777777" w:rsidR="005F68F5" w:rsidRPr="004D5AAD" w:rsidRDefault="005F68F5" w:rsidP="005F68F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4605F010" w14:textId="77777777" w:rsidR="005F68F5" w:rsidRPr="004D5AAD" w:rsidRDefault="005F68F5" w:rsidP="005F68F5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80" w:right="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6CD779C4" w14:textId="77777777" w:rsidR="005F68F5" w:rsidRPr="004D5AAD" w:rsidRDefault="005F68F5" w:rsidP="005F6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216739E2" w14:textId="77777777" w:rsidR="005F68F5" w:rsidRPr="004D5AAD" w:rsidRDefault="005F68F5" w:rsidP="005F68F5">
            <w:pPr>
              <w:pStyle w:val="acctfourfigures"/>
              <w:tabs>
                <w:tab w:val="clear" w:pos="765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10245950" w14:textId="77777777" w:rsidR="005F68F5" w:rsidRPr="004D5AAD" w:rsidRDefault="005F68F5" w:rsidP="005F68F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5D830D1B" w14:textId="77777777" w:rsidR="005F68F5" w:rsidRPr="004D5AAD" w:rsidRDefault="005F68F5" w:rsidP="005F68F5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F68F5" w:rsidRPr="004D5AAD" w14:paraId="571B7B5D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52888F2E" w14:textId="77777777" w:rsidR="005F68F5" w:rsidRPr="004D5AAD" w:rsidRDefault="005F68F5" w:rsidP="005F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ชูบุราชบุรี อีเลคทริค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เซอร์วิส จำกัด</w:t>
            </w:r>
          </w:p>
        </w:tc>
        <w:tc>
          <w:tcPr>
            <w:tcW w:w="3150" w:type="dxa"/>
          </w:tcPr>
          <w:p w14:paraId="5BE9CBC6" w14:textId="6CEABEB5" w:rsidR="005F68F5" w:rsidRPr="004D5AAD" w:rsidRDefault="005F68F5" w:rsidP="005F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บริการเดินเครื่องและบำรุงรักษาโรงไฟฟ้า</w:t>
            </w:r>
          </w:p>
        </w:tc>
        <w:tc>
          <w:tcPr>
            <w:tcW w:w="1082" w:type="dxa"/>
          </w:tcPr>
          <w:p w14:paraId="05DDD351" w14:textId="77777777" w:rsidR="005F68F5" w:rsidRPr="004D5AAD" w:rsidRDefault="005F68F5" w:rsidP="005F68F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709470F5" w14:textId="29D17B21" w:rsidR="005F68F5" w:rsidRPr="004D5AAD" w:rsidRDefault="0001010D" w:rsidP="005F68F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720" w:type="dxa"/>
            <w:vAlign w:val="bottom"/>
          </w:tcPr>
          <w:p w14:paraId="09BE59CC" w14:textId="51DDE46F" w:rsidR="005F68F5" w:rsidRPr="004D5AAD" w:rsidRDefault="0001010D" w:rsidP="005F68F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40" w:type="dxa"/>
            <w:vAlign w:val="bottom"/>
          </w:tcPr>
          <w:p w14:paraId="6687A513" w14:textId="77777777" w:rsidR="005F68F5" w:rsidRPr="004D5AAD" w:rsidRDefault="005F68F5" w:rsidP="005F6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CD4AC0E" w14:textId="1BF22A8E" w:rsidR="005F68F5" w:rsidRPr="004D5AAD" w:rsidRDefault="0001010D" w:rsidP="005F68F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CA1E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41" w:type="dxa"/>
            <w:vAlign w:val="bottom"/>
          </w:tcPr>
          <w:p w14:paraId="05D99358" w14:textId="77777777" w:rsidR="005F68F5" w:rsidRPr="004D5AAD" w:rsidRDefault="005F68F5" w:rsidP="005F68F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06F64CFF" w14:textId="5D054991" w:rsidR="005F68F5" w:rsidRPr="004D5AAD" w:rsidRDefault="0001010D" w:rsidP="005F68F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5F68F5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52" w:type="dxa"/>
            <w:vAlign w:val="bottom"/>
          </w:tcPr>
          <w:p w14:paraId="31F484B1" w14:textId="77777777" w:rsidR="005F68F5" w:rsidRPr="004D5AAD" w:rsidRDefault="005F68F5" w:rsidP="005F6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C933AAB" w14:textId="01FE143F" w:rsidR="005F68F5" w:rsidRPr="004D5AAD" w:rsidRDefault="0001010D" w:rsidP="005F68F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  <w:r w:rsidR="008F72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863</w:t>
            </w:r>
          </w:p>
        </w:tc>
        <w:tc>
          <w:tcPr>
            <w:tcW w:w="237" w:type="dxa"/>
            <w:vAlign w:val="bottom"/>
          </w:tcPr>
          <w:p w14:paraId="073E66B9" w14:textId="77777777" w:rsidR="005F68F5" w:rsidRPr="004D5AAD" w:rsidRDefault="005F68F5" w:rsidP="005F68F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2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7FF78E4F" w14:textId="54DB1838" w:rsidR="005F68F5" w:rsidRPr="004D5AAD" w:rsidRDefault="0001010D" w:rsidP="005F68F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  <w:r w:rsidR="005F68F5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656</w:t>
            </w:r>
          </w:p>
        </w:tc>
      </w:tr>
      <w:tr w:rsidR="00790F47" w:rsidRPr="004D5AAD" w14:paraId="17CCCBA5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545872A1" w14:textId="77777777" w:rsidR="00790F47" w:rsidRPr="004D5AAD" w:rsidRDefault="00790F47" w:rsidP="00790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เซาท์อีสท์ เอเชีย เอนเนอร์จี จำกัด</w:t>
            </w:r>
          </w:p>
        </w:tc>
        <w:tc>
          <w:tcPr>
            <w:tcW w:w="3150" w:type="dxa"/>
          </w:tcPr>
          <w:p w14:paraId="60326E24" w14:textId="04A31B8C" w:rsidR="00790F47" w:rsidRPr="004D5AAD" w:rsidRDefault="00790F47" w:rsidP="00790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ลงทุนในธุรกิจเกี่ยวกับพลังงานไฟฟ้า</w:t>
            </w:r>
          </w:p>
        </w:tc>
        <w:tc>
          <w:tcPr>
            <w:tcW w:w="1082" w:type="dxa"/>
          </w:tcPr>
          <w:p w14:paraId="7E2B8680" w14:textId="77777777" w:rsidR="00790F47" w:rsidRPr="004D5AAD" w:rsidRDefault="00790F47" w:rsidP="00790F4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68A438B0" w14:textId="60E5238F" w:rsidR="00790F47" w:rsidRPr="004D5AAD" w:rsidRDefault="0001010D" w:rsidP="00790F4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790F47" w:rsidRPr="004D5AA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720" w:type="dxa"/>
            <w:vAlign w:val="bottom"/>
          </w:tcPr>
          <w:p w14:paraId="7F1FA362" w14:textId="50D75E43" w:rsidR="00790F47" w:rsidRPr="004D5AAD" w:rsidRDefault="0001010D" w:rsidP="00790F4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790F47" w:rsidRPr="004D5AA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240" w:type="dxa"/>
            <w:vAlign w:val="bottom"/>
          </w:tcPr>
          <w:p w14:paraId="7BCBD292" w14:textId="77777777" w:rsidR="00790F47" w:rsidRPr="004D5AAD" w:rsidRDefault="00790F47" w:rsidP="00790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55A2180" w14:textId="59EBF168" w:rsidR="00790F47" w:rsidRPr="004D5AAD" w:rsidRDefault="0001010D" w:rsidP="00790F4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A1E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202</w:t>
            </w:r>
            <w:r w:rsidR="00CA1E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241" w:type="dxa"/>
            <w:vAlign w:val="bottom"/>
          </w:tcPr>
          <w:p w14:paraId="7DC40C14" w14:textId="77777777" w:rsidR="00790F47" w:rsidRPr="004D5AAD" w:rsidRDefault="00790F47" w:rsidP="00790F4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651060A3" w14:textId="3C913E44" w:rsidR="00790F47" w:rsidRPr="004D5AAD" w:rsidRDefault="0001010D" w:rsidP="00790F4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790F47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202</w:t>
            </w:r>
            <w:r w:rsidR="00790F47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252" w:type="dxa"/>
            <w:vAlign w:val="bottom"/>
          </w:tcPr>
          <w:p w14:paraId="40583358" w14:textId="77777777" w:rsidR="00790F47" w:rsidRPr="004D5AAD" w:rsidRDefault="00790F47" w:rsidP="00790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2B6808D" w14:textId="65597DDE" w:rsidR="00790F47" w:rsidRPr="004D5AAD" w:rsidRDefault="0001010D" w:rsidP="00790F4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8F72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936</w:t>
            </w:r>
            <w:r w:rsidR="008F72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270</w:t>
            </w:r>
          </w:p>
        </w:tc>
        <w:tc>
          <w:tcPr>
            <w:tcW w:w="237" w:type="dxa"/>
            <w:vAlign w:val="bottom"/>
          </w:tcPr>
          <w:p w14:paraId="7E6E62EE" w14:textId="77777777" w:rsidR="00790F47" w:rsidRPr="004D5AAD" w:rsidRDefault="00790F47" w:rsidP="00790F4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2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6BD65020" w14:textId="14CF24E8" w:rsidR="00790F47" w:rsidRPr="004D5AAD" w:rsidRDefault="0001010D" w:rsidP="00790F4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790F47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742</w:t>
            </w:r>
            <w:r w:rsidR="00790F47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819</w:t>
            </w:r>
          </w:p>
        </w:tc>
      </w:tr>
      <w:tr w:rsidR="00790F47" w:rsidRPr="004D5AAD" w14:paraId="3700F570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6008B2BF" w14:textId="77777777" w:rsidR="00790F47" w:rsidRPr="004D5AAD" w:rsidRDefault="00790F47" w:rsidP="00790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สมาร์ท อินฟราเนท จำกัด</w:t>
            </w:r>
          </w:p>
          <w:p w14:paraId="26AD41B3" w14:textId="5083816A" w:rsidR="00790F47" w:rsidRPr="004D5AAD" w:rsidRDefault="00790F47" w:rsidP="00790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5FBE31D0" w14:textId="2782BC70" w:rsidR="00790F47" w:rsidRPr="004D5AAD" w:rsidRDefault="00790F47" w:rsidP="00790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ลงทุนในโครงการโครงข่ายสายใยแก้ว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นำแสงใต้ดิน</w:t>
            </w:r>
          </w:p>
        </w:tc>
        <w:tc>
          <w:tcPr>
            <w:tcW w:w="1082" w:type="dxa"/>
          </w:tcPr>
          <w:p w14:paraId="0166715F" w14:textId="77777777" w:rsidR="00790F47" w:rsidRPr="004D5AAD" w:rsidRDefault="00790F47" w:rsidP="00790F4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B1CAB47" w14:textId="2E79600C" w:rsidR="00790F47" w:rsidRPr="004D5AAD" w:rsidRDefault="00790F47" w:rsidP="00790F4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0578E17F" w14:textId="115FFC21" w:rsidR="00790F47" w:rsidRPr="004D5AAD" w:rsidRDefault="0001010D" w:rsidP="00790F4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720" w:type="dxa"/>
            <w:vAlign w:val="bottom"/>
          </w:tcPr>
          <w:p w14:paraId="096F7A90" w14:textId="17C42D7F" w:rsidR="00790F47" w:rsidRPr="004D5AAD" w:rsidRDefault="0001010D" w:rsidP="00790F4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240" w:type="dxa"/>
            <w:vAlign w:val="bottom"/>
          </w:tcPr>
          <w:p w14:paraId="14BDAD59" w14:textId="77777777" w:rsidR="00790F47" w:rsidRPr="004D5AAD" w:rsidRDefault="00790F47" w:rsidP="00790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BAFEA4D" w14:textId="65708E6A" w:rsidR="00790F47" w:rsidRPr="004D5AAD" w:rsidRDefault="0001010D" w:rsidP="00790F4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280</w:t>
            </w:r>
            <w:r w:rsidR="00CA1E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41" w:type="dxa"/>
            <w:vAlign w:val="bottom"/>
          </w:tcPr>
          <w:p w14:paraId="36BC63F0" w14:textId="77777777" w:rsidR="00790F47" w:rsidRPr="004D5AAD" w:rsidRDefault="00790F47" w:rsidP="00790F4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7452D177" w14:textId="48DCDE30" w:rsidR="00790F47" w:rsidRPr="004D5AAD" w:rsidRDefault="0001010D" w:rsidP="00790F4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280</w:t>
            </w:r>
            <w:r w:rsidR="00790F47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52" w:type="dxa"/>
            <w:vAlign w:val="bottom"/>
          </w:tcPr>
          <w:p w14:paraId="283AB5EC" w14:textId="77777777" w:rsidR="00790F47" w:rsidRPr="004D5AAD" w:rsidRDefault="00790F47" w:rsidP="00790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6F61E397" w14:textId="52886002" w:rsidR="00790F47" w:rsidRPr="004D5AAD" w:rsidRDefault="0001010D" w:rsidP="00790F4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206</w:t>
            </w:r>
            <w:r w:rsidR="008F72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282</w:t>
            </w:r>
          </w:p>
        </w:tc>
        <w:tc>
          <w:tcPr>
            <w:tcW w:w="237" w:type="dxa"/>
            <w:vAlign w:val="bottom"/>
          </w:tcPr>
          <w:p w14:paraId="1965154A" w14:textId="77777777" w:rsidR="00790F47" w:rsidRPr="004D5AAD" w:rsidRDefault="00790F47" w:rsidP="00790F4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2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55EE6E0E" w14:textId="23BFB64A" w:rsidR="00790F47" w:rsidRPr="004D5AAD" w:rsidRDefault="0001010D" w:rsidP="00790F4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238</w:t>
            </w:r>
            <w:r w:rsidR="00790F47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558</w:t>
            </w:r>
          </w:p>
        </w:tc>
      </w:tr>
      <w:tr w:rsidR="00790F47" w:rsidRPr="004D5AAD" w14:paraId="021B3662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4370E1B0" w14:textId="77777777" w:rsidR="00790F47" w:rsidRPr="004D5AAD" w:rsidRDefault="00790F47" w:rsidP="00790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ติงส์ ออน เน็ต จำกัด</w:t>
            </w:r>
          </w:p>
          <w:p w14:paraId="3AD4A82C" w14:textId="48BE312A" w:rsidR="00790F47" w:rsidRPr="004D5AAD" w:rsidRDefault="00790F47" w:rsidP="00790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0B447BB3" w14:textId="00646BA8" w:rsidR="00790F47" w:rsidRPr="004D5AAD" w:rsidRDefault="00790F47" w:rsidP="00790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ลงทุนในโครงการติดตั้ง และพัฒนา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โครงข่ายโทรคมนาคม</w:t>
            </w:r>
          </w:p>
        </w:tc>
        <w:tc>
          <w:tcPr>
            <w:tcW w:w="1082" w:type="dxa"/>
          </w:tcPr>
          <w:p w14:paraId="7EFD944F" w14:textId="77777777" w:rsidR="00790F47" w:rsidRPr="004D5AAD" w:rsidRDefault="00790F47" w:rsidP="00790F4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4D651D0" w14:textId="52180827" w:rsidR="00790F47" w:rsidRPr="004D5AAD" w:rsidRDefault="00790F47" w:rsidP="00790F4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71D4B12F" w14:textId="7B0038AF" w:rsidR="00790F47" w:rsidRPr="004D5AAD" w:rsidRDefault="0001010D" w:rsidP="00790F4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720" w:type="dxa"/>
            <w:vAlign w:val="bottom"/>
          </w:tcPr>
          <w:p w14:paraId="079E3A02" w14:textId="4BC6BAAF" w:rsidR="00790F47" w:rsidRPr="004D5AAD" w:rsidRDefault="0001010D" w:rsidP="00790F4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240" w:type="dxa"/>
            <w:vAlign w:val="bottom"/>
          </w:tcPr>
          <w:p w14:paraId="5C2421C9" w14:textId="77777777" w:rsidR="00790F47" w:rsidRPr="004D5AAD" w:rsidRDefault="00790F47" w:rsidP="00790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1310BA9" w14:textId="1FFD2F1C" w:rsidR="00790F47" w:rsidRPr="004D5AAD" w:rsidRDefault="0001010D" w:rsidP="00790F4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180</w:t>
            </w:r>
            <w:r w:rsidR="00CA1E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018</w:t>
            </w:r>
          </w:p>
        </w:tc>
        <w:tc>
          <w:tcPr>
            <w:tcW w:w="241" w:type="dxa"/>
            <w:vAlign w:val="bottom"/>
          </w:tcPr>
          <w:p w14:paraId="019944F7" w14:textId="77777777" w:rsidR="00790F47" w:rsidRPr="004D5AAD" w:rsidRDefault="00790F47" w:rsidP="00790F4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6FF760DD" w14:textId="1DC9E81E" w:rsidR="00790F47" w:rsidRPr="004D5AAD" w:rsidRDefault="0001010D" w:rsidP="00790F4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180</w:t>
            </w:r>
            <w:r w:rsidR="00790F47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018</w:t>
            </w:r>
          </w:p>
        </w:tc>
        <w:tc>
          <w:tcPr>
            <w:tcW w:w="252" w:type="dxa"/>
            <w:vAlign w:val="bottom"/>
          </w:tcPr>
          <w:p w14:paraId="004BF3C7" w14:textId="77777777" w:rsidR="00790F47" w:rsidRPr="004D5AAD" w:rsidRDefault="00790F47" w:rsidP="00790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7CD3D11C" w14:textId="0266A5C3" w:rsidR="00790F47" w:rsidRPr="004D5AAD" w:rsidRDefault="0001010D" w:rsidP="00790F4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</w:t>
            </w:r>
            <w:r w:rsidR="008F72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841</w:t>
            </w:r>
          </w:p>
        </w:tc>
        <w:tc>
          <w:tcPr>
            <w:tcW w:w="237" w:type="dxa"/>
            <w:vAlign w:val="bottom"/>
          </w:tcPr>
          <w:p w14:paraId="650A2BBD" w14:textId="77777777" w:rsidR="00790F47" w:rsidRPr="004D5AAD" w:rsidRDefault="00790F47" w:rsidP="00790F4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2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523CD098" w14:textId="0B7870D3" w:rsidR="00790F47" w:rsidRPr="004D5AAD" w:rsidRDefault="0001010D" w:rsidP="00790F4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</w:t>
            </w:r>
            <w:r w:rsidR="00790F47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980</w:t>
            </w:r>
          </w:p>
        </w:tc>
      </w:tr>
      <w:tr w:rsidR="00790F47" w:rsidRPr="004D5AAD" w14:paraId="67216171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6901F4F0" w14:textId="77777777" w:rsidR="00790F47" w:rsidRPr="00CC292E" w:rsidRDefault="00790F47" w:rsidP="00790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CC292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หินกองเพาเวอร์โฮลดิ้ง จำกัด</w:t>
            </w:r>
            <w:r w:rsidRPr="00CC292E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3150" w:type="dxa"/>
          </w:tcPr>
          <w:p w14:paraId="0B1E82E5" w14:textId="4F81064E" w:rsidR="00790F47" w:rsidRPr="00CC292E" w:rsidRDefault="00F12D8B" w:rsidP="00790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29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นำเข้าและจำหน่ายก๊าซธรรมชาติเหลว</w:t>
            </w:r>
          </w:p>
        </w:tc>
        <w:tc>
          <w:tcPr>
            <w:tcW w:w="1082" w:type="dxa"/>
          </w:tcPr>
          <w:p w14:paraId="34B29871" w14:textId="77777777" w:rsidR="00790F47" w:rsidRPr="00CC292E" w:rsidRDefault="00790F47" w:rsidP="00790F4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C292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00677BEE" w14:textId="40191516" w:rsidR="00790F47" w:rsidRPr="00CC292E" w:rsidRDefault="0001010D" w:rsidP="00790F4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720" w:type="dxa"/>
            <w:vAlign w:val="bottom"/>
          </w:tcPr>
          <w:p w14:paraId="1D0A1076" w14:textId="59E2BDBB" w:rsidR="00790F47" w:rsidRPr="00CC292E" w:rsidRDefault="0001010D" w:rsidP="00790F4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240" w:type="dxa"/>
            <w:vAlign w:val="bottom"/>
          </w:tcPr>
          <w:p w14:paraId="26263EC9" w14:textId="77777777" w:rsidR="00790F47" w:rsidRPr="00CC292E" w:rsidRDefault="00790F47" w:rsidP="00790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4436490" w14:textId="56BD7BAD" w:rsidR="00790F47" w:rsidRPr="00CC292E" w:rsidRDefault="0001010D" w:rsidP="00790F4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467</w:t>
            </w:r>
            <w:r w:rsidR="00CA1EAA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241" w:type="dxa"/>
            <w:vAlign w:val="bottom"/>
          </w:tcPr>
          <w:p w14:paraId="48759CFD" w14:textId="77777777" w:rsidR="00790F47" w:rsidRPr="00CC292E" w:rsidRDefault="00790F47" w:rsidP="00790F4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631463FC" w14:textId="1CC58FD1" w:rsidR="00790F47" w:rsidRPr="00CC292E" w:rsidRDefault="0001010D" w:rsidP="00790F4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467</w:t>
            </w:r>
            <w:r w:rsidR="00790F47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252" w:type="dxa"/>
            <w:vAlign w:val="bottom"/>
          </w:tcPr>
          <w:p w14:paraId="204C9EBA" w14:textId="77777777" w:rsidR="00790F47" w:rsidRPr="00CC292E" w:rsidRDefault="00790F47" w:rsidP="00790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367219CA" w14:textId="2AD9A82A" w:rsidR="00790F47" w:rsidRPr="00CC292E" w:rsidRDefault="0001010D" w:rsidP="00790F4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407</w:t>
            </w:r>
            <w:r w:rsidR="008F726E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607</w:t>
            </w:r>
          </w:p>
        </w:tc>
        <w:tc>
          <w:tcPr>
            <w:tcW w:w="237" w:type="dxa"/>
            <w:vAlign w:val="bottom"/>
          </w:tcPr>
          <w:p w14:paraId="52543A84" w14:textId="77777777" w:rsidR="00790F47" w:rsidRPr="00CC292E" w:rsidRDefault="00790F47" w:rsidP="00790F4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2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0455B585" w14:textId="5868140B" w:rsidR="00790F47" w:rsidRPr="004D5AAD" w:rsidRDefault="0001010D" w:rsidP="00790F4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445</w:t>
            </w:r>
            <w:r w:rsidR="00790F47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274</w:t>
            </w:r>
          </w:p>
        </w:tc>
      </w:tr>
      <w:tr w:rsidR="004D5AAD" w:rsidRPr="004D5AAD" w14:paraId="4D8F217E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7BA46075" w14:textId="770FE0EB" w:rsidR="004D5AAD" w:rsidRPr="004D5AAD" w:rsidRDefault="004D5AAD" w:rsidP="005F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การร่วมค้าทางตรง</w:t>
            </w:r>
          </w:p>
        </w:tc>
        <w:tc>
          <w:tcPr>
            <w:tcW w:w="3150" w:type="dxa"/>
          </w:tcPr>
          <w:p w14:paraId="6C15682E" w14:textId="77777777" w:rsidR="004D5AAD" w:rsidRPr="004D5AAD" w:rsidRDefault="004D5AAD" w:rsidP="005F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0C4A9A56" w14:textId="77777777" w:rsidR="004D5AAD" w:rsidRPr="004D5AAD" w:rsidRDefault="004D5AAD" w:rsidP="005F68F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50F7ED4" w14:textId="77777777" w:rsidR="004D5AAD" w:rsidRPr="004D5AAD" w:rsidRDefault="004D5AAD" w:rsidP="005F68F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E815D96" w14:textId="77777777" w:rsidR="004D5AAD" w:rsidRPr="004D5AAD" w:rsidRDefault="004D5AAD" w:rsidP="005F68F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23F023C7" w14:textId="77777777" w:rsidR="004D5AAD" w:rsidRPr="004D5AAD" w:rsidRDefault="004D5AAD" w:rsidP="005F6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E994C6E" w14:textId="77777777" w:rsidR="004D5AAD" w:rsidRPr="004D5AAD" w:rsidRDefault="004D5AAD" w:rsidP="005F68F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6A15E835" w14:textId="77777777" w:rsidR="004D5AAD" w:rsidRPr="004D5AAD" w:rsidRDefault="004D5AAD" w:rsidP="005F68F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657A27B2" w14:textId="77777777" w:rsidR="004D5AAD" w:rsidRPr="004D5AAD" w:rsidRDefault="004D5AAD" w:rsidP="005F68F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1A51CDD4" w14:textId="77777777" w:rsidR="004D5AAD" w:rsidRPr="004D5AAD" w:rsidRDefault="004D5AAD" w:rsidP="005F6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F5202A6" w14:textId="77777777" w:rsidR="004D5AAD" w:rsidRPr="004D5AAD" w:rsidRDefault="004D5AAD" w:rsidP="005F68F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183C82D5" w14:textId="77777777" w:rsidR="004D5AAD" w:rsidRPr="004D5AAD" w:rsidRDefault="004D5AAD" w:rsidP="005F68F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2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6473E7C3" w14:textId="77777777" w:rsidR="004D5AAD" w:rsidRPr="004D5AAD" w:rsidRDefault="004D5AAD" w:rsidP="005F68F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50C41" w:rsidRPr="00CC292E" w14:paraId="66880BE1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668203A0" w14:textId="644A6479" w:rsidR="00A50C41" w:rsidRPr="00CC292E" w:rsidRDefault="00A50C41" w:rsidP="005F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292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หินกองเพาเวอร์ จำกัด</w:t>
            </w:r>
          </w:p>
        </w:tc>
        <w:tc>
          <w:tcPr>
            <w:tcW w:w="3150" w:type="dxa"/>
          </w:tcPr>
          <w:p w14:paraId="24D1F7C7" w14:textId="57343D57" w:rsidR="00A50C41" w:rsidRPr="00CC292E" w:rsidRDefault="00A50C41" w:rsidP="005F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292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261B614A" w14:textId="788929BE" w:rsidR="00A50C41" w:rsidRPr="00CC292E" w:rsidRDefault="00A50C41" w:rsidP="005F68F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C292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03701F1D" w14:textId="40855F8F" w:rsidR="00A50C41" w:rsidRPr="00CC292E" w:rsidRDefault="0001010D" w:rsidP="005F68F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720" w:type="dxa"/>
            <w:vAlign w:val="bottom"/>
          </w:tcPr>
          <w:p w14:paraId="7F665D18" w14:textId="0C2A957A" w:rsidR="00A50C41" w:rsidRPr="00CC292E" w:rsidRDefault="00A50C41" w:rsidP="005F68F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150E5F74" w14:textId="77777777" w:rsidR="00A50C41" w:rsidRPr="00CC292E" w:rsidRDefault="00A50C41" w:rsidP="005F6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37090D2" w14:textId="72E9525C" w:rsidR="00A50C41" w:rsidRPr="00CC292E" w:rsidRDefault="0001010D" w:rsidP="005F68F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463</w:t>
            </w:r>
            <w:r w:rsidR="00CA1EAA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590</w:t>
            </w:r>
          </w:p>
        </w:tc>
        <w:tc>
          <w:tcPr>
            <w:tcW w:w="241" w:type="dxa"/>
            <w:vAlign w:val="bottom"/>
          </w:tcPr>
          <w:p w14:paraId="7070C484" w14:textId="77777777" w:rsidR="00A50C41" w:rsidRPr="00CC292E" w:rsidRDefault="00A50C41" w:rsidP="005F68F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3130024D" w14:textId="58B50DF6" w:rsidR="00A50C41" w:rsidRPr="00CC292E" w:rsidRDefault="00A50C41" w:rsidP="00A50C41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19D511AD" w14:textId="77777777" w:rsidR="00A50C41" w:rsidRPr="00CC292E" w:rsidRDefault="00A50C41" w:rsidP="005F6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E13DB30" w14:textId="14D3457F" w:rsidR="00A50C41" w:rsidRPr="00CC292E" w:rsidRDefault="0001010D" w:rsidP="005F68F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544</w:t>
            </w:r>
            <w:r w:rsidR="008F726E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940</w:t>
            </w:r>
          </w:p>
        </w:tc>
        <w:tc>
          <w:tcPr>
            <w:tcW w:w="237" w:type="dxa"/>
            <w:vAlign w:val="bottom"/>
          </w:tcPr>
          <w:p w14:paraId="7ACC82E5" w14:textId="77777777" w:rsidR="00A50C41" w:rsidRPr="00CC292E" w:rsidRDefault="00A50C41" w:rsidP="005F68F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2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12C68FD1" w14:textId="34E56964" w:rsidR="00A50C41" w:rsidRPr="00CC292E" w:rsidRDefault="00A50C41" w:rsidP="00A50C4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90F47" w:rsidRPr="00CC292E" w14:paraId="43CAE86F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06A419C0" w14:textId="77777777" w:rsidR="00790F47" w:rsidRPr="00CC292E" w:rsidRDefault="00790F47" w:rsidP="00790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CC292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อาร์ อี เอ็น โคราช เอนเนอร์ยี่ จำกัด</w:t>
            </w:r>
          </w:p>
        </w:tc>
        <w:tc>
          <w:tcPr>
            <w:tcW w:w="3150" w:type="dxa"/>
          </w:tcPr>
          <w:p w14:paraId="607C8B3A" w14:textId="2596FCD1" w:rsidR="00790F47" w:rsidRPr="00CC292E" w:rsidRDefault="00790F47" w:rsidP="00790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292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ผลิตและจำหน่ายพลังงานไฟฟ้าและไอน้ำ</w:t>
            </w:r>
          </w:p>
        </w:tc>
        <w:tc>
          <w:tcPr>
            <w:tcW w:w="1082" w:type="dxa"/>
          </w:tcPr>
          <w:p w14:paraId="10E67ECA" w14:textId="77777777" w:rsidR="00790F47" w:rsidRPr="00CC292E" w:rsidRDefault="00790F47" w:rsidP="00790F4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C292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4E5C1B4A" w14:textId="7DEE4A49" w:rsidR="00790F47" w:rsidRPr="00CC292E" w:rsidRDefault="0001010D" w:rsidP="00790F4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720" w:type="dxa"/>
            <w:vAlign w:val="bottom"/>
          </w:tcPr>
          <w:p w14:paraId="3E8FC485" w14:textId="01CAA541" w:rsidR="00790F47" w:rsidRPr="00CC292E" w:rsidRDefault="0001010D" w:rsidP="00790F4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40" w:type="dxa"/>
            <w:vAlign w:val="bottom"/>
          </w:tcPr>
          <w:p w14:paraId="2C72E59B" w14:textId="77777777" w:rsidR="00790F47" w:rsidRPr="00CC292E" w:rsidRDefault="00790F47" w:rsidP="00790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EDF2321" w14:textId="3F3A8F42" w:rsidR="00790F47" w:rsidRPr="00CC292E" w:rsidRDefault="0001010D" w:rsidP="00790F4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240</w:t>
            </w:r>
            <w:r w:rsidR="00CA1EAA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41" w:type="dxa"/>
            <w:vAlign w:val="bottom"/>
          </w:tcPr>
          <w:p w14:paraId="61538F30" w14:textId="77777777" w:rsidR="00790F47" w:rsidRPr="00CC292E" w:rsidRDefault="00790F47" w:rsidP="00790F4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5DA91B59" w14:textId="5232F33B" w:rsidR="00790F47" w:rsidRPr="00CC292E" w:rsidRDefault="0001010D" w:rsidP="00790F4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  <w:r w:rsidR="00790F47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52" w:type="dxa"/>
            <w:vAlign w:val="bottom"/>
          </w:tcPr>
          <w:p w14:paraId="3B8B0949" w14:textId="77777777" w:rsidR="00790F47" w:rsidRPr="00CC292E" w:rsidRDefault="00790F47" w:rsidP="00790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5FF01B32" w14:textId="225DDC4C" w:rsidR="00790F47" w:rsidRPr="00CC292E" w:rsidRDefault="0001010D" w:rsidP="00790F4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217</w:t>
            </w:r>
            <w:r w:rsidR="008F726E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860</w:t>
            </w:r>
          </w:p>
        </w:tc>
        <w:tc>
          <w:tcPr>
            <w:tcW w:w="237" w:type="dxa"/>
            <w:vAlign w:val="bottom"/>
          </w:tcPr>
          <w:p w14:paraId="195039AA" w14:textId="77777777" w:rsidR="00790F47" w:rsidRPr="00CC292E" w:rsidRDefault="00790F47" w:rsidP="00790F4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2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35C0E2D5" w14:textId="2752DFE8" w:rsidR="00790F47" w:rsidRPr="00CC292E" w:rsidRDefault="0001010D" w:rsidP="00790F4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111</w:t>
            </w:r>
            <w:r w:rsidR="00790F47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913</w:t>
            </w:r>
          </w:p>
        </w:tc>
      </w:tr>
      <w:tr w:rsidR="00790F47" w:rsidRPr="00CC292E" w14:paraId="15E773D5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3530B6E4" w14:textId="77777777" w:rsidR="00790F47" w:rsidRPr="00CC292E" w:rsidRDefault="00790F47" w:rsidP="00790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292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อินโนพาวเวอร์ จำกัด</w:t>
            </w:r>
          </w:p>
          <w:p w14:paraId="23DE7F0A" w14:textId="72CCC865" w:rsidR="00790F47" w:rsidRPr="00CC292E" w:rsidRDefault="00790F47" w:rsidP="00790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771426F3" w14:textId="77777777" w:rsidR="00790F47" w:rsidRPr="00CC292E" w:rsidRDefault="00790F47" w:rsidP="00790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14"/>
                <w:sz w:val="28"/>
                <w:szCs w:val="28"/>
              </w:rPr>
            </w:pPr>
            <w:r w:rsidRPr="00CC292E">
              <w:rPr>
                <w:rFonts w:asciiTheme="majorBidi" w:hAnsiTheme="majorBidi" w:cstheme="majorBidi"/>
                <w:spacing w:val="-14"/>
                <w:sz w:val="28"/>
                <w:szCs w:val="28"/>
                <w:cs/>
              </w:rPr>
              <w:t>ลงทุนในด้านนวัตกรรมและสิ่งประดิษฐ์</w:t>
            </w:r>
          </w:p>
          <w:p w14:paraId="29BC6B51" w14:textId="5B272718" w:rsidR="00790F47" w:rsidRPr="00CC292E" w:rsidRDefault="00790F47" w:rsidP="00790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292E">
              <w:rPr>
                <w:rFonts w:asciiTheme="majorBidi" w:hAnsiTheme="majorBidi" w:cstheme="majorBidi"/>
                <w:spacing w:val="-14"/>
                <w:sz w:val="28"/>
                <w:szCs w:val="28"/>
              </w:rPr>
              <w:t xml:space="preserve">   </w:t>
            </w:r>
            <w:r w:rsidRPr="00CC292E">
              <w:rPr>
                <w:rFonts w:asciiTheme="majorBidi" w:hAnsiTheme="majorBidi" w:cstheme="majorBidi"/>
                <w:spacing w:val="-14"/>
                <w:sz w:val="28"/>
                <w:szCs w:val="28"/>
                <w:cs/>
              </w:rPr>
              <w:t>เชิงพาณิชย์</w:t>
            </w:r>
            <w:r w:rsidRPr="00CC292E">
              <w:rPr>
                <w:rFonts w:asciiTheme="majorBidi" w:hAnsiTheme="majorBidi" w:cstheme="majorBidi"/>
                <w:spacing w:val="-14"/>
                <w:sz w:val="28"/>
                <w:szCs w:val="28"/>
              </w:rPr>
              <w:t xml:space="preserve"> </w:t>
            </w:r>
            <w:r w:rsidRPr="00CC292E">
              <w:rPr>
                <w:rFonts w:asciiTheme="majorBidi" w:hAnsiTheme="majorBidi" w:cstheme="majorBidi"/>
                <w:spacing w:val="-14"/>
                <w:sz w:val="28"/>
                <w:szCs w:val="28"/>
                <w:cs/>
              </w:rPr>
              <w:t>รวมทั้งธุรกิจพลังงานในอนาคต</w:t>
            </w:r>
          </w:p>
        </w:tc>
        <w:tc>
          <w:tcPr>
            <w:tcW w:w="1082" w:type="dxa"/>
          </w:tcPr>
          <w:p w14:paraId="774A9DAF" w14:textId="77777777" w:rsidR="00790F47" w:rsidRPr="00CC292E" w:rsidRDefault="00790F47" w:rsidP="00790F4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C6DBD3F" w14:textId="049028DB" w:rsidR="00790F47" w:rsidRPr="00CC292E" w:rsidRDefault="00790F47" w:rsidP="00790F4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C292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5901E3EA" w14:textId="73D37815" w:rsidR="00790F47" w:rsidRPr="00CC292E" w:rsidRDefault="0001010D" w:rsidP="00790F4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720" w:type="dxa"/>
            <w:vAlign w:val="bottom"/>
          </w:tcPr>
          <w:p w14:paraId="38917388" w14:textId="69D6B7FD" w:rsidR="00790F47" w:rsidRPr="00CC292E" w:rsidRDefault="0001010D" w:rsidP="00790F4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240" w:type="dxa"/>
            <w:vAlign w:val="bottom"/>
          </w:tcPr>
          <w:p w14:paraId="3F09F4FC" w14:textId="77777777" w:rsidR="00790F47" w:rsidRPr="00CC292E" w:rsidRDefault="00790F47" w:rsidP="00790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C083372" w14:textId="7099C8E3" w:rsidR="00790F47" w:rsidRPr="00CC292E" w:rsidRDefault="0001010D" w:rsidP="00790F4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180</w:t>
            </w:r>
            <w:r w:rsidR="00CA1EAA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41" w:type="dxa"/>
            <w:vAlign w:val="bottom"/>
          </w:tcPr>
          <w:p w14:paraId="61AA9CB1" w14:textId="77777777" w:rsidR="00790F47" w:rsidRPr="00CC292E" w:rsidRDefault="00790F47" w:rsidP="00790F4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694A0AF0" w14:textId="5C55DABA" w:rsidR="00790F47" w:rsidRPr="00CC292E" w:rsidRDefault="0001010D" w:rsidP="00790F4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  <w:r w:rsidR="00790F47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52" w:type="dxa"/>
            <w:vAlign w:val="bottom"/>
          </w:tcPr>
          <w:p w14:paraId="589294D1" w14:textId="77777777" w:rsidR="00790F47" w:rsidRPr="00CC292E" w:rsidRDefault="00790F47" w:rsidP="00790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A640AE4" w14:textId="0D8997DE" w:rsidR="00790F47" w:rsidRPr="00CC292E" w:rsidRDefault="0001010D" w:rsidP="00790F47">
            <w:pPr>
              <w:pStyle w:val="acctfourfigures"/>
              <w:tabs>
                <w:tab w:val="clear" w:pos="765"/>
              </w:tabs>
              <w:spacing w:line="240" w:lineRule="auto"/>
              <w:ind w:left="-84" w:right="-37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170</w:t>
            </w:r>
            <w:r w:rsidR="008F726E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762</w:t>
            </w:r>
          </w:p>
        </w:tc>
        <w:tc>
          <w:tcPr>
            <w:tcW w:w="237" w:type="dxa"/>
            <w:vAlign w:val="bottom"/>
          </w:tcPr>
          <w:p w14:paraId="3B02950F" w14:textId="77777777" w:rsidR="00790F47" w:rsidRPr="00CC292E" w:rsidRDefault="00790F47" w:rsidP="00790F4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6D1D3E2F" w14:textId="7D70F20A" w:rsidR="00790F47" w:rsidRPr="00CC292E" w:rsidRDefault="0001010D" w:rsidP="00790F4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  <w:r w:rsidR="00790F47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</w:tr>
      <w:tr w:rsidR="00790F47" w:rsidRPr="00CC292E" w14:paraId="7BBE88AE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0359E966" w14:textId="396562DB" w:rsidR="00790F47" w:rsidRPr="00CC292E" w:rsidRDefault="00790F47" w:rsidP="00790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292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ไฟฟ้า เซเปียน-เซน้ำน้อย จำกัด</w:t>
            </w:r>
          </w:p>
        </w:tc>
        <w:tc>
          <w:tcPr>
            <w:tcW w:w="3150" w:type="dxa"/>
          </w:tcPr>
          <w:p w14:paraId="2B5B9CBD" w14:textId="018E4FE4" w:rsidR="00790F47" w:rsidRPr="00CC292E" w:rsidRDefault="00790F47" w:rsidP="00790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292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7498B85A" w14:textId="4B9B999F" w:rsidR="00790F47" w:rsidRPr="00CC292E" w:rsidRDefault="00790F47" w:rsidP="00790F4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C292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สปป</w:t>
            </w:r>
            <w:r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CC292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ลาว</w:t>
            </w:r>
          </w:p>
        </w:tc>
        <w:tc>
          <w:tcPr>
            <w:tcW w:w="720" w:type="dxa"/>
            <w:vAlign w:val="bottom"/>
          </w:tcPr>
          <w:p w14:paraId="21E54FA8" w14:textId="6F6CA967" w:rsidR="00790F47" w:rsidRPr="00CC292E" w:rsidRDefault="0001010D" w:rsidP="00790F4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720" w:type="dxa"/>
            <w:vAlign w:val="bottom"/>
          </w:tcPr>
          <w:p w14:paraId="752D965A" w14:textId="78BB0CEC" w:rsidR="00790F47" w:rsidRPr="00CC292E" w:rsidRDefault="0001010D" w:rsidP="00790F4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240" w:type="dxa"/>
            <w:vAlign w:val="bottom"/>
          </w:tcPr>
          <w:p w14:paraId="70EDEEFB" w14:textId="77777777" w:rsidR="00790F47" w:rsidRPr="00CC292E" w:rsidRDefault="00790F47" w:rsidP="00790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2F60FC9" w14:textId="6F8D8DC7" w:rsidR="00790F47" w:rsidRPr="00CC292E" w:rsidRDefault="0001010D" w:rsidP="00790F4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A1EAA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523</w:t>
            </w:r>
            <w:r w:rsidR="00CA1EAA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725</w:t>
            </w:r>
          </w:p>
        </w:tc>
        <w:tc>
          <w:tcPr>
            <w:tcW w:w="241" w:type="dxa"/>
            <w:vAlign w:val="bottom"/>
          </w:tcPr>
          <w:p w14:paraId="64C894EB" w14:textId="77777777" w:rsidR="00790F47" w:rsidRPr="00CC292E" w:rsidRDefault="00790F47" w:rsidP="00790F4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7E05E1CB" w14:textId="1B1D46AB" w:rsidR="00790F47" w:rsidRPr="00CC292E" w:rsidRDefault="0001010D" w:rsidP="00790F4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790F47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523</w:t>
            </w:r>
            <w:r w:rsidR="00790F47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725</w:t>
            </w:r>
          </w:p>
        </w:tc>
        <w:tc>
          <w:tcPr>
            <w:tcW w:w="252" w:type="dxa"/>
            <w:vAlign w:val="bottom"/>
          </w:tcPr>
          <w:p w14:paraId="42B43490" w14:textId="77777777" w:rsidR="00790F47" w:rsidRPr="00CC292E" w:rsidRDefault="00790F47" w:rsidP="00790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651500E" w14:textId="7BB9DD1D" w:rsidR="00790F47" w:rsidRPr="00CC292E" w:rsidRDefault="0001010D" w:rsidP="00790F47">
            <w:pPr>
              <w:pStyle w:val="acctfourfigures"/>
              <w:tabs>
                <w:tab w:val="clear" w:pos="765"/>
              </w:tabs>
              <w:spacing w:line="240" w:lineRule="auto"/>
              <w:ind w:left="-84" w:right="-37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8F726E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169</w:t>
            </w:r>
            <w:r w:rsidR="008F726E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815</w:t>
            </w:r>
          </w:p>
        </w:tc>
        <w:tc>
          <w:tcPr>
            <w:tcW w:w="237" w:type="dxa"/>
            <w:vAlign w:val="bottom"/>
          </w:tcPr>
          <w:p w14:paraId="4878F776" w14:textId="77777777" w:rsidR="00790F47" w:rsidRPr="00CC292E" w:rsidRDefault="00790F47" w:rsidP="00790F4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63BA438E" w14:textId="4A2E2F31" w:rsidR="00790F47" w:rsidRPr="00CC292E" w:rsidRDefault="0001010D" w:rsidP="00790F4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790F47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635</w:t>
            </w:r>
            <w:r w:rsidR="00790F47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647</w:t>
            </w:r>
          </w:p>
        </w:tc>
      </w:tr>
      <w:tr w:rsidR="00A50C41" w:rsidRPr="00CC292E" w14:paraId="205D61B9" w14:textId="77777777" w:rsidTr="00A50C41">
        <w:trPr>
          <w:trHeight w:val="117"/>
        </w:trPr>
        <w:tc>
          <w:tcPr>
            <w:tcW w:w="4050" w:type="dxa"/>
          </w:tcPr>
          <w:p w14:paraId="04BE751E" w14:textId="7E3DD1A1" w:rsidR="00A50C41" w:rsidRPr="00CC292E" w:rsidRDefault="00A50C41" w:rsidP="00A5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proofErr w:type="spellStart"/>
            <w:r w:rsidRPr="00CC292E">
              <w:rPr>
                <w:rFonts w:asciiTheme="majorBidi" w:hAnsiTheme="majorBidi" w:cstheme="majorBidi"/>
                <w:sz w:val="28"/>
                <w:szCs w:val="28"/>
              </w:rPr>
              <w:t>Sekong</w:t>
            </w:r>
            <w:proofErr w:type="spellEnd"/>
            <w:r w:rsidRPr="00CC292E">
              <w:rPr>
                <w:rFonts w:asciiTheme="majorBidi" w:hAnsiTheme="majorBidi" w:cstheme="majorBidi"/>
                <w:sz w:val="28"/>
                <w:szCs w:val="28"/>
              </w:rPr>
              <w:t xml:space="preserve"> Investment Advisory Co., Ltd.</w:t>
            </w:r>
          </w:p>
        </w:tc>
        <w:tc>
          <w:tcPr>
            <w:tcW w:w="3150" w:type="dxa"/>
          </w:tcPr>
          <w:p w14:paraId="199FBEFE" w14:textId="1028F8E3" w:rsidR="00A50C41" w:rsidRPr="00CC292E" w:rsidRDefault="001D1E25" w:rsidP="00A5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18"/>
                <w:sz w:val="28"/>
                <w:szCs w:val="28"/>
              </w:rPr>
            </w:pPr>
            <w:r w:rsidRPr="00CC292E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สนับสนุนการลงทุนโครงการโรงไฟฟ้า</w:t>
            </w:r>
          </w:p>
        </w:tc>
        <w:tc>
          <w:tcPr>
            <w:tcW w:w="1082" w:type="dxa"/>
          </w:tcPr>
          <w:p w14:paraId="54E8604D" w14:textId="62AD0825" w:rsidR="00A50C41" w:rsidRPr="00CC292E" w:rsidRDefault="00A50C41" w:rsidP="00A50C4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C292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สปป</w:t>
            </w:r>
            <w:r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CC292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ลาว</w:t>
            </w:r>
          </w:p>
        </w:tc>
        <w:tc>
          <w:tcPr>
            <w:tcW w:w="720" w:type="dxa"/>
            <w:vAlign w:val="bottom"/>
          </w:tcPr>
          <w:p w14:paraId="6C43C644" w14:textId="03A8F3AB" w:rsidR="00A50C41" w:rsidRPr="00CC292E" w:rsidRDefault="0001010D" w:rsidP="00A50C4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720" w:type="dxa"/>
            <w:vAlign w:val="bottom"/>
          </w:tcPr>
          <w:p w14:paraId="7F1A0786" w14:textId="2843A267" w:rsidR="00A50C41" w:rsidRPr="00CC292E" w:rsidRDefault="00A50C41" w:rsidP="00A50C41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249FA461" w14:textId="77777777" w:rsidR="00A50C41" w:rsidRPr="00CC292E" w:rsidRDefault="00A50C41" w:rsidP="00A50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1B71EB17" w14:textId="125E1B03" w:rsidR="00A50C41" w:rsidRPr="00CC292E" w:rsidRDefault="0001010D" w:rsidP="00CD7F7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180" w:right="-17" w:hanging="26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A1EAA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440</w:t>
            </w:r>
          </w:p>
        </w:tc>
        <w:tc>
          <w:tcPr>
            <w:tcW w:w="241" w:type="dxa"/>
            <w:vAlign w:val="bottom"/>
          </w:tcPr>
          <w:p w14:paraId="7C54A0A0" w14:textId="77777777" w:rsidR="00A50C41" w:rsidRPr="00CC292E" w:rsidRDefault="00A50C41" w:rsidP="00A50C4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55A32112" w14:textId="0F497F46" w:rsidR="00A50C41" w:rsidRPr="00CC292E" w:rsidRDefault="00A50C41" w:rsidP="00A50C41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4" w:right="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6E388E9F" w14:textId="77777777" w:rsidR="00A50C41" w:rsidRPr="00CC292E" w:rsidRDefault="00A50C41" w:rsidP="00A50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AC456DC" w14:textId="2242214E" w:rsidR="00A50C41" w:rsidRPr="00CC292E" w:rsidRDefault="008F726E" w:rsidP="008F726E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4" w:right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2944FB62" w14:textId="77777777" w:rsidR="00A50C41" w:rsidRPr="00CC292E" w:rsidRDefault="00A50C41" w:rsidP="00A50C4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180" w:right="-6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566CA0B0" w14:textId="0761F159" w:rsidR="00A50C41" w:rsidRPr="00CC292E" w:rsidRDefault="00A50C41" w:rsidP="00A50C4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50C41" w:rsidRPr="00357B3C" w14:paraId="153489B0" w14:textId="77777777" w:rsidTr="00066496">
        <w:trPr>
          <w:trHeight w:val="117"/>
        </w:trPr>
        <w:tc>
          <w:tcPr>
            <w:tcW w:w="4050" w:type="dxa"/>
            <w:vAlign w:val="bottom"/>
          </w:tcPr>
          <w:p w14:paraId="246555AA" w14:textId="35293162" w:rsidR="00A50C41" w:rsidRPr="00CC292E" w:rsidRDefault="00A50C41" w:rsidP="00A5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CC292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NEXIF RATCH ENERGY SINGAPORE PTE. LTD.</w:t>
            </w:r>
          </w:p>
        </w:tc>
        <w:tc>
          <w:tcPr>
            <w:tcW w:w="3150" w:type="dxa"/>
          </w:tcPr>
          <w:p w14:paraId="725D152C" w14:textId="77777777" w:rsidR="00A50C41" w:rsidRPr="00CC292E" w:rsidRDefault="00A50C41" w:rsidP="00A5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292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ลงทุนในธุรกิจเกี่ยวกับพลังงานไฟฟ้า</w:t>
            </w:r>
          </w:p>
        </w:tc>
        <w:tc>
          <w:tcPr>
            <w:tcW w:w="1082" w:type="dxa"/>
          </w:tcPr>
          <w:p w14:paraId="0533DC66" w14:textId="77777777" w:rsidR="00A50C41" w:rsidRPr="00CC292E" w:rsidRDefault="00A50C41" w:rsidP="00A50C4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C292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สิงคโปร์</w:t>
            </w:r>
          </w:p>
        </w:tc>
        <w:tc>
          <w:tcPr>
            <w:tcW w:w="720" w:type="dxa"/>
            <w:vAlign w:val="bottom"/>
          </w:tcPr>
          <w:p w14:paraId="319AF21F" w14:textId="57D4C6A3" w:rsidR="00A50C41" w:rsidRPr="00CC292E" w:rsidRDefault="00790F47" w:rsidP="00A50C4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C292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20476A87" w14:textId="41675AF6" w:rsidR="00A50C41" w:rsidRPr="00CC292E" w:rsidRDefault="0001010D" w:rsidP="00A50C41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40" w:type="dxa"/>
            <w:vAlign w:val="bottom"/>
          </w:tcPr>
          <w:p w14:paraId="6ECE79A8" w14:textId="77777777" w:rsidR="00A50C41" w:rsidRPr="00CC292E" w:rsidRDefault="00A50C41" w:rsidP="00A50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021E2037" w14:textId="50769877" w:rsidR="00A50C41" w:rsidRPr="00CC292E" w:rsidRDefault="00710235" w:rsidP="0071023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4" w:right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292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58C68CF6" w14:textId="77777777" w:rsidR="00A50C41" w:rsidRPr="00CC292E" w:rsidRDefault="00A50C41" w:rsidP="00A50C4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541A8EF0" w14:textId="7050AB76" w:rsidR="00A50C41" w:rsidRPr="00CC292E" w:rsidRDefault="0001010D" w:rsidP="00A50C4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984</w:t>
            </w:r>
            <w:r w:rsidR="00A50C41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809</w:t>
            </w:r>
          </w:p>
        </w:tc>
        <w:tc>
          <w:tcPr>
            <w:tcW w:w="252" w:type="dxa"/>
            <w:vAlign w:val="bottom"/>
          </w:tcPr>
          <w:p w14:paraId="19EA684E" w14:textId="77777777" w:rsidR="00A50C41" w:rsidRPr="00CC292E" w:rsidRDefault="00A50C41" w:rsidP="00A50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50B02704" w14:textId="70C3DF47" w:rsidR="00A50C41" w:rsidRPr="00CC292E" w:rsidRDefault="00710235" w:rsidP="0071023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4" w:right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292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10D5A484" w14:textId="77777777" w:rsidR="00A50C41" w:rsidRPr="00CC292E" w:rsidRDefault="00A50C41" w:rsidP="00A50C4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180" w:right="-6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6F150A2E" w14:textId="54DE64A2" w:rsidR="00A50C41" w:rsidRPr="00CC292E" w:rsidRDefault="0001010D" w:rsidP="00A50C4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50C41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043</w:t>
            </w:r>
            <w:r w:rsidR="00A50C41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682</w:t>
            </w:r>
          </w:p>
        </w:tc>
      </w:tr>
      <w:tr w:rsidR="00A50C41" w:rsidRPr="004D5AAD" w14:paraId="75DF10BE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5D92CDED" w14:textId="77777777" w:rsidR="00A50C41" w:rsidRPr="004D5AAD" w:rsidRDefault="00A50C41" w:rsidP="00A5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63F2DC84" w14:textId="77777777" w:rsidR="00A50C41" w:rsidRPr="004D5AAD" w:rsidRDefault="00A50C41" w:rsidP="00A50C4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3CBAE03B" w14:textId="77777777" w:rsidR="00A50C41" w:rsidRPr="004D5AAD" w:rsidRDefault="00A50C41" w:rsidP="00A50C4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03BBD64" w14:textId="77777777" w:rsidR="00A50C41" w:rsidRPr="004D5AAD" w:rsidRDefault="00A50C41" w:rsidP="00A50C4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EDDA7EE" w14:textId="77777777" w:rsidR="00A50C41" w:rsidRPr="004D5AAD" w:rsidRDefault="00A50C41" w:rsidP="00A50C41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8802003" w14:textId="77777777" w:rsidR="00A50C41" w:rsidRPr="004D5AAD" w:rsidRDefault="00A50C41" w:rsidP="00A50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90907" w14:textId="21C0D7C6" w:rsidR="00A50C41" w:rsidRPr="004D5AAD" w:rsidRDefault="0001010D" w:rsidP="00A50C4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CD7F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549</w:t>
            </w:r>
            <w:r w:rsidR="00CD7F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295</w:t>
            </w:r>
          </w:p>
        </w:tc>
        <w:tc>
          <w:tcPr>
            <w:tcW w:w="241" w:type="dxa"/>
            <w:vAlign w:val="bottom"/>
          </w:tcPr>
          <w:p w14:paraId="60BC27A2" w14:textId="77777777" w:rsidR="00A50C41" w:rsidRPr="004D5AAD" w:rsidRDefault="00A50C41" w:rsidP="00A50C4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966BE" w14:textId="6778AB9E" w:rsidR="00A50C41" w:rsidRPr="004D5AAD" w:rsidRDefault="0001010D" w:rsidP="00A50C4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A50C41" w:rsidRPr="004D5A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814</w:t>
            </w:r>
            <w:r w:rsidR="00A50C41" w:rsidRPr="004D5A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074</w:t>
            </w:r>
          </w:p>
        </w:tc>
        <w:tc>
          <w:tcPr>
            <w:tcW w:w="252" w:type="dxa"/>
            <w:vAlign w:val="bottom"/>
          </w:tcPr>
          <w:p w14:paraId="73F74848" w14:textId="77777777" w:rsidR="00A50C41" w:rsidRPr="004D5AAD" w:rsidRDefault="00A50C41" w:rsidP="00A50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CFA60" w14:textId="5210C264" w:rsidR="00A50C41" w:rsidRPr="004D5AAD" w:rsidRDefault="0001010D" w:rsidP="00A50C41">
            <w:pPr>
              <w:pStyle w:val="acctfourfigures"/>
              <w:tabs>
                <w:tab w:val="clear" w:pos="765"/>
              </w:tabs>
              <w:spacing w:line="240" w:lineRule="auto"/>
              <w:ind w:left="-84" w:right="-3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9962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863</w:t>
            </w:r>
            <w:r w:rsidR="009962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240</w:t>
            </w:r>
          </w:p>
        </w:tc>
        <w:tc>
          <w:tcPr>
            <w:tcW w:w="237" w:type="dxa"/>
            <w:vAlign w:val="bottom"/>
          </w:tcPr>
          <w:p w14:paraId="513E1768" w14:textId="77777777" w:rsidR="00A50C41" w:rsidRPr="004D5AAD" w:rsidRDefault="00A50C41" w:rsidP="00A50C4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4C539" w14:textId="322651A9" w:rsidR="00A50C41" w:rsidRPr="004D5AAD" w:rsidRDefault="0001010D" w:rsidP="00A50C4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A50C41" w:rsidRPr="004D5A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494</w:t>
            </w:r>
            <w:r w:rsidR="00A50C41" w:rsidRPr="004D5A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529</w:t>
            </w:r>
          </w:p>
        </w:tc>
      </w:tr>
      <w:tr w:rsidR="00A50C41" w:rsidRPr="004D5AAD" w14:paraId="0013CEF6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09923E97" w14:textId="77777777" w:rsidR="00A50C41" w:rsidRPr="004D5AAD" w:rsidRDefault="00A50C41" w:rsidP="00A5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4A77DA2E" w14:textId="77777777" w:rsidR="00A50C41" w:rsidRPr="004D5AAD" w:rsidRDefault="00A50C41" w:rsidP="00A50C4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7BFDE6D4" w14:textId="77777777" w:rsidR="00A50C41" w:rsidRPr="004D5AAD" w:rsidRDefault="00A50C41" w:rsidP="00A50C4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4E6F24E" w14:textId="77777777" w:rsidR="00A50C41" w:rsidRPr="004D5AAD" w:rsidRDefault="00A50C41" w:rsidP="00A50C4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AEA45A5" w14:textId="77777777" w:rsidR="00A50C41" w:rsidRPr="004D5AAD" w:rsidRDefault="00A50C41" w:rsidP="00A50C41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787EA454" w14:textId="77777777" w:rsidR="00A50C41" w:rsidRPr="004D5AAD" w:rsidRDefault="00A50C41" w:rsidP="00A50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D731F1B" w14:textId="77777777" w:rsidR="00A50C41" w:rsidRPr="004D5AAD" w:rsidRDefault="00A50C41" w:rsidP="00A50C41">
            <w:pPr>
              <w:pStyle w:val="acctfourfigures"/>
              <w:spacing w:line="240" w:lineRule="auto"/>
              <w:ind w:left="-18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347D1A90" w14:textId="77777777" w:rsidR="00A50C41" w:rsidRPr="004D5AAD" w:rsidRDefault="00A50C41" w:rsidP="00A50C4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3E70D24A" w14:textId="77777777" w:rsidR="00A50C41" w:rsidRPr="004D5AAD" w:rsidRDefault="00A50C41" w:rsidP="00A50C41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80" w:right="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094041C5" w14:textId="77777777" w:rsidR="00A50C41" w:rsidRPr="004D5AAD" w:rsidRDefault="00A50C41" w:rsidP="00A50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127D0BA" w14:textId="77777777" w:rsidR="00A50C41" w:rsidRPr="004D5AAD" w:rsidRDefault="00A50C41" w:rsidP="00A50C41">
            <w:pPr>
              <w:pStyle w:val="acctfourfigures"/>
              <w:spacing w:line="240" w:lineRule="auto"/>
              <w:ind w:left="-1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6F7F1ED9" w14:textId="77777777" w:rsidR="00A50C41" w:rsidRPr="004D5AAD" w:rsidRDefault="00A50C41" w:rsidP="00A50C4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7ACF5C45" w14:textId="77777777" w:rsidR="00A50C41" w:rsidRPr="004D5AAD" w:rsidRDefault="00A50C41" w:rsidP="00A50C4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50C41" w:rsidRPr="004D5AAD" w14:paraId="14C55BDD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12F76BA4" w14:textId="77777777" w:rsidR="00A50C41" w:rsidRPr="004D5AAD" w:rsidRDefault="00A50C41" w:rsidP="00A5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การร่วมค้าทางอ้อม</w:t>
            </w:r>
          </w:p>
        </w:tc>
        <w:tc>
          <w:tcPr>
            <w:tcW w:w="3150" w:type="dxa"/>
          </w:tcPr>
          <w:p w14:paraId="38E935DE" w14:textId="77777777" w:rsidR="00A50C41" w:rsidRPr="004D5AAD" w:rsidRDefault="00A50C41" w:rsidP="00A50C4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3682EB35" w14:textId="77777777" w:rsidR="00A50C41" w:rsidRPr="004D5AAD" w:rsidRDefault="00A50C41" w:rsidP="00A50C4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1D00377" w14:textId="77777777" w:rsidR="00A50C41" w:rsidRPr="004D5AAD" w:rsidRDefault="00A50C41" w:rsidP="00A50C4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421DC2D" w14:textId="77777777" w:rsidR="00A50C41" w:rsidRPr="004D5AAD" w:rsidRDefault="00A50C41" w:rsidP="00A50C41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12086C10" w14:textId="77777777" w:rsidR="00A50C41" w:rsidRPr="004D5AAD" w:rsidRDefault="00A50C41" w:rsidP="00A50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82660C0" w14:textId="77777777" w:rsidR="00A50C41" w:rsidRPr="004D5AAD" w:rsidRDefault="00A50C41" w:rsidP="00A50C41">
            <w:pPr>
              <w:pStyle w:val="acctfourfigures"/>
              <w:spacing w:line="240" w:lineRule="auto"/>
              <w:ind w:left="-18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235A95C5" w14:textId="77777777" w:rsidR="00A50C41" w:rsidRPr="004D5AAD" w:rsidRDefault="00A50C41" w:rsidP="00A50C4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65306F3F" w14:textId="77777777" w:rsidR="00A50C41" w:rsidRPr="004D5AAD" w:rsidRDefault="00A50C41" w:rsidP="00A50C41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80" w:right="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0E28A512" w14:textId="77777777" w:rsidR="00A50C41" w:rsidRPr="004D5AAD" w:rsidRDefault="00A50C41" w:rsidP="00A50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8516D91" w14:textId="77777777" w:rsidR="00A50C41" w:rsidRPr="004D5AAD" w:rsidRDefault="00A50C41" w:rsidP="00A50C41">
            <w:pPr>
              <w:pStyle w:val="acctfourfigures"/>
              <w:spacing w:line="240" w:lineRule="auto"/>
              <w:ind w:left="-1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76E53F32" w14:textId="77777777" w:rsidR="00A50C41" w:rsidRPr="004D5AAD" w:rsidRDefault="00A50C41" w:rsidP="00A50C4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53B6541A" w14:textId="77777777" w:rsidR="00A50C41" w:rsidRPr="004D5AAD" w:rsidRDefault="00A50C41" w:rsidP="00A50C4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F435C" w:rsidRPr="004D5AAD" w14:paraId="0485D06A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7261EEC5" w14:textId="77777777" w:rsidR="006F435C" w:rsidRPr="004D5AAD" w:rsidRDefault="006F435C" w:rsidP="006F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ราชบุรี</w:t>
            </w:r>
            <w:r w:rsidRPr="004D5AAD">
              <w:rPr>
                <w:rFonts w:asciiTheme="majorBidi" w:hAnsiTheme="majorBidi" w:cstheme="majorBidi"/>
                <w:sz w:val="28"/>
                <w:szCs w:val="28"/>
                <w:cs/>
              </w:rPr>
              <w:t>เพาเวอร์ จำกัด</w:t>
            </w:r>
          </w:p>
        </w:tc>
        <w:tc>
          <w:tcPr>
            <w:tcW w:w="3150" w:type="dxa"/>
          </w:tcPr>
          <w:p w14:paraId="3211F254" w14:textId="77777777" w:rsidR="006F435C" w:rsidRPr="004D5AAD" w:rsidRDefault="006F435C" w:rsidP="006F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57296D32" w14:textId="77777777" w:rsidR="006F435C" w:rsidRPr="004D5AAD" w:rsidRDefault="006F435C" w:rsidP="006F435C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50916D3D" w14:textId="4B3E5EDC" w:rsidR="006F435C" w:rsidRPr="004D5AAD" w:rsidRDefault="0001010D" w:rsidP="006F435C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720" w:type="dxa"/>
            <w:vAlign w:val="bottom"/>
          </w:tcPr>
          <w:p w14:paraId="76189FB0" w14:textId="092D05C6" w:rsidR="006F435C" w:rsidRPr="004D5AAD" w:rsidRDefault="0001010D" w:rsidP="006F435C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240" w:type="dxa"/>
            <w:vAlign w:val="bottom"/>
          </w:tcPr>
          <w:p w14:paraId="29B31DAC" w14:textId="77777777" w:rsidR="006F435C" w:rsidRPr="004D5AAD" w:rsidRDefault="006F435C" w:rsidP="006F4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7861757" w14:textId="25F9A965" w:rsidR="006F435C" w:rsidRPr="004D5AAD" w:rsidRDefault="0001010D" w:rsidP="006F435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F435C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831</w:t>
            </w:r>
            <w:r w:rsidR="006F435C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241" w:type="dxa"/>
            <w:vAlign w:val="bottom"/>
          </w:tcPr>
          <w:p w14:paraId="4E3A45DD" w14:textId="77777777" w:rsidR="006F435C" w:rsidRPr="004D5AAD" w:rsidRDefault="006F435C" w:rsidP="006F435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2C970049" w14:textId="50CCE623" w:rsidR="006F435C" w:rsidRPr="004D5AAD" w:rsidRDefault="0001010D" w:rsidP="006F435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F435C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831</w:t>
            </w:r>
            <w:r w:rsidR="006F435C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252" w:type="dxa"/>
            <w:vAlign w:val="bottom"/>
          </w:tcPr>
          <w:p w14:paraId="37F2B18F" w14:textId="77777777" w:rsidR="006F435C" w:rsidRPr="004D5AAD" w:rsidRDefault="006F435C" w:rsidP="006F4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749287E6" w14:textId="162BD130" w:rsidR="006F435C" w:rsidRPr="004D5AAD" w:rsidRDefault="0001010D" w:rsidP="006F435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E45F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678</w:t>
            </w:r>
            <w:r w:rsidR="00E45F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171</w:t>
            </w:r>
          </w:p>
        </w:tc>
        <w:tc>
          <w:tcPr>
            <w:tcW w:w="237" w:type="dxa"/>
            <w:vAlign w:val="bottom"/>
          </w:tcPr>
          <w:p w14:paraId="3474714D" w14:textId="77777777" w:rsidR="006F435C" w:rsidRPr="004D5AAD" w:rsidRDefault="006F435C" w:rsidP="006F435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722B5C6E" w14:textId="0FCEE371" w:rsidR="006F435C" w:rsidRPr="004D5AAD" w:rsidRDefault="0001010D" w:rsidP="006F435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6F435C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767</w:t>
            </w:r>
            <w:r w:rsidR="006F435C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617</w:t>
            </w:r>
          </w:p>
        </w:tc>
      </w:tr>
      <w:tr w:rsidR="006F435C" w:rsidRPr="004D5AAD" w14:paraId="462B4C4D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1C992E14" w14:textId="77777777" w:rsidR="006F435C" w:rsidRPr="004D5AAD" w:rsidRDefault="006F435C" w:rsidP="006F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ผลิตไฟฟ้า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นวนคร จำกัด</w:t>
            </w:r>
          </w:p>
        </w:tc>
        <w:tc>
          <w:tcPr>
            <w:tcW w:w="3150" w:type="dxa"/>
          </w:tcPr>
          <w:p w14:paraId="3B897841" w14:textId="7A5C3AC7" w:rsidR="006F435C" w:rsidRPr="004D5AAD" w:rsidRDefault="006F435C" w:rsidP="006F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ผลิตและจำหน่ายพลังงานไฟฟ้าและไอน้ำ</w:t>
            </w:r>
          </w:p>
        </w:tc>
        <w:tc>
          <w:tcPr>
            <w:tcW w:w="1082" w:type="dxa"/>
          </w:tcPr>
          <w:p w14:paraId="0DBDAF6D" w14:textId="77777777" w:rsidR="006F435C" w:rsidRPr="004D5AAD" w:rsidRDefault="006F435C" w:rsidP="006F435C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27756933" w14:textId="70526E7F" w:rsidR="006F435C" w:rsidRPr="004D5AAD" w:rsidRDefault="0001010D" w:rsidP="006F435C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720" w:type="dxa"/>
            <w:vAlign w:val="bottom"/>
          </w:tcPr>
          <w:p w14:paraId="5E518E89" w14:textId="54E0E118" w:rsidR="006F435C" w:rsidRPr="004D5AAD" w:rsidRDefault="0001010D" w:rsidP="006F435C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40" w:type="dxa"/>
            <w:vAlign w:val="bottom"/>
          </w:tcPr>
          <w:p w14:paraId="79D602C5" w14:textId="77777777" w:rsidR="006F435C" w:rsidRPr="004D5AAD" w:rsidRDefault="006F435C" w:rsidP="006F4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2353A14" w14:textId="6E00ABE7" w:rsidR="006F435C" w:rsidRPr="004D5AAD" w:rsidRDefault="0001010D" w:rsidP="006F435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820</w:t>
            </w:r>
            <w:r w:rsidR="006F435C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41" w:type="dxa"/>
            <w:vAlign w:val="bottom"/>
          </w:tcPr>
          <w:p w14:paraId="6F01C424" w14:textId="77777777" w:rsidR="006F435C" w:rsidRPr="004D5AAD" w:rsidRDefault="006F435C" w:rsidP="006F435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31CE7FBB" w14:textId="12A6AEA1" w:rsidR="006F435C" w:rsidRPr="004D5AAD" w:rsidRDefault="0001010D" w:rsidP="006F435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800</w:t>
            </w:r>
            <w:r w:rsidR="006F435C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52" w:type="dxa"/>
            <w:vAlign w:val="bottom"/>
          </w:tcPr>
          <w:p w14:paraId="5A06FD14" w14:textId="77777777" w:rsidR="006F435C" w:rsidRPr="004D5AAD" w:rsidRDefault="006F435C" w:rsidP="006F4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5927C16E" w14:textId="379D1F59" w:rsidR="006F435C" w:rsidRPr="004D5AAD" w:rsidRDefault="0001010D" w:rsidP="006F435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817</w:t>
            </w:r>
            <w:r w:rsidR="00E45F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768</w:t>
            </w:r>
          </w:p>
        </w:tc>
        <w:tc>
          <w:tcPr>
            <w:tcW w:w="237" w:type="dxa"/>
            <w:vAlign w:val="bottom"/>
          </w:tcPr>
          <w:p w14:paraId="653478A4" w14:textId="77777777" w:rsidR="006F435C" w:rsidRPr="004D5AAD" w:rsidRDefault="006F435C" w:rsidP="006F435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29052A0F" w14:textId="31FC0852" w:rsidR="006F435C" w:rsidRPr="004D5AAD" w:rsidRDefault="0001010D" w:rsidP="006F435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F435C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050</w:t>
            </w:r>
            <w:r w:rsidR="006F435C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835</w:t>
            </w:r>
          </w:p>
        </w:tc>
      </w:tr>
      <w:tr w:rsidR="006F435C" w:rsidRPr="004D5AAD" w14:paraId="13592984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061B116C" w14:textId="77777777" w:rsidR="006F435C" w:rsidRPr="004D5AAD" w:rsidRDefault="006F435C" w:rsidP="006F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ราชบุรีเวอลด์ โคเจนเนอเรชั่น จำกัด</w:t>
            </w:r>
          </w:p>
        </w:tc>
        <w:tc>
          <w:tcPr>
            <w:tcW w:w="3150" w:type="dxa"/>
          </w:tcPr>
          <w:p w14:paraId="577821D7" w14:textId="3F47E565" w:rsidR="006F435C" w:rsidRPr="004D5AAD" w:rsidRDefault="006F435C" w:rsidP="006F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ผลิตและจำหน่ายพลังงานไฟฟ้าและไอน้ำ</w:t>
            </w:r>
          </w:p>
        </w:tc>
        <w:tc>
          <w:tcPr>
            <w:tcW w:w="1082" w:type="dxa"/>
          </w:tcPr>
          <w:p w14:paraId="2C0C5A50" w14:textId="77777777" w:rsidR="006F435C" w:rsidRPr="004D5AAD" w:rsidRDefault="006F435C" w:rsidP="006F435C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7D76F394" w14:textId="74ED0C0F" w:rsidR="006F435C" w:rsidRPr="004D5AAD" w:rsidRDefault="0001010D" w:rsidP="006F435C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720" w:type="dxa"/>
            <w:vAlign w:val="bottom"/>
          </w:tcPr>
          <w:p w14:paraId="576B67EE" w14:textId="732D13A4" w:rsidR="006F435C" w:rsidRPr="004D5AAD" w:rsidRDefault="0001010D" w:rsidP="006F435C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40" w:type="dxa"/>
            <w:vAlign w:val="bottom"/>
          </w:tcPr>
          <w:p w14:paraId="4E7EF658" w14:textId="77777777" w:rsidR="006F435C" w:rsidRPr="004D5AAD" w:rsidRDefault="006F435C" w:rsidP="006F4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7BD627C" w14:textId="1ECEA492" w:rsidR="006F435C" w:rsidRPr="004D5AAD" w:rsidRDefault="0001010D" w:rsidP="006F435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F435C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  <w:r w:rsidR="006F435C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41" w:type="dxa"/>
            <w:vAlign w:val="bottom"/>
          </w:tcPr>
          <w:p w14:paraId="37782B0E" w14:textId="77777777" w:rsidR="006F435C" w:rsidRPr="004D5AAD" w:rsidRDefault="006F435C" w:rsidP="006F435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1818833E" w14:textId="2C181FB8" w:rsidR="006F435C" w:rsidRPr="004D5AAD" w:rsidRDefault="0001010D" w:rsidP="006F435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F435C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  <w:r w:rsidR="006F435C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52" w:type="dxa"/>
            <w:vAlign w:val="bottom"/>
          </w:tcPr>
          <w:p w14:paraId="7F6F9C1D" w14:textId="77777777" w:rsidR="006F435C" w:rsidRPr="004D5AAD" w:rsidRDefault="006F435C" w:rsidP="006F4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77C50662" w14:textId="2E99E6E0" w:rsidR="006F435C" w:rsidRPr="004D5AAD" w:rsidRDefault="0001010D" w:rsidP="006F435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45F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466</w:t>
            </w:r>
            <w:r w:rsidR="00E45F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117</w:t>
            </w:r>
          </w:p>
        </w:tc>
        <w:tc>
          <w:tcPr>
            <w:tcW w:w="237" w:type="dxa"/>
            <w:vAlign w:val="bottom"/>
          </w:tcPr>
          <w:p w14:paraId="5C92D58F" w14:textId="77777777" w:rsidR="006F435C" w:rsidRPr="004D5AAD" w:rsidRDefault="006F435C" w:rsidP="006F435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0817C7D0" w14:textId="07E27C0D" w:rsidR="006F435C" w:rsidRPr="004D5AAD" w:rsidRDefault="0001010D" w:rsidP="006F435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F435C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350</w:t>
            </w:r>
            <w:r w:rsidR="006F435C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685</w:t>
            </w:r>
          </w:p>
        </w:tc>
      </w:tr>
      <w:tr w:rsidR="006F435C" w:rsidRPr="004D5AAD" w14:paraId="3ED8A770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5E9A7435" w14:textId="77777777" w:rsidR="006F435C" w:rsidRPr="004D5AAD" w:rsidRDefault="006F435C" w:rsidP="006F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เบิกไพร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โคเจนเนอเรชั่น จำกัด</w:t>
            </w:r>
          </w:p>
        </w:tc>
        <w:tc>
          <w:tcPr>
            <w:tcW w:w="3150" w:type="dxa"/>
          </w:tcPr>
          <w:p w14:paraId="66690B7D" w14:textId="44382C55" w:rsidR="006F435C" w:rsidRPr="004D5AAD" w:rsidRDefault="006F435C" w:rsidP="006F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ผลิตและจำหน่ายพลังงานไฟฟ้าและไอน้ำ</w:t>
            </w:r>
          </w:p>
        </w:tc>
        <w:tc>
          <w:tcPr>
            <w:tcW w:w="1082" w:type="dxa"/>
          </w:tcPr>
          <w:p w14:paraId="53E3C347" w14:textId="77777777" w:rsidR="006F435C" w:rsidRPr="004D5AAD" w:rsidRDefault="006F435C" w:rsidP="006F435C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73510223" w14:textId="3AC46A86" w:rsidR="006F435C" w:rsidRPr="004D5AAD" w:rsidRDefault="0001010D" w:rsidP="006F435C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720" w:type="dxa"/>
            <w:vAlign w:val="bottom"/>
          </w:tcPr>
          <w:p w14:paraId="05CBFBC5" w14:textId="17A4DBD1" w:rsidR="006F435C" w:rsidRPr="004D5AAD" w:rsidRDefault="0001010D" w:rsidP="006F435C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240" w:type="dxa"/>
            <w:vAlign w:val="bottom"/>
          </w:tcPr>
          <w:p w14:paraId="7D865C33" w14:textId="77777777" w:rsidR="006F435C" w:rsidRPr="004D5AAD" w:rsidRDefault="006F435C" w:rsidP="006F4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68C141A" w14:textId="0758B578" w:rsidR="006F435C" w:rsidRPr="004D5AAD" w:rsidRDefault="0001010D" w:rsidP="006F435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465</w:t>
            </w:r>
            <w:r w:rsidR="006F435C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850</w:t>
            </w:r>
          </w:p>
        </w:tc>
        <w:tc>
          <w:tcPr>
            <w:tcW w:w="241" w:type="dxa"/>
            <w:vAlign w:val="bottom"/>
          </w:tcPr>
          <w:p w14:paraId="66EC01C9" w14:textId="77777777" w:rsidR="006F435C" w:rsidRPr="004D5AAD" w:rsidRDefault="006F435C" w:rsidP="006F435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070D5BC8" w14:textId="50E08F6D" w:rsidR="006F435C" w:rsidRPr="004D5AAD" w:rsidRDefault="0001010D" w:rsidP="006F435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465</w:t>
            </w:r>
            <w:r w:rsidR="006F435C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850</w:t>
            </w:r>
          </w:p>
        </w:tc>
        <w:tc>
          <w:tcPr>
            <w:tcW w:w="252" w:type="dxa"/>
            <w:vAlign w:val="bottom"/>
          </w:tcPr>
          <w:p w14:paraId="2686C061" w14:textId="77777777" w:rsidR="006F435C" w:rsidRPr="004D5AAD" w:rsidRDefault="006F435C" w:rsidP="006F4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A8F0FF9" w14:textId="44ABF353" w:rsidR="006F435C" w:rsidRPr="004D5AAD" w:rsidRDefault="0001010D" w:rsidP="006F435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679</w:t>
            </w:r>
            <w:r w:rsidR="00E45F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907</w:t>
            </w:r>
          </w:p>
        </w:tc>
        <w:tc>
          <w:tcPr>
            <w:tcW w:w="237" w:type="dxa"/>
            <w:vAlign w:val="bottom"/>
          </w:tcPr>
          <w:p w14:paraId="7D6488EA" w14:textId="77777777" w:rsidR="006F435C" w:rsidRPr="004D5AAD" w:rsidRDefault="006F435C" w:rsidP="006F435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14E56176" w14:textId="1FEA34D6" w:rsidR="006F435C" w:rsidRPr="004D5AAD" w:rsidRDefault="0001010D" w:rsidP="006F435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626</w:t>
            </w:r>
            <w:r w:rsidR="006F435C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757</w:t>
            </w:r>
          </w:p>
        </w:tc>
      </w:tr>
      <w:tr w:rsidR="006F435C" w:rsidRPr="004D5AAD" w14:paraId="43960ED3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189C36AD" w14:textId="77777777" w:rsidR="006F435C" w:rsidRPr="004D5AAD" w:rsidRDefault="006F435C" w:rsidP="006F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โซลาร์ต้า จำกัด</w:t>
            </w:r>
          </w:p>
        </w:tc>
        <w:tc>
          <w:tcPr>
            <w:tcW w:w="3150" w:type="dxa"/>
          </w:tcPr>
          <w:p w14:paraId="3BEA4D29" w14:textId="77777777" w:rsidR="006F435C" w:rsidRPr="004D5AAD" w:rsidRDefault="006F435C" w:rsidP="006F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3A25A965" w14:textId="77777777" w:rsidR="006F435C" w:rsidRPr="004D5AAD" w:rsidRDefault="006F435C" w:rsidP="006F435C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25EB2886" w14:textId="7A7A8BEB" w:rsidR="006F435C" w:rsidRPr="004D5AAD" w:rsidRDefault="0001010D" w:rsidP="006F435C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720" w:type="dxa"/>
            <w:vAlign w:val="bottom"/>
          </w:tcPr>
          <w:p w14:paraId="497E5B52" w14:textId="7956D1C9" w:rsidR="006F435C" w:rsidRPr="004D5AAD" w:rsidRDefault="0001010D" w:rsidP="006F435C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40" w:type="dxa"/>
            <w:vAlign w:val="bottom"/>
          </w:tcPr>
          <w:p w14:paraId="0F822CF0" w14:textId="77777777" w:rsidR="006F435C" w:rsidRPr="004D5AAD" w:rsidRDefault="006F435C" w:rsidP="006F4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1002A5FE" w14:textId="5F5EE968" w:rsidR="006F435C" w:rsidRPr="004D5AAD" w:rsidRDefault="0001010D" w:rsidP="006F435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545</w:t>
            </w:r>
            <w:r w:rsidR="006F435C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960</w:t>
            </w:r>
          </w:p>
        </w:tc>
        <w:tc>
          <w:tcPr>
            <w:tcW w:w="241" w:type="dxa"/>
            <w:vAlign w:val="bottom"/>
          </w:tcPr>
          <w:p w14:paraId="50A6BA98" w14:textId="77777777" w:rsidR="006F435C" w:rsidRPr="004D5AAD" w:rsidRDefault="006F435C" w:rsidP="006F435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27513156" w14:textId="7CA72DF1" w:rsidR="006F435C" w:rsidRPr="004D5AAD" w:rsidRDefault="0001010D" w:rsidP="006F435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545</w:t>
            </w:r>
            <w:r w:rsidR="006F435C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960</w:t>
            </w:r>
          </w:p>
        </w:tc>
        <w:tc>
          <w:tcPr>
            <w:tcW w:w="252" w:type="dxa"/>
            <w:vAlign w:val="bottom"/>
          </w:tcPr>
          <w:p w14:paraId="70DE7B18" w14:textId="77777777" w:rsidR="006F435C" w:rsidRPr="004D5AAD" w:rsidRDefault="006F435C" w:rsidP="006F4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2225332B" w14:textId="2257F80E" w:rsidR="006F435C" w:rsidRPr="004D5AAD" w:rsidRDefault="0001010D" w:rsidP="006F435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45F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520</w:t>
            </w:r>
            <w:r w:rsidR="00E45F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679</w:t>
            </w:r>
          </w:p>
        </w:tc>
        <w:tc>
          <w:tcPr>
            <w:tcW w:w="237" w:type="dxa"/>
            <w:vAlign w:val="bottom"/>
          </w:tcPr>
          <w:p w14:paraId="0828BE62" w14:textId="77777777" w:rsidR="006F435C" w:rsidRPr="004D5AAD" w:rsidRDefault="006F435C" w:rsidP="006F435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1E1C6D33" w14:textId="35EC1E51" w:rsidR="006F435C" w:rsidRPr="004D5AAD" w:rsidRDefault="0001010D" w:rsidP="006F435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F435C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619</w:t>
            </w:r>
            <w:r w:rsidR="006F435C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624</w:t>
            </w:r>
          </w:p>
        </w:tc>
      </w:tr>
      <w:tr w:rsidR="004D5AAD" w:rsidRPr="004D5AAD" w14:paraId="1C015312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730E6693" w14:textId="23FE1D3B" w:rsidR="004D5AAD" w:rsidRPr="004D5AAD" w:rsidRDefault="004D5AAD" w:rsidP="00A5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การร่วมค้าทางอ้อม</w:t>
            </w:r>
          </w:p>
        </w:tc>
        <w:tc>
          <w:tcPr>
            <w:tcW w:w="3150" w:type="dxa"/>
          </w:tcPr>
          <w:p w14:paraId="0A81FD8E" w14:textId="77777777" w:rsidR="004D5AAD" w:rsidRPr="004D5AAD" w:rsidRDefault="004D5AAD" w:rsidP="00A5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37E8F6A5" w14:textId="77777777" w:rsidR="004D5AAD" w:rsidRPr="004D5AAD" w:rsidRDefault="004D5AAD" w:rsidP="00A50C4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F4AEB68" w14:textId="77777777" w:rsidR="004D5AAD" w:rsidRPr="004D5AAD" w:rsidRDefault="004D5AAD" w:rsidP="00A50C4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8360251" w14:textId="77777777" w:rsidR="004D5AAD" w:rsidRPr="004D5AAD" w:rsidRDefault="004D5AAD" w:rsidP="00A50C41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4B03E246" w14:textId="77777777" w:rsidR="004D5AAD" w:rsidRPr="004D5AAD" w:rsidRDefault="004D5AAD" w:rsidP="00A50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F0C7337" w14:textId="77777777" w:rsidR="004D5AAD" w:rsidRPr="004D5AAD" w:rsidRDefault="004D5AAD" w:rsidP="00A50C4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4BACF260" w14:textId="77777777" w:rsidR="004D5AAD" w:rsidRPr="004D5AAD" w:rsidRDefault="004D5AAD" w:rsidP="00A50C4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44DB2E35" w14:textId="77777777" w:rsidR="004D5AAD" w:rsidRPr="004D5AAD" w:rsidRDefault="004D5AAD" w:rsidP="00A50C4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27887F39" w14:textId="77777777" w:rsidR="004D5AAD" w:rsidRPr="004D5AAD" w:rsidRDefault="004D5AAD" w:rsidP="00A50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3A856AA0" w14:textId="77777777" w:rsidR="004D5AAD" w:rsidRPr="004D5AAD" w:rsidRDefault="004D5AAD" w:rsidP="00A50C4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2B584974" w14:textId="77777777" w:rsidR="004D5AAD" w:rsidRPr="004D5AAD" w:rsidRDefault="004D5AAD" w:rsidP="00A50C4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7506ABFF" w14:textId="77777777" w:rsidR="004D5AAD" w:rsidRPr="004D5AAD" w:rsidRDefault="004D5AAD" w:rsidP="00A50C4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0754E" w:rsidRPr="004D5AAD" w14:paraId="6BD0898B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5E9827E1" w14:textId="77777777" w:rsidR="00C0754E" w:rsidRPr="004D5AAD" w:rsidRDefault="00C0754E" w:rsidP="00C07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สงขลาไบโอ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แมส จำกัด</w:t>
            </w:r>
          </w:p>
        </w:tc>
        <w:tc>
          <w:tcPr>
            <w:tcW w:w="3150" w:type="dxa"/>
          </w:tcPr>
          <w:p w14:paraId="0E3EDAC7" w14:textId="77777777" w:rsidR="00C0754E" w:rsidRPr="004D5AAD" w:rsidRDefault="00C0754E" w:rsidP="00C07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05949305" w14:textId="77777777" w:rsidR="00C0754E" w:rsidRPr="004D5AAD" w:rsidRDefault="00C0754E" w:rsidP="00C0754E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2B1ED93C" w14:textId="1655730F" w:rsidR="00C0754E" w:rsidRPr="004D5AAD" w:rsidRDefault="0001010D" w:rsidP="00C0754E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720" w:type="dxa"/>
            <w:vAlign w:val="bottom"/>
          </w:tcPr>
          <w:p w14:paraId="59808D51" w14:textId="174B7F73" w:rsidR="00C0754E" w:rsidRPr="004D5AAD" w:rsidRDefault="0001010D" w:rsidP="00C0754E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40" w:type="dxa"/>
            <w:vAlign w:val="bottom"/>
          </w:tcPr>
          <w:p w14:paraId="33BA30F2" w14:textId="77777777" w:rsidR="00C0754E" w:rsidRPr="004D5AAD" w:rsidRDefault="00C0754E" w:rsidP="00C07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08F48990" w14:textId="4748AF13" w:rsidR="00C0754E" w:rsidRPr="004D5AAD" w:rsidRDefault="0001010D" w:rsidP="00C0754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</w:t>
            </w:r>
            <w:r w:rsidR="00C0754E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241" w:type="dxa"/>
            <w:vAlign w:val="bottom"/>
          </w:tcPr>
          <w:p w14:paraId="284DFE07" w14:textId="77777777" w:rsidR="00C0754E" w:rsidRPr="004D5AAD" w:rsidRDefault="00C0754E" w:rsidP="00C0754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53172C88" w14:textId="256C68D0" w:rsidR="00C0754E" w:rsidRPr="004D5AAD" w:rsidRDefault="0001010D" w:rsidP="00C0754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</w:t>
            </w:r>
            <w:r w:rsidR="00C0754E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252" w:type="dxa"/>
            <w:vAlign w:val="bottom"/>
          </w:tcPr>
          <w:p w14:paraId="3B143D04" w14:textId="77777777" w:rsidR="00C0754E" w:rsidRPr="004D5AAD" w:rsidRDefault="00C0754E" w:rsidP="00C07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275939B" w14:textId="443B672B" w:rsidR="00C0754E" w:rsidRPr="004D5AAD" w:rsidRDefault="0001010D" w:rsidP="00C0754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185</w:t>
            </w:r>
            <w:r w:rsidR="00E45F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575</w:t>
            </w:r>
          </w:p>
        </w:tc>
        <w:tc>
          <w:tcPr>
            <w:tcW w:w="237" w:type="dxa"/>
            <w:vAlign w:val="bottom"/>
          </w:tcPr>
          <w:p w14:paraId="43AC49EB" w14:textId="77777777" w:rsidR="00C0754E" w:rsidRPr="004D5AAD" w:rsidRDefault="00C0754E" w:rsidP="00C0754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439CA772" w14:textId="5FEACA01" w:rsidR="00C0754E" w:rsidRPr="004D5AAD" w:rsidRDefault="0001010D" w:rsidP="00C0754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178</w:t>
            </w:r>
            <w:r w:rsidR="00C0754E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700</w:t>
            </w:r>
          </w:p>
        </w:tc>
      </w:tr>
      <w:tr w:rsidR="00C0754E" w:rsidRPr="004D5AAD" w14:paraId="6ACA2942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3A397E20" w14:textId="77777777" w:rsidR="00C0754E" w:rsidRPr="004D5AAD" w:rsidRDefault="00C0754E" w:rsidP="00C07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สงขลาไบโอฟูเอล จำกัด</w:t>
            </w:r>
          </w:p>
        </w:tc>
        <w:tc>
          <w:tcPr>
            <w:tcW w:w="3150" w:type="dxa"/>
          </w:tcPr>
          <w:p w14:paraId="4AA8695E" w14:textId="77777777" w:rsidR="00C0754E" w:rsidRPr="004D5AAD" w:rsidRDefault="00C0754E" w:rsidP="00C07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จัดหาเชื้อเพลิงชีวมวล</w:t>
            </w:r>
          </w:p>
        </w:tc>
        <w:tc>
          <w:tcPr>
            <w:tcW w:w="1082" w:type="dxa"/>
          </w:tcPr>
          <w:p w14:paraId="3C7D335F" w14:textId="77777777" w:rsidR="00C0754E" w:rsidRPr="004D5AAD" w:rsidRDefault="00C0754E" w:rsidP="00C0754E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6FD95D84" w14:textId="3BBDBA3E" w:rsidR="00C0754E" w:rsidRPr="004D5AAD" w:rsidRDefault="0001010D" w:rsidP="00C0754E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720" w:type="dxa"/>
            <w:vAlign w:val="bottom"/>
          </w:tcPr>
          <w:p w14:paraId="00E584CC" w14:textId="78B06305" w:rsidR="00C0754E" w:rsidRPr="004D5AAD" w:rsidRDefault="0001010D" w:rsidP="00C0754E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40" w:type="dxa"/>
            <w:vAlign w:val="bottom"/>
          </w:tcPr>
          <w:p w14:paraId="002432B2" w14:textId="77777777" w:rsidR="00C0754E" w:rsidRPr="004D5AAD" w:rsidRDefault="00C0754E" w:rsidP="00C07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07B98D11" w14:textId="5225EFEC" w:rsidR="00C0754E" w:rsidRPr="004D5AAD" w:rsidRDefault="0001010D" w:rsidP="00C0754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241" w:type="dxa"/>
            <w:vAlign w:val="bottom"/>
          </w:tcPr>
          <w:p w14:paraId="74657F34" w14:textId="77777777" w:rsidR="00C0754E" w:rsidRPr="004D5AAD" w:rsidRDefault="00C0754E" w:rsidP="00C0754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74CDE0E7" w14:textId="64F7AEB4" w:rsidR="00C0754E" w:rsidRPr="004D5AAD" w:rsidRDefault="0001010D" w:rsidP="00C0754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252" w:type="dxa"/>
            <w:vAlign w:val="bottom"/>
          </w:tcPr>
          <w:p w14:paraId="1939F73B" w14:textId="77777777" w:rsidR="00C0754E" w:rsidRPr="004D5AAD" w:rsidRDefault="00C0754E" w:rsidP="00C07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5FCE48E8" w14:textId="39BDA870" w:rsidR="00C0754E" w:rsidRPr="004D5AAD" w:rsidRDefault="0001010D" w:rsidP="00C0754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321</w:t>
            </w:r>
          </w:p>
        </w:tc>
        <w:tc>
          <w:tcPr>
            <w:tcW w:w="237" w:type="dxa"/>
            <w:vAlign w:val="bottom"/>
          </w:tcPr>
          <w:p w14:paraId="07CFC826" w14:textId="77777777" w:rsidR="00C0754E" w:rsidRPr="004D5AAD" w:rsidRDefault="00C0754E" w:rsidP="00C0754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493E0171" w14:textId="2D8DC97C" w:rsidR="00C0754E" w:rsidRPr="004D5AAD" w:rsidRDefault="0001010D" w:rsidP="00C0754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324</w:t>
            </w:r>
          </w:p>
        </w:tc>
      </w:tr>
      <w:tr w:rsidR="00C0754E" w:rsidRPr="004D5AAD" w14:paraId="7CFD67AA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1F4F8E6B" w14:textId="0AAEF09C" w:rsidR="00C0754E" w:rsidRPr="004D5AAD" w:rsidRDefault="00C0754E" w:rsidP="00C07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ไฟฟ้าหงสา จำกัด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3150" w:type="dxa"/>
          </w:tcPr>
          <w:p w14:paraId="4A17599D" w14:textId="745138C1" w:rsidR="00C0754E" w:rsidRPr="004D5AAD" w:rsidRDefault="00C0754E" w:rsidP="00C07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  <w:vAlign w:val="bottom"/>
          </w:tcPr>
          <w:p w14:paraId="7CD5C575" w14:textId="6AFB4B22" w:rsidR="00C0754E" w:rsidRPr="004D5AAD" w:rsidRDefault="00C0754E" w:rsidP="00C0754E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</w:rPr>
              <w:t>สปป.ลาว</w:t>
            </w:r>
          </w:p>
        </w:tc>
        <w:tc>
          <w:tcPr>
            <w:tcW w:w="720" w:type="dxa"/>
            <w:vAlign w:val="bottom"/>
          </w:tcPr>
          <w:p w14:paraId="30050926" w14:textId="561A8A9D" w:rsidR="00C0754E" w:rsidRPr="004D5AAD" w:rsidRDefault="0001010D" w:rsidP="00C0754E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720" w:type="dxa"/>
            <w:vAlign w:val="bottom"/>
          </w:tcPr>
          <w:p w14:paraId="4C3CC328" w14:textId="06DEF73B" w:rsidR="00C0754E" w:rsidRPr="004D5AAD" w:rsidRDefault="0001010D" w:rsidP="00C0754E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40" w:type="dxa"/>
            <w:vAlign w:val="bottom"/>
          </w:tcPr>
          <w:p w14:paraId="5217B2E4" w14:textId="77777777" w:rsidR="00C0754E" w:rsidRPr="004D5AAD" w:rsidRDefault="00C0754E" w:rsidP="00C07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236BB1A" w14:textId="2B037AE9" w:rsidR="00C0754E" w:rsidRPr="004D5AAD" w:rsidRDefault="0001010D" w:rsidP="00C0754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C0754E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929</w:t>
            </w:r>
            <w:r w:rsidR="00C0754E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886</w:t>
            </w:r>
          </w:p>
        </w:tc>
        <w:tc>
          <w:tcPr>
            <w:tcW w:w="241" w:type="dxa"/>
            <w:vAlign w:val="bottom"/>
          </w:tcPr>
          <w:p w14:paraId="38B4D253" w14:textId="77777777" w:rsidR="00C0754E" w:rsidRPr="004D5AAD" w:rsidRDefault="00C0754E" w:rsidP="00C0754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0BF599FD" w14:textId="776A09A5" w:rsidR="00C0754E" w:rsidRPr="004D5AAD" w:rsidRDefault="0001010D" w:rsidP="00C0754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C0754E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929</w:t>
            </w:r>
            <w:r w:rsidR="00C0754E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886</w:t>
            </w:r>
          </w:p>
        </w:tc>
        <w:tc>
          <w:tcPr>
            <w:tcW w:w="252" w:type="dxa"/>
            <w:vAlign w:val="bottom"/>
          </w:tcPr>
          <w:p w14:paraId="68213E99" w14:textId="77777777" w:rsidR="00C0754E" w:rsidRPr="004D5AAD" w:rsidRDefault="00C0754E" w:rsidP="00C07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5E6B5C8E" w14:textId="6FCCE319" w:rsidR="00C0754E" w:rsidRPr="004D5AAD" w:rsidRDefault="0001010D" w:rsidP="00C0754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="00E45F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750</w:t>
            </w:r>
            <w:r w:rsidR="00E45F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686</w:t>
            </w:r>
          </w:p>
        </w:tc>
        <w:tc>
          <w:tcPr>
            <w:tcW w:w="237" w:type="dxa"/>
            <w:vAlign w:val="bottom"/>
          </w:tcPr>
          <w:p w14:paraId="57CA9FC8" w14:textId="77777777" w:rsidR="00C0754E" w:rsidRPr="004D5AAD" w:rsidRDefault="00C0754E" w:rsidP="00C0754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1360A096" w14:textId="54B36F52" w:rsidR="00C0754E" w:rsidRPr="004D5AAD" w:rsidRDefault="0001010D" w:rsidP="00C0754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C0754E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098</w:t>
            </w:r>
            <w:r w:rsidR="00C0754E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797</w:t>
            </w:r>
          </w:p>
        </w:tc>
      </w:tr>
      <w:tr w:rsidR="00C0754E" w:rsidRPr="004D5AAD" w14:paraId="7EFB8C42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7492DDD8" w14:textId="77777777" w:rsidR="00C0754E" w:rsidRPr="004D5AAD" w:rsidRDefault="00C0754E" w:rsidP="00C07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พูไฟมายนิ่ง จำกัด</w:t>
            </w:r>
          </w:p>
        </w:tc>
        <w:tc>
          <w:tcPr>
            <w:tcW w:w="3150" w:type="dxa"/>
          </w:tcPr>
          <w:p w14:paraId="41559F94" w14:textId="77777777" w:rsidR="00C0754E" w:rsidRPr="004D5AAD" w:rsidRDefault="00C0754E" w:rsidP="00C07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ผลิตและจำหน่ายถ่านหิน</w:t>
            </w:r>
          </w:p>
        </w:tc>
        <w:tc>
          <w:tcPr>
            <w:tcW w:w="1082" w:type="dxa"/>
            <w:vAlign w:val="bottom"/>
          </w:tcPr>
          <w:p w14:paraId="4E816299" w14:textId="77777777" w:rsidR="00C0754E" w:rsidRPr="004D5AAD" w:rsidRDefault="00C0754E" w:rsidP="00C0754E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</w:rPr>
              <w:t>สปป.ลาว</w:t>
            </w:r>
          </w:p>
        </w:tc>
        <w:tc>
          <w:tcPr>
            <w:tcW w:w="720" w:type="dxa"/>
            <w:vAlign w:val="bottom"/>
          </w:tcPr>
          <w:p w14:paraId="10A9DA79" w14:textId="798A2D71" w:rsidR="00C0754E" w:rsidRPr="004D5AAD" w:rsidRDefault="0001010D" w:rsidP="00C0754E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  <w:r w:rsidR="00C0754E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720" w:type="dxa"/>
            <w:vAlign w:val="bottom"/>
          </w:tcPr>
          <w:p w14:paraId="5F2F1CB6" w14:textId="689D0014" w:rsidR="00C0754E" w:rsidRPr="004D5AAD" w:rsidRDefault="0001010D" w:rsidP="00C0754E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  <w:r w:rsidR="00C0754E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40" w:type="dxa"/>
            <w:vAlign w:val="bottom"/>
          </w:tcPr>
          <w:p w14:paraId="2D6D5A45" w14:textId="77777777" w:rsidR="00C0754E" w:rsidRPr="004D5AAD" w:rsidRDefault="00C0754E" w:rsidP="00C07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72CCEF9" w14:textId="5A0AE76A" w:rsidR="00C0754E" w:rsidRPr="004D5AAD" w:rsidRDefault="0001010D" w:rsidP="00C0754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630</w:t>
            </w:r>
          </w:p>
        </w:tc>
        <w:tc>
          <w:tcPr>
            <w:tcW w:w="241" w:type="dxa"/>
            <w:vAlign w:val="bottom"/>
          </w:tcPr>
          <w:p w14:paraId="6D0D125A" w14:textId="77777777" w:rsidR="00C0754E" w:rsidRPr="004D5AAD" w:rsidRDefault="00C0754E" w:rsidP="00C0754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2985F61E" w14:textId="51CBE4A6" w:rsidR="00C0754E" w:rsidRPr="004D5AAD" w:rsidRDefault="0001010D" w:rsidP="00C0754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630</w:t>
            </w:r>
          </w:p>
        </w:tc>
        <w:tc>
          <w:tcPr>
            <w:tcW w:w="252" w:type="dxa"/>
            <w:vAlign w:val="bottom"/>
          </w:tcPr>
          <w:p w14:paraId="133F9446" w14:textId="77777777" w:rsidR="00C0754E" w:rsidRPr="004D5AAD" w:rsidRDefault="00C0754E" w:rsidP="00C07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927FDD3" w14:textId="6FAB4BC4" w:rsidR="00C0754E" w:rsidRPr="004D5AAD" w:rsidRDefault="0001010D" w:rsidP="00C0754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  <w:r w:rsidR="00E45F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571</w:t>
            </w:r>
          </w:p>
        </w:tc>
        <w:tc>
          <w:tcPr>
            <w:tcW w:w="237" w:type="dxa"/>
            <w:vAlign w:val="bottom"/>
          </w:tcPr>
          <w:p w14:paraId="5E414A90" w14:textId="77777777" w:rsidR="00C0754E" w:rsidRPr="004D5AAD" w:rsidRDefault="00C0754E" w:rsidP="00C0754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09D65806" w14:textId="59757030" w:rsidR="00C0754E" w:rsidRPr="004D5AAD" w:rsidRDefault="0001010D" w:rsidP="00C0754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275</w:t>
            </w:r>
            <w:r w:rsidR="00C0754E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512</w:t>
            </w:r>
          </w:p>
        </w:tc>
      </w:tr>
      <w:tr w:rsidR="00C0754E" w:rsidRPr="004D5AAD" w14:paraId="5BA930D2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1340B505" w14:textId="77777777" w:rsidR="00C0754E" w:rsidRPr="004D5AAD" w:rsidRDefault="00C0754E" w:rsidP="00C07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เอเชีย น้ำประปา จำกัด</w:t>
            </w:r>
          </w:p>
        </w:tc>
        <w:tc>
          <w:tcPr>
            <w:tcW w:w="3150" w:type="dxa"/>
          </w:tcPr>
          <w:p w14:paraId="346D29CE" w14:textId="77777777" w:rsidR="00C0754E" w:rsidRPr="004D5AAD" w:rsidRDefault="00C0754E" w:rsidP="00C07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ผลิตและจำหน่ายน้ำประปา</w:t>
            </w:r>
          </w:p>
        </w:tc>
        <w:tc>
          <w:tcPr>
            <w:tcW w:w="1082" w:type="dxa"/>
            <w:vAlign w:val="bottom"/>
          </w:tcPr>
          <w:p w14:paraId="4BA11211" w14:textId="77777777" w:rsidR="00C0754E" w:rsidRPr="004D5AAD" w:rsidRDefault="00C0754E" w:rsidP="00C0754E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</w:rPr>
              <w:t>สปป.ลาว</w:t>
            </w:r>
          </w:p>
        </w:tc>
        <w:tc>
          <w:tcPr>
            <w:tcW w:w="720" w:type="dxa"/>
            <w:vAlign w:val="bottom"/>
          </w:tcPr>
          <w:p w14:paraId="74706544" w14:textId="6E2EAEB7" w:rsidR="00C0754E" w:rsidRPr="004D5AAD" w:rsidRDefault="0001010D" w:rsidP="00C0754E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720" w:type="dxa"/>
            <w:vAlign w:val="bottom"/>
          </w:tcPr>
          <w:p w14:paraId="16E9DB9D" w14:textId="4029914B" w:rsidR="00C0754E" w:rsidRPr="004D5AAD" w:rsidRDefault="0001010D" w:rsidP="00C0754E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40" w:type="dxa"/>
            <w:vAlign w:val="bottom"/>
          </w:tcPr>
          <w:p w14:paraId="249ADDE5" w14:textId="77777777" w:rsidR="00C0754E" w:rsidRPr="004D5AAD" w:rsidRDefault="00C0754E" w:rsidP="00C07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43F5515" w14:textId="1DA5E8A7" w:rsidR="00C0754E" w:rsidRPr="004D5AAD" w:rsidRDefault="0001010D" w:rsidP="00C0754E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179</w:t>
            </w:r>
            <w:r w:rsidR="00C0754E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</w:t>
            </w:r>
          </w:p>
        </w:tc>
        <w:tc>
          <w:tcPr>
            <w:tcW w:w="241" w:type="dxa"/>
            <w:vAlign w:val="bottom"/>
          </w:tcPr>
          <w:p w14:paraId="6CAFFDFD" w14:textId="77777777" w:rsidR="00C0754E" w:rsidRPr="004D5AAD" w:rsidRDefault="00C0754E" w:rsidP="00C0754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36AFBA50" w14:textId="6C921B40" w:rsidR="00C0754E" w:rsidRPr="004D5AAD" w:rsidRDefault="0001010D" w:rsidP="00C0754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179</w:t>
            </w:r>
            <w:r w:rsidR="00C0754E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</w:t>
            </w:r>
          </w:p>
        </w:tc>
        <w:tc>
          <w:tcPr>
            <w:tcW w:w="252" w:type="dxa"/>
            <w:vAlign w:val="bottom"/>
          </w:tcPr>
          <w:p w14:paraId="0E8B5C04" w14:textId="77777777" w:rsidR="00C0754E" w:rsidRPr="004D5AAD" w:rsidRDefault="00C0754E" w:rsidP="00C07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355CDD6" w14:textId="6142895F" w:rsidR="00C0754E" w:rsidRPr="004D5AAD" w:rsidRDefault="0001010D" w:rsidP="00C0754E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185</w:t>
            </w:r>
            <w:r w:rsidR="00E45F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257</w:t>
            </w:r>
          </w:p>
        </w:tc>
        <w:tc>
          <w:tcPr>
            <w:tcW w:w="237" w:type="dxa"/>
            <w:vAlign w:val="bottom"/>
          </w:tcPr>
          <w:p w14:paraId="5DC6500D" w14:textId="77777777" w:rsidR="00C0754E" w:rsidRPr="004D5AAD" w:rsidRDefault="00C0754E" w:rsidP="00C0754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1BF9DD3D" w14:textId="0B163374" w:rsidR="00C0754E" w:rsidRPr="004D5AAD" w:rsidRDefault="0001010D" w:rsidP="00C0754E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80" w:right="-1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184</w:t>
            </w:r>
            <w:r w:rsidR="00C0754E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953</w:t>
            </w:r>
          </w:p>
        </w:tc>
      </w:tr>
      <w:tr w:rsidR="000C65AD" w:rsidRPr="004D5AAD" w14:paraId="671BF2DF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04C2C2F5" w14:textId="77777777" w:rsidR="000C65AD" w:rsidRPr="004D5AAD" w:rsidRDefault="000C65AD" w:rsidP="000C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SIPHANDONE-RATCH LAO CO., LTD.</w:t>
            </w:r>
          </w:p>
        </w:tc>
        <w:tc>
          <w:tcPr>
            <w:tcW w:w="3150" w:type="dxa"/>
          </w:tcPr>
          <w:p w14:paraId="3EBDDC3D" w14:textId="3A098E26" w:rsidR="000C65AD" w:rsidRPr="004D5AAD" w:rsidRDefault="000C65AD" w:rsidP="000C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ผลิตและจำหน่ายเชื้อเพลิงชีวมวลอัดแน่น</w:t>
            </w:r>
          </w:p>
        </w:tc>
        <w:tc>
          <w:tcPr>
            <w:tcW w:w="1082" w:type="dxa"/>
            <w:vAlign w:val="bottom"/>
          </w:tcPr>
          <w:p w14:paraId="471F407A" w14:textId="77777777" w:rsidR="000C65AD" w:rsidRPr="004D5AAD" w:rsidRDefault="000C65AD" w:rsidP="000C65A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</w:rPr>
              <w:t>สปป.ลาว</w:t>
            </w:r>
          </w:p>
        </w:tc>
        <w:tc>
          <w:tcPr>
            <w:tcW w:w="720" w:type="dxa"/>
            <w:vAlign w:val="bottom"/>
          </w:tcPr>
          <w:p w14:paraId="3C0CC987" w14:textId="6463912F" w:rsidR="000C65AD" w:rsidRPr="004D5AAD" w:rsidRDefault="0001010D" w:rsidP="000C65A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720" w:type="dxa"/>
            <w:vAlign w:val="bottom"/>
          </w:tcPr>
          <w:p w14:paraId="519C0F2B" w14:textId="690E2915" w:rsidR="000C65AD" w:rsidRPr="004D5AAD" w:rsidRDefault="0001010D" w:rsidP="000C65A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240" w:type="dxa"/>
            <w:vAlign w:val="bottom"/>
          </w:tcPr>
          <w:p w14:paraId="6AFEB744" w14:textId="77777777" w:rsidR="000C65AD" w:rsidRPr="004D5AAD" w:rsidRDefault="000C65AD" w:rsidP="000C6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8C992F4" w14:textId="442705F8" w:rsidR="000C65AD" w:rsidRPr="004D5AAD" w:rsidRDefault="0001010D" w:rsidP="000C65AD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  <w:r w:rsidR="006F43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906</w:t>
            </w:r>
          </w:p>
        </w:tc>
        <w:tc>
          <w:tcPr>
            <w:tcW w:w="241" w:type="dxa"/>
            <w:vAlign w:val="bottom"/>
          </w:tcPr>
          <w:p w14:paraId="7817802A" w14:textId="77777777" w:rsidR="000C65AD" w:rsidRPr="004D5AAD" w:rsidRDefault="000C65AD" w:rsidP="000C65A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389CD02E" w14:textId="744A1031" w:rsidR="000C65AD" w:rsidRPr="004D5AAD" w:rsidRDefault="0001010D" w:rsidP="000C65A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0C65AD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405</w:t>
            </w:r>
          </w:p>
        </w:tc>
        <w:tc>
          <w:tcPr>
            <w:tcW w:w="252" w:type="dxa"/>
            <w:vAlign w:val="bottom"/>
          </w:tcPr>
          <w:p w14:paraId="72EB578A" w14:textId="77777777" w:rsidR="000C65AD" w:rsidRPr="004D5AAD" w:rsidRDefault="000C65AD" w:rsidP="000C6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98A3960" w14:textId="22806DF8" w:rsidR="000C65AD" w:rsidRPr="004D5AAD" w:rsidRDefault="0001010D" w:rsidP="000C65AD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  <w:r w:rsidR="00E45F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327</w:t>
            </w:r>
          </w:p>
        </w:tc>
        <w:tc>
          <w:tcPr>
            <w:tcW w:w="237" w:type="dxa"/>
            <w:vAlign w:val="bottom"/>
          </w:tcPr>
          <w:p w14:paraId="56C7F59C" w14:textId="77777777" w:rsidR="000C65AD" w:rsidRPr="004D5AAD" w:rsidRDefault="000C65AD" w:rsidP="000C65A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5026446D" w14:textId="3C75D411" w:rsidR="000C65AD" w:rsidRPr="004D5AAD" w:rsidRDefault="0001010D" w:rsidP="000C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80" w:right="-1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0C65AD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008</w:t>
            </w:r>
          </w:p>
        </w:tc>
      </w:tr>
      <w:tr w:rsidR="000C65AD" w:rsidRPr="004D5AAD" w14:paraId="36CA5EF4" w14:textId="77777777" w:rsidTr="00590181">
        <w:trPr>
          <w:trHeight w:val="117"/>
        </w:trPr>
        <w:tc>
          <w:tcPr>
            <w:tcW w:w="4050" w:type="dxa"/>
          </w:tcPr>
          <w:p w14:paraId="364136B8" w14:textId="77777777" w:rsidR="000C65AD" w:rsidRPr="004D5AAD" w:rsidRDefault="000C65AD" w:rsidP="000C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</w:rPr>
              <w:t>PT Medco Ratch Power Riau</w:t>
            </w:r>
          </w:p>
        </w:tc>
        <w:tc>
          <w:tcPr>
            <w:tcW w:w="3150" w:type="dxa"/>
          </w:tcPr>
          <w:p w14:paraId="7EDD0549" w14:textId="77777777" w:rsidR="000C65AD" w:rsidRPr="004D5AAD" w:rsidRDefault="000C65AD" w:rsidP="000C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02085B4D" w14:textId="77777777" w:rsidR="000C65AD" w:rsidRPr="004D5AAD" w:rsidRDefault="000C65AD" w:rsidP="000C65AD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สาธารณรัฐ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br/>
              <w:t>อินโดนีเซีย</w:t>
            </w:r>
          </w:p>
        </w:tc>
        <w:tc>
          <w:tcPr>
            <w:tcW w:w="720" w:type="dxa"/>
            <w:vAlign w:val="bottom"/>
          </w:tcPr>
          <w:p w14:paraId="36C6C028" w14:textId="200E71AD" w:rsidR="000C65AD" w:rsidRPr="004D5AAD" w:rsidRDefault="0001010D" w:rsidP="000C65A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720" w:type="dxa"/>
            <w:vAlign w:val="bottom"/>
          </w:tcPr>
          <w:p w14:paraId="01C6A05B" w14:textId="58D5CD1D" w:rsidR="000C65AD" w:rsidRPr="004D5AAD" w:rsidRDefault="0001010D" w:rsidP="000C65A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40" w:type="dxa"/>
            <w:vAlign w:val="bottom"/>
          </w:tcPr>
          <w:p w14:paraId="3C026860" w14:textId="77777777" w:rsidR="000C65AD" w:rsidRPr="004D5AAD" w:rsidRDefault="000C65AD" w:rsidP="000C6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36AEFE3" w14:textId="582D6B84" w:rsidR="000C65AD" w:rsidRPr="004D5AAD" w:rsidRDefault="0001010D" w:rsidP="000C65AD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0754E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083</w:t>
            </w:r>
            <w:r w:rsidR="00C0754E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</w:t>
            </w:r>
          </w:p>
        </w:tc>
        <w:tc>
          <w:tcPr>
            <w:tcW w:w="241" w:type="dxa"/>
            <w:vAlign w:val="bottom"/>
          </w:tcPr>
          <w:p w14:paraId="7881AD1B" w14:textId="77777777" w:rsidR="000C65AD" w:rsidRPr="004D5AAD" w:rsidRDefault="000C65AD" w:rsidP="000C65A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21DAD641" w14:textId="67E9CE07" w:rsidR="000C65AD" w:rsidRPr="004D5AAD" w:rsidRDefault="0001010D" w:rsidP="000C65A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C65AD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083</w:t>
            </w:r>
            <w:r w:rsidR="000C65AD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</w:t>
            </w:r>
          </w:p>
        </w:tc>
        <w:tc>
          <w:tcPr>
            <w:tcW w:w="252" w:type="dxa"/>
            <w:vAlign w:val="bottom"/>
          </w:tcPr>
          <w:p w14:paraId="635A2F63" w14:textId="77777777" w:rsidR="000C65AD" w:rsidRPr="004D5AAD" w:rsidRDefault="000C65AD" w:rsidP="000C6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5D8D683" w14:textId="0C72ABB8" w:rsidR="000C65AD" w:rsidRPr="004D5AAD" w:rsidRDefault="0001010D" w:rsidP="000C65AD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E45F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379</w:t>
            </w:r>
            <w:r w:rsidR="00E45F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662</w:t>
            </w:r>
          </w:p>
        </w:tc>
        <w:tc>
          <w:tcPr>
            <w:tcW w:w="237" w:type="dxa"/>
            <w:vAlign w:val="bottom"/>
          </w:tcPr>
          <w:p w14:paraId="3AAA287F" w14:textId="77777777" w:rsidR="000C65AD" w:rsidRPr="004D5AAD" w:rsidRDefault="000C65AD" w:rsidP="000C65A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2CE05FDD" w14:textId="66229FB1" w:rsidR="000C65AD" w:rsidRPr="004D5AAD" w:rsidRDefault="0001010D" w:rsidP="000C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80" w:right="-1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C65AD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711</w:t>
            </w:r>
            <w:r w:rsidR="000C65AD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806</w:t>
            </w:r>
          </w:p>
        </w:tc>
      </w:tr>
      <w:tr w:rsidR="00357B3C" w:rsidRPr="004D5AAD" w14:paraId="0E3BB175" w14:textId="77777777" w:rsidTr="00282841">
        <w:trPr>
          <w:trHeight w:val="117"/>
        </w:trPr>
        <w:tc>
          <w:tcPr>
            <w:tcW w:w="4050" w:type="dxa"/>
            <w:vAlign w:val="bottom"/>
          </w:tcPr>
          <w:p w14:paraId="0BE54411" w14:textId="77777777" w:rsidR="00357B3C" w:rsidRPr="00CC292E" w:rsidRDefault="00357B3C" w:rsidP="0035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292E">
              <w:rPr>
                <w:rFonts w:asciiTheme="majorBidi" w:hAnsiTheme="majorBidi" w:cstheme="majorBidi"/>
                <w:sz w:val="28"/>
                <w:szCs w:val="28"/>
              </w:rPr>
              <w:t xml:space="preserve">PT TAPANULI HYDRO ENERGY </w:t>
            </w:r>
          </w:p>
          <w:p w14:paraId="2CF1F0AE" w14:textId="04F025C2" w:rsidR="00357B3C" w:rsidRPr="00CC292E" w:rsidRDefault="00357B3C" w:rsidP="0035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3150" w:type="dxa"/>
          </w:tcPr>
          <w:p w14:paraId="58AB0EAA" w14:textId="0C8D3952" w:rsidR="00357B3C" w:rsidRPr="00CC292E" w:rsidRDefault="00357B3C" w:rsidP="0035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trike/>
                <w:spacing w:val="-6"/>
                <w:sz w:val="28"/>
                <w:szCs w:val="28"/>
                <w:cs/>
              </w:rPr>
            </w:pPr>
            <w:r w:rsidRPr="00CC292E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355E663A" w14:textId="50059179" w:rsidR="00357B3C" w:rsidRPr="00CC292E" w:rsidRDefault="00357B3C" w:rsidP="00357B3C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trike/>
                <w:spacing w:val="-6"/>
                <w:sz w:val="28"/>
                <w:szCs w:val="28"/>
                <w:cs/>
                <w:lang w:bidi="th-TH"/>
              </w:rPr>
            </w:pPr>
            <w:r w:rsidRPr="00CC292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สาธารณรัฐ</w:t>
            </w:r>
            <w:r w:rsidRPr="00CC292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br/>
              <w:t>อินโดนีเซีย</w:t>
            </w:r>
          </w:p>
        </w:tc>
        <w:tc>
          <w:tcPr>
            <w:tcW w:w="720" w:type="dxa"/>
            <w:vAlign w:val="bottom"/>
          </w:tcPr>
          <w:p w14:paraId="01848A14" w14:textId="36455ECE" w:rsidR="00357B3C" w:rsidRPr="00CC292E" w:rsidRDefault="0001010D" w:rsidP="00357B3C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trike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720" w:type="dxa"/>
            <w:vAlign w:val="bottom"/>
          </w:tcPr>
          <w:p w14:paraId="54B1CDEC" w14:textId="1DE55600" w:rsidR="00357B3C" w:rsidRPr="00CC292E" w:rsidRDefault="00357B3C" w:rsidP="00357B3C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trike/>
                <w:sz w:val="28"/>
                <w:szCs w:val="28"/>
                <w:lang w:val="en-US" w:bidi="th-TH"/>
              </w:rPr>
            </w:pPr>
            <w:r w:rsidRPr="00CC292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4435BA77" w14:textId="77777777" w:rsidR="00357B3C" w:rsidRPr="00CC292E" w:rsidRDefault="00357B3C" w:rsidP="00357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C3F4377" w14:textId="75D612ED" w:rsidR="00357B3C" w:rsidRPr="00CC292E" w:rsidRDefault="0001010D" w:rsidP="00357B3C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trike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577</w:t>
            </w:r>
            <w:r w:rsidR="00357B3C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294</w:t>
            </w:r>
          </w:p>
        </w:tc>
        <w:tc>
          <w:tcPr>
            <w:tcW w:w="241" w:type="dxa"/>
            <w:vAlign w:val="bottom"/>
          </w:tcPr>
          <w:p w14:paraId="020C1D14" w14:textId="77777777" w:rsidR="00357B3C" w:rsidRPr="00CC292E" w:rsidRDefault="00357B3C" w:rsidP="00357B3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trike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25C42A83" w14:textId="21534503" w:rsidR="00357B3C" w:rsidRPr="00CC292E" w:rsidRDefault="00357B3C" w:rsidP="00357B3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trike/>
                <w:sz w:val="28"/>
                <w:szCs w:val="28"/>
                <w:lang w:val="en-US" w:bidi="th-TH"/>
              </w:rPr>
            </w:pPr>
            <w:r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719F9771" w14:textId="77777777" w:rsidR="00357B3C" w:rsidRPr="00CC292E" w:rsidRDefault="00357B3C" w:rsidP="00357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281AF35" w14:textId="29FF9C24" w:rsidR="00357B3C" w:rsidRPr="00CC292E" w:rsidRDefault="0001010D" w:rsidP="00357B3C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trike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577</w:t>
            </w:r>
            <w:r w:rsidR="00357B3C" w:rsidRPr="00CC292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294</w:t>
            </w:r>
          </w:p>
        </w:tc>
        <w:tc>
          <w:tcPr>
            <w:tcW w:w="237" w:type="dxa"/>
            <w:vAlign w:val="bottom"/>
          </w:tcPr>
          <w:p w14:paraId="142B4020" w14:textId="77777777" w:rsidR="00357B3C" w:rsidRPr="00CC292E" w:rsidRDefault="00357B3C" w:rsidP="00357B3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trike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5A47C41F" w14:textId="67B2D63E" w:rsidR="00357B3C" w:rsidRPr="00CC292E" w:rsidRDefault="00357B3C" w:rsidP="00357B3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80" w:right="-158"/>
              <w:rPr>
                <w:rFonts w:asciiTheme="majorBidi" w:hAnsiTheme="majorBidi" w:cstheme="majorBidi"/>
                <w:strike/>
                <w:sz w:val="28"/>
                <w:szCs w:val="28"/>
                <w:lang w:val="en-US" w:bidi="th-TH"/>
              </w:rPr>
            </w:pPr>
            <w:r w:rsidRPr="00CC292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-</w:t>
            </w:r>
          </w:p>
        </w:tc>
      </w:tr>
      <w:tr w:rsidR="000C65AD" w:rsidRPr="004D5AAD" w14:paraId="31C4BDE8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5D1204C0" w14:textId="77777777" w:rsidR="000C65AD" w:rsidRPr="004D5AAD" w:rsidRDefault="000C65AD" w:rsidP="000C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RATCH &amp; AIDC Wind Energy Pte. Ltd.</w:t>
            </w:r>
          </w:p>
          <w:p w14:paraId="7C228350" w14:textId="353C1583" w:rsidR="000C65AD" w:rsidRPr="004D5AAD" w:rsidRDefault="000C65AD" w:rsidP="000C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531497C9" w14:textId="77777777" w:rsidR="000C65AD" w:rsidRPr="004D5AAD" w:rsidRDefault="000C65AD" w:rsidP="000C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ลงทุนในธุรกิจเกี่ยวกับพลังงานไฟฟ้าในต่างประเทศ</w:t>
            </w:r>
          </w:p>
        </w:tc>
        <w:tc>
          <w:tcPr>
            <w:tcW w:w="1082" w:type="dxa"/>
          </w:tcPr>
          <w:p w14:paraId="36B8415A" w14:textId="77777777" w:rsidR="000C65AD" w:rsidRPr="004D5AAD" w:rsidRDefault="000C65AD" w:rsidP="000C65A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4225ADD" w14:textId="6689275E" w:rsidR="000C65AD" w:rsidRPr="004D5AAD" w:rsidRDefault="000C65AD" w:rsidP="000C65A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สิงคโปร์</w:t>
            </w:r>
          </w:p>
        </w:tc>
        <w:tc>
          <w:tcPr>
            <w:tcW w:w="720" w:type="dxa"/>
            <w:vAlign w:val="bottom"/>
          </w:tcPr>
          <w:p w14:paraId="0468E10A" w14:textId="6C2CC4E8" w:rsidR="000C65AD" w:rsidRPr="004D5AAD" w:rsidRDefault="0001010D" w:rsidP="000C65A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  <w:r w:rsidR="000C65AD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720" w:type="dxa"/>
            <w:vAlign w:val="bottom"/>
          </w:tcPr>
          <w:p w14:paraId="468DFF2B" w14:textId="4674CC85" w:rsidR="000C65AD" w:rsidRPr="004D5AAD" w:rsidRDefault="0001010D" w:rsidP="000C65A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  <w:r w:rsidR="000C65AD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240" w:type="dxa"/>
            <w:vAlign w:val="bottom"/>
          </w:tcPr>
          <w:p w14:paraId="5082F9D9" w14:textId="77777777" w:rsidR="000C65AD" w:rsidRPr="004D5AAD" w:rsidRDefault="000C65AD" w:rsidP="000C6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BB7E2E2" w14:textId="3675527D" w:rsidR="000C65AD" w:rsidRPr="004D5AAD" w:rsidRDefault="0001010D" w:rsidP="000C65AD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295</w:t>
            </w:r>
            <w:r w:rsidR="00C075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427</w:t>
            </w:r>
          </w:p>
        </w:tc>
        <w:tc>
          <w:tcPr>
            <w:tcW w:w="241" w:type="dxa"/>
            <w:vAlign w:val="bottom"/>
          </w:tcPr>
          <w:p w14:paraId="6887C4E7" w14:textId="77777777" w:rsidR="000C65AD" w:rsidRPr="004D5AAD" w:rsidRDefault="000C65AD" w:rsidP="000C65A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3B99B2BA" w14:textId="158B323B" w:rsidR="000C65AD" w:rsidRPr="004D5AAD" w:rsidRDefault="0001010D" w:rsidP="000C65A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</w:t>
            </w:r>
            <w:r w:rsidR="000C65AD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867</w:t>
            </w:r>
          </w:p>
        </w:tc>
        <w:tc>
          <w:tcPr>
            <w:tcW w:w="252" w:type="dxa"/>
            <w:vAlign w:val="bottom"/>
          </w:tcPr>
          <w:p w14:paraId="126A5720" w14:textId="77777777" w:rsidR="000C65AD" w:rsidRPr="004D5AAD" w:rsidRDefault="000C65AD" w:rsidP="000C6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49D1A07" w14:textId="550F4E19" w:rsidR="000C65AD" w:rsidRPr="004D5AAD" w:rsidRDefault="0001010D" w:rsidP="000C65AD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80" w:right="-1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292</w:t>
            </w:r>
            <w:r w:rsidR="00E45F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895</w:t>
            </w:r>
          </w:p>
        </w:tc>
        <w:tc>
          <w:tcPr>
            <w:tcW w:w="237" w:type="dxa"/>
            <w:vAlign w:val="bottom"/>
          </w:tcPr>
          <w:p w14:paraId="69FC493F" w14:textId="77777777" w:rsidR="000C65AD" w:rsidRPr="004D5AAD" w:rsidRDefault="000C65AD" w:rsidP="000C65A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0E92D367" w14:textId="3C5A5467" w:rsidR="000C65AD" w:rsidRPr="004D5AAD" w:rsidRDefault="0001010D" w:rsidP="000C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80" w:right="-1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214</w:t>
            </w:r>
            <w:r w:rsidR="000C65AD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385</w:t>
            </w:r>
          </w:p>
        </w:tc>
      </w:tr>
      <w:tr w:rsidR="000C65AD" w:rsidRPr="004D5AAD" w14:paraId="2A45DAF0" w14:textId="77777777" w:rsidTr="00781909">
        <w:trPr>
          <w:trHeight w:val="117"/>
        </w:trPr>
        <w:tc>
          <w:tcPr>
            <w:tcW w:w="4050" w:type="dxa"/>
          </w:tcPr>
          <w:p w14:paraId="31B8145F" w14:textId="16DE4CDB" w:rsidR="000C65AD" w:rsidRPr="004D5AAD" w:rsidRDefault="000C65AD" w:rsidP="000C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spacing w:val="-8"/>
                <w:sz w:val="28"/>
                <w:szCs w:val="28"/>
              </w:rPr>
              <w:t>NEXIF ENERGY BT PTE. LTD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</w:p>
        </w:tc>
        <w:tc>
          <w:tcPr>
            <w:tcW w:w="3150" w:type="dxa"/>
          </w:tcPr>
          <w:p w14:paraId="7DF25DA5" w14:textId="693737CF" w:rsidR="000C65AD" w:rsidRPr="004D5AAD" w:rsidRDefault="000C65AD" w:rsidP="000C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ลงทุนในธุรกิจเกี่ยวกับพลังงานไฟฟ้าในต่างประเทศ</w:t>
            </w:r>
          </w:p>
        </w:tc>
        <w:tc>
          <w:tcPr>
            <w:tcW w:w="1082" w:type="dxa"/>
          </w:tcPr>
          <w:p w14:paraId="066500A1" w14:textId="77777777" w:rsidR="000C65AD" w:rsidRPr="004D5AAD" w:rsidRDefault="000C65AD" w:rsidP="000C65A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5FF7AAD" w14:textId="6BD5E0B3" w:rsidR="000C65AD" w:rsidRPr="004D5AAD" w:rsidRDefault="000C65AD" w:rsidP="000C65A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สิงคโปร์</w:t>
            </w:r>
          </w:p>
        </w:tc>
        <w:tc>
          <w:tcPr>
            <w:tcW w:w="720" w:type="dxa"/>
            <w:vAlign w:val="bottom"/>
          </w:tcPr>
          <w:p w14:paraId="451222E0" w14:textId="51AC3757" w:rsidR="000C65AD" w:rsidRPr="004D5AAD" w:rsidRDefault="00C31E93" w:rsidP="000C65A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74.50</w:t>
            </w:r>
          </w:p>
        </w:tc>
        <w:tc>
          <w:tcPr>
            <w:tcW w:w="720" w:type="dxa"/>
            <w:vAlign w:val="bottom"/>
          </w:tcPr>
          <w:p w14:paraId="63D0D805" w14:textId="5390E208" w:rsidR="000C65AD" w:rsidRPr="004D5AAD" w:rsidRDefault="0001010D" w:rsidP="000C65A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40" w:type="dxa"/>
            <w:vAlign w:val="bottom"/>
          </w:tcPr>
          <w:p w14:paraId="5DFC2031" w14:textId="77777777" w:rsidR="000C65AD" w:rsidRPr="004D5AAD" w:rsidRDefault="000C65AD" w:rsidP="000C6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C6BD29E" w14:textId="67F1F9D3" w:rsidR="000C65AD" w:rsidRPr="004D5AAD" w:rsidRDefault="0001010D" w:rsidP="000C65AD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227</w:t>
            </w:r>
            <w:r w:rsidR="00C0754E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538</w:t>
            </w:r>
          </w:p>
        </w:tc>
        <w:tc>
          <w:tcPr>
            <w:tcW w:w="241" w:type="dxa"/>
            <w:vAlign w:val="bottom"/>
          </w:tcPr>
          <w:p w14:paraId="3F7BB092" w14:textId="77777777" w:rsidR="000C65AD" w:rsidRPr="004D5AAD" w:rsidRDefault="000C65AD" w:rsidP="000C65A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07319B39" w14:textId="20E81E68" w:rsidR="000C65AD" w:rsidRPr="004D5AAD" w:rsidRDefault="0001010D" w:rsidP="000C65A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227</w:t>
            </w:r>
            <w:r w:rsidR="000C65AD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538</w:t>
            </w:r>
          </w:p>
        </w:tc>
        <w:tc>
          <w:tcPr>
            <w:tcW w:w="252" w:type="dxa"/>
            <w:vAlign w:val="bottom"/>
          </w:tcPr>
          <w:p w14:paraId="151C8671" w14:textId="77777777" w:rsidR="000C65AD" w:rsidRPr="004D5AAD" w:rsidRDefault="000C65AD" w:rsidP="000C6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25E6164" w14:textId="300DF223" w:rsidR="000C65AD" w:rsidRPr="004D5AAD" w:rsidRDefault="0001010D" w:rsidP="000C65AD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80" w:right="-1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246</w:t>
            </w:r>
            <w:r w:rsidR="00E45F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792</w:t>
            </w:r>
          </w:p>
        </w:tc>
        <w:tc>
          <w:tcPr>
            <w:tcW w:w="237" w:type="dxa"/>
            <w:vAlign w:val="bottom"/>
          </w:tcPr>
          <w:p w14:paraId="79CADF9D" w14:textId="77777777" w:rsidR="000C65AD" w:rsidRPr="004D5AAD" w:rsidRDefault="000C65AD" w:rsidP="000C65A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76F18345" w14:textId="367C2100" w:rsidR="000C65AD" w:rsidRPr="004D5AAD" w:rsidRDefault="0001010D" w:rsidP="000C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80" w:right="-1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227</w:t>
            </w:r>
            <w:r w:rsidR="000C65AD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530</w:t>
            </w:r>
          </w:p>
        </w:tc>
      </w:tr>
      <w:tr w:rsidR="004D5AAD" w:rsidRPr="004D5AAD" w14:paraId="0286A733" w14:textId="77777777" w:rsidTr="00781909">
        <w:trPr>
          <w:trHeight w:val="117"/>
        </w:trPr>
        <w:tc>
          <w:tcPr>
            <w:tcW w:w="4050" w:type="dxa"/>
          </w:tcPr>
          <w:p w14:paraId="7463CF6A" w14:textId="77777777" w:rsidR="004D5AAD" w:rsidRPr="004D5AAD" w:rsidRDefault="004D5AAD" w:rsidP="00A5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3150" w:type="dxa"/>
          </w:tcPr>
          <w:p w14:paraId="34190873" w14:textId="77777777" w:rsidR="004D5AAD" w:rsidRPr="004D5AAD" w:rsidRDefault="004D5AAD" w:rsidP="00A5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3F65EFD4" w14:textId="77777777" w:rsidR="004D5AAD" w:rsidRPr="004D5AAD" w:rsidRDefault="004D5AAD" w:rsidP="00A50C4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4AE7FDE" w14:textId="77777777" w:rsidR="004D5AAD" w:rsidRPr="004D5AAD" w:rsidRDefault="004D5AAD" w:rsidP="00A50C4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56C380B" w14:textId="77777777" w:rsidR="004D5AAD" w:rsidRPr="004D5AAD" w:rsidRDefault="004D5AAD" w:rsidP="00A50C41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53AEFA60" w14:textId="77777777" w:rsidR="004D5AAD" w:rsidRPr="004D5AAD" w:rsidRDefault="004D5AAD" w:rsidP="00A50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AC822CB" w14:textId="77777777" w:rsidR="004D5AAD" w:rsidRPr="004D5AAD" w:rsidRDefault="004D5AAD" w:rsidP="00A50C41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6AEBB17E" w14:textId="77777777" w:rsidR="004D5AAD" w:rsidRPr="004D5AAD" w:rsidRDefault="004D5AAD" w:rsidP="00A50C4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6F051067" w14:textId="77777777" w:rsidR="004D5AAD" w:rsidRPr="004D5AAD" w:rsidRDefault="004D5AAD" w:rsidP="00A50C41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30533355" w14:textId="77777777" w:rsidR="004D5AAD" w:rsidRPr="004D5AAD" w:rsidRDefault="004D5AAD" w:rsidP="00A50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2E51DB9" w14:textId="77777777" w:rsidR="004D5AAD" w:rsidRPr="004D5AAD" w:rsidRDefault="004D5AAD" w:rsidP="00A50C41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80" w:right="-1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2AB1ED84" w14:textId="77777777" w:rsidR="004D5AAD" w:rsidRPr="004D5AAD" w:rsidRDefault="004D5AAD" w:rsidP="00A50C4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06F1BA59" w14:textId="77777777" w:rsidR="004D5AAD" w:rsidRPr="004D5AAD" w:rsidRDefault="004D5AAD" w:rsidP="00A50C4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80" w:right="-1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D5AAD" w:rsidRPr="004D5AAD" w14:paraId="36EC0F14" w14:textId="77777777" w:rsidTr="00781909">
        <w:trPr>
          <w:trHeight w:val="117"/>
        </w:trPr>
        <w:tc>
          <w:tcPr>
            <w:tcW w:w="4050" w:type="dxa"/>
          </w:tcPr>
          <w:p w14:paraId="44B384EC" w14:textId="2174B477" w:rsidR="004D5AAD" w:rsidRPr="004D5AAD" w:rsidRDefault="004D5AAD" w:rsidP="00A5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การร่วมค้าทางอ้อม</w:t>
            </w:r>
          </w:p>
        </w:tc>
        <w:tc>
          <w:tcPr>
            <w:tcW w:w="3150" w:type="dxa"/>
          </w:tcPr>
          <w:p w14:paraId="35FF20DC" w14:textId="77777777" w:rsidR="004D5AAD" w:rsidRPr="004D5AAD" w:rsidRDefault="004D5AAD" w:rsidP="00A5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179C6A92" w14:textId="77777777" w:rsidR="004D5AAD" w:rsidRPr="004D5AAD" w:rsidRDefault="004D5AAD" w:rsidP="00A50C4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6B123ED" w14:textId="77777777" w:rsidR="004D5AAD" w:rsidRPr="004D5AAD" w:rsidRDefault="004D5AAD" w:rsidP="00A50C4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4BC207A" w14:textId="77777777" w:rsidR="004D5AAD" w:rsidRPr="004D5AAD" w:rsidRDefault="004D5AAD" w:rsidP="00A50C41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3036B8F2" w14:textId="77777777" w:rsidR="004D5AAD" w:rsidRPr="004D5AAD" w:rsidRDefault="004D5AAD" w:rsidP="00A50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E61E079" w14:textId="77777777" w:rsidR="004D5AAD" w:rsidRPr="004D5AAD" w:rsidRDefault="004D5AAD" w:rsidP="00A50C41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4BED6383" w14:textId="77777777" w:rsidR="004D5AAD" w:rsidRPr="004D5AAD" w:rsidRDefault="004D5AAD" w:rsidP="00A50C4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6D0F8575" w14:textId="77777777" w:rsidR="004D5AAD" w:rsidRPr="004D5AAD" w:rsidRDefault="004D5AAD" w:rsidP="00A50C41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077FD6CA" w14:textId="77777777" w:rsidR="004D5AAD" w:rsidRPr="004D5AAD" w:rsidRDefault="004D5AAD" w:rsidP="00A50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E5FAB78" w14:textId="77777777" w:rsidR="004D5AAD" w:rsidRPr="004D5AAD" w:rsidRDefault="004D5AAD" w:rsidP="00A50C41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80" w:right="-1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4741FB40" w14:textId="77777777" w:rsidR="004D5AAD" w:rsidRPr="004D5AAD" w:rsidRDefault="004D5AAD" w:rsidP="00A50C4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4950AC3A" w14:textId="77777777" w:rsidR="004D5AAD" w:rsidRPr="004D5AAD" w:rsidRDefault="004D5AAD" w:rsidP="00A50C4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80" w:right="-1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57B3C" w:rsidRPr="004D5AAD" w14:paraId="779632B9" w14:textId="77777777" w:rsidTr="00C0754E">
        <w:trPr>
          <w:trHeight w:val="117"/>
        </w:trPr>
        <w:tc>
          <w:tcPr>
            <w:tcW w:w="4050" w:type="dxa"/>
            <w:vAlign w:val="bottom"/>
          </w:tcPr>
          <w:p w14:paraId="363AD31C" w14:textId="21997246" w:rsidR="00357B3C" w:rsidRPr="00CC292E" w:rsidRDefault="00357B3C" w:rsidP="0035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CC292E">
              <w:rPr>
                <w:rFonts w:asciiTheme="majorBidi" w:hAnsiTheme="majorBidi" w:cstheme="majorBidi"/>
                <w:sz w:val="28"/>
                <w:szCs w:val="28"/>
              </w:rPr>
              <w:t>Nexif</w:t>
            </w:r>
            <w:proofErr w:type="spellEnd"/>
            <w:r w:rsidRPr="00CC292E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Ratch Energy Investment</w:t>
            </w:r>
            <w:r w:rsidR="00AA0A8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s</w:t>
            </w:r>
            <w:r w:rsidRPr="00CC292E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Pte. Ltd</w:t>
            </w:r>
            <w:r w:rsidR="001B258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</w:p>
          <w:p w14:paraId="7733AA41" w14:textId="174D2281" w:rsidR="00357B3C" w:rsidRPr="00CC292E" w:rsidRDefault="00357B3C" w:rsidP="0035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</w:tcPr>
          <w:p w14:paraId="14176AEA" w14:textId="6359F5A9" w:rsidR="00357B3C" w:rsidRPr="00CC292E" w:rsidRDefault="00357B3C" w:rsidP="0035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292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ลงทุนในธุรกิจเกี่ยวกับพลังงานไฟฟ้าในต่างประเทศ</w:t>
            </w:r>
          </w:p>
        </w:tc>
        <w:tc>
          <w:tcPr>
            <w:tcW w:w="1082" w:type="dxa"/>
          </w:tcPr>
          <w:p w14:paraId="5DB390F6" w14:textId="77777777" w:rsidR="00357B3C" w:rsidRPr="00CC292E" w:rsidRDefault="00357B3C" w:rsidP="00357B3C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8D6CD7A" w14:textId="4CCD1598" w:rsidR="00357B3C" w:rsidRPr="00CC292E" w:rsidRDefault="00357B3C" w:rsidP="00357B3C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C292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สิงคโปร์</w:t>
            </w:r>
          </w:p>
        </w:tc>
        <w:tc>
          <w:tcPr>
            <w:tcW w:w="720" w:type="dxa"/>
            <w:vAlign w:val="bottom"/>
          </w:tcPr>
          <w:p w14:paraId="3D460761" w14:textId="34C7F46C" w:rsidR="00357B3C" w:rsidRPr="00CC292E" w:rsidRDefault="0001010D" w:rsidP="00357B3C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010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720" w:type="dxa"/>
            <w:vAlign w:val="bottom"/>
          </w:tcPr>
          <w:p w14:paraId="4295DA99" w14:textId="4361EAAF" w:rsidR="00357B3C" w:rsidRPr="00CC292E" w:rsidRDefault="00357B3C" w:rsidP="00357B3C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C292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09EFE891" w14:textId="77777777" w:rsidR="00357B3C" w:rsidRPr="00CC292E" w:rsidRDefault="00357B3C" w:rsidP="00357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3B9B301" w14:textId="2A10202E" w:rsidR="00357B3C" w:rsidRPr="00CC292E" w:rsidRDefault="0001010D" w:rsidP="00357B3C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357B3C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696</w:t>
            </w:r>
            <w:r w:rsidR="00357B3C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392</w:t>
            </w:r>
          </w:p>
        </w:tc>
        <w:tc>
          <w:tcPr>
            <w:tcW w:w="241" w:type="dxa"/>
            <w:vAlign w:val="bottom"/>
          </w:tcPr>
          <w:p w14:paraId="16150D46" w14:textId="77777777" w:rsidR="00357B3C" w:rsidRPr="00CC292E" w:rsidRDefault="00357B3C" w:rsidP="00357B3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40AAFD16" w14:textId="3390A0D9" w:rsidR="00357B3C" w:rsidRPr="00CC292E" w:rsidRDefault="00357B3C" w:rsidP="001B25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7ABC19D8" w14:textId="77777777" w:rsidR="00357B3C" w:rsidRPr="00CC292E" w:rsidRDefault="00357B3C" w:rsidP="00357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D38600B" w14:textId="633CF6A3" w:rsidR="00357B3C" w:rsidRPr="00CC292E" w:rsidRDefault="0001010D" w:rsidP="00357B3C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80" w:right="-1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4</w:t>
            </w:r>
            <w:r w:rsidR="00357B3C" w:rsidRPr="00CC292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696</w:t>
            </w:r>
            <w:r w:rsidR="00357B3C" w:rsidRPr="00CC292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392</w:t>
            </w:r>
          </w:p>
        </w:tc>
        <w:tc>
          <w:tcPr>
            <w:tcW w:w="237" w:type="dxa"/>
            <w:vAlign w:val="bottom"/>
          </w:tcPr>
          <w:p w14:paraId="16C9411E" w14:textId="77777777" w:rsidR="00357B3C" w:rsidRPr="00CC292E" w:rsidRDefault="00357B3C" w:rsidP="00357B3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41D3DB70" w14:textId="26E3251C" w:rsidR="00357B3C" w:rsidRPr="004D5AAD" w:rsidRDefault="00357B3C" w:rsidP="001B258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180" w:right="-1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292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-</w:t>
            </w:r>
          </w:p>
        </w:tc>
      </w:tr>
      <w:tr w:rsidR="00357B3C" w:rsidRPr="004D5AAD" w14:paraId="154EEEE2" w14:textId="77777777" w:rsidTr="00C0754E">
        <w:trPr>
          <w:trHeight w:val="117"/>
        </w:trPr>
        <w:tc>
          <w:tcPr>
            <w:tcW w:w="4050" w:type="dxa"/>
            <w:vAlign w:val="bottom"/>
          </w:tcPr>
          <w:p w14:paraId="3C78BB14" w14:textId="77777777" w:rsidR="00357B3C" w:rsidRPr="004D5AAD" w:rsidRDefault="00357B3C" w:rsidP="0035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proofErr w:type="gramStart"/>
            <w:r w:rsidRPr="004D5AAD">
              <w:rPr>
                <w:rFonts w:asciiTheme="majorBidi" w:hAnsiTheme="majorBidi" w:cstheme="majorBidi"/>
                <w:sz w:val="28"/>
                <w:szCs w:val="28"/>
              </w:rPr>
              <w:t>An</w:t>
            </w:r>
            <w:proofErr w:type="gramEnd"/>
            <w:r w:rsidRPr="004D5AA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4D5AAD">
              <w:rPr>
                <w:rFonts w:asciiTheme="majorBidi" w:hAnsiTheme="majorBidi" w:cstheme="majorBidi"/>
                <w:sz w:val="28"/>
                <w:szCs w:val="28"/>
              </w:rPr>
              <w:t>Binh</w:t>
            </w:r>
            <w:proofErr w:type="spellEnd"/>
            <w:r w:rsidRPr="004D5AAD">
              <w:rPr>
                <w:rFonts w:asciiTheme="majorBidi" w:hAnsiTheme="majorBidi" w:cstheme="majorBidi"/>
                <w:sz w:val="28"/>
                <w:szCs w:val="28"/>
              </w:rPr>
              <w:t xml:space="preserve"> Energy and Infrastructure Fund</w:t>
            </w:r>
          </w:p>
          <w:p w14:paraId="5C70A0E7" w14:textId="77777777" w:rsidR="00357B3C" w:rsidRPr="004D5AAD" w:rsidRDefault="00357B3C" w:rsidP="0035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</w:tcPr>
          <w:p w14:paraId="67D9A1F2" w14:textId="7EADC8C7" w:rsidR="00357B3C" w:rsidRPr="004D5AAD" w:rsidRDefault="00357B3C" w:rsidP="0035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ลงทุนในธุรกิจเกี่ยวกับพลังงาน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/>
              <w:t>และโครงสร้างพื้นฐาน</w:t>
            </w:r>
          </w:p>
        </w:tc>
        <w:tc>
          <w:tcPr>
            <w:tcW w:w="1082" w:type="dxa"/>
          </w:tcPr>
          <w:p w14:paraId="6BFC6450" w14:textId="77777777" w:rsidR="00357B3C" w:rsidRPr="004D5AAD" w:rsidRDefault="00357B3C" w:rsidP="00357B3C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326AD90" w14:textId="4CA1522A" w:rsidR="00357B3C" w:rsidRPr="004D5AAD" w:rsidRDefault="00357B3C" w:rsidP="00357B3C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เวียดนาม</w:t>
            </w:r>
          </w:p>
        </w:tc>
        <w:tc>
          <w:tcPr>
            <w:tcW w:w="720" w:type="dxa"/>
            <w:vAlign w:val="bottom"/>
          </w:tcPr>
          <w:p w14:paraId="1DDD2F54" w14:textId="7AAF6CF0" w:rsidR="00357B3C" w:rsidRDefault="0001010D" w:rsidP="00357B3C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720" w:type="dxa"/>
            <w:vAlign w:val="bottom"/>
          </w:tcPr>
          <w:p w14:paraId="496D5DF7" w14:textId="2B9CCE5A" w:rsidR="00357B3C" w:rsidRPr="004D5AAD" w:rsidRDefault="0001010D" w:rsidP="00357B3C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40" w:type="dxa"/>
            <w:vAlign w:val="bottom"/>
          </w:tcPr>
          <w:p w14:paraId="03BAAC45" w14:textId="77777777" w:rsidR="00357B3C" w:rsidRPr="004D5AAD" w:rsidRDefault="00357B3C" w:rsidP="00357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B6F76E2" w14:textId="5F966228" w:rsidR="00357B3C" w:rsidRPr="004D5AAD" w:rsidRDefault="0001010D" w:rsidP="00357B3C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357B3C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504</w:t>
            </w:r>
            <w:r w:rsidR="00357B3C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686</w:t>
            </w:r>
          </w:p>
        </w:tc>
        <w:tc>
          <w:tcPr>
            <w:tcW w:w="241" w:type="dxa"/>
            <w:vAlign w:val="bottom"/>
          </w:tcPr>
          <w:p w14:paraId="6E308F32" w14:textId="77777777" w:rsidR="00357B3C" w:rsidRPr="004D5AAD" w:rsidRDefault="00357B3C" w:rsidP="00357B3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57F25BDC" w14:textId="73A07C6F" w:rsidR="00357B3C" w:rsidRPr="004D5AAD" w:rsidRDefault="0001010D" w:rsidP="00357B3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357B3C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504</w:t>
            </w:r>
            <w:r w:rsidR="00357B3C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686</w:t>
            </w:r>
          </w:p>
        </w:tc>
        <w:tc>
          <w:tcPr>
            <w:tcW w:w="252" w:type="dxa"/>
            <w:vAlign w:val="bottom"/>
          </w:tcPr>
          <w:p w14:paraId="07BAF9F1" w14:textId="77777777" w:rsidR="00357B3C" w:rsidRPr="004D5AAD" w:rsidRDefault="00357B3C" w:rsidP="00357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2B133F0F" w14:textId="0E4610FE" w:rsidR="00357B3C" w:rsidRDefault="0001010D" w:rsidP="00357B3C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80" w:right="-1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357B3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966</w:t>
            </w:r>
            <w:r w:rsidR="00357B3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325</w:t>
            </w:r>
          </w:p>
        </w:tc>
        <w:tc>
          <w:tcPr>
            <w:tcW w:w="237" w:type="dxa"/>
            <w:vAlign w:val="bottom"/>
          </w:tcPr>
          <w:p w14:paraId="1C66F83F" w14:textId="77777777" w:rsidR="00357B3C" w:rsidRPr="004D5AAD" w:rsidRDefault="00357B3C" w:rsidP="00357B3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354E3B8A" w14:textId="1FCF6D36" w:rsidR="00357B3C" w:rsidRPr="004D5AAD" w:rsidRDefault="0001010D" w:rsidP="00357B3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80" w:right="-1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357B3C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803</w:t>
            </w:r>
            <w:r w:rsidR="00357B3C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749</w:t>
            </w:r>
          </w:p>
        </w:tc>
      </w:tr>
      <w:tr w:rsidR="005B03DF" w:rsidRPr="004D5AAD" w14:paraId="0B035115" w14:textId="77777777" w:rsidTr="00590181">
        <w:trPr>
          <w:trHeight w:val="370"/>
        </w:trPr>
        <w:tc>
          <w:tcPr>
            <w:tcW w:w="4050" w:type="dxa"/>
            <w:vAlign w:val="bottom"/>
          </w:tcPr>
          <w:p w14:paraId="3997C3D1" w14:textId="77777777" w:rsidR="005B03DF" w:rsidRPr="004D5AAD" w:rsidRDefault="005B03DF" w:rsidP="005B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3150" w:type="dxa"/>
          </w:tcPr>
          <w:p w14:paraId="0E3FEE9D" w14:textId="77777777" w:rsidR="005B03DF" w:rsidRPr="004D5AAD" w:rsidRDefault="005B03DF" w:rsidP="005B03DF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4C60282D" w14:textId="77777777" w:rsidR="005B03DF" w:rsidRPr="004D5AAD" w:rsidRDefault="005B03DF" w:rsidP="005B03DF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7311E75" w14:textId="77777777" w:rsidR="005B03DF" w:rsidRPr="004D5AAD" w:rsidRDefault="005B03DF" w:rsidP="005B03DF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26A26A1" w14:textId="77777777" w:rsidR="005B03DF" w:rsidRPr="004D5AAD" w:rsidRDefault="005B03DF" w:rsidP="005B03DF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D58A3D6" w14:textId="77777777" w:rsidR="005B03DF" w:rsidRPr="004D5AAD" w:rsidRDefault="005B03DF" w:rsidP="005B0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22F2C" w14:textId="25727554" w:rsidR="005B03DF" w:rsidRPr="004D5AAD" w:rsidRDefault="0001010D" w:rsidP="005B03DF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</w:t>
            </w:r>
            <w:r w:rsidR="005B03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313</w:t>
            </w:r>
            <w:r w:rsidR="005B03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848</w:t>
            </w:r>
          </w:p>
        </w:tc>
        <w:tc>
          <w:tcPr>
            <w:tcW w:w="241" w:type="dxa"/>
            <w:vAlign w:val="bottom"/>
          </w:tcPr>
          <w:p w14:paraId="7F286A12" w14:textId="77777777" w:rsidR="005B03DF" w:rsidRPr="004D5AAD" w:rsidRDefault="005B03DF" w:rsidP="005B03D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A327E" w14:textId="5C41DA0F" w:rsidR="005B03DF" w:rsidRPr="004D5AAD" w:rsidRDefault="0001010D" w:rsidP="005B03DF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20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</w:t>
            </w:r>
            <w:r w:rsidR="005B03DF" w:rsidRPr="004D5A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903</w:t>
            </w:r>
            <w:r w:rsidR="005B03DF" w:rsidRPr="004D5A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101</w:t>
            </w:r>
          </w:p>
        </w:tc>
        <w:tc>
          <w:tcPr>
            <w:tcW w:w="252" w:type="dxa"/>
            <w:vAlign w:val="bottom"/>
          </w:tcPr>
          <w:p w14:paraId="06EFF2A7" w14:textId="77777777" w:rsidR="005B03DF" w:rsidRPr="004D5AAD" w:rsidRDefault="005B03DF" w:rsidP="005B0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3CB334" w14:textId="4EB03B06" w:rsidR="005B03DF" w:rsidRPr="004D5AAD" w:rsidRDefault="0001010D" w:rsidP="005B03DF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80" w:right="-15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42</w:t>
            </w:r>
            <w:r w:rsidR="00E45FA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528</w:t>
            </w:r>
            <w:r w:rsidR="00E45FA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739</w:t>
            </w:r>
          </w:p>
        </w:tc>
        <w:tc>
          <w:tcPr>
            <w:tcW w:w="237" w:type="dxa"/>
            <w:vAlign w:val="bottom"/>
          </w:tcPr>
          <w:p w14:paraId="39B3B71F" w14:textId="77777777" w:rsidR="005B03DF" w:rsidRPr="004D5AAD" w:rsidRDefault="005B03DF" w:rsidP="005B03D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4E2F3" w14:textId="4FBE72CD" w:rsidR="005B03DF" w:rsidRPr="004D5AAD" w:rsidRDefault="0001010D" w:rsidP="005B03DF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80" w:right="-15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33</w:t>
            </w:r>
            <w:r w:rsidR="005B03DF" w:rsidRPr="004D5AA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133</w:t>
            </w:r>
            <w:r w:rsidR="005B03DF" w:rsidRPr="004D5AA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282</w:t>
            </w:r>
          </w:p>
        </w:tc>
      </w:tr>
      <w:tr w:rsidR="005B03DF" w:rsidRPr="004D5AAD" w14:paraId="603C8CFD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194A4D13" w14:textId="77777777" w:rsidR="005B03DF" w:rsidRPr="004D5AAD" w:rsidRDefault="005B03DF" w:rsidP="005B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3150" w:type="dxa"/>
          </w:tcPr>
          <w:p w14:paraId="527B9F74" w14:textId="77777777" w:rsidR="005B03DF" w:rsidRPr="004D5AAD" w:rsidRDefault="005B03DF" w:rsidP="005B03DF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1A5FD4FD" w14:textId="77777777" w:rsidR="005B03DF" w:rsidRPr="004D5AAD" w:rsidRDefault="005B03DF" w:rsidP="005B03DF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11DDE2C" w14:textId="77777777" w:rsidR="005B03DF" w:rsidRPr="004D5AAD" w:rsidRDefault="005B03DF" w:rsidP="005B03DF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1E10924" w14:textId="77777777" w:rsidR="005B03DF" w:rsidRPr="004D5AAD" w:rsidRDefault="005B03DF" w:rsidP="005B03DF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012864AD" w14:textId="77777777" w:rsidR="005B03DF" w:rsidRPr="004D5AAD" w:rsidRDefault="005B03DF" w:rsidP="005B0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AAF5FA" w14:textId="3680F847" w:rsidR="005B03DF" w:rsidRPr="004D5AAD" w:rsidRDefault="0001010D" w:rsidP="005B03DF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</w:t>
            </w:r>
            <w:r w:rsidR="009D73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863</w:t>
            </w:r>
            <w:r w:rsidR="009D73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143</w:t>
            </w:r>
          </w:p>
        </w:tc>
        <w:tc>
          <w:tcPr>
            <w:tcW w:w="241" w:type="dxa"/>
            <w:vAlign w:val="bottom"/>
          </w:tcPr>
          <w:p w14:paraId="0AAB22FC" w14:textId="77777777" w:rsidR="005B03DF" w:rsidRPr="004D5AAD" w:rsidRDefault="005B03DF" w:rsidP="005B03D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9CE22" w14:textId="79489D03" w:rsidR="005B03DF" w:rsidRPr="004D5AAD" w:rsidRDefault="0001010D" w:rsidP="005B03DF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20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</w:t>
            </w:r>
            <w:r w:rsidR="005B03DF" w:rsidRPr="004D5A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717</w:t>
            </w:r>
            <w:r w:rsidR="005B03DF" w:rsidRPr="004D5A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175</w:t>
            </w:r>
          </w:p>
        </w:tc>
        <w:tc>
          <w:tcPr>
            <w:tcW w:w="252" w:type="dxa"/>
            <w:vAlign w:val="bottom"/>
          </w:tcPr>
          <w:p w14:paraId="1015CBD9" w14:textId="77777777" w:rsidR="005B03DF" w:rsidRPr="004D5AAD" w:rsidRDefault="005B03DF" w:rsidP="005B0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39F330" w14:textId="63D8A60F" w:rsidR="005B03DF" w:rsidRPr="004D5AAD" w:rsidRDefault="0001010D" w:rsidP="005B03DF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80" w:right="-15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50</w:t>
            </w:r>
            <w:r w:rsidR="00E45FA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391</w:t>
            </w:r>
            <w:r w:rsidR="00E45FA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979</w:t>
            </w:r>
          </w:p>
        </w:tc>
        <w:tc>
          <w:tcPr>
            <w:tcW w:w="237" w:type="dxa"/>
            <w:vAlign w:val="bottom"/>
          </w:tcPr>
          <w:p w14:paraId="5D334A7C" w14:textId="77777777" w:rsidR="005B03DF" w:rsidRPr="004D5AAD" w:rsidRDefault="005B03DF" w:rsidP="005B03D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D4CEB" w14:textId="5FE6A88F" w:rsidR="005B03DF" w:rsidRPr="004D5AAD" w:rsidRDefault="0001010D" w:rsidP="005B03DF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80" w:right="-15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40</w:t>
            </w:r>
            <w:r w:rsidR="005B03DF" w:rsidRPr="004D5AA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627</w:t>
            </w:r>
            <w:r w:rsidR="005B03DF" w:rsidRPr="004D5AA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811</w:t>
            </w:r>
          </w:p>
        </w:tc>
      </w:tr>
    </w:tbl>
    <w:p w14:paraId="448F0016" w14:textId="293302F4" w:rsidR="00E028A9" w:rsidRDefault="00E028A9" w:rsidP="006A24D5">
      <w:pPr>
        <w:pStyle w:val="block"/>
        <w:spacing w:after="0" w:line="240" w:lineRule="auto"/>
        <w:ind w:left="0" w:right="-764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25051126" w14:textId="2E9B48A9" w:rsidR="00790E17" w:rsidRDefault="00790E17" w:rsidP="006A24D5">
      <w:pPr>
        <w:pStyle w:val="block"/>
        <w:spacing w:after="0" w:line="240" w:lineRule="auto"/>
        <w:ind w:left="0" w:right="-764"/>
        <w:jc w:val="thaiDistribute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/>
          <w:sz w:val="28"/>
          <w:szCs w:val="28"/>
          <w:lang w:bidi="th-TH"/>
        </w:rPr>
        <w:br w:type="page"/>
      </w:r>
    </w:p>
    <w:tbl>
      <w:tblPr>
        <w:tblW w:w="14996" w:type="dxa"/>
        <w:tblInd w:w="1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23"/>
        <w:gridCol w:w="3150"/>
        <w:gridCol w:w="990"/>
        <w:gridCol w:w="180"/>
        <w:gridCol w:w="630"/>
        <w:gridCol w:w="540"/>
        <w:gridCol w:w="178"/>
        <w:gridCol w:w="992"/>
        <w:gridCol w:w="178"/>
        <w:gridCol w:w="902"/>
        <w:gridCol w:w="178"/>
        <w:gridCol w:w="632"/>
        <w:gridCol w:w="180"/>
        <w:gridCol w:w="630"/>
        <w:gridCol w:w="178"/>
        <w:gridCol w:w="1065"/>
        <w:gridCol w:w="180"/>
        <w:gridCol w:w="990"/>
      </w:tblGrid>
      <w:tr w:rsidR="002D6CF6" w:rsidRPr="00066496" w14:paraId="7C154651" w14:textId="77777777" w:rsidTr="002D6CF6">
        <w:trPr>
          <w:cantSplit/>
          <w:trHeight w:val="299"/>
          <w:tblHeader/>
        </w:trPr>
        <w:tc>
          <w:tcPr>
            <w:tcW w:w="3223" w:type="dxa"/>
            <w:vAlign w:val="bottom"/>
          </w:tcPr>
          <w:p w14:paraId="405D8D4A" w14:textId="77777777" w:rsidR="002D6CF6" w:rsidRPr="00066496" w:rsidRDefault="002D6CF6" w:rsidP="00574368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60021677" w14:textId="77777777" w:rsidR="002D6CF6" w:rsidRPr="00066496" w:rsidRDefault="002D6CF6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59AB963A" w14:textId="77777777" w:rsidR="002D6CF6" w:rsidRPr="00066496" w:rsidRDefault="002D6CF6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6AF101B" w14:textId="77777777" w:rsidR="002D6CF6" w:rsidRPr="00066496" w:rsidRDefault="002D6CF6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453" w:type="dxa"/>
            <w:gridSpan w:val="14"/>
            <w:vAlign w:val="center"/>
          </w:tcPr>
          <w:p w14:paraId="250997E7" w14:textId="77777777" w:rsidR="002D6CF6" w:rsidRPr="00066496" w:rsidRDefault="002D6CF6" w:rsidP="007F4547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6CF6" w:rsidRPr="00066496" w14:paraId="048880AA" w14:textId="77777777" w:rsidTr="002D6CF6">
        <w:trPr>
          <w:cantSplit/>
          <w:trHeight w:val="308"/>
          <w:tblHeader/>
        </w:trPr>
        <w:tc>
          <w:tcPr>
            <w:tcW w:w="3223" w:type="dxa"/>
            <w:vAlign w:val="bottom"/>
          </w:tcPr>
          <w:p w14:paraId="29D0CA23" w14:textId="77777777" w:rsidR="002D6CF6" w:rsidRPr="00066496" w:rsidRDefault="002D6CF6" w:rsidP="002D6CF6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49E77D1A" w14:textId="77777777" w:rsidR="002D6CF6" w:rsidRPr="00066496" w:rsidRDefault="002D6CF6" w:rsidP="002D6CF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1D5AACA7" w14:textId="5BD87DB5" w:rsidR="002D6CF6" w:rsidRPr="00066496" w:rsidRDefault="002D6CF6" w:rsidP="002D6CF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</w:rPr>
              <w:t>ประเทศ</w:t>
            </w:r>
            <w:r w:rsidRPr="000664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180" w:type="dxa"/>
          </w:tcPr>
          <w:p w14:paraId="3A9E3745" w14:textId="77777777" w:rsidR="002D6CF6" w:rsidRPr="00066496" w:rsidRDefault="002D6CF6" w:rsidP="002D6CF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2BB192C" w14:textId="77777777" w:rsidR="002D6CF6" w:rsidRPr="00066496" w:rsidRDefault="002D6CF6" w:rsidP="002D6CF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สัดส่วนความ</w:t>
            </w:r>
          </w:p>
        </w:tc>
        <w:tc>
          <w:tcPr>
            <w:tcW w:w="178" w:type="dxa"/>
            <w:vAlign w:val="bottom"/>
          </w:tcPr>
          <w:p w14:paraId="3EC19549" w14:textId="77777777" w:rsidR="002D6CF6" w:rsidRPr="00066496" w:rsidRDefault="002D6CF6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2" w:type="dxa"/>
            <w:gridSpan w:val="3"/>
            <w:vAlign w:val="bottom"/>
          </w:tcPr>
          <w:p w14:paraId="2388E55E" w14:textId="77777777" w:rsidR="002D6CF6" w:rsidRPr="00066496" w:rsidRDefault="002D6CF6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bottom"/>
          </w:tcPr>
          <w:p w14:paraId="55D40470" w14:textId="77777777" w:rsidR="002D6CF6" w:rsidRPr="00066496" w:rsidRDefault="002D6CF6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gridSpan w:val="3"/>
            <w:shd w:val="clear" w:color="auto" w:fill="auto"/>
            <w:vAlign w:val="bottom"/>
          </w:tcPr>
          <w:p w14:paraId="41BB2CDB" w14:textId="77777777" w:rsidR="002D6CF6" w:rsidRPr="00066496" w:rsidRDefault="002D6CF6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bottom"/>
          </w:tcPr>
          <w:p w14:paraId="44B4A42D" w14:textId="77777777" w:rsidR="002D6CF6" w:rsidRPr="00066496" w:rsidRDefault="002D6CF6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5" w:type="dxa"/>
            <w:gridSpan w:val="3"/>
            <w:shd w:val="clear" w:color="auto" w:fill="auto"/>
            <w:vAlign w:val="bottom"/>
          </w:tcPr>
          <w:p w14:paraId="610B2B49" w14:textId="77777777" w:rsidR="002D6CF6" w:rsidRPr="00066496" w:rsidRDefault="002D6CF6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D6CF6" w:rsidRPr="00066496" w14:paraId="7B3256EE" w14:textId="77777777" w:rsidTr="002D6CF6">
        <w:trPr>
          <w:cantSplit/>
          <w:tblHeader/>
        </w:trPr>
        <w:tc>
          <w:tcPr>
            <w:tcW w:w="3223" w:type="dxa"/>
            <w:vAlign w:val="bottom"/>
          </w:tcPr>
          <w:p w14:paraId="03BCB7E1" w14:textId="77777777" w:rsidR="002D6CF6" w:rsidRPr="00066496" w:rsidRDefault="002D6CF6" w:rsidP="002D6CF6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79E6D61A" w14:textId="77777777" w:rsidR="002D6CF6" w:rsidRPr="00066496" w:rsidRDefault="002D6CF6" w:rsidP="002D6CF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ลั</w:t>
            </w:r>
            <w:r w:rsidRPr="00066496">
              <w:rPr>
                <w:rFonts w:ascii="Angsana New" w:hAnsi="Angsana New"/>
                <w:sz w:val="28"/>
                <w:szCs w:val="28"/>
                <w:cs/>
              </w:rPr>
              <w:t>กษณะธุรกิจ</w:t>
            </w:r>
          </w:p>
        </w:tc>
        <w:tc>
          <w:tcPr>
            <w:tcW w:w="990" w:type="dxa"/>
          </w:tcPr>
          <w:p w14:paraId="3CFBFAA4" w14:textId="1EC211C9" w:rsidR="002D6CF6" w:rsidRPr="00066496" w:rsidRDefault="002D6CF6" w:rsidP="002D6CF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</w:rPr>
              <w:t>ดำเนิน</w:t>
            </w:r>
            <w:r w:rsidRPr="000664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80" w:type="dxa"/>
          </w:tcPr>
          <w:p w14:paraId="29CB36F4" w14:textId="77777777" w:rsidR="002D6CF6" w:rsidRPr="00066496" w:rsidRDefault="002D6CF6" w:rsidP="002D6CF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407EC27" w14:textId="77777777" w:rsidR="002D6CF6" w:rsidRPr="00066496" w:rsidRDefault="002D6CF6" w:rsidP="002D6CF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เป็นเจ้าของ</w:t>
            </w:r>
          </w:p>
        </w:tc>
        <w:tc>
          <w:tcPr>
            <w:tcW w:w="178" w:type="dxa"/>
            <w:vAlign w:val="bottom"/>
          </w:tcPr>
          <w:p w14:paraId="6EFB993D" w14:textId="77777777" w:rsidR="002D6CF6" w:rsidRPr="00066496" w:rsidRDefault="002D6CF6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2" w:type="dxa"/>
            <w:gridSpan w:val="3"/>
            <w:vAlign w:val="bottom"/>
          </w:tcPr>
          <w:p w14:paraId="4532A9C7" w14:textId="77777777" w:rsidR="002D6CF6" w:rsidRPr="00066496" w:rsidRDefault="002D6CF6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43A8116F" w14:textId="77777777" w:rsidR="002D6CF6" w:rsidRPr="00066496" w:rsidRDefault="002D6CF6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gridSpan w:val="3"/>
            <w:shd w:val="clear" w:color="auto" w:fill="auto"/>
            <w:vAlign w:val="bottom"/>
          </w:tcPr>
          <w:p w14:paraId="21B19682" w14:textId="77777777" w:rsidR="002D6CF6" w:rsidRPr="00066496" w:rsidRDefault="002D6CF6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34E7C222" w14:textId="77777777" w:rsidR="002D6CF6" w:rsidRPr="00066496" w:rsidRDefault="002D6CF6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5" w:type="dxa"/>
            <w:gridSpan w:val="3"/>
            <w:shd w:val="clear" w:color="auto" w:fill="auto"/>
            <w:vAlign w:val="bottom"/>
          </w:tcPr>
          <w:p w14:paraId="3A0F6213" w14:textId="77777777" w:rsidR="002D6CF6" w:rsidRPr="00066496" w:rsidRDefault="002D6CF6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0664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6649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0664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6649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2D6CF6" w:rsidRPr="00066496" w14:paraId="6C93170A" w14:textId="77777777" w:rsidTr="002D6CF6">
        <w:trPr>
          <w:cantSplit/>
          <w:tblHeader/>
        </w:trPr>
        <w:tc>
          <w:tcPr>
            <w:tcW w:w="3223" w:type="dxa"/>
            <w:vAlign w:val="bottom"/>
          </w:tcPr>
          <w:p w14:paraId="553DD51B" w14:textId="77777777" w:rsidR="002D6CF6" w:rsidRPr="00066496" w:rsidRDefault="002D6CF6" w:rsidP="00574368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40255555" w14:textId="77777777" w:rsidR="002D6CF6" w:rsidRPr="00066496" w:rsidRDefault="002D6CF6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A04A5C8" w14:textId="77777777" w:rsidR="002D6CF6" w:rsidRPr="00066496" w:rsidRDefault="002D6CF6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F58B4A9" w14:textId="77777777" w:rsidR="002D6CF6" w:rsidRPr="00066496" w:rsidRDefault="002D6CF6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9178A6A" w14:textId="38C28A21" w:rsidR="002D6CF6" w:rsidRPr="00066496" w:rsidRDefault="0001010D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540" w:type="dxa"/>
            <w:vAlign w:val="bottom"/>
          </w:tcPr>
          <w:p w14:paraId="2725E83D" w14:textId="3985A549" w:rsidR="002D6CF6" w:rsidRPr="00066496" w:rsidRDefault="0001010D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  <w:vAlign w:val="bottom"/>
          </w:tcPr>
          <w:p w14:paraId="744B3CEE" w14:textId="77777777" w:rsidR="002D6CF6" w:rsidRPr="00066496" w:rsidRDefault="002D6CF6" w:rsidP="0057436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56D6F53" w14:textId="6A102EE0" w:rsidR="002D6CF6" w:rsidRPr="00066496" w:rsidRDefault="0001010D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  <w:vAlign w:val="bottom"/>
          </w:tcPr>
          <w:p w14:paraId="5254762D" w14:textId="77777777" w:rsidR="002D6CF6" w:rsidRPr="00066496" w:rsidRDefault="002D6CF6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2" w:type="dxa"/>
            <w:vAlign w:val="bottom"/>
          </w:tcPr>
          <w:p w14:paraId="0D4690F1" w14:textId="6F072CE4" w:rsidR="002D6CF6" w:rsidRPr="00066496" w:rsidRDefault="0001010D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  <w:vAlign w:val="bottom"/>
          </w:tcPr>
          <w:p w14:paraId="673312F0" w14:textId="77777777" w:rsidR="002D6CF6" w:rsidRPr="00066496" w:rsidRDefault="002D6CF6" w:rsidP="0057436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2D6A7388" w14:textId="47DB4DCA" w:rsidR="002D6CF6" w:rsidRPr="00066496" w:rsidRDefault="0001010D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DEE2EC" w14:textId="77777777" w:rsidR="002D6CF6" w:rsidRPr="00066496" w:rsidRDefault="002D6CF6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CB4729D" w14:textId="24E3D10C" w:rsidR="002D6CF6" w:rsidRPr="00066496" w:rsidRDefault="0001010D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  <w:vAlign w:val="bottom"/>
          </w:tcPr>
          <w:p w14:paraId="619DED0A" w14:textId="77777777" w:rsidR="002D6CF6" w:rsidRPr="00066496" w:rsidRDefault="002D6CF6" w:rsidP="0057436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029B8A27" w14:textId="2DD8DB05" w:rsidR="002D6CF6" w:rsidRPr="00066496" w:rsidRDefault="0001010D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0FB4C4" w14:textId="77777777" w:rsidR="002D6CF6" w:rsidRPr="00066496" w:rsidRDefault="002D6CF6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967855" w14:textId="6DEE32AC" w:rsidR="002D6CF6" w:rsidRPr="00066496" w:rsidRDefault="0001010D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</w:tr>
      <w:tr w:rsidR="002D6CF6" w:rsidRPr="00066496" w14:paraId="26B0FF7A" w14:textId="77777777" w:rsidTr="002D6CF6">
        <w:trPr>
          <w:cantSplit/>
          <w:trHeight w:val="317"/>
          <w:tblHeader/>
        </w:trPr>
        <w:tc>
          <w:tcPr>
            <w:tcW w:w="3223" w:type="dxa"/>
            <w:vAlign w:val="bottom"/>
          </w:tcPr>
          <w:p w14:paraId="61E7C361" w14:textId="77777777" w:rsidR="002D6CF6" w:rsidRPr="00066496" w:rsidRDefault="002D6CF6" w:rsidP="007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133F5E0C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4C7619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95B5F53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164A1A5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649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8" w:type="dxa"/>
            <w:vAlign w:val="bottom"/>
          </w:tcPr>
          <w:p w14:paraId="6C9A18C2" w14:textId="77777777" w:rsidR="002D6CF6" w:rsidRPr="00066496" w:rsidRDefault="002D6CF6" w:rsidP="007F454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5" w:type="dxa"/>
            <w:gridSpan w:val="11"/>
            <w:vAlign w:val="center"/>
          </w:tcPr>
          <w:p w14:paraId="6EB4BC84" w14:textId="77777777" w:rsidR="002D6CF6" w:rsidRPr="00066496" w:rsidRDefault="002D6CF6" w:rsidP="007F4547">
            <w:pPr>
              <w:pStyle w:val="acctfourfigures"/>
              <w:tabs>
                <w:tab w:val="clear" w:pos="765"/>
              </w:tabs>
              <w:spacing w:line="240" w:lineRule="atLeast"/>
              <w:ind w:left="-79" w:right="-25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D6CF6" w:rsidRPr="00066496" w14:paraId="55A1F1EC" w14:textId="77777777" w:rsidTr="002D6CF6">
        <w:trPr>
          <w:cantSplit/>
          <w:trHeight w:val="317"/>
        </w:trPr>
        <w:tc>
          <w:tcPr>
            <w:tcW w:w="3223" w:type="dxa"/>
            <w:vAlign w:val="bottom"/>
          </w:tcPr>
          <w:p w14:paraId="6F45B7F8" w14:textId="77777777" w:rsidR="002D6CF6" w:rsidRPr="00066496" w:rsidRDefault="002D6CF6" w:rsidP="007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  <w:r w:rsidRPr="0006649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ทางตรง</w:t>
            </w:r>
          </w:p>
        </w:tc>
        <w:tc>
          <w:tcPr>
            <w:tcW w:w="3150" w:type="dxa"/>
          </w:tcPr>
          <w:p w14:paraId="60AF9E53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EBB975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A368702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48E638D5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431F2CCE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E06A41E" w14:textId="77777777" w:rsidR="002D6CF6" w:rsidRPr="00066496" w:rsidRDefault="002D6CF6" w:rsidP="007F454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FD2DF19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7C5B7DE" w14:textId="77777777" w:rsidR="002D6CF6" w:rsidRPr="00066496" w:rsidRDefault="002D6CF6" w:rsidP="007F4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2" w:type="dxa"/>
            <w:vAlign w:val="bottom"/>
          </w:tcPr>
          <w:p w14:paraId="572BAE2B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1C57E63" w14:textId="77777777" w:rsidR="002D6CF6" w:rsidRPr="00066496" w:rsidRDefault="002D6CF6" w:rsidP="007F4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508E82D7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3E5B02" w14:textId="77777777" w:rsidR="002D6CF6" w:rsidRPr="00066496" w:rsidRDefault="002D6CF6" w:rsidP="007F4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1361A98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3A6FBE8" w14:textId="77777777" w:rsidR="002D6CF6" w:rsidRPr="00066496" w:rsidRDefault="002D6CF6" w:rsidP="007F4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81AC016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47C670" w14:textId="77777777" w:rsidR="002D6CF6" w:rsidRPr="00066496" w:rsidRDefault="002D6CF6" w:rsidP="007F4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94843D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476C6A" w:rsidRPr="00066496" w14:paraId="26E1D708" w14:textId="77777777" w:rsidTr="002D6CF6">
        <w:trPr>
          <w:cantSplit/>
        </w:trPr>
        <w:tc>
          <w:tcPr>
            <w:tcW w:w="3223" w:type="dxa"/>
            <w:vAlign w:val="bottom"/>
          </w:tcPr>
          <w:p w14:paraId="40CADBCD" w14:textId="77777777" w:rsidR="00476C6A" w:rsidRPr="00066496" w:rsidRDefault="00476C6A" w:rsidP="00476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</w:rPr>
              <w:t>บริษัท เฟิร์ส โคราช วินด์ จำกัด</w:t>
            </w:r>
          </w:p>
        </w:tc>
        <w:tc>
          <w:tcPr>
            <w:tcW w:w="3150" w:type="dxa"/>
          </w:tcPr>
          <w:p w14:paraId="415F24FC" w14:textId="77777777" w:rsidR="00476C6A" w:rsidRPr="00066496" w:rsidRDefault="00476C6A" w:rsidP="00476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990" w:type="dxa"/>
          </w:tcPr>
          <w:p w14:paraId="6B480954" w14:textId="77777777" w:rsidR="00476C6A" w:rsidRPr="00066496" w:rsidRDefault="00476C6A" w:rsidP="00476C6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459ABC3F" w14:textId="77777777" w:rsidR="00476C6A" w:rsidRPr="00066496" w:rsidRDefault="00476C6A" w:rsidP="00476C6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C34A9E8" w14:textId="0038B149" w:rsidR="00476C6A" w:rsidRPr="00066496" w:rsidRDefault="0001010D" w:rsidP="00476C6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540" w:type="dxa"/>
            <w:vAlign w:val="bottom"/>
          </w:tcPr>
          <w:p w14:paraId="6B670E22" w14:textId="0A312391" w:rsidR="00476C6A" w:rsidRPr="00066496" w:rsidRDefault="0001010D" w:rsidP="00476C6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78" w:type="dxa"/>
            <w:vAlign w:val="bottom"/>
          </w:tcPr>
          <w:p w14:paraId="6B961AEC" w14:textId="77777777" w:rsidR="00476C6A" w:rsidRPr="00066496" w:rsidRDefault="00476C6A" w:rsidP="00476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893B137" w14:textId="75A71624" w:rsidR="00476C6A" w:rsidRPr="00066496" w:rsidRDefault="0001010D" w:rsidP="00476C6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399</w:t>
            </w:r>
            <w:r w:rsidR="00476C6A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204</w:t>
            </w:r>
          </w:p>
        </w:tc>
        <w:tc>
          <w:tcPr>
            <w:tcW w:w="178" w:type="dxa"/>
            <w:vAlign w:val="bottom"/>
          </w:tcPr>
          <w:p w14:paraId="550270F5" w14:textId="77777777" w:rsidR="00476C6A" w:rsidRPr="00066496" w:rsidRDefault="00476C6A" w:rsidP="00476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59B44915" w14:textId="4D01AB31" w:rsidR="00476C6A" w:rsidRPr="00066496" w:rsidRDefault="0001010D" w:rsidP="00476C6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399</w:t>
            </w:r>
            <w:r w:rsidR="00476C6A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204</w:t>
            </w:r>
          </w:p>
        </w:tc>
        <w:tc>
          <w:tcPr>
            <w:tcW w:w="178" w:type="dxa"/>
            <w:vAlign w:val="bottom"/>
          </w:tcPr>
          <w:p w14:paraId="7464A1E9" w14:textId="77777777" w:rsidR="00476C6A" w:rsidRPr="00066496" w:rsidRDefault="00476C6A" w:rsidP="00476C6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53A46E71" w14:textId="7E835EAC" w:rsidR="00476C6A" w:rsidRPr="00066496" w:rsidRDefault="00476C6A" w:rsidP="00476C6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2DB632" w14:textId="77777777" w:rsidR="00476C6A" w:rsidRPr="00066496" w:rsidRDefault="00476C6A" w:rsidP="00476C6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2B39181" w14:textId="77777777" w:rsidR="00476C6A" w:rsidRPr="00066496" w:rsidRDefault="00476C6A" w:rsidP="00476C6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DE1C693" w14:textId="77777777" w:rsidR="00476C6A" w:rsidRPr="00066496" w:rsidRDefault="00476C6A" w:rsidP="00476C6A">
            <w:pPr>
              <w:tabs>
                <w:tab w:val="decimal" w:pos="735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198BBE8A" w14:textId="391880B0" w:rsidR="00476C6A" w:rsidRPr="00066496" w:rsidRDefault="0001010D" w:rsidP="00476C6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399</w:t>
            </w:r>
            <w:r w:rsidR="00476C6A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19630A" w14:textId="77777777" w:rsidR="00476C6A" w:rsidRPr="00066496" w:rsidRDefault="00476C6A" w:rsidP="00476C6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F9453B" w14:textId="3515BF0B" w:rsidR="00476C6A" w:rsidRPr="00066496" w:rsidRDefault="0001010D" w:rsidP="00476C6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399</w:t>
            </w:r>
            <w:r w:rsidR="00476C6A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204</w:t>
            </w:r>
          </w:p>
        </w:tc>
      </w:tr>
      <w:tr w:rsidR="00476C6A" w:rsidRPr="00066496" w14:paraId="579C1FFA" w14:textId="77777777" w:rsidTr="002D6CF6">
        <w:trPr>
          <w:cantSplit/>
        </w:trPr>
        <w:tc>
          <w:tcPr>
            <w:tcW w:w="3223" w:type="dxa"/>
            <w:vAlign w:val="bottom"/>
          </w:tcPr>
          <w:p w14:paraId="41030547" w14:textId="77777777" w:rsidR="00476C6A" w:rsidRPr="00066496" w:rsidRDefault="00476C6A" w:rsidP="00476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</w:rPr>
              <w:t>บริษัท เค.อาร์.ทู จำกัด</w:t>
            </w:r>
          </w:p>
        </w:tc>
        <w:tc>
          <w:tcPr>
            <w:tcW w:w="3150" w:type="dxa"/>
          </w:tcPr>
          <w:p w14:paraId="2BEE578D" w14:textId="77777777" w:rsidR="00476C6A" w:rsidRPr="00066496" w:rsidRDefault="00476C6A" w:rsidP="00476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990" w:type="dxa"/>
          </w:tcPr>
          <w:p w14:paraId="5B971D0F" w14:textId="77777777" w:rsidR="00476C6A" w:rsidRPr="00066496" w:rsidRDefault="00476C6A" w:rsidP="00476C6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4F429CE5" w14:textId="77777777" w:rsidR="00476C6A" w:rsidRPr="00066496" w:rsidRDefault="00476C6A" w:rsidP="00476C6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989CBDE" w14:textId="539A7AD4" w:rsidR="00476C6A" w:rsidRPr="00066496" w:rsidRDefault="0001010D" w:rsidP="00476C6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540" w:type="dxa"/>
            <w:vAlign w:val="bottom"/>
          </w:tcPr>
          <w:p w14:paraId="465ED2D9" w14:textId="4F471DD6" w:rsidR="00476C6A" w:rsidRPr="00066496" w:rsidRDefault="0001010D" w:rsidP="00476C6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78" w:type="dxa"/>
            <w:vAlign w:val="bottom"/>
          </w:tcPr>
          <w:p w14:paraId="3ECBA872" w14:textId="77777777" w:rsidR="00476C6A" w:rsidRPr="00066496" w:rsidRDefault="00476C6A" w:rsidP="00476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60A008C" w14:textId="3CA8152A" w:rsidR="00476C6A" w:rsidRPr="00066496" w:rsidRDefault="0001010D" w:rsidP="00476C6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365</w:t>
            </w:r>
            <w:r w:rsidR="00476C6A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78" w:type="dxa"/>
            <w:vAlign w:val="bottom"/>
          </w:tcPr>
          <w:p w14:paraId="68C3BA3F" w14:textId="77777777" w:rsidR="00476C6A" w:rsidRPr="00066496" w:rsidRDefault="00476C6A" w:rsidP="00476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37CCF65A" w14:textId="1C71FE71" w:rsidR="00476C6A" w:rsidRPr="00066496" w:rsidRDefault="0001010D" w:rsidP="00476C6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365</w:t>
            </w:r>
            <w:r w:rsidR="00476C6A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78" w:type="dxa"/>
            <w:vAlign w:val="bottom"/>
          </w:tcPr>
          <w:p w14:paraId="4D13B103" w14:textId="77777777" w:rsidR="00476C6A" w:rsidRPr="00066496" w:rsidRDefault="00476C6A" w:rsidP="00476C6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077AA386" w14:textId="10D3EBCA" w:rsidR="00476C6A" w:rsidRPr="00066496" w:rsidRDefault="00476C6A" w:rsidP="00476C6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E00095" w14:textId="77777777" w:rsidR="00476C6A" w:rsidRPr="00066496" w:rsidRDefault="00476C6A" w:rsidP="00476C6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A8310BF" w14:textId="77777777" w:rsidR="00476C6A" w:rsidRPr="00066496" w:rsidRDefault="00476C6A" w:rsidP="00476C6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1264733" w14:textId="77777777" w:rsidR="00476C6A" w:rsidRPr="00066496" w:rsidRDefault="00476C6A" w:rsidP="00476C6A">
            <w:pPr>
              <w:tabs>
                <w:tab w:val="decimal" w:pos="735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4866B3B" w14:textId="0C609C40" w:rsidR="00476C6A" w:rsidRPr="00066496" w:rsidRDefault="0001010D" w:rsidP="00476C6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365</w:t>
            </w:r>
            <w:r w:rsidR="00476C6A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CCB271" w14:textId="77777777" w:rsidR="00476C6A" w:rsidRPr="00066496" w:rsidRDefault="00476C6A" w:rsidP="00476C6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E66421" w14:textId="601CA1D7" w:rsidR="00476C6A" w:rsidRPr="00066496" w:rsidRDefault="0001010D" w:rsidP="00476C6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365</w:t>
            </w:r>
            <w:r w:rsidR="00476C6A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400</w:t>
            </w:r>
          </w:p>
        </w:tc>
      </w:tr>
      <w:tr w:rsidR="00476C6A" w:rsidRPr="00066496" w14:paraId="55B545D1" w14:textId="77777777" w:rsidTr="002D6CF6">
        <w:trPr>
          <w:cantSplit/>
        </w:trPr>
        <w:tc>
          <w:tcPr>
            <w:tcW w:w="3223" w:type="dxa"/>
          </w:tcPr>
          <w:p w14:paraId="1B83996E" w14:textId="77777777" w:rsidR="00476C6A" w:rsidRPr="00066496" w:rsidRDefault="00476C6A" w:rsidP="00476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25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บริษัท นอร์ทเทิร์น บางกอกโมโนเรล จำกัด </w:t>
            </w:r>
          </w:p>
        </w:tc>
        <w:tc>
          <w:tcPr>
            <w:tcW w:w="3150" w:type="dxa"/>
          </w:tcPr>
          <w:p w14:paraId="22A1E21C" w14:textId="77777777" w:rsidR="00476C6A" w:rsidRPr="00066496" w:rsidRDefault="00476C6A" w:rsidP="00476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ธุรกิจระบบขนส่งมวลชน</w:t>
            </w:r>
          </w:p>
        </w:tc>
        <w:tc>
          <w:tcPr>
            <w:tcW w:w="990" w:type="dxa"/>
          </w:tcPr>
          <w:p w14:paraId="495A4584" w14:textId="77777777" w:rsidR="00476C6A" w:rsidRPr="00066496" w:rsidRDefault="00476C6A" w:rsidP="00476C6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2729A216" w14:textId="77777777" w:rsidR="00476C6A" w:rsidRPr="00066496" w:rsidRDefault="00476C6A" w:rsidP="00476C6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33BE443" w14:textId="64A9DD5C" w:rsidR="00476C6A" w:rsidRPr="00066496" w:rsidRDefault="0001010D" w:rsidP="00476C6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540" w:type="dxa"/>
            <w:vAlign w:val="bottom"/>
          </w:tcPr>
          <w:p w14:paraId="2BB08FA5" w14:textId="3D7A8CA2" w:rsidR="00476C6A" w:rsidRPr="00066496" w:rsidRDefault="0001010D" w:rsidP="00476C6A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78" w:type="dxa"/>
            <w:vAlign w:val="bottom"/>
          </w:tcPr>
          <w:p w14:paraId="2F83745A" w14:textId="77777777" w:rsidR="00476C6A" w:rsidRPr="00066496" w:rsidRDefault="00476C6A" w:rsidP="00476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61136F25" w14:textId="2E31C34E" w:rsidR="00476C6A" w:rsidRPr="00066496" w:rsidRDefault="0001010D" w:rsidP="00476C6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476C6A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440</w:t>
            </w:r>
            <w:r w:rsidR="00476C6A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419BBF19" w14:textId="77777777" w:rsidR="00476C6A" w:rsidRPr="00066496" w:rsidRDefault="00476C6A" w:rsidP="00476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</w:tcPr>
          <w:p w14:paraId="0EFF0810" w14:textId="55EA3F3D" w:rsidR="00476C6A" w:rsidRPr="00066496" w:rsidRDefault="0001010D" w:rsidP="00476C6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476C6A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440</w:t>
            </w:r>
            <w:r w:rsidR="00476C6A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68E50974" w14:textId="77777777" w:rsidR="00476C6A" w:rsidRPr="00066496" w:rsidRDefault="00476C6A" w:rsidP="00476C6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35A89776" w14:textId="2D096F3D" w:rsidR="00476C6A" w:rsidRPr="00066496" w:rsidRDefault="00476C6A" w:rsidP="00476C6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C7480F" w14:textId="77777777" w:rsidR="00476C6A" w:rsidRPr="00066496" w:rsidRDefault="00476C6A" w:rsidP="00476C6A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B243826" w14:textId="77777777" w:rsidR="00476C6A" w:rsidRPr="00066496" w:rsidRDefault="00476C6A" w:rsidP="00476C6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78AD554" w14:textId="77777777" w:rsidR="00476C6A" w:rsidRPr="00066496" w:rsidRDefault="00476C6A" w:rsidP="00476C6A">
            <w:pPr>
              <w:tabs>
                <w:tab w:val="decimal" w:pos="73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2426FB51" w14:textId="4431D54D" w:rsidR="00476C6A" w:rsidRPr="00066496" w:rsidRDefault="0001010D" w:rsidP="00476C6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476C6A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440</w:t>
            </w:r>
            <w:r w:rsidR="00476C6A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841963" w14:textId="77777777" w:rsidR="00476C6A" w:rsidRPr="00066496" w:rsidRDefault="00476C6A" w:rsidP="00476C6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4CE9EF8" w14:textId="438DB58B" w:rsidR="00476C6A" w:rsidRPr="00066496" w:rsidRDefault="0001010D" w:rsidP="00476C6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476C6A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440</w:t>
            </w:r>
            <w:r w:rsidR="00476C6A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476C6A" w:rsidRPr="00066496" w14:paraId="53C10972" w14:textId="77777777" w:rsidTr="00BB5E6F">
        <w:trPr>
          <w:cantSplit/>
        </w:trPr>
        <w:tc>
          <w:tcPr>
            <w:tcW w:w="3223" w:type="dxa"/>
          </w:tcPr>
          <w:p w14:paraId="264445D5" w14:textId="77777777" w:rsidR="00476C6A" w:rsidRPr="00066496" w:rsidRDefault="00476C6A" w:rsidP="00476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sz w:val="28"/>
                <w:szCs w:val="28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</w:rPr>
              <w:t xml:space="preserve">บริษัท อีสเทิร์น บางกอกโมโนเรล จำกัด </w:t>
            </w:r>
          </w:p>
        </w:tc>
        <w:tc>
          <w:tcPr>
            <w:tcW w:w="3150" w:type="dxa"/>
          </w:tcPr>
          <w:p w14:paraId="2437CD3B" w14:textId="77777777" w:rsidR="00476C6A" w:rsidRPr="00066496" w:rsidRDefault="00476C6A" w:rsidP="00476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ธุรกิจระบบขนส่งมวลชน</w:t>
            </w:r>
          </w:p>
        </w:tc>
        <w:tc>
          <w:tcPr>
            <w:tcW w:w="990" w:type="dxa"/>
          </w:tcPr>
          <w:p w14:paraId="399973F7" w14:textId="77777777" w:rsidR="00476C6A" w:rsidRPr="00066496" w:rsidRDefault="00476C6A" w:rsidP="00476C6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4F02925C" w14:textId="77777777" w:rsidR="00476C6A" w:rsidRPr="00066496" w:rsidRDefault="00476C6A" w:rsidP="00476C6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30B5C623" w14:textId="2B58990B" w:rsidR="00476C6A" w:rsidRPr="00066496" w:rsidRDefault="0001010D" w:rsidP="00476C6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540" w:type="dxa"/>
            <w:vAlign w:val="bottom"/>
          </w:tcPr>
          <w:p w14:paraId="487F0A13" w14:textId="2CB69F99" w:rsidR="00476C6A" w:rsidRPr="00066496" w:rsidRDefault="0001010D" w:rsidP="00476C6A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78" w:type="dxa"/>
            <w:vAlign w:val="bottom"/>
          </w:tcPr>
          <w:p w14:paraId="4CB2612E" w14:textId="77777777" w:rsidR="00476C6A" w:rsidRPr="00066496" w:rsidRDefault="00476C6A" w:rsidP="00476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7246F939" w14:textId="4559D056" w:rsidR="00476C6A" w:rsidRPr="00066496" w:rsidRDefault="0001010D" w:rsidP="00476C6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476C6A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440</w:t>
            </w:r>
            <w:r w:rsidR="00476C6A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27D405E8" w14:textId="77777777" w:rsidR="00476C6A" w:rsidRPr="00066496" w:rsidRDefault="00476C6A" w:rsidP="00476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</w:tcPr>
          <w:p w14:paraId="0BF3550C" w14:textId="1DC7A00D" w:rsidR="00476C6A" w:rsidRPr="00066496" w:rsidRDefault="0001010D" w:rsidP="00476C6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476C6A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440</w:t>
            </w:r>
            <w:r w:rsidR="00476C6A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111276F1" w14:textId="77777777" w:rsidR="00476C6A" w:rsidRPr="00066496" w:rsidRDefault="00476C6A" w:rsidP="00476C6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0C69BD44" w14:textId="5DFD3C3E" w:rsidR="00476C6A" w:rsidRPr="00066496" w:rsidRDefault="00476C6A" w:rsidP="00476C6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8E98A4" w14:textId="77777777" w:rsidR="00476C6A" w:rsidRPr="00066496" w:rsidRDefault="00476C6A" w:rsidP="00476C6A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C82BB99" w14:textId="77777777" w:rsidR="00476C6A" w:rsidRPr="00066496" w:rsidRDefault="00476C6A" w:rsidP="00476C6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E63A544" w14:textId="77777777" w:rsidR="00476C6A" w:rsidRPr="00066496" w:rsidRDefault="00476C6A" w:rsidP="00476C6A">
            <w:pPr>
              <w:tabs>
                <w:tab w:val="decimal" w:pos="73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3FC7DC86" w14:textId="4E746049" w:rsidR="00476C6A" w:rsidRPr="00066496" w:rsidRDefault="0001010D" w:rsidP="00476C6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476C6A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440</w:t>
            </w:r>
            <w:r w:rsidR="00476C6A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63CAB5" w14:textId="77777777" w:rsidR="00476C6A" w:rsidRPr="00066496" w:rsidRDefault="00476C6A" w:rsidP="00476C6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C646D47" w14:textId="01EA611E" w:rsidR="00476C6A" w:rsidRPr="00066496" w:rsidRDefault="0001010D" w:rsidP="00476C6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476C6A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440</w:t>
            </w:r>
            <w:r w:rsidR="00476C6A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476C6A" w:rsidRPr="00066496" w14:paraId="175B0955" w14:textId="77777777" w:rsidTr="00BB5E6F">
        <w:trPr>
          <w:cantSplit/>
        </w:trPr>
        <w:tc>
          <w:tcPr>
            <w:tcW w:w="3223" w:type="dxa"/>
          </w:tcPr>
          <w:p w14:paraId="2F942D49" w14:textId="77777777" w:rsidR="00476C6A" w:rsidRPr="00066496" w:rsidRDefault="00476C6A" w:rsidP="00476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บริการเชื้อเพลิงการบิน</w:t>
            </w:r>
            <w:r w:rsidRPr="00066496">
              <w:rPr>
                <w:rFonts w:ascii="Angsana New" w:hAnsi="Angsana New"/>
                <w:spacing w:val="-4"/>
                <w:sz w:val="28"/>
                <w:szCs w:val="28"/>
              </w:rPr>
              <w:br/>
              <w:t xml:space="preserve">   </w:t>
            </w:r>
            <w:r w:rsidRPr="00066496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กรุงเทพ จำกัด (มหาชน)</w:t>
            </w:r>
          </w:p>
        </w:tc>
        <w:tc>
          <w:tcPr>
            <w:tcW w:w="3150" w:type="dxa"/>
          </w:tcPr>
          <w:p w14:paraId="0EF3C3A8" w14:textId="77777777" w:rsidR="00476C6A" w:rsidRPr="00066496" w:rsidRDefault="00476C6A" w:rsidP="00476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</w:p>
          <w:p w14:paraId="629A1F50" w14:textId="5F099DB3" w:rsidR="00476C6A" w:rsidRPr="00066496" w:rsidRDefault="00476C6A" w:rsidP="00476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ให้บริการเติมน้ำมันเชื้อเพลิงอากาศยาน</w:t>
            </w:r>
          </w:p>
        </w:tc>
        <w:tc>
          <w:tcPr>
            <w:tcW w:w="990" w:type="dxa"/>
          </w:tcPr>
          <w:p w14:paraId="49B15A0F" w14:textId="77777777" w:rsidR="00476C6A" w:rsidRPr="00066496" w:rsidRDefault="00476C6A" w:rsidP="00476C6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77BEE602" w14:textId="38A5BF86" w:rsidR="00476C6A" w:rsidRPr="00066496" w:rsidRDefault="00476C6A" w:rsidP="00476C6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718AE172" w14:textId="77777777" w:rsidR="00476C6A" w:rsidRPr="00066496" w:rsidRDefault="00476C6A" w:rsidP="00476C6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7F7C307" w14:textId="19D90CE3" w:rsidR="00476C6A" w:rsidRPr="00066496" w:rsidRDefault="0001010D" w:rsidP="00476C6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="00476C6A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540" w:type="dxa"/>
            <w:vAlign w:val="bottom"/>
          </w:tcPr>
          <w:p w14:paraId="7701E40B" w14:textId="3F0F470D" w:rsidR="00476C6A" w:rsidRPr="00066496" w:rsidRDefault="0001010D" w:rsidP="00476C6A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="00476C6A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178" w:type="dxa"/>
            <w:vAlign w:val="bottom"/>
          </w:tcPr>
          <w:p w14:paraId="1E96679E" w14:textId="77777777" w:rsidR="00476C6A" w:rsidRPr="00066496" w:rsidRDefault="00476C6A" w:rsidP="00476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4C0D7F07" w14:textId="77777777" w:rsidR="00476C6A" w:rsidRDefault="00476C6A" w:rsidP="00476C6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B11E85A" w14:textId="66591928" w:rsidR="00476C6A" w:rsidRPr="00066496" w:rsidRDefault="0001010D" w:rsidP="00476C6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476C6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712</w:t>
            </w:r>
            <w:r w:rsidR="00476C6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178" w:type="dxa"/>
            <w:vAlign w:val="bottom"/>
          </w:tcPr>
          <w:p w14:paraId="490B70E7" w14:textId="77777777" w:rsidR="00476C6A" w:rsidRPr="00066496" w:rsidRDefault="00476C6A" w:rsidP="00476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</w:tcPr>
          <w:p w14:paraId="5EA7B430" w14:textId="77777777" w:rsidR="00476C6A" w:rsidRPr="00066496" w:rsidRDefault="00476C6A" w:rsidP="00476C6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6F72E33" w14:textId="0BEAF375" w:rsidR="00476C6A" w:rsidRPr="00066496" w:rsidRDefault="0001010D" w:rsidP="00476C6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476C6A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712</w:t>
            </w:r>
            <w:r w:rsidR="00476C6A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178" w:type="dxa"/>
            <w:vAlign w:val="bottom"/>
          </w:tcPr>
          <w:p w14:paraId="63B44406" w14:textId="77777777" w:rsidR="00476C6A" w:rsidRPr="00066496" w:rsidRDefault="00476C6A" w:rsidP="00476C6A">
            <w:pPr>
              <w:tabs>
                <w:tab w:val="decimal" w:pos="735"/>
              </w:tabs>
              <w:spacing w:line="340" w:lineRule="exact"/>
              <w:ind w:left="-61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15A290CB" w14:textId="56FD027E" w:rsidR="00476C6A" w:rsidRPr="00066496" w:rsidRDefault="00476C6A" w:rsidP="00476C6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9983D4" w14:textId="77777777" w:rsidR="00476C6A" w:rsidRPr="00066496" w:rsidRDefault="00476C6A" w:rsidP="00476C6A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4632BD0" w14:textId="77777777" w:rsidR="00476C6A" w:rsidRPr="00066496" w:rsidRDefault="00476C6A" w:rsidP="00476C6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B94B58F" w14:textId="77777777" w:rsidR="00476C6A" w:rsidRPr="00066496" w:rsidRDefault="00476C6A" w:rsidP="00476C6A">
            <w:pPr>
              <w:tabs>
                <w:tab w:val="decimal" w:pos="735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42F78C8F" w14:textId="77777777" w:rsidR="00476C6A" w:rsidRDefault="00476C6A" w:rsidP="00476C6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306177A" w14:textId="0FEC7E8F" w:rsidR="00476C6A" w:rsidRPr="00066496" w:rsidRDefault="0001010D" w:rsidP="00476C6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476C6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712</w:t>
            </w:r>
            <w:r w:rsidR="00476C6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BF65C8" w14:textId="77777777" w:rsidR="00476C6A" w:rsidRPr="008D3063" w:rsidRDefault="00476C6A" w:rsidP="00476C6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A408C6B" w14:textId="77777777" w:rsidR="00476C6A" w:rsidRPr="00066496" w:rsidRDefault="00476C6A" w:rsidP="00476C6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8B087EB" w14:textId="24B91FC7" w:rsidR="00476C6A" w:rsidRPr="00066496" w:rsidRDefault="0001010D" w:rsidP="00476C6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476C6A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712</w:t>
            </w:r>
            <w:r w:rsidR="00476C6A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138</w:t>
            </w:r>
          </w:p>
        </w:tc>
      </w:tr>
      <w:tr w:rsidR="00476C6A" w:rsidRPr="00066496" w14:paraId="221DFEA1" w14:textId="77777777" w:rsidTr="00BB5E6F">
        <w:trPr>
          <w:cantSplit/>
        </w:trPr>
        <w:tc>
          <w:tcPr>
            <w:tcW w:w="3223" w:type="dxa"/>
          </w:tcPr>
          <w:p w14:paraId="5DC94843" w14:textId="1A8D1F87" w:rsidR="00476C6A" w:rsidRPr="00CC292E" w:rsidRDefault="00476C6A" w:rsidP="00476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CC292E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บริษัท พริ้นซิเพิล เฮลท์แคร์ </w:t>
            </w:r>
            <w:r w:rsidRPr="00CC292E">
              <w:rPr>
                <w:rFonts w:ascii="Angsana New" w:hAnsi="Angsana New"/>
                <w:spacing w:val="-10"/>
                <w:sz w:val="28"/>
                <w:szCs w:val="28"/>
              </w:rPr>
              <w:t xml:space="preserve">- </w:t>
            </w:r>
            <w:r w:rsidRPr="00CC292E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สกลนคร จำกัด</w:t>
            </w:r>
          </w:p>
        </w:tc>
        <w:tc>
          <w:tcPr>
            <w:tcW w:w="3150" w:type="dxa"/>
          </w:tcPr>
          <w:p w14:paraId="0DE62A01" w14:textId="4A7A5800" w:rsidR="00476C6A" w:rsidRPr="00CC292E" w:rsidRDefault="00476C6A" w:rsidP="00476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29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ธุรกิจโรงพยาบาลเอกชน</w:t>
            </w:r>
          </w:p>
        </w:tc>
        <w:tc>
          <w:tcPr>
            <w:tcW w:w="990" w:type="dxa"/>
          </w:tcPr>
          <w:p w14:paraId="51E61EE9" w14:textId="6E75C4FA" w:rsidR="00476C6A" w:rsidRPr="00CC292E" w:rsidRDefault="00476C6A" w:rsidP="00476C6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92E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043CB37B" w14:textId="77777777" w:rsidR="00476C6A" w:rsidRPr="00CC292E" w:rsidRDefault="00476C6A" w:rsidP="00476C6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7BE1934" w14:textId="6525E1A1" w:rsidR="00476C6A" w:rsidRPr="00CC292E" w:rsidRDefault="0001010D" w:rsidP="00476C6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540" w:type="dxa"/>
            <w:vAlign w:val="bottom"/>
          </w:tcPr>
          <w:p w14:paraId="42D9971D" w14:textId="3712B00B" w:rsidR="00476C6A" w:rsidRPr="00CC292E" w:rsidRDefault="00476C6A" w:rsidP="00476C6A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087085B" w14:textId="77777777" w:rsidR="00476C6A" w:rsidRPr="00CC292E" w:rsidRDefault="00476C6A" w:rsidP="00476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7585636" w14:textId="6AAFE1C5" w:rsidR="00476C6A" w:rsidRPr="00CC292E" w:rsidRDefault="0001010D" w:rsidP="00476C6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75</w:t>
            </w:r>
            <w:r w:rsidR="00476C6A"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22F03694" w14:textId="77777777" w:rsidR="00476C6A" w:rsidRPr="00CC292E" w:rsidRDefault="00476C6A" w:rsidP="00476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746A80E3" w14:textId="62F86E56" w:rsidR="00476C6A" w:rsidRPr="00CC292E" w:rsidRDefault="00476C6A" w:rsidP="00476C6A">
            <w:pPr>
              <w:pStyle w:val="acctfourfigures"/>
              <w:tabs>
                <w:tab w:val="clear" w:pos="765"/>
                <w:tab w:val="decimal" w:pos="105"/>
              </w:tabs>
              <w:spacing w:line="240" w:lineRule="auto"/>
              <w:ind w:left="-108" w:right="-18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4DF7C5A" w14:textId="77777777" w:rsidR="00476C6A" w:rsidRPr="00CC292E" w:rsidRDefault="00476C6A" w:rsidP="00476C6A">
            <w:pPr>
              <w:tabs>
                <w:tab w:val="decimal" w:pos="735"/>
              </w:tabs>
              <w:spacing w:line="340" w:lineRule="exact"/>
              <w:ind w:left="-61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25425" w14:textId="6ED0C5CF" w:rsidR="00476C6A" w:rsidRPr="00CC292E" w:rsidRDefault="00476C6A" w:rsidP="00476C6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530C45" w14:textId="77777777" w:rsidR="00476C6A" w:rsidRPr="00CC292E" w:rsidRDefault="00476C6A" w:rsidP="00476C6A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AA495" w14:textId="6FADB8FF" w:rsidR="00476C6A" w:rsidRPr="00CC292E" w:rsidRDefault="00476C6A" w:rsidP="00476C6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C58C916" w14:textId="77777777" w:rsidR="00476C6A" w:rsidRPr="00CC292E" w:rsidRDefault="00476C6A" w:rsidP="00476C6A">
            <w:pPr>
              <w:tabs>
                <w:tab w:val="decimal" w:pos="735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05272CA2" w14:textId="3994561B" w:rsidR="00476C6A" w:rsidRPr="00CC292E" w:rsidRDefault="0001010D" w:rsidP="00476C6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75</w:t>
            </w:r>
            <w:r w:rsidR="00476C6A"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E7FBF2" w14:textId="77777777" w:rsidR="00476C6A" w:rsidRPr="00CC292E" w:rsidRDefault="00476C6A" w:rsidP="00476C6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0B95C7D" w14:textId="769F1415" w:rsidR="00476C6A" w:rsidRPr="00066496" w:rsidRDefault="00476C6A" w:rsidP="00476C6A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108" w:right="9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5F68F5" w:rsidRPr="00066496" w14:paraId="000AEDC2" w14:textId="77777777" w:rsidTr="002D6CF6">
        <w:trPr>
          <w:cantSplit/>
        </w:trPr>
        <w:tc>
          <w:tcPr>
            <w:tcW w:w="3223" w:type="dxa"/>
            <w:vAlign w:val="bottom"/>
          </w:tcPr>
          <w:p w14:paraId="1A81B5E2" w14:textId="77777777" w:rsidR="005F68F5" w:rsidRPr="00066496" w:rsidRDefault="005F68F5" w:rsidP="005F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150" w:type="dxa"/>
          </w:tcPr>
          <w:p w14:paraId="7D2B54D2" w14:textId="77777777" w:rsidR="005F68F5" w:rsidRPr="00066496" w:rsidRDefault="005F68F5" w:rsidP="005F68F5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left="-79" w:right="-15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57C0FCD" w14:textId="77777777" w:rsidR="005F68F5" w:rsidRPr="00066496" w:rsidRDefault="005F68F5" w:rsidP="005F68F5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left="-79" w:right="-15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376DE95" w14:textId="77777777" w:rsidR="005F68F5" w:rsidRPr="00066496" w:rsidRDefault="005F68F5" w:rsidP="005F68F5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left="-79" w:right="-15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2459998" w14:textId="77777777" w:rsidR="005F68F5" w:rsidRPr="00066496" w:rsidRDefault="005F68F5" w:rsidP="005F68F5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left="-79" w:right="-15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43220B87" w14:textId="77777777" w:rsidR="005F68F5" w:rsidRPr="00066496" w:rsidRDefault="005F68F5" w:rsidP="005F68F5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left="-79" w:right="-15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C210C89" w14:textId="77777777" w:rsidR="005F68F5" w:rsidRPr="00066496" w:rsidRDefault="005F68F5" w:rsidP="005F6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EA9E70" w14:textId="4696B3F0" w:rsidR="005F68F5" w:rsidRPr="00066496" w:rsidRDefault="0001010D" w:rsidP="005F68F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8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AE157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431</w:t>
            </w:r>
            <w:r w:rsidR="00AE157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742</w:t>
            </w:r>
          </w:p>
        </w:tc>
        <w:tc>
          <w:tcPr>
            <w:tcW w:w="178" w:type="dxa"/>
            <w:vAlign w:val="bottom"/>
          </w:tcPr>
          <w:p w14:paraId="45CD1125" w14:textId="77777777" w:rsidR="005F68F5" w:rsidRPr="00066496" w:rsidRDefault="005F68F5" w:rsidP="005F6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785FD" w14:textId="749FE95A" w:rsidR="005F68F5" w:rsidRPr="00066496" w:rsidRDefault="0001010D" w:rsidP="005F68F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5F68F5" w:rsidRPr="0006649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356</w:t>
            </w:r>
            <w:r w:rsidR="005F68F5" w:rsidRPr="0006649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742</w:t>
            </w:r>
          </w:p>
        </w:tc>
        <w:tc>
          <w:tcPr>
            <w:tcW w:w="178" w:type="dxa"/>
            <w:vAlign w:val="bottom"/>
          </w:tcPr>
          <w:p w14:paraId="0C7C3B0A" w14:textId="77777777" w:rsidR="005F68F5" w:rsidRPr="00066496" w:rsidRDefault="005F68F5" w:rsidP="005F68F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F1B957" w14:textId="43559229" w:rsidR="005F68F5" w:rsidRPr="00066496" w:rsidRDefault="005F68F5" w:rsidP="005F68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5FF5C1" w14:textId="77777777" w:rsidR="005F68F5" w:rsidRPr="00066496" w:rsidRDefault="005F68F5" w:rsidP="005F68F5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63BAF7" w14:textId="77777777" w:rsidR="005F68F5" w:rsidRPr="00066496" w:rsidRDefault="005F68F5" w:rsidP="005F68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1086500" w14:textId="77777777" w:rsidR="005F68F5" w:rsidRPr="00066496" w:rsidRDefault="005F68F5" w:rsidP="005F68F5">
            <w:pPr>
              <w:tabs>
                <w:tab w:val="decimal" w:pos="73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17B7F2" w14:textId="59228DCD" w:rsidR="005F68F5" w:rsidRPr="00066496" w:rsidRDefault="0001010D" w:rsidP="005F68F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63" w:right="-7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476C6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431</w:t>
            </w:r>
            <w:r w:rsidR="00476C6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F89E00" w14:textId="77777777" w:rsidR="005F68F5" w:rsidRPr="00066496" w:rsidRDefault="005F68F5" w:rsidP="005F68F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D22CBC" w14:textId="251FD339" w:rsidR="005F68F5" w:rsidRPr="005F68F5" w:rsidRDefault="0001010D" w:rsidP="005F68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5F68F5" w:rsidRPr="005F68F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356</w:t>
            </w:r>
            <w:r w:rsidR="005F68F5" w:rsidRPr="005F68F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742</w:t>
            </w:r>
          </w:p>
        </w:tc>
      </w:tr>
      <w:tr w:rsidR="005F68F5" w:rsidRPr="00066496" w14:paraId="2CB3AA25" w14:textId="77777777" w:rsidTr="002D6CF6">
        <w:trPr>
          <w:cantSplit/>
          <w:trHeight w:val="107"/>
        </w:trPr>
        <w:tc>
          <w:tcPr>
            <w:tcW w:w="3223" w:type="dxa"/>
            <w:vAlign w:val="bottom"/>
          </w:tcPr>
          <w:p w14:paraId="3E4FED90" w14:textId="77777777" w:rsidR="005F68F5" w:rsidRPr="00066496" w:rsidRDefault="005F68F5" w:rsidP="005F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1B598F19" w14:textId="77777777" w:rsidR="005F68F5" w:rsidRPr="00066496" w:rsidRDefault="005F68F5" w:rsidP="005F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33765F" w14:textId="77777777" w:rsidR="005F68F5" w:rsidRPr="00066496" w:rsidRDefault="005F68F5" w:rsidP="005F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50D4F5" w14:textId="77777777" w:rsidR="005F68F5" w:rsidRPr="00066496" w:rsidRDefault="005F68F5" w:rsidP="005F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3106888E" w14:textId="77777777" w:rsidR="005F68F5" w:rsidRPr="00066496" w:rsidRDefault="005F68F5" w:rsidP="005F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62B18959" w14:textId="77777777" w:rsidR="005F68F5" w:rsidRPr="00066496" w:rsidRDefault="005F68F5" w:rsidP="005F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FEF0C66" w14:textId="77777777" w:rsidR="005F68F5" w:rsidRPr="00066496" w:rsidRDefault="005F68F5" w:rsidP="005F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0BB8291" w14:textId="77777777" w:rsidR="005F68F5" w:rsidRPr="00066496" w:rsidRDefault="005F68F5" w:rsidP="005F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bottom"/>
          </w:tcPr>
          <w:p w14:paraId="548CC286" w14:textId="77777777" w:rsidR="005F68F5" w:rsidRPr="00066496" w:rsidRDefault="005F68F5" w:rsidP="005F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vAlign w:val="bottom"/>
          </w:tcPr>
          <w:p w14:paraId="370F8451" w14:textId="77777777" w:rsidR="005F68F5" w:rsidRPr="00066496" w:rsidRDefault="005F68F5" w:rsidP="005F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1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bottom"/>
          </w:tcPr>
          <w:p w14:paraId="6953F802" w14:textId="77777777" w:rsidR="005F68F5" w:rsidRPr="00066496" w:rsidRDefault="005F68F5" w:rsidP="005F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5E43BC" w14:textId="77777777" w:rsidR="005F68F5" w:rsidRPr="00066496" w:rsidRDefault="005F68F5" w:rsidP="005F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59696D" w14:textId="77777777" w:rsidR="005F68F5" w:rsidRPr="00066496" w:rsidRDefault="005F68F5" w:rsidP="005F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2E442E" w14:textId="77777777" w:rsidR="005F68F5" w:rsidRPr="00066496" w:rsidRDefault="005F68F5" w:rsidP="005F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2FA5A6C" w14:textId="77777777" w:rsidR="005F68F5" w:rsidRPr="00066496" w:rsidRDefault="005F68F5" w:rsidP="005F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6BC68A" w14:textId="77777777" w:rsidR="005F68F5" w:rsidRPr="00066496" w:rsidRDefault="005F68F5" w:rsidP="005F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AC65C9" w14:textId="77777777" w:rsidR="005F68F5" w:rsidRPr="00066496" w:rsidRDefault="005F68F5" w:rsidP="005F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C9BF10" w14:textId="77777777" w:rsidR="005F68F5" w:rsidRPr="00066496" w:rsidRDefault="005F68F5" w:rsidP="005F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68F5" w:rsidRPr="00066496" w14:paraId="4C06888D" w14:textId="77777777" w:rsidTr="002D6CF6">
        <w:trPr>
          <w:cantSplit/>
        </w:trPr>
        <w:tc>
          <w:tcPr>
            <w:tcW w:w="3223" w:type="dxa"/>
            <w:vAlign w:val="bottom"/>
          </w:tcPr>
          <w:p w14:paraId="1EEEA94C" w14:textId="77777777" w:rsidR="005F68F5" w:rsidRPr="00066496" w:rsidRDefault="005F68F5" w:rsidP="005F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6649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  <w:r w:rsidRPr="0006649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ทางตรง</w:t>
            </w:r>
          </w:p>
        </w:tc>
        <w:tc>
          <w:tcPr>
            <w:tcW w:w="3150" w:type="dxa"/>
          </w:tcPr>
          <w:p w14:paraId="44E180BB" w14:textId="77777777" w:rsidR="005F68F5" w:rsidRPr="00066496" w:rsidRDefault="005F68F5" w:rsidP="005F68F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AF2DD5F" w14:textId="77777777" w:rsidR="005F68F5" w:rsidRPr="00066496" w:rsidRDefault="005F68F5" w:rsidP="005F68F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2234499" w14:textId="77777777" w:rsidR="005F68F5" w:rsidRPr="00066496" w:rsidRDefault="005F68F5" w:rsidP="005F68F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4E0B9F89" w14:textId="77777777" w:rsidR="005F68F5" w:rsidRPr="00066496" w:rsidRDefault="005F68F5" w:rsidP="005F68F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2EF431A6" w14:textId="77777777" w:rsidR="005F68F5" w:rsidRPr="00066496" w:rsidRDefault="005F68F5" w:rsidP="005F68F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9216FD7" w14:textId="77777777" w:rsidR="005F68F5" w:rsidRPr="00066496" w:rsidRDefault="005F68F5" w:rsidP="005F6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2CC7055" w14:textId="77777777" w:rsidR="005F68F5" w:rsidRPr="00066496" w:rsidRDefault="005F68F5" w:rsidP="005F68F5">
            <w:pPr>
              <w:pStyle w:val="acctfourfigures"/>
              <w:tabs>
                <w:tab w:val="clear" w:pos="765"/>
                <w:tab w:val="decimal" w:pos="790"/>
                <w:tab w:val="decimal" w:pos="819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7FE55EE" w14:textId="77777777" w:rsidR="005F68F5" w:rsidRPr="00066496" w:rsidRDefault="005F68F5" w:rsidP="005F6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33335843" w14:textId="77777777" w:rsidR="005F68F5" w:rsidRPr="00066496" w:rsidRDefault="005F68F5" w:rsidP="005F68F5">
            <w:pPr>
              <w:pStyle w:val="acctfourfigures"/>
              <w:tabs>
                <w:tab w:val="clear" w:pos="765"/>
                <w:tab w:val="decimal" w:pos="477"/>
                <w:tab w:val="decimal" w:pos="730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3CDE325" w14:textId="77777777" w:rsidR="005F68F5" w:rsidRPr="00066496" w:rsidRDefault="005F68F5" w:rsidP="005F68F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1C8FF65C" w14:textId="77777777" w:rsidR="005F68F5" w:rsidRPr="00066496" w:rsidRDefault="005F68F5" w:rsidP="005F68F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EADAD2" w14:textId="77777777" w:rsidR="005F68F5" w:rsidRPr="00066496" w:rsidRDefault="005F68F5" w:rsidP="005F68F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1D99B5C" w14:textId="77777777" w:rsidR="005F68F5" w:rsidRPr="00066496" w:rsidRDefault="005F68F5" w:rsidP="005F68F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429CF92" w14:textId="77777777" w:rsidR="005F68F5" w:rsidRPr="00066496" w:rsidRDefault="005F68F5" w:rsidP="005F68F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430CE1E4" w14:textId="77777777" w:rsidR="005F68F5" w:rsidRPr="00066496" w:rsidRDefault="005F68F5" w:rsidP="005F68F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42B71A" w14:textId="77777777" w:rsidR="005F68F5" w:rsidRPr="00066496" w:rsidRDefault="005F68F5" w:rsidP="005F68F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774106" w14:textId="77777777" w:rsidR="005F68F5" w:rsidRPr="00066496" w:rsidRDefault="005F68F5" w:rsidP="005F68F5">
            <w:pPr>
              <w:pStyle w:val="acctfourfigures"/>
              <w:tabs>
                <w:tab w:val="clear" w:pos="765"/>
                <w:tab w:val="decimal" w:pos="660"/>
                <w:tab w:val="decimal" w:pos="751"/>
              </w:tabs>
              <w:spacing w:line="240" w:lineRule="atLeast"/>
              <w:ind w:left="-180" w:right="-20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02B4" w:rsidRPr="00066496" w14:paraId="71D5370D" w14:textId="77777777" w:rsidTr="002D6CF6">
        <w:trPr>
          <w:cantSplit/>
        </w:trPr>
        <w:tc>
          <w:tcPr>
            <w:tcW w:w="3223" w:type="dxa"/>
            <w:vAlign w:val="bottom"/>
          </w:tcPr>
          <w:p w14:paraId="31B16F5A" w14:textId="77777777" w:rsidR="004A02B4" w:rsidRPr="00066496" w:rsidRDefault="004A02B4" w:rsidP="004A0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rPr>
                <w:rFonts w:ascii="Angsana New" w:hAnsi="Angsana New"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</w:rPr>
              <w:t>บริษัท ชูบุราชบุรี อีเลคทริคเซอร์วิส</w:t>
            </w:r>
            <w:r w:rsidRPr="000664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66496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3150" w:type="dxa"/>
          </w:tcPr>
          <w:p w14:paraId="7F099945" w14:textId="43423C4D" w:rsidR="004A02B4" w:rsidRPr="00066496" w:rsidRDefault="004A02B4" w:rsidP="004A0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บริการเดินเครื่องและบำรุงรักษาโรงไฟฟ้า</w:t>
            </w:r>
          </w:p>
        </w:tc>
        <w:tc>
          <w:tcPr>
            <w:tcW w:w="990" w:type="dxa"/>
          </w:tcPr>
          <w:p w14:paraId="671C0C3D" w14:textId="77777777" w:rsidR="004A02B4" w:rsidRPr="00066496" w:rsidRDefault="004A02B4" w:rsidP="004A02B4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3A0E7726" w14:textId="77777777" w:rsidR="004A02B4" w:rsidRPr="00066496" w:rsidRDefault="004A02B4" w:rsidP="004A02B4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7FDB15D" w14:textId="5672DB02" w:rsidR="004A02B4" w:rsidRPr="00066496" w:rsidRDefault="0001010D" w:rsidP="004A02B4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540" w:type="dxa"/>
            <w:vAlign w:val="bottom"/>
          </w:tcPr>
          <w:p w14:paraId="3A8A1E58" w14:textId="75A373BD" w:rsidR="004A02B4" w:rsidRPr="00066496" w:rsidRDefault="0001010D" w:rsidP="004A02B4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78" w:type="dxa"/>
            <w:vAlign w:val="bottom"/>
          </w:tcPr>
          <w:p w14:paraId="5FBADC7A" w14:textId="77777777" w:rsidR="004A02B4" w:rsidRPr="00066496" w:rsidRDefault="004A02B4" w:rsidP="004A0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EA90B3D" w14:textId="57BEA980" w:rsidR="004A02B4" w:rsidRPr="00066496" w:rsidRDefault="0001010D" w:rsidP="004A02B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4A02B4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5620F19C" w14:textId="77777777" w:rsidR="004A02B4" w:rsidRPr="00066496" w:rsidRDefault="004A02B4" w:rsidP="004A0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2" w:type="dxa"/>
            <w:vAlign w:val="bottom"/>
          </w:tcPr>
          <w:p w14:paraId="48E1CE54" w14:textId="51D3A6BF" w:rsidR="004A02B4" w:rsidRPr="00066496" w:rsidRDefault="0001010D" w:rsidP="004A02B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4A02B4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19B5527F" w14:textId="77777777" w:rsidR="004A02B4" w:rsidRPr="00066496" w:rsidRDefault="004A02B4" w:rsidP="004A02B4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5C2A8DC7" w14:textId="7527D1D1" w:rsidR="004A02B4" w:rsidRPr="00066496" w:rsidRDefault="004A02B4" w:rsidP="004A02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8DFB9C" w14:textId="77777777" w:rsidR="004A02B4" w:rsidRPr="00066496" w:rsidRDefault="004A02B4" w:rsidP="004A02B4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CFA743A" w14:textId="77777777" w:rsidR="004A02B4" w:rsidRPr="00066496" w:rsidRDefault="004A02B4" w:rsidP="004A02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F49A5C5" w14:textId="77777777" w:rsidR="004A02B4" w:rsidRPr="00066496" w:rsidRDefault="004A02B4" w:rsidP="004A02B4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07694219" w14:textId="7081E012" w:rsidR="004A02B4" w:rsidRPr="00066496" w:rsidRDefault="0001010D" w:rsidP="004A02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4A02B4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197027" w14:textId="77777777" w:rsidR="004A02B4" w:rsidRPr="00066496" w:rsidRDefault="004A02B4" w:rsidP="004A02B4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F0756A" w14:textId="42C160FC" w:rsidR="004A02B4" w:rsidRPr="00066496" w:rsidRDefault="0001010D" w:rsidP="004A02B4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4A02B4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4A02B4" w:rsidRPr="00066496" w14:paraId="0BB3724C" w14:textId="77777777" w:rsidTr="002D6CF6">
        <w:trPr>
          <w:cantSplit/>
          <w:trHeight w:val="299"/>
        </w:trPr>
        <w:tc>
          <w:tcPr>
            <w:tcW w:w="3223" w:type="dxa"/>
            <w:vAlign w:val="bottom"/>
          </w:tcPr>
          <w:p w14:paraId="1BADDBDF" w14:textId="77777777" w:rsidR="004A02B4" w:rsidRPr="00066496" w:rsidRDefault="004A02B4" w:rsidP="004A0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0"/>
                <w:tab w:val="left" w:pos="210"/>
                <w:tab w:val="left" w:pos="375"/>
              </w:tabs>
              <w:ind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</w:rPr>
              <w:t>บริษัท เซาท์อีสท์ เอเชีย</w:t>
            </w:r>
            <w:r w:rsidRPr="000664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66496">
              <w:rPr>
                <w:rFonts w:ascii="Angsana New" w:hAnsi="Angsana New"/>
                <w:sz w:val="28"/>
                <w:szCs w:val="28"/>
                <w:cs/>
              </w:rPr>
              <w:t>เอนเนอร์จี จำกัด</w:t>
            </w:r>
          </w:p>
        </w:tc>
        <w:tc>
          <w:tcPr>
            <w:tcW w:w="3150" w:type="dxa"/>
          </w:tcPr>
          <w:p w14:paraId="77D8AE15" w14:textId="5F10203A" w:rsidR="004A02B4" w:rsidRPr="00066496" w:rsidRDefault="004A02B4" w:rsidP="004A0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ลงทุนในธุรกิจเกี่ยวกับพลังงานไฟฟ้า</w:t>
            </w:r>
          </w:p>
        </w:tc>
        <w:tc>
          <w:tcPr>
            <w:tcW w:w="990" w:type="dxa"/>
          </w:tcPr>
          <w:p w14:paraId="3A805C4B" w14:textId="77777777" w:rsidR="004A02B4" w:rsidRPr="00066496" w:rsidRDefault="004A02B4" w:rsidP="004A02B4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69618867" w14:textId="77777777" w:rsidR="004A02B4" w:rsidRPr="00066496" w:rsidRDefault="004A02B4" w:rsidP="004A02B4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DBACB7B" w14:textId="3E111F78" w:rsidR="004A02B4" w:rsidRPr="00066496" w:rsidRDefault="0001010D" w:rsidP="004A02B4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33</w:t>
            </w:r>
            <w:r w:rsidR="004A02B4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540" w:type="dxa"/>
            <w:vAlign w:val="bottom"/>
          </w:tcPr>
          <w:p w14:paraId="621D1562" w14:textId="658DB6D0" w:rsidR="004A02B4" w:rsidRPr="00066496" w:rsidRDefault="0001010D" w:rsidP="004A02B4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33</w:t>
            </w:r>
            <w:r w:rsidR="004A02B4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178" w:type="dxa"/>
            <w:vAlign w:val="bottom"/>
          </w:tcPr>
          <w:p w14:paraId="10CA396E" w14:textId="77777777" w:rsidR="004A02B4" w:rsidRPr="00066496" w:rsidRDefault="004A02B4" w:rsidP="004A0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909E8DC" w14:textId="2EDAF7F9" w:rsidR="004A02B4" w:rsidRPr="00066496" w:rsidRDefault="0001010D" w:rsidP="004A02B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4A02B4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202</w:t>
            </w:r>
            <w:r w:rsidR="004A02B4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78" w:type="dxa"/>
            <w:vAlign w:val="bottom"/>
          </w:tcPr>
          <w:p w14:paraId="4C3706BB" w14:textId="77777777" w:rsidR="004A02B4" w:rsidRPr="00066496" w:rsidRDefault="004A02B4" w:rsidP="004A0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760A005C" w14:textId="02A2BB53" w:rsidR="004A02B4" w:rsidRPr="00066496" w:rsidRDefault="0001010D" w:rsidP="004A02B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4A02B4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202</w:t>
            </w:r>
            <w:r w:rsidR="004A02B4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78" w:type="dxa"/>
            <w:vAlign w:val="bottom"/>
          </w:tcPr>
          <w:p w14:paraId="78BCADBF" w14:textId="77777777" w:rsidR="004A02B4" w:rsidRPr="00066496" w:rsidRDefault="004A02B4" w:rsidP="004A02B4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796280FA" w14:textId="13A94221" w:rsidR="004A02B4" w:rsidRPr="00066496" w:rsidRDefault="004A02B4" w:rsidP="004A02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FAFC1E" w14:textId="77777777" w:rsidR="004A02B4" w:rsidRPr="00066496" w:rsidRDefault="004A02B4" w:rsidP="004A02B4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1A6EA23" w14:textId="77777777" w:rsidR="004A02B4" w:rsidRPr="00066496" w:rsidRDefault="004A02B4" w:rsidP="004A02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B70EF04" w14:textId="77777777" w:rsidR="004A02B4" w:rsidRPr="00066496" w:rsidRDefault="004A02B4" w:rsidP="004A02B4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68E7666" w14:textId="4895BF16" w:rsidR="004A02B4" w:rsidRPr="00066496" w:rsidRDefault="0001010D" w:rsidP="004A02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4A02B4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202</w:t>
            </w:r>
            <w:r w:rsidR="004A02B4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60F582" w14:textId="77777777" w:rsidR="004A02B4" w:rsidRPr="00066496" w:rsidRDefault="004A02B4" w:rsidP="004A02B4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B73686" w14:textId="326A29BC" w:rsidR="004A02B4" w:rsidRPr="00066496" w:rsidRDefault="0001010D" w:rsidP="004A02B4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4A02B4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202</w:t>
            </w:r>
            <w:r w:rsidR="004A02B4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</w:tr>
      <w:tr w:rsidR="004A02B4" w:rsidRPr="00066496" w14:paraId="1F7CEE0C" w14:textId="77777777" w:rsidTr="002D6CF6">
        <w:trPr>
          <w:cantSplit/>
          <w:trHeight w:val="299"/>
        </w:trPr>
        <w:tc>
          <w:tcPr>
            <w:tcW w:w="3223" w:type="dxa"/>
            <w:vAlign w:val="bottom"/>
          </w:tcPr>
          <w:p w14:paraId="0E44F955" w14:textId="77777777" w:rsidR="004A02B4" w:rsidRPr="00066496" w:rsidRDefault="004A02B4" w:rsidP="004A0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66496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สมาร์ท อินฟราเนท จำกัด</w:t>
            </w:r>
          </w:p>
          <w:p w14:paraId="7E348940" w14:textId="1E326477" w:rsidR="004A02B4" w:rsidRPr="00066496" w:rsidRDefault="004A02B4" w:rsidP="004A0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40824C91" w14:textId="74368B45" w:rsidR="004A02B4" w:rsidRPr="00066496" w:rsidRDefault="004A02B4" w:rsidP="004A0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286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ลงทุนในโครงการโครงข่ายสายใยแก้ว</w:t>
            </w:r>
            <w:r w:rsidRPr="00066496">
              <w:rPr>
                <w:rFonts w:ascii="Angsana New" w:hAnsi="Angsana New"/>
                <w:spacing w:val="-6"/>
                <w:sz w:val="28"/>
                <w:szCs w:val="28"/>
              </w:rPr>
              <w:br/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 xml:space="preserve">   </w:t>
            </w: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นำแสงใต้ดิน</w:t>
            </w:r>
          </w:p>
        </w:tc>
        <w:tc>
          <w:tcPr>
            <w:tcW w:w="990" w:type="dxa"/>
          </w:tcPr>
          <w:p w14:paraId="21D2E6D6" w14:textId="77777777" w:rsidR="004A02B4" w:rsidRPr="00066496" w:rsidRDefault="004A02B4" w:rsidP="004A02B4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6AFF701" w14:textId="33D8DE3F" w:rsidR="004A02B4" w:rsidRPr="00066496" w:rsidRDefault="004A02B4" w:rsidP="004A02B4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47A3A8C5" w14:textId="77777777" w:rsidR="004A02B4" w:rsidRPr="00066496" w:rsidRDefault="004A02B4" w:rsidP="004A02B4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C8E6B60" w14:textId="28D4F9DC" w:rsidR="004A02B4" w:rsidRPr="00066496" w:rsidRDefault="0001010D" w:rsidP="004A02B4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540" w:type="dxa"/>
            <w:vAlign w:val="bottom"/>
          </w:tcPr>
          <w:p w14:paraId="2EBA2B9A" w14:textId="563B428B" w:rsidR="004A02B4" w:rsidRPr="00066496" w:rsidRDefault="0001010D" w:rsidP="004A02B4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78" w:type="dxa"/>
            <w:vAlign w:val="bottom"/>
          </w:tcPr>
          <w:p w14:paraId="372771D0" w14:textId="77777777" w:rsidR="004A02B4" w:rsidRPr="00066496" w:rsidRDefault="004A02B4" w:rsidP="004A02B4">
            <w:pPr>
              <w:tabs>
                <w:tab w:val="clear" w:pos="454"/>
              </w:tabs>
              <w:spacing w:line="340" w:lineRule="exact"/>
              <w:ind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F45FB3F" w14:textId="38D10A18" w:rsidR="004A02B4" w:rsidRPr="00066496" w:rsidRDefault="0001010D" w:rsidP="004A02B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280</w:t>
            </w:r>
            <w:r w:rsidR="004A02B4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78" w:type="dxa"/>
            <w:vAlign w:val="bottom"/>
          </w:tcPr>
          <w:p w14:paraId="3AC4930D" w14:textId="77777777" w:rsidR="004A02B4" w:rsidRPr="00066496" w:rsidRDefault="004A02B4" w:rsidP="004A0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2" w:type="dxa"/>
            <w:vAlign w:val="bottom"/>
          </w:tcPr>
          <w:p w14:paraId="224A3A9B" w14:textId="08ED5EDE" w:rsidR="004A02B4" w:rsidRPr="00066496" w:rsidRDefault="0001010D" w:rsidP="004A02B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280</w:t>
            </w:r>
            <w:r w:rsidR="004A02B4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78" w:type="dxa"/>
            <w:vAlign w:val="bottom"/>
          </w:tcPr>
          <w:p w14:paraId="14B720D5" w14:textId="77777777" w:rsidR="004A02B4" w:rsidRPr="00066496" w:rsidRDefault="004A02B4" w:rsidP="004A02B4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50733AA8" w14:textId="5F5AA18F" w:rsidR="004A02B4" w:rsidRPr="00066496" w:rsidRDefault="004A02B4" w:rsidP="004A02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9E3078" w14:textId="77777777" w:rsidR="004A02B4" w:rsidRPr="00066496" w:rsidRDefault="004A02B4" w:rsidP="004A02B4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2B66BF3" w14:textId="77777777" w:rsidR="004A02B4" w:rsidRPr="00066496" w:rsidRDefault="004A02B4" w:rsidP="004A02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B580299" w14:textId="77777777" w:rsidR="004A02B4" w:rsidRPr="00066496" w:rsidRDefault="004A02B4" w:rsidP="004A02B4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0A687FB4" w14:textId="2F98BB55" w:rsidR="004A02B4" w:rsidRPr="00066496" w:rsidRDefault="0001010D" w:rsidP="004A02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280</w:t>
            </w:r>
            <w:r w:rsidR="004A02B4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F7C0E1" w14:textId="77777777" w:rsidR="004A02B4" w:rsidRPr="00066496" w:rsidRDefault="004A02B4" w:rsidP="004A02B4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AF632F" w14:textId="2B0CD4B9" w:rsidR="004A02B4" w:rsidRPr="00066496" w:rsidRDefault="0001010D" w:rsidP="004A02B4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280</w:t>
            </w:r>
            <w:r w:rsidR="004A02B4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</w:tr>
      <w:tr w:rsidR="005440CE" w:rsidRPr="00066496" w14:paraId="101298E3" w14:textId="77777777" w:rsidTr="002D6CF6">
        <w:trPr>
          <w:cantSplit/>
          <w:trHeight w:val="299"/>
        </w:trPr>
        <w:tc>
          <w:tcPr>
            <w:tcW w:w="3223" w:type="dxa"/>
            <w:vAlign w:val="bottom"/>
          </w:tcPr>
          <w:p w14:paraId="661182E4" w14:textId="77777777" w:rsidR="005440CE" w:rsidRPr="00066496" w:rsidRDefault="005440CE" w:rsidP="004A0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48D750CD" w14:textId="77777777" w:rsidR="005440CE" w:rsidRPr="00066496" w:rsidRDefault="005440CE" w:rsidP="004A0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286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7439880" w14:textId="77777777" w:rsidR="005440CE" w:rsidRPr="00066496" w:rsidRDefault="005440CE" w:rsidP="004A02B4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73E19AD" w14:textId="77777777" w:rsidR="005440CE" w:rsidRPr="00066496" w:rsidRDefault="005440CE" w:rsidP="004A02B4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46BDE03" w14:textId="77777777" w:rsidR="005440CE" w:rsidRPr="0001010D" w:rsidRDefault="005440CE" w:rsidP="004A02B4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2930DC9A" w14:textId="77777777" w:rsidR="005440CE" w:rsidRPr="0001010D" w:rsidRDefault="005440CE" w:rsidP="004A02B4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28BCCAC" w14:textId="77777777" w:rsidR="005440CE" w:rsidRPr="00066496" w:rsidRDefault="005440CE" w:rsidP="004A02B4">
            <w:pPr>
              <w:tabs>
                <w:tab w:val="clear" w:pos="454"/>
              </w:tabs>
              <w:spacing w:line="340" w:lineRule="exact"/>
              <w:ind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837BC52" w14:textId="77777777" w:rsidR="005440CE" w:rsidRPr="0001010D" w:rsidRDefault="005440CE" w:rsidP="004A02B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D408DD2" w14:textId="77777777" w:rsidR="005440CE" w:rsidRPr="00066496" w:rsidRDefault="005440CE" w:rsidP="004A0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2" w:type="dxa"/>
            <w:vAlign w:val="bottom"/>
          </w:tcPr>
          <w:p w14:paraId="608DB10A" w14:textId="77777777" w:rsidR="005440CE" w:rsidRPr="0001010D" w:rsidRDefault="005440CE" w:rsidP="004A02B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6CDC14C" w14:textId="77777777" w:rsidR="005440CE" w:rsidRPr="00066496" w:rsidRDefault="005440CE" w:rsidP="004A02B4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0E7D5355" w14:textId="77777777" w:rsidR="005440CE" w:rsidRPr="00066496" w:rsidRDefault="005440CE" w:rsidP="004A02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8F2ABBB" w14:textId="77777777" w:rsidR="005440CE" w:rsidRPr="00066496" w:rsidRDefault="005440CE" w:rsidP="004A02B4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0B32C8F" w14:textId="77777777" w:rsidR="005440CE" w:rsidRPr="00066496" w:rsidRDefault="005440CE" w:rsidP="004A02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4C114BC" w14:textId="77777777" w:rsidR="005440CE" w:rsidRPr="00066496" w:rsidRDefault="005440CE" w:rsidP="004A02B4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E453F46" w14:textId="77777777" w:rsidR="005440CE" w:rsidRPr="0001010D" w:rsidRDefault="005440CE" w:rsidP="004A02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992525" w14:textId="77777777" w:rsidR="005440CE" w:rsidRPr="00066496" w:rsidRDefault="005440CE" w:rsidP="004A02B4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329F35" w14:textId="77777777" w:rsidR="005440CE" w:rsidRPr="0001010D" w:rsidRDefault="005440CE" w:rsidP="004A02B4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5F68F5" w:rsidRPr="00066496" w14:paraId="54B09E6E" w14:textId="77777777" w:rsidTr="002D6CF6">
        <w:trPr>
          <w:cantSplit/>
          <w:trHeight w:val="299"/>
        </w:trPr>
        <w:tc>
          <w:tcPr>
            <w:tcW w:w="3223" w:type="dxa"/>
            <w:shd w:val="clear" w:color="auto" w:fill="auto"/>
            <w:vAlign w:val="bottom"/>
          </w:tcPr>
          <w:p w14:paraId="16C51276" w14:textId="3C72DF2F" w:rsidR="005F68F5" w:rsidRPr="00066496" w:rsidRDefault="00BB5E6F" w:rsidP="005F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การร่วมค้า</w:t>
            </w:r>
            <w:r w:rsidRPr="0006649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ทางตรง</w:t>
            </w:r>
          </w:p>
        </w:tc>
        <w:tc>
          <w:tcPr>
            <w:tcW w:w="3150" w:type="dxa"/>
          </w:tcPr>
          <w:p w14:paraId="2161F304" w14:textId="75C6DC7B" w:rsidR="005F68F5" w:rsidRPr="00066496" w:rsidRDefault="005F68F5" w:rsidP="005F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286" w:hanging="7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14:paraId="3B56E63D" w14:textId="3640FA16" w:rsidR="005F68F5" w:rsidRPr="00066496" w:rsidRDefault="005F68F5" w:rsidP="005F68F5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FCB7B5E" w14:textId="77777777" w:rsidR="005F68F5" w:rsidRPr="00066496" w:rsidRDefault="005F68F5" w:rsidP="005F68F5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C488A63" w14:textId="5AAAB587" w:rsidR="005F68F5" w:rsidRPr="00066496" w:rsidRDefault="005F68F5" w:rsidP="005F68F5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5F1A525" w14:textId="23275051" w:rsidR="005F68F5" w:rsidRPr="00066496" w:rsidRDefault="005F68F5" w:rsidP="005F68F5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2596A96" w14:textId="77777777" w:rsidR="005F68F5" w:rsidRPr="00066496" w:rsidRDefault="005F68F5" w:rsidP="005F68F5">
            <w:pPr>
              <w:tabs>
                <w:tab w:val="clear" w:pos="454"/>
              </w:tabs>
              <w:spacing w:line="340" w:lineRule="exact"/>
              <w:ind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B5AD6C8" w14:textId="542BE611" w:rsidR="005F68F5" w:rsidRPr="00066496" w:rsidRDefault="005F68F5" w:rsidP="005F68F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6EE8BC6" w14:textId="77777777" w:rsidR="005F68F5" w:rsidRPr="00066496" w:rsidRDefault="005F68F5" w:rsidP="005F6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87511F5" w14:textId="17BF5B89" w:rsidR="005F68F5" w:rsidRPr="00066496" w:rsidRDefault="005F68F5" w:rsidP="005F68F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E3EB47A" w14:textId="77777777" w:rsidR="005F68F5" w:rsidRPr="00066496" w:rsidRDefault="005F68F5" w:rsidP="005F68F5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269E894F" w14:textId="697DBCC2" w:rsidR="005F68F5" w:rsidRPr="00066496" w:rsidRDefault="005F68F5" w:rsidP="005F68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065F23" w14:textId="77777777" w:rsidR="005F68F5" w:rsidRPr="00066496" w:rsidRDefault="005F68F5" w:rsidP="005F68F5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E7C8779" w14:textId="2F54F668" w:rsidR="005F68F5" w:rsidRPr="00066496" w:rsidRDefault="005F68F5" w:rsidP="005F68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A660AEA" w14:textId="77777777" w:rsidR="005F68F5" w:rsidRPr="00066496" w:rsidRDefault="005F68F5" w:rsidP="005F68F5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7BDAAAB" w14:textId="6C995240" w:rsidR="005F68F5" w:rsidRPr="00066496" w:rsidRDefault="005F68F5" w:rsidP="005F68F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493F1C" w14:textId="77777777" w:rsidR="005F68F5" w:rsidRPr="00066496" w:rsidRDefault="005F68F5" w:rsidP="005F68F5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06D89B" w14:textId="591C577B" w:rsidR="005F68F5" w:rsidRPr="00066496" w:rsidRDefault="005F68F5" w:rsidP="005F68F5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F37CFB" w:rsidRPr="00066496" w14:paraId="1FDAD884" w14:textId="77777777" w:rsidTr="002D6CF6">
        <w:trPr>
          <w:cantSplit/>
          <w:trHeight w:val="299"/>
        </w:trPr>
        <w:tc>
          <w:tcPr>
            <w:tcW w:w="3223" w:type="dxa"/>
            <w:shd w:val="clear" w:color="auto" w:fill="auto"/>
            <w:vAlign w:val="bottom"/>
          </w:tcPr>
          <w:p w14:paraId="71C5B5C5" w14:textId="77777777" w:rsidR="00F37CFB" w:rsidRPr="00066496" w:rsidRDefault="00F37CFB" w:rsidP="00F37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ติงส์ ออน เน็ต จำกัด</w:t>
            </w:r>
          </w:p>
          <w:p w14:paraId="03E77116" w14:textId="7B226691" w:rsidR="00F37CFB" w:rsidRPr="00066496" w:rsidRDefault="00F37CFB" w:rsidP="00F37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60EA1934" w14:textId="48DB3263" w:rsidR="00F37CFB" w:rsidRPr="00066496" w:rsidRDefault="00F37CFB" w:rsidP="00F37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ลงทุนในโครงการติดตั้งและพัฒนา</w:t>
            </w:r>
            <w:r w:rsidRPr="00066496">
              <w:rPr>
                <w:rFonts w:ascii="Angsana New" w:hAnsi="Angsana New"/>
                <w:spacing w:val="-6"/>
                <w:sz w:val="28"/>
                <w:szCs w:val="28"/>
              </w:rPr>
              <w:br/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 xml:space="preserve">   </w:t>
            </w: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โครงข่ายโทรคมนาคม</w:t>
            </w:r>
          </w:p>
        </w:tc>
        <w:tc>
          <w:tcPr>
            <w:tcW w:w="990" w:type="dxa"/>
          </w:tcPr>
          <w:p w14:paraId="1C28E87E" w14:textId="77777777" w:rsidR="00F37CFB" w:rsidRPr="00066496" w:rsidRDefault="00F37CFB" w:rsidP="00F37C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FD5D349" w14:textId="686BEC28" w:rsidR="00F37CFB" w:rsidRPr="00066496" w:rsidRDefault="00F37CFB" w:rsidP="00F37C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19174082" w14:textId="77777777" w:rsidR="00F37CFB" w:rsidRPr="00066496" w:rsidRDefault="00F37CFB" w:rsidP="00F37C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C127C6A" w14:textId="56FCAE34" w:rsidR="00F37CFB" w:rsidRPr="00066496" w:rsidRDefault="0001010D" w:rsidP="00F37C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C3BC965" w14:textId="2D39E557" w:rsidR="00F37CFB" w:rsidRPr="00066496" w:rsidRDefault="0001010D" w:rsidP="00F37C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AA0E31" w14:textId="77777777" w:rsidR="00F37CFB" w:rsidRPr="00066496" w:rsidRDefault="00F37CFB" w:rsidP="00F37CFB">
            <w:pPr>
              <w:tabs>
                <w:tab w:val="clear" w:pos="454"/>
              </w:tabs>
              <w:spacing w:line="340" w:lineRule="exact"/>
              <w:ind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EF5A39" w14:textId="0EB8ADB2" w:rsidR="00F37CFB" w:rsidRPr="00066496" w:rsidRDefault="0001010D" w:rsidP="0025423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180</w:t>
            </w:r>
            <w:r w:rsidR="00F37CFB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018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3651040" w14:textId="77777777" w:rsidR="00F37CFB" w:rsidRPr="00066496" w:rsidRDefault="00F37CFB" w:rsidP="00F37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72D5564" w14:textId="69D90F38" w:rsidR="00F37CFB" w:rsidRPr="00066496" w:rsidRDefault="0001010D" w:rsidP="00F37CF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180</w:t>
            </w:r>
            <w:r w:rsidR="00F37CFB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018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131DDFB" w14:textId="77777777" w:rsidR="00F37CFB" w:rsidRPr="00066496" w:rsidRDefault="00F37CFB" w:rsidP="00F37CFB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011DBB4E" w14:textId="1134E634" w:rsidR="00F37CFB" w:rsidRPr="00066496" w:rsidRDefault="00F37CFB" w:rsidP="00F37C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A75FFF" w14:textId="77777777" w:rsidR="00F37CFB" w:rsidRPr="00066496" w:rsidRDefault="00F37CFB" w:rsidP="00F37CFB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C1AB079" w14:textId="35701A61" w:rsidR="00F37CFB" w:rsidRPr="00066496" w:rsidRDefault="00F37CFB" w:rsidP="00F37C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6F0FA7B" w14:textId="77777777" w:rsidR="00F37CFB" w:rsidRPr="00066496" w:rsidRDefault="00F37CFB" w:rsidP="00F37CFB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75C62981" w14:textId="1E6649FB" w:rsidR="00F37CFB" w:rsidRPr="00066496" w:rsidRDefault="0001010D" w:rsidP="00F37CF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180</w:t>
            </w:r>
            <w:r w:rsidR="00F37CFB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018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333E7C" w14:textId="77777777" w:rsidR="00F37CFB" w:rsidRPr="00066496" w:rsidRDefault="00F37CFB" w:rsidP="00F37CFB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F1085F" w14:textId="402BA7E2" w:rsidR="00F37CFB" w:rsidRPr="00066496" w:rsidRDefault="0001010D" w:rsidP="00F37CFB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180</w:t>
            </w:r>
            <w:r w:rsidR="00F37CFB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018</w:t>
            </w:r>
          </w:p>
        </w:tc>
      </w:tr>
      <w:tr w:rsidR="00F37CFB" w:rsidRPr="00CC292E" w14:paraId="0E1885B0" w14:textId="77777777" w:rsidTr="002D6CF6">
        <w:trPr>
          <w:cantSplit/>
        </w:trPr>
        <w:tc>
          <w:tcPr>
            <w:tcW w:w="3223" w:type="dxa"/>
            <w:vAlign w:val="bottom"/>
          </w:tcPr>
          <w:p w14:paraId="16BAD6ED" w14:textId="77777777" w:rsidR="00F37CFB" w:rsidRPr="00CC292E" w:rsidRDefault="00F37CFB" w:rsidP="00F37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C292E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หินกองเพาเวอร์โฮลดิ้ง จำกัด </w:t>
            </w:r>
          </w:p>
        </w:tc>
        <w:tc>
          <w:tcPr>
            <w:tcW w:w="3150" w:type="dxa"/>
          </w:tcPr>
          <w:p w14:paraId="18D40A55" w14:textId="237D80FB" w:rsidR="00F37CFB" w:rsidRPr="00CC292E" w:rsidRDefault="00475820" w:rsidP="00F37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29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นำเข้าและจำหน่ายก๊าซธรรมชาติเหลว</w:t>
            </w:r>
          </w:p>
        </w:tc>
        <w:tc>
          <w:tcPr>
            <w:tcW w:w="990" w:type="dxa"/>
          </w:tcPr>
          <w:p w14:paraId="3A6B7802" w14:textId="77777777" w:rsidR="00F37CFB" w:rsidRPr="00CC292E" w:rsidRDefault="00F37CFB" w:rsidP="00F37C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47E7A7A3" w14:textId="77777777" w:rsidR="00F37CFB" w:rsidRPr="00CC292E" w:rsidRDefault="00F37CFB" w:rsidP="00F37C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D16F9EC" w14:textId="6389EFF1" w:rsidR="00F37CFB" w:rsidRPr="00CC292E" w:rsidRDefault="0001010D" w:rsidP="00F37C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540" w:type="dxa"/>
            <w:vAlign w:val="bottom"/>
          </w:tcPr>
          <w:p w14:paraId="157EA72E" w14:textId="11C7680B" w:rsidR="00F37CFB" w:rsidRPr="00CC292E" w:rsidRDefault="0001010D" w:rsidP="00F37CFB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78" w:type="dxa"/>
            <w:vAlign w:val="bottom"/>
          </w:tcPr>
          <w:p w14:paraId="36E05E63" w14:textId="77777777" w:rsidR="00F37CFB" w:rsidRPr="00CC292E" w:rsidRDefault="00F37CFB" w:rsidP="00F37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891CB2A" w14:textId="54EA0434" w:rsidR="00F37CFB" w:rsidRPr="00CC292E" w:rsidRDefault="0001010D" w:rsidP="00F37CF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467</w:t>
            </w:r>
            <w:r w:rsidR="00F37CFB"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178" w:type="dxa"/>
            <w:vAlign w:val="bottom"/>
          </w:tcPr>
          <w:p w14:paraId="6C2BE3DF" w14:textId="77777777" w:rsidR="00F37CFB" w:rsidRPr="00CC292E" w:rsidRDefault="00F37CFB" w:rsidP="00F37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6AD1C524" w14:textId="19804FFA" w:rsidR="00F37CFB" w:rsidRPr="00CC292E" w:rsidRDefault="0001010D" w:rsidP="00F37CF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467</w:t>
            </w:r>
            <w:r w:rsidR="00F37CFB"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178" w:type="dxa"/>
            <w:vAlign w:val="bottom"/>
          </w:tcPr>
          <w:p w14:paraId="0C84DBE9" w14:textId="77777777" w:rsidR="00F37CFB" w:rsidRPr="00CC292E" w:rsidRDefault="00F37CFB" w:rsidP="00F37C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5FF5276D" w14:textId="7833313E" w:rsidR="00F37CFB" w:rsidRPr="00CC292E" w:rsidRDefault="00F37CFB" w:rsidP="00F37C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F659C3" w14:textId="77777777" w:rsidR="00F37CFB" w:rsidRPr="00CC292E" w:rsidRDefault="00F37CFB" w:rsidP="00F37C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7DE6D86" w14:textId="77777777" w:rsidR="00F37CFB" w:rsidRPr="00CC292E" w:rsidRDefault="00F37CFB" w:rsidP="00F37C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B1C85CB" w14:textId="77777777" w:rsidR="00F37CFB" w:rsidRPr="00CC292E" w:rsidRDefault="00F37CFB" w:rsidP="00F37C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4045ADF7" w14:textId="26A02167" w:rsidR="00F37CFB" w:rsidRPr="00CC292E" w:rsidRDefault="0001010D" w:rsidP="00F37CF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467</w:t>
            </w:r>
            <w:r w:rsidR="00F37CFB"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2FA1E4" w14:textId="77777777" w:rsidR="00F37CFB" w:rsidRPr="00CC292E" w:rsidRDefault="00F37CFB" w:rsidP="00F37C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627467" w14:textId="44DF9EFF" w:rsidR="00F37CFB" w:rsidRPr="00CC292E" w:rsidRDefault="0001010D" w:rsidP="00F37CFB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467</w:t>
            </w:r>
            <w:r w:rsidR="00F37CFB"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772</w:t>
            </w:r>
          </w:p>
        </w:tc>
      </w:tr>
      <w:tr w:rsidR="00F37CFB" w:rsidRPr="00CC292E" w14:paraId="6A2D1C00" w14:textId="77777777" w:rsidTr="002D6CF6">
        <w:trPr>
          <w:cantSplit/>
        </w:trPr>
        <w:tc>
          <w:tcPr>
            <w:tcW w:w="3223" w:type="dxa"/>
            <w:vAlign w:val="bottom"/>
          </w:tcPr>
          <w:p w14:paraId="7484EFC7" w14:textId="6591BBB9" w:rsidR="00F37CFB" w:rsidRPr="00CC292E" w:rsidRDefault="00F37CFB" w:rsidP="00F37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C292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หินกองเพาเวอร์ จำกัด</w:t>
            </w:r>
          </w:p>
        </w:tc>
        <w:tc>
          <w:tcPr>
            <w:tcW w:w="3150" w:type="dxa"/>
          </w:tcPr>
          <w:p w14:paraId="2AEF9277" w14:textId="17044EA9" w:rsidR="00F37CFB" w:rsidRPr="00CC292E" w:rsidRDefault="00F37CFB" w:rsidP="00F37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292E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990" w:type="dxa"/>
          </w:tcPr>
          <w:p w14:paraId="43D2ABBB" w14:textId="2B96D1A4" w:rsidR="00F37CFB" w:rsidRPr="00CC292E" w:rsidRDefault="00F37CFB" w:rsidP="00F37C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C292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0413103C" w14:textId="77777777" w:rsidR="00F37CFB" w:rsidRPr="00CC292E" w:rsidRDefault="00F37CFB" w:rsidP="00F37C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A628577" w14:textId="54B61E35" w:rsidR="00F37CFB" w:rsidRPr="00CC292E" w:rsidRDefault="0001010D" w:rsidP="00F37C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540" w:type="dxa"/>
            <w:vAlign w:val="bottom"/>
          </w:tcPr>
          <w:p w14:paraId="60A724DC" w14:textId="53F5418A" w:rsidR="00F37CFB" w:rsidRPr="00CC292E" w:rsidRDefault="00F37CFB" w:rsidP="00F37CFB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73DE4B7" w14:textId="77777777" w:rsidR="00F37CFB" w:rsidRPr="00CC292E" w:rsidRDefault="00F37CFB" w:rsidP="00F37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C7BFD52" w14:textId="2026A640" w:rsidR="00F37CFB" w:rsidRPr="00CC292E" w:rsidRDefault="0001010D" w:rsidP="00F37CF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463</w:t>
            </w:r>
            <w:r w:rsidR="00F37CFB"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590</w:t>
            </w:r>
          </w:p>
        </w:tc>
        <w:tc>
          <w:tcPr>
            <w:tcW w:w="178" w:type="dxa"/>
            <w:vAlign w:val="bottom"/>
          </w:tcPr>
          <w:p w14:paraId="6BB21F82" w14:textId="77777777" w:rsidR="00F37CFB" w:rsidRPr="00CC292E" w:rsidRDefault="00F37CFB" w:rsidP="00F37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2B6FADA6" w14:textId="02E0377C" w:rsidR="00F37CFB" w:rsidRPr="00CC292E" w:rsidRDefault="00F37CFB" w:rsidP="00F37CFB">
            <w:pPr>
              <w:pStyle w:val="acctfourfigures"/>
              <w:tabs>
                <w:tab w:val="clear" w:pos="765"/>
                <w:tab w:val="decimal" w:pos="105"/>
              </w:tabs>
              <w:spacing w:line="240" w:lineRule="atLeast"/>
              <w:ind w:left="-108" w:right="-18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66570AC" w14:textId="77777777" w:rsidR="00F37CFB" w:rsidRPr="00CC292E" w:rsidRDefault="00F37CFB" w:rsidP="00F37C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2CA07F9B" w14:textId="6EBD362F" w:rsidR="00F37CFB" w:rsidRPr="00CC292E" w:rsidRDefault="00F37CFB" w:rsidP="00F37C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4C205F" w14:textId="77777777" w:rsidR="00F37CFB" w:rsidRPr="00CC292E" w:rsidRDefault="00F37CFB" w:rsidP="00F37C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782A5CB" w14:textId="6BD4945F" w:rsidR="00F37CFB" w:rsidRPr="00CC292E" w:rsidRDefault="00F37CFB" w:rsidP="00F37C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A1F28F4" w14:textId="77777777" w:rsidR="00F37CFB" w:rsidRPr="00CC292E" w:rsidRDefault="00F37CFB" w:rsidP="00F37C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872C1B3" w14:textId="651DA6F8" w:rsidR="00F37CFB" w:rsidRPr="00CC292E" w:rsidRDefault="0001010D" w:rsidP="00F37CF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463</w:t>
            </w:r>
            <w:r w:rsidR="00F37CFB"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590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7DDE8D" w14:textId="77777777" w:rsidR="00F37CFB" w:rsidRPr="00CC292E" w:rsidRDefault="00F37CFB" w:rsidP="00F37C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CF77A1" w14:textId="554CF5A0" w:rsidR="00F37CFB" w:rsidRPr="00CC292E" w:rsidRDefault="00F37CFB" w:rsidP="00F37CFB">
            <w:pPr>
              <w:pStyle w:val="acctfourfigures"/>
              <w:tabs>
                <w:tab w:val="clear" w:pos="765"/>
                <w:tab w:val="decimal" w:pos="120"/>
              </w:tabs>
              <w:spacing w:line="240" w:lineRule="atLeast"/>
              <w:ind w:left="-63" w:right="-7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F37CFB" w:rsidRPr="00CC292E" w14:paraId="72219946" w14:textId="77777777" w:rsidTr="002D6CF6">
        <w:trPr>
          <w:cantSplit/>
        </w:trPr>
        <w:tc>
          <w:tcPr>
            <w:tcW w:w="3223" w:type="dxa"/>
            <w:vAlign w:val="bottom"/>
          </w:tcPr>
          <w:p w14:paraId="5DCD647D" w14:textId="77777777" w:rsidR="00F37CFB" w:rsidRPr="00CC292E" w:rsidRDefault="00F37CFB" w:rsidP="00F37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C292E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อาร์ อี เอ็น โคราช เอนเนอร์ยี่ จำกัด</w:t>
            </w:r>
          </w:p>
        </w:tc>
        <w:tc>
          <w:tcPr>
            <w:tcW w:w="3150" w:type="dxa"/>
          </w:tcPr>
          <w:p w14:paraId="2B94E80D" w14:textId="1276469D" w:rsidR="00F37CFB" w:rsidRPr="00CC292E" w:rsidRDefault="00F37CFB" w:rsidP="00F37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292E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ผลิตและจำหน่ายพลังงานไฟฟ้าและไอน้ำ</w:t>
            </w:r>
          </w:p>
        </w:tc>
        <w:tc>
          <w:tcPr>
            <w:tcW w:w="990" w:type="dxa"/>
          </w:tcPr>
          <w:p w14:paraId="604D51DF" w14:textId="77777777" w:rsidR="00F37CFB" w:rsidRPr="00CC292E" w:rsidRDefault="00F37CFB" w:rsidP="00F37C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114AC69C" w14:textId="77777777" w:rsidR="00F37CFB" w:rsidRPr="00CC292E" w:rsidRDefault="00F37CFB" w:rsidP="00F37C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CB2060A" w14:textId="0DA28CF8" w:rsidR="00F37CFB" w:rsidRPr="00CC292E" w:rsidRDefault="0001010D" w:rsidP="00F37C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540" w:type="dxa"/>
            <w:vAlign w:val="bottom"/>
          </w:tcPr>
          <w:p w14:paraId="549EB6C0" w14:textId="0ECD3369" w:rsidR="00F37CFB" w:rsidRPr="00CC292E" w:rsidRDefault="0001010D" w:rsidP="00F37C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178" w:type="dxa"/>
            <w:vAlign w:val="bottom"/>
          </w:tcPr>
          <w:p w14:paraId="67D5CD2C" w14:textId="77777777" w:rsidR="00F37CFB" w:rsidRPr="00CC292E" w:rsidRDefault="00F37CFB" w:rsidP="00F37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02D00A1" w14:textId="0E940A41" w:rsidR="00F37CFB" w:rsidRPr="00CC292E" w:rsidRDefault="0001010D" w:rsidP="00F37CF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240</w:t>
            </w:r>
            <w:r w:rsidR="00F37CFB"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297DECB1" w14:textId="77777777" w:rsidR="00F37CFB" w:rsidRPr="00CC292E" w:rsidRDefault="00F37CFB" w:rsidP="00F37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5EEE11B9" w14:textId="3B3F1D70" w:rsidR="00F37CFB" w:rsidRPr="00CC292E" w:rsidRDefault="0001010D" w:rsidP="00F37CF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120</w:t>
            </w:r>
            <w:r w:rsidR="00F37CFB"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6E2AD4B9" w14:textId="77777777" w:rsidR="00F37CFB" w:rsidRPr="00CC292E" w:rsidRDefault="00F37CFB" w:rsidP="00F37C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7C2FBA55" w14:textId="0CD10338" w:rsidR="00F37CFB" w:rsidRPr="00CC292E" w:rsidRDefault="00F37CFB" w:rsidP="00F37C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0C5C45" w14:textId="77777777" w:rsidR="00F37CFB" w:rsidRPr="00CC292E" w:rsidRDefault="00F37CFB" w:rsidP="00F37C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B3C939D" w14:textId="77777777" w:rsidR="00F37CFB" w:rsidRPr="00CC292E" w:rsidRDefault="00F37CFB" w:rsidP="00F37C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DF7D1FD" w14:textId="77777777" w:rsidR="00F37CFB" w:rsidRPr="00CC292E" w:rsidRDefault="00F37CFB" w:rsidP="00F37C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73FBC96" w14:textId="630DFAC5" w:rsidR="00F37CFB" w:rsidRPr="00CC292E" w:rsidRDefault="0001010D" w:rsidP="00F37CF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240</w:t>
            </w:r>
            <w:r w:rsidR="00F37CFB"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32B310" w14:textId="77777777" w:rsidR="00F37CFB" w:rsidRPr="00CC292E" w:rsidRDefault="00F37CFB" w:rsidP="00F37C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0C4E39" w14:textId="4EA0B1B8" w:rsidR="00F37CFB" w:rsidRPr="00CC292E" w:rsidRDefault="0001010D" w:rsidP="00F37CFB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120</w:t>
            </w:r>
            <w:r w:rsidR="00F37CFB"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F37CFB" w:rsidRPr="00CC292E" w14:paraId="50FB552D" w14:textId="77777777" w:rsidTr="00F220E0">
        <w:trPr>
          <w:cantSplit/>
        </w:trPr>
        <w:tc>
          <w:tcPr>
            <w:tcW w:w="3223" w:type="dxa"/>
          </w:tcPr>
          <w:p w14:paraId="116F1C10" w14:textId="71A5D4FD" w:rsidR="00F37CFB" w:rsidRPr="00CC292E" w:rsidRDefault="00F37CFB" w:rsidP="00F37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C292E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อินโนพาวเวอร์ จำกัด</w:t>
            </w:r>
          </w:p>
        </w:tc>
        <w:tc>
          <w:tcPr>
            <w:tcW w:w="3150" w:type="dxa"/>
          </w:tcPr>
          <w:p w14:paraId="01E8E4C0" w14:textId="77777777" w:rsidR="00F37CFB" w:rsidRPr="00CC292E" w:rsidRDefault="00F37CFB" w:rsidP="00F37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292E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ลงทุนใน</w:t>
            </w:r>
            <w:r w:rsidRPr="00CC29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ด้านนวัตกรรมและสิ่งประดิษฐ์</w:t>
            </w:r>
          </w:p>
          <w:p w14:paraId="6E9442AA" w14:textId="5E9C5085" w:rsidR="00F37CFB" w:rsidRPr="00CC292E" w:rsidRDefault="00F37CFB" w:rsidP="00F37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292E">
              <w:rPr>
                <w:rFonts w:ascii="Angsana New" w:hAnsi="Angsana New"/>
                <w:spacing w:val="-6"/>
                <w:sz w:val="28"/>
                <w:szCs w:val="28"/>
              </w:rPr>
              <w:t xml:space="preserve">   </w:t>
            </w:r>
            <w:r w:rsidRPr="00CC29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เชิงพาณิชย์</w:t>
            </w:r>
            <w:r w:rsidRPr="00CC29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CC292E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รวมทั้งธุรกิจพลังงาน</w:t>
            </w:r>
            <w:r w:rsidRPr="00CC292E">
              <w:rPr>
                <w:rFonts w:ascii="Angsana New" w:hAnsi="Angsana New"/>
                <w:spacing w:val="-6"/>
                <w:sz w:val="28"/>
                <w:szCs w:val="28"/>
              </w:rPr>
              <w:br/>
              <w:t xml:space="preserve">   </w:t>
            </w:r>
            <w:r w:rsidRPr="00CC292E">
              <w:rPr>
                <w:rFonts w:ascii="Angsana New" w:hAnsi="Angsana New"/>
                <w:spacing w:val="-6"/>
                <w:sz w:val="28"/>
                <w:szCs w:val="28"/>
                <w:cs/>
              </w:rPr>
              <w:t>ในอนาคต</w:t>
            </w:r>
          </w:p>
        </w:tc>
        <w:tc>
          <w:tcPr>
            <w:tcW w:w="990" w:type="dxa"/>
            <w:vAlign w:val="bottom"/>
          </w:tcPr>
          <w:p w14:paraId="2DC9F60E" w14:textId="77777777" w:rsidR="00F37CFB" w:rsidRPr="00CC292E" w:rsidRDefault="00F37CFB" w:rsidP="00F37C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8CE5E15" w14:textId="37F14B9B" w:rsidR="00F37CFB" w:rsidRPr="00CC292E" w:rsidRDefault="00F37CFB" w:rsidP="00F37C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2FFC1BE1" w14:textId="77777777" w:rsidR="00F37CFB" w:rsidRPr="00CC292E" w:rsidRDefault="00F37CFB" w:rsidP="00F37C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5C64ED1" w14:textId="66320631" w:rsidR="00F37CFB" w:rsidRPr="00CC292E" w:rsidRDefault="0001010D" w:rsidP="00F37C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540" w:type="dxa"/>
            <w:vAlign w:val="bottom"/>
          </w:tcPr>
          <w:p w14:paraId="53CA9E16" w14:textId="1BCE2AB2" w:rsidR="00F37CFB" w:rsidRPr="00CC292E" w:rsidRDefault="0001010D" w:rsidP="00F37C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178" w:type="dxa"/>
            <w:vAlign w:val="bottom"/>
          </w:tcPr>
          <w:p w14:paraId="1F1F9D11" w14:textId="77777777" w:rsidR="00F37CFB" w:rsidRPr="00CC292E" w:rsidRDefault="00F37CFB" w:rsidP="00F37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AD95E4F" w14:textId="1E3AD9AE" w:rsidR="00F37CFB" w:rsidRPr="00CC292E" w:rsidRDefault="0001010D" w:rsidP="00F37CF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180</w:t>
            </w:r>
            <w:r w:rsidR="00F37CFB"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2003BAF8" w14:textId="77777777" w:rsidR="00F37CFB" w:rsidRPr="00CC292E" w:rsidRDefault="00F37CFB" w:rsidP="00F37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4A286D65" w14:textId="6945A81F" w:rsidR="00F37CFB" w:rsidRPr="00CC292E" w:rsidRDefault="0001010D" w:rsidP="00F37CF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45</w:t>
            </w:r>
            <w:r w:rsidR="00F37CFB"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0BF9A977" w14:textId="77777777" w:rsidR="00F37CFB" w:rsidRPr="00CC292E" w:rsidRDefault="00F37CFB" w:rsidP="00F37C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03E6F1AE" w14:textId="5A49B9D5" w:rsidR="00F37CFB" w:rsidRPr="00CC292E" w:rsidRDefault="00F37CFB" w:rsidP="00F37C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D26392" w14:textId="77777777" w:rsidR="00F37CFB" w:rsidRPr="00CC292E" w:rsidRDefault="00F37CFB" w:rsidP="00F37C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B42BD32" w14:textId="596AFFFC" w:rsidR="00F37CFB" w:rsidRPr="00CC292E" w:rsidRDefault="00F37CFB" w:rsidP="00F37C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A60E2E1" w14:textId="77777777" w:rsidR="00F37CFB" w:rsidRPr="00CC292E" w:rsidRDefault="00F37CFB" w:rsidP="00F37C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1ECC907" w14:textId="791EDD51" w:rsidR="00F37CFB" w:rsidRPr="00CC292E" w:rsidRDefault="0001010D" w:rsidP="00F37CF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180</w:t>
            </w:r>
            <w:r w:rsidR="00635189"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E8CB9E" w14:textId="77777777" w:rsidR="00F37CFB" w:rsidRPr="00CC292E" w:rsidRDefault="00F37CFB" w:rsidP="00F37C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D8171B" w14:textId="73D42ADC" w:rsidR="00F37CFB" w:rsidRPr="00CC292E" w:rsidRDefault="0001010D" w:rsidP="00F37CFB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45</w:t>
            </w:r>
            <w:r w:rsidR="00F37CFB"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F37CFB" w:rsidRPr="00CC292E" w14:paraId="6421F2CB" w14:textId="77777777" w:rsidTr="002D6CF6">
        <w:trPr>
          <w:cantSplit/>
        </w:trPr>
        <w:tc>
          <w:tcPr>
            <w:tcW w:w="3223" w:type="dxa"/>
            <w:vAlign w:val="bottom"/>
          </w:tcPr>
          <w:p w14:paraId="57AC3B9E" w14:textId="77777777" w:rsidR="00F37CFB" w:rsidRPr="00CC292E" w:rsidRDefault="00F37CFB" w:rsidP="00F37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C292E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ไฟฟ้า เซเปียน-เซน้ำน้อย จำกัด</w:t>
            </w:r>
          </w:p>
        </w:tc>
        <w:tc>
          <w:tcPr>
            <w:tcW w:w="3150" w:type="dxa"/>
          </w:tcPr>
          <w:p w14:paraId="05780AC6" w14:textId="77777777" w:rsidR="00F37CFB" w:rsidRPr="00CC292E" w:rsidRDefault="00F37CFB" w:rsidP="00F37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292E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990" w:type="dxa"/>
          </w:tcPr>
          <w:p w14:paraId="21B041D0" w14:textId="77777777" w:rsidR="00F37CFB" w:rsidRPr="00CC292E" w:rsidRDefault="00F37CFB" w:rsidP="00F37C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สปป</w:t>
            </w:r>
            <w:r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CC292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ลาว</w:t>
            </w:r>
          </w:p>
        </w:tc>
        <w:tc>
          <w:tcPr>
            <w:tcW w:w="180" w:type="dxa"/>
          </w:tcPr>
          <w:p w14:paraId="01D98A5B" w14:textId="77777777" w:rsidR="00F37CFB" w:rsidRPr="00CC292E" w:rsidRDefault="00F37CFB" w:rsidP="00F37C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19D649B" w14:textId="41B07A87" w:rsidR="00F37CFB" w:rsidRPr="00CC292E" w:rsidRDefault="0001010D" w:rsidP="00F37C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540" w:type="dxa"/>
            <w:vAlign w:val="bottom"/>
          </w:tcPr>
          <w:p w14:paraId="5E2953D8" w14:textId="407F7849" w:rsidR="00F37CFB" w:rsidRPr="00CC292E" w:rsidRDefault="0001010D" w:rsidP="00F37C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178" w:type="dxa"/>
            <w:vAlign w:val="bottom"/>
          </w:tcPr>
          <w:p w14:paraId="72826586" w14:textId="77777777" w:rsidR="00F37CFB" w:rsidRPr="00CC292E" w:rsidRDefault="00F37CFB" w:rsidP="00F37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F7DC0A4" w14:textId="209DBCF7" w:rsidR="00F37CFB" w:rsidRPr="00CC292E" w:rsidRDefault="0001010D" w:rsidP="00F37CF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F37CFB" w:rsidRPr="00CC292E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523</w:t>
            </w:r>
            <w:r w:rsidR="00F37CFB" w:rsidRPr="00CC292E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725</w:t>
            </w:r>
          </w:p>
        </w:tc>
        <w:tc>
          <w:tcPr>
            <w:tcW w:w="178" w:type="dxa"/>
            <w:vAlign w:val="bottom"/>
          </w:tcPr>
          <w:p w14:paraId="665409E6" w14:textId="77777777" w:rsidR="00F37CFB" w:rsidRPr="00CC292E" w:rsidRDefault="00F37CFB" w:rsidP="00F37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410CB0D8" w14:textId="3409565D" w:rsidR="00F37CFB" w:rsidRPr="00CC292E" w:rsidRDefault="0001010D" w:rsidP="00F37CF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F37CFB" w:rsidRPr="00CC292E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523</w:t>
            </w:r>
            <w:r w:rsidR="00F37CFB" w:rsidRPr="00CC292E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725</w:t>
            </w:r>
          </w:p>
        </w:tc>
        <w:tc>
          <w:tcPr>
            <w:tcW w:w="178" w:type="dxa"/>
            <w:vAlign w:val="bottom"/>
          </w:tcPr>
          <w:p w14:paraId="1EE924B7" w14:textId="77777777" w:rsidR="00F37CFB" w:rsidRPr="00CC292E" w:rsidRDefault="00F37CFB" w:rsidP="00F37C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71323693" w14:textId="49752B5F" w:rsidR="00F37CFB" w:rsidRPr="00CC292E" w:rsidRDefault="00F37CFB" w:rsidP="00F37C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64AB27" w14:textId="77777777" w:rsidR="00F37CFB" w:rsidRPr="00CC292E" w:rsidRDefault="00F37CFB" w:rsidP="00F37CFB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706B37C" w14:textId="77777777" w:rsidR="00F37CFB" w:rsidRPr="00CC292E" w:rsidRDefault="00F37CFB" w:rsidP="00F37C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7207E5B" w14:textId="77777777" w:rsidR="00F37CFB" w:rsidRPr="00CC292E" w:rsidRDefault="00F37CFB" w:rsidP="00F37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049C2887" w14:textId="545ADB65" w:rsidR="00F37CFB" w:rsidRPr="00CC292E" w:rsidRDefault="0001010D" w:rsidP="00F37CF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F37CFB" w:rsidRPr="00CC292E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523</w:t>
            </w:r>
            <w:r w:rsidR="00F37CFB" w:rsidRPr="00CC292E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725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CB70BF" w14:textId="77777777" w:rsidR="00F37CFB" w:rsidRPr="00CC292E" w:rsidRDefault="00F37CFB" w:rsidP="00F37C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B147F3" w14:textId="51F4B857" w:rsidR="00F37CFB" w:rsidRPr="00CC292E" w:rsidRDefault="0001010D" w:rsidP="00F37CFB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F37CFB" w:rsidRPr="00CC292E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523</w:t>
            </w:r>
            <w:r w:rsidR="00F37CFB" w:rsidRPr="00CC292E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725</w:t>
            </w:r>
          </w:p>
        </w:tc>
      </w:tr>
      <w:tr w:rsidR="00F37CFB" w:rsidRPr="00DE4220" w14:paraId="1CD77596" w14:textId="77777777" w:rsidTr="009938AE">
        <w:trPr>
          <w:cantSplit/>
        </w:trPr>
        <w:tc>
          <w:tcPr>
            <w:tcW w:w="3223" w:type="dxa"/>
          </w:tcPr>
          <w:p w14:paraId="056C3476" w14:textId="37E45E3C" w:rsidR="00F37CFB" w:rsidRPr="00CC292E" w:rsidRDefault="00F37CFB" w:rsidP="00F37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proofErr w:type="spellStart"/>
            <w:r w:rsidRPr="00CC292E">
              <w:rPr>
                <w:rFonts w:ascii="Angsana New" w:hAnsi="Angsana New"/>
                <w:spacing w:val="-4"/>
                <w:sz w:val="28"/>
                <w:szCs w:val="28"/>
              </w:rPr>
              <w:t>Sekong</w:t>
            </w:r>
            <w:proofErr w:type="spellEnd"/>
            <w:r w:rsidRPr="00CC292E">
              <w:rPr>
                <w:rFonts w:ascii="Angsana New" w:hAnsi="Angsana New"/>
                <w:spacing w:val="-4"/>
                <w:sz w:val="28"/>
                <w:szCs w:val="28"/>
              </w:rPr>
              <w:t xml:space="preserve"> Investment Advisory Co., Ltd.</w:t>
            </w:r>
          </w:p>
        </w:tc>
        <w:tc>
          <w:tcPr>
            <w:tcW w:w="3150" w:type="dxa"/>
          </w:tcPr>
          <w:p w14:paraId="232536C3" w14:textId="0A09712E" w:rsidR="00F37CFB" w:rsidRPr="00CC292E" w:rsidRDefault="00A3624C" w:rsidP="00F37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286" w:hanging="7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292E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สนับสนุนการลงทุนโครงการโรงไฟฟ้า</w:t>
            </w:r>
          </w:p>
        </w:tc>
        <w:tc>
          <w:tcPr>
            <w:tcW w:w="990" w:type="dxa"/>
            <w:vAlign w:val="bottom"/>
          </w:tcPr>
          <w:p w14:paraId="0D79B6B7" w14:textId="5D7C6DB2" w:rsidR="00F37CFB" w:rsidRPr="00CC292E" w:rsidRDefault="00F37CFB" w:rsidP="00F37C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292E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สปป</w:t>
            </w:r>
            <w:r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CC292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ลาว</w:t>
            </w:r>
          </w:p>
        </w:tc>
        <w:tc>
          <w:tcPr>
            <w:tcW w:w="180" w:type="dxa"/>
          </w:tcPr>
          <w:p w14:paraId="11633126" w14:textId="77777777" w:rsidR="00F37CFB" w:rsidRPr="00CC292E" w:rsidRDefault="00F37CFB" w:rsidP="00F37CFB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256127CB" w14:textId="37D2934F" w:rsidR="00F37CFB" w:rsidRPr="00CC292E" w:rsidRDefault="0001010D" w:rsidP="00F37C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540" w:type="dxa"/>
            <w:vAlign w:val="bottom"/>
          </w:tcPr>
          <w:p w14:paraId="1B4057F0" w14:textId="0989219B" w:rsidR="00F37CFB" w:rsidRPr="00CC292E" w:rsidRDefault="00F37CFB" w:rsidP="00F37C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E7A46B7" w14:textId="77777777" w:rsidR="00F37CFB" w:rsidRPr="00CC292E" w:rsidRDefault="00F37CFB" w:rsidP="00F37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3F79AA0" w14:textId="112AA7F1" w:rsidR="00F37CFB" w:rsidRPr="00CC292E" w:rsidRDefault="0001010D" w:rsidP="00F37CF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F37CFB"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440</w:t>
            </w:r>
          </w:p>
        </w:tc>
        <w:tc>
          <w:tcPr>
            <w:tcW w:w="178" w:type="dxa"/>
            <w:vAlign w:val="bottom"/>
          </w:tcPr>
          <w:p w14:paraId="4CF38BD2" w14:textId="77777777" w:rsidR="00F37CFB" w:rsidRPr="00CC292E" w:rsidRDefault="00F37CFB" w:rsidP="00F37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3647CAC3" w14:textId="6CDAE5E9" w:rsidR="00F37CFB" w:rsidRPr="00CC292E" w:rsidRDefault="00F37CFB" w:rsidP="00F37CFB">
            <w:pPr>
              <w:pStyle w:val="acctfourfigures"/>
              <w:tabs>
                <w:tab w:val="clear" w:pos="765"/>
                <w:tab w:val="decimal" w:pos="105"/>
              </w:tabs>
              <w:spacing w:line="240" w:lineRule="atLeast"/>
              <w:ind w:left="-108" w:right="-18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B3A5BA6" w14:textId="77777777" w:rsidR="00F37CFB" w:rsidRPr="00CC292E" w:rsidRDefault="00F37CFB" w:rsidP="00F37C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08DAF415" w14:textId="24B31B19" w:rsidR="00F37CFB" w:rsidRPr="00CC292E" w:rsidRDefault="00F37CFB" w:rsidP="00F37C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D27802" w14:textId="77777777" w:rsidR="00F37CFB" w:rsidRPr="00CC292E" w:rsidRDefault="00F37CFB" w:rsidP="00F37CFB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F52CF46" w14:textId="062366E0" w:rsidR="00F37CFB" w:rsidRPr="00CC292E" w:rsidRDefault="00F37CFB" w:rsidP="00F37C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6E69582" w14:textId="77777777" w:rsidR="00F37CFB" w:rsidRPr="00CC292E" w:rsidRDefault="00F37CFB" w:rsidP="00F37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702776A" w14:textId="4E582A88" w:rsidR="00F37CFB" w:rsidRPr="00CC292E" w:rsidRDefault="0001010D" w:rsidP="00F37CF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F37CFB"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440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ABF985" w14:textId="77777777" w:rsidR="00F37CFB" w:rsidRPr="00CC292E" w:rsidRDefault="00F37CFB" w:rsidP="00F37C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903F41" w14:textId="172E5C38" w:rsidR="00F37CFB" w:rsidRPr="00DE4220" w:rsidRDefault="00F37CFB" w:rsidP="00F37CFB">
            <w:pPr>
              <w:pStyle w:val="acctfourfigures"/>
              <w:tabs>
                <w:tab w:val="clear" w:pos="765"/>
                <w:tab w:val="decimal" w:pos="120"/>
              </w:tabs>
              <w:spacing w:line="240" w:lineRule="atLeast"/>
              <w:ind w:left="-63" w:right="-7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1B7C73" w:rsidRPr="00357B3C" w14:paraId="40443B93" w14:textId="77777777" w:rsidTr="002D6CF6">
        <w:trPr>
          <w:cantSplit/>
        </w:trPr>
        <w:tc>
          <w:tcPr>
            <w:tcW w:w="3223" w:type="dxa"/>
          </w:tcPr>
          <w:p w14:paraId="10C6AE39" w14:textId="77777777" w:rsidR="001B7C73" w:rsidRPr="00357B3C" w:rsidRDefault="001B7C73" w:rsidP="001B7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57B3C">
              <w:rPr>
                <w:rFonts w:ascii="Angsana New" w:hAnsi="Angsana New"/>
                <w:spacing w:val="-4"/>
                <w:sz w:val="28"/>
                <w:szCs w:val="28"/>
              </w:rPr>
              <w:t xml:space="preserve">NEXIF RATCH ENERGY SINGAPORE </w:t>
            </w:r>
            <w:r w:rsidRPr="00357B3C">
              <w:rPr>
                <w:rFonts w:ascii="Angsana New" w:hAnsi="Angsana New"/>
                <w:spacing w:val="-4"/>
                <w:sz w:val="28"/>
                <w:szCs w:val="28"/>
                <w:cs/>
              </w:rPr>
              <w:br/>
            </w:r>
            <w:r w:rsidRPr="00357B3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</w:t>
            </w:r>
            <w:r w:rsidRPr="00357B3C">
              <w:rPr>
                <w:rFonts w:ascii="Angsana New" w:hAnsi="Angsana New"/>
                <w:spacing w:val="-6"/>
                <w:sz w:val="28"/>
                <w:szCs w:val="28"/>
              </w:rPr>
              <w:t>PTE. LTD.</w:t>
            </w:r>
          </w:p>
        </w:tc>
        <w:tc>
          <w:tcPr>
            <w:tcW w:w="3150" w:type="dxa"/>
          </w:tcPr>
          <w:p w14:paraId="6B831A4D" w14:textId="77777777" w:rsidR="001B7C73" w:rsidRPr="00357B3C" w:rsidRDefault="001B7C73" w:rsidP="001B7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</w:p>
          <w:p w14:paraId="3116730F" w14:textId="1F94FDC0" w:rsidR="001B7C73" w:rsidRPr="00357B3C" w:rsidRDefault="001B7C73" w:rsidP="001B7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57B3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ลงทุนในธุรกิจเกี่ยวกับพลังงานไฟฟ้า</w:t>
            </w:r>
          </w:p>
        </w:tc>
        <w:tc>
          <w:tcPr>
            <w:tcW w:w="990" w:type="dxa"/>
          </w:tcPr>
          <w:p w14:paraId="0F287E89" w14:textId="77777777" w:rsidR="001B7C73" w:rsidRPr="00357B3C" w:rsidRDefault="001B7C73" w:rsidP="001B7C7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82D446B" w14:textId="297F2E85" w:rsidR="001B7C73" w:rsidRPr="00357B3C" w:rsidRDefault="001B7C73" w:rsidP="001B7C7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7B3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สิงคโปร์</w:t>
            </w:r>
          </w:p>
        </w:tc>
        <w:tc>
          <w:tcPr>
            <w:tcW w:w="180" w:type="dxa"/>
          </w:tcPr>
          <w:p w14:paraId="1BA6857B" w14:textId="77777777" w:rsidR="001B7C73" w:rsidRPr="00357B3C" w:rsidRDefault="001B7C73" w:rsidP="001B7C7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5E5B7388" w14:textId="02FA630B" w:rsidR="001B7C73" w:rsidRPr="00357B3C" w:rsidRDefault="001B7C73" w:rsidP="001B7C73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57B3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540" w:type="dxa"/>
            <w:vAlign w:val="bottom"/>
          </w:tcPr>
          <w:p w14:paraId="756C1CEB" w14:textId="7B86F547" w:rsidR="001B7C73" w:rsidRPr="00357B3C" w:rsidRDefault="0001010D" w:rsidP="001B7C73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178" w:type="dxa"/>
            <w:vAlign w:val="bottom"/>
          </w:tcPr>
          <w:p w14:paraId="4F9E4E85" w14:textId="77777777" w:rsidR="001B7C73" w:rsidRPr="00357B3C" w:rsidRDefault="001B7C73" w:rsidP="001B7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7371492" w14:textId="541F4ED0" w:rsidR="001B7C73" w:rsidRPr="00357B3C" w:rsidRDefault="001B7C73" w:rsidP="00357B3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7B3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71CC6C1" w14:textId="77777777" w:rsidR="001B7C73" w:rsidRPr="00357B3C" w:rsidRDefault="001B7C73" w:rsidP="001B7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5601D046" w14:textId="533FE16A" w:rsidR="001B7C73" w:rsidRPr="00357B3C" w:rsidRDefault="0001010D" w:rsidP="001B7C7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984</w:t>
            </w:r>
            <w:r w:rsidR="001B7C73" w:rsidRPr="00357B3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809</w:t>
            </w:r>
          </w:p>
        </w:tc>
        <w:tc>
          <w:tcPr>
            <w:tcW w:w="178" w:type="dxa"/>
            <w:vAlign w:val="bottom"/>
          </w:tcPr>
          <w:p w14:paraId="1E9FF86E" w14:textId="77777777" w:rsidR="001B7C73" w:rsidRPr="00357B3C" w:rsidRDefault="001B7C73" w:rsidP="001B7C73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7A0A561F" w14:textId="2F0DC5E9" w:rsidR="001B7C73" w:rsidRPr="00357B3C" w:rsidRDefault="001B7C73" w:rsidP="001B7C7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57B3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96CC02" w14:textId="77777777" w:rsidR="001B7C73" w:rsidRPr="00357B3C" w:rsidRDefault="001B7C73" w:rsidP="001B7C73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91D6688" w14:textId="77777777" w:rsidR="001B7C73" w:rsidRPr="00357B3C" w:rsidRDefault="001B7C73" w:rsidP="001B7C7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57B3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7F34858" w14:textId="77777777" w:rsidR="001B7C73" w:rsidRPr="00357B3C" w:rsidRDefault="001B7C73" w:rsidP="001B7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7B2B491B" w14:textId="501F52DC" w:rsidR="001B7C73" w:rsidRPr="00357B3C" w:rsidRDefault="001B7C73" w:rsidP="00357B3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7B3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A09BA7" w14:textId="77777777" w:rsidR="001B7C73" w:rsidRPr="00357B3C" w:rsidRDefault="001B7C73" w:rsidP="001B7C73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801F7A" w14:textId="1E88F391" w:rsidR="001B7C73" w:rsidRPr="00357B3C" w:rsidRDefault="0001010D" w:rsidP="001B7C73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984</w:t>
            </w:r>
            <w:r w:rsidR="001B7C73" w:rsidRPr="00357B3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809</w:t>
            </w:r>
          </w:p>
        </w:tc>
      </w:tr>
      <w:tr w:rsidR="001B7C73" w:rsidRPr="00DE4220" w14:paraId="0B755355" w14:textId="77777777" w:rsidTr="002D6CF6">
        <w:trPr>
          <w:cantSplit/>
        </w:trPr>
        <w:tc>
          <w:tcPr>
            <w:tcW w:w="3223" w:type="dxa"/>
            <w:vAlign w:val="bottom"/>
          </w:tcPr>
          <w:p w14:paraId="14AE4F58" w14:textId="77777777" w:rsidR="001B7C73" w:rsidRPr="00DE4220" w:rsidRDefault="001B7C73" w:rsidP="001B7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42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150" w:type="dxa"/>
          </w:tcPr>
          <w:p w14:paraId="7E26ADBE" w14:textId="77777777" w:rsidR="001B7C73" w:rsidRPr="00DE4220" w:rsidRDefault="001B7C73" w:rsidP="001B7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CB7A74" w14:textId="77777777" w:rsidR="001B7C73" w:rsidRPr="00DE4220" w:rsidRDefault="001B7C73" w:rsidP="001B7C7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C258AC2" w14:textId="77777777" w:rsidR="001B7C73" w:rsidRPr="00DE4220" w:rsidRDefault="001B7C73" w:rsidP="001B7C7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57490D6A" w14:textId="77777777" w:rsidR="001B7C73" w:rsidRPr="00DE4220" w:rsidRDefault="001B7C73" w:rsidP="001B7C7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28948CA7" w14:textId="77777777" w:rsidR="001B7C73" w:rsidRPr="00DE4220" w:rsidRDefault="001B7C73" w:rsidP="001B7C7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5E4A0C8" w14:textId="77777777" w:rsidR="001B7C73" w:rsidRPr="00DE4220" w:rsidRDefault="001B7C73" w:rsidP="001B7C73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908C1" w14:textId="3EC8174A" w:rsidR="001B7C73" w:rsidRPr="00DE4220" w:rsidRDefault="0001010D" w:rsidP="001B7C73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F37CF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549</w:t>
            </w:r>
            <w:r w:rsidR="00F37CF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295</w:t>
            </w:r>
          </w:p>
        </w:tc>
        <w:tc>
          <w:tcPr>
            <w:tcW w:w="178" w:type="dxa"/>
            <w:vAlign w:val="bottom"/>
          </w:tcPr>
          <w:p w14:paraId="02D17D67" w14:textId="77777777" w:rsidR="001B7C73" w:rsidRPr="00DE4220" w:rsidRDefault="001B7C73" w:rsidP="001B7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48F1E" w14:textId="75AE0123" w:rsidR="001B7C73" w:rsidRPr="00DE4220" w:rsidRDefault="0001010D" w:rsidP="001B7C7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1B7C73" w:rsidRPr="00DE422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814</w:t>
            </w:r>
            <w:r w:rsidR="001B7C73" w:rsidRPr="00DE422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074</w:t>
            </w:r>
          </w:p>
        </w:tc>
        <w:tc>
          <w:tcPr>
            <w:tcW w:w="178" w:type="dxa"/>
            <w:vAlign w:val="bottom"/>
          </w:tcPr>
          <w:p w14:paraId="44B33C4E" w14:textId="77777777" w:rsidR="001B7C73" w:rsidRPr="00DE4220" w:rsidRDefault="001B7C73" w:rsidP="001B7C73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1D54FA" w14:textId="3E6E52C9" w:rsidR="001B7C73" w:rsidRPr="00DE4220" w:rsidRDefault="001B7C73" w:rsidP="001B7C7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DE422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51D017" w14:textId="77777777" w:rsidR="001B7C73" w:rsidRPr="00DE4220" w:rsidRDefault="001B7C73" w:rsidP="001B7C73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A8D0F5" w14:textId="77777777" w:rsidR="001B7C73" w:rsidRPr="00DE4220" w:rsidRDefault="001B7C73" w:rsidP="001B7C7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DE422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7650F3D" w14:textId="77777777" w:rsidR="001B7C73" w:rsidRPr="00DE4220" w:rsidRDefault="001B7C73" w:rsidP="001B7C73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064E88" w14:textId="7C50D1A3" w:rsidR="001B7C73" w:rsidRPr="00DE4220" w:rsidRDefault="0001010D" w:rsidP="001B7C7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63518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549</w:t>
            </w:r>
            <w:r w:rsidR="0063518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FF9A29" w14:textId="77777777" w:rsidR="001B7C73" w:rsidRPr="00DE4220" w:rsidRDefault="001B7C73" w:rsidP="001B7C73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CA002C" w14:textId="40FBBC92" w:rsidR="001B7C73" w:rsidRPr="00DE4220" w:rsidRDefault="0001010D" w:rsidP="001B7C73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63" w:right="-7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1B7C73" w:rsidRPr="00DE422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814</w:t>
            </w:r>
            <w:r w:rsidR="001B7C73" w:rsidRPr="00DE422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074</w:t>
            </w:r>
          </w:p>
        </w:tc>
      </w:tr>
    </w:tbl>
    <w:p w14:paraId="2F0A91F6" w14:textId="77777777" w:rsidR="004A0119" w:rsidRPr="00DE4220" w:rsidRDefault="004A0119" w:rsidP="006A24D5">
      <w:pPr>
        <w:pStyle w:val="block"/>
        <w:spacing w:after="0" w:line="240" w:lineRule="auto"/>
        <w:ind w:left="0" w:right="-764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6FACA32" w14:textId="5232AE32" w:rsidR="00E12AA1" w:rsidRPr="00EB5737" w:rsidRDefault="00E12AA1" w:rsidP="00DA372C">
      <w:pPr>
        <w:rPr>
          <w:rFonts w:ascii="Angsana New" w:hAnsi="Angsana New"/>
          <w:sz w:val="20"/>
          <w:szCs w:val="20"/>
          <w:cs/>
        </w:rPr>
        <w:sectPr w:rsidR="00E12AA1" w:rsidRPr="00EB5737" w:rsidSect="00696AD7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E2BB9C8" w14:textId="77777777" w:rsidR="00F9609F" w:rsidRPr="00D91A8A" w:rsidRDefault="00F9609F" w:rsidP="007B1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"/>
          <w:szCs w:val="2"/>
          <w:cs/>
          <w:lang w:val="th-TH"/>
        </w:rPr>
      </w:pPr>
    </w:p>
    <w:p w14:paraId="27DCD720" w14:textId="52DE78F7" w:rsidR="00357B3C" w:rsidRPr="00357B3C" w:rsidRDefault="00357B3C" w:rsidP="00357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57B3C">
        <w:rPr>
          <w:rFonts w:ascii="Angsana New" w:hAnsi="Angsana New"/>
          <w:sz w:val="30"/>
          <w:szCs w:val="30"/>
          <w:cs/>
        </w:rPr>
        <w:t>กลุ่มบริษัทและบริษัทไม่มีเงินลงทุนในบริษัทร่วมและการร่วมค้าซึ่งจดทะเบียนในตลาดหลักทรัพย์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 ยกเว้นบริษัท บริการเชื้อเพลิงการบินกรุงเทพ จำกัด (มหาชน) ซึ่งเป็นบริษัท</w:t>
      </w:r>
      <w:r w:rsidR="001B2585">
        <w:rPr>
          <w:rFonts w:ascii="Angsana New" w:hAnsi="Angsana New"/>
          <w:sz w:val="30"/>
          <w:szCs w:val="30"/>
        </w:rPr>
        <w:br/>
      </w:r>
      <w:r w:rsidRPr="00357B3C">
        <w:rPr>
          <w:rFonts w:ascii="Angsana New" w:hAnsi="Angsana New"/>
          <w:sz w:val="30"/>
          <w:szCs w:val="30"/>
          <w:cs/>
        </w:rPr>
        <w:t xml:space="preserve">จดทะเบียนในตลาดหลักทรัพย์แห่งประเทศไทย ซึ่งมีราคาปิด </w:t>
      </w:r>
      <w:r w:rsidR="0001010D" w:rsidRPr="0001010D">
        <w:rPr>
          <w:rFonts w:ascii="Angsana New" w:hAnsi="Angsana New"/>
          <w:sz w:val="30"/>
          <w:szCs w:val="30"/>
        </w:rPr>
        <w:t>31</w:t>
      </w:r>
      <w:r w:rsidRPr="00357B3C">
        <w:rPr>
          <w:rFonts w:ascii="Angsana New" w:hAnsi="Angsana New"/>
          <w:sz w:val="30"/>
          <w:szCs w:val="30"/>
        </w:rPr>
        <w:t>.</w:t>
      </w:r>
      <w:r w:rsidR="0001010D" w:rsidRPr="0001010D">
        <w:rPr>
          <w:rFonts w:ascii="Angsana New" w:hAnsi="Angsana New"/>
          <w:sz w:val="30"/>
          <w:szCs w:val="30"/>
        </w:rPr>
        <w:t>75</w:t>
      </w:r>
      <w:r w:rsidRPr="00357B3C">
        <w:rPr>
          <w:rFonts w:ascii="Angsana New" w:hAnsi="Angsana New"/>
          <w:sz w:val="30"/>
          <w:szCs w:val="30"/>
          <w:cs/>
        </w:rPr>
        <w:t xml:space="preserve"> บาทต่อหุ้น ณ วันที่ </w:t>
      </w:r>
      <w:r w:rsidR="0001010D" w:rsidRPr="0001010D">
        <w:rPr>
          <w:rFonts w:ascii="Angsana New" w:hAnsi="Angsana New"/>
          <w:sz w:val="30"/>
          <w:szCs w:val="30"/>
        </w:rPr>
        <w:t>31</w:t>
      </w:r>
      <w:r w:rsidRPr="00357B3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1010D" w:rsidRPr="0001010D">
        <w:rPr>
          <w:rFonts w:ascii="Angsana New" w:hAnsi="Angsana New"/>
          <w:sz w:val="30"/>
          <w:szCs w:val="30"/>
        </w:rPr>
        <w:t>2565</w:t>
      </w:r>
      <w:r w:rsidRPr="00357B3C">
        <w:rPr>
          <w:rFonts w:ascii="Angsana New" w:hAnsi="Angsana New"/>
          <w:sz w:val="30"/>
          <w:szCs w:val="30"/>
          <w:cs/>
        </w:rPr>
        <w:t xml:space="preserve"> มูลค่ายุติธรรมของเงินลงทุนดังกล่าวที่คำนวนจากราคาปิดมีมูลค่า </w:t>
      </w:r>
      <w:r w:rsidR="0001010D" w:rsidRPr="0001010D">
        <w:rPr>
          <w:rFonts w:ascii="Angsana New" w:hAnsi="Angsana New"/>
          <w:sz w:val="30"/>
          <w:szCs w:val="30"/>
        </w:rPr>
        <w:t>3</w:t>
      </w:r>
      <w:r w:rsidRPr="00357B3C">
        <w:rPr>
          <w:rFonts w:ascii="Angsana New" w:hAnsi="Angsana New"/>
          <w:sz w:val="30"/>
          <w:szCs w:val="30"/>
        </w:rPr>
        <w:t>,</w:t>
      </w:r>
      <w:r w:rsidR="0001010D" w:rsidRPr="0001010D">
        <w:rPr>
          <w:rFonts w:ascii="Angsana New" w:hAnsi="Angsana New"/>
          <w:sz w:val="30"/>
          <w:szCs w:val="30"/>
        </w:rPr>
        <w:t>142</w:t>
      </w:r>
      <w:r w:rsidRPr="00357B3C">
        <w:rPr>
          <w:rFonts w:ascii="Angsana New" w:hAnsi="Angsana New"/>
          <w:sz w:val="30"/>
          <w:szCs w:val="30"/>
        </w:rPr>
        <w:t>.</w:t>
      </w:r>
      <w:r w:rsidR="0001010D" w:rsidRPr="0001010D">
        <w:rPr>
          <w:rFonts w:ascii="Angsana New" w:hAnsi="Angsana New"/>
          <w:sz w:val="30"/>
          <w:szCs w:val="30"/>
        </w:rPr>
        <w:t>71</w:t>
      </w:r>
      <w:r w:rsidRPr="00357B3C">
        <w:rPr>
          <w:rFonts w:ascii="Angsana New" w:hAnsi="Angsana New"/>
          <w:sz w:val="30"/>
          <w:szCs w:val="30"/>
        </w:rPr>
        <w:t xml:space="preserve"> </w:t>
      </w:r>
      <w:r w:rsidRPr="00357B3C">
        <w:rPr>
          <w:rFonts w:ascii="Angsana New" w:hAnsi="Angsana New"/>
          <w:sz w:val="30"/>
          <w:szCs w:val="30"/>
          <w:cs/>
        </w:rPr>
        <w:t>ล้านบาท</w:t>
      </w:r>
    </w:p>
    <w:p w14:paraId="4BA1AF62" w14:textId="77777777" w:rsidR="00357B3C" w:rsidRPr="001567E1" w:rsidRDefault="00357B3C" w:rsidP="007B1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="Angsana New" w:hAnsi="Angsana New"/>
          <w:b/>
          <w:bCs/>
          <w:i/>
          <w:iCs/>
          <w:sz w:val="10"/>
          <w:szCs w:val="10"/>
        </w:rPr>
      </w:pPr>
    </w:p>
    <w:p w14:paraId="0E82EA6D" w14:textId="5E35A903" w:rsidR="007B11C9" w:rsidRPr="00F9609F" w:rsidRDefault="007B11C9" w:rsidP="007B1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9609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การจ่ายชำระค่าหุ้น</w:t>
      </w:r>
    </w:p>
    <w:p w14:paraId="4F6816FD" w14:textId="77777777" w:rsidR="007B11C9" w:rsidRPr="001567E1" w:rsidRDefault="007B11C9" w:rsidP="007B1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10"/>
          <w:szCs w:val="10"/>
          <w:rtl/>
          <w:cs/>
          <w:lang w:val="th-TH"/>
        </w:rPr>
      </w:pPr>
    </w:p>
    <w:p w14:paraId="6746B502" w14:textId="5297F974" w:rsidR="007B11C9" w:rsidRPr="00F9609F" w:rsidRDefault="007B11C9" w:rsidP="007B1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F9609F">
        <w:rPr>
          <w:rFonts w:ascii="Angsana New" w:hAnsi="Angsana New" w:hint="cs"/>
          <w:sz w:val="30"/>
          <w:szCs w:val="30"/>
          <w:cs/>
          <w:lang w:val="th-TH"/>
        </w:rPr>
        <w:t>ในระหว่าง</w:t>
      </w:r>
      <w:r w:rsidR="00FA626E" w:rsidRPr="00F9609F">
        <w:rPr>
          <w:rFonts w:ascii="Angsana New" w:hAnsi="Angsana New" w:hint="cs"/>
          <w:sz w:val="30"/>
          <w:szCs w:val="30"/>
          <w:cs/>
          <w:lang w:val="th-TH"/>
        </w:rPr>
        <w:t>ปี</w:t>
      </w:r>
      <w:r w:rsidRPr="00F9609F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01010D" w:rsidRPr="0001010D">
        <w:rPr>
          <w:rFonts w:ascii="Angsana New" w:hAnsi="Angsana New" w:hint="cs"/>
          <w:sz w:val="30"/>
          <w:szCs w:val="30"/>
        </w:rPr>
        <w:t>256</w:t>
      </w:r>
      <w:r w:rsidR="0001010D" w:rsidRPr="0001010D">
        <w:rPr>
          <w:rFonts w:ascii="Angsana New" w:hAnsi="Angsana New"/>
          <w:sz w:val="30"/>
          <w:szCs w:val="30"/>
        </w:rPr>
        <w:t>5</w:t>
      </w:r>
      <w:r w:rsidRPr="00F9609F">
        <w:rPr>
          <w:rFonts w:ascii="Angsana New" w:hAnsi="Angsana New" w:hint="cs"/>
          <w:sz w:val="30"/>
          <w:szCs w:val="30"/>
          <w:cs/>
          <w:lang w:val="th-TH"/>
        </w:rPr>
        <w:t xml:space="preserve"> บริษัทร่วมและการร่วมค้าได้เรียกชำระค่าหุ้น โดยกลุ่มบริษัทได้จ่ายชำระค่าหุ้นดังกล่าวตามสัดส่วนการลงทุน ดังนี้</w:t>
      </w:r>
    </w:p>
    <w:p w14:paraId="1E9B0A69" w14:textId="77777777" w:rsidR="007B11C9" w:rsidRPr="001567E1" w:rsidRDefault="007B11C9" w:rsidP="007B1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10"/>
          <w:szCs w:val="10"/>
          <w:lang w:val="th-TH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680"/>
        <w:gridCol w:w="2970"/>
        <w:gridCol w:w="1440"/>
      </w:tblGrid>
      <w:tr w:rsidR="00D71DCE" w:rsidRPr="005F68F5" w14:paraId="2C2059BD" w14:textId="77777777" w:rsidTr="00A77E15">
        <w:trPr>
          <w:tblHeader/>
        </w:trPr>
        <w:tc>
          <w:tcPr>
            <w:tcW w:w="4680" w:type="dxa"/>
            <w:hideMark/>
          </w:tcPr>
          <w:p w14:paraId="3CEB1B36" w14:textId="77777777" w:rsidR="00D71DCE" w:rsidRPr="00BB5E6F" w:rsidRDefault="00D71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BB5E6F"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970" w:type="dxa"/>
            <w:hideMark/>
          </w:tcPr>
          <w:p w14:paraId="227FC1E2" w14:textId="77777777" w:rsidR="00D71DCE" w:rsidRPr="00BB5E6F" w:rsidRDefault="00D71DC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5E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440" w:type="dxa"/>
            <w:hideMark/>
          </w:tcPr>
          <w:p w14:paraId="1A3DB7B9" w14:textId="77777777" w:rsidR="00D71DCE" w:rsidRPr="00BB5E6F" w:rsidRDefault="00D71DCE" w:rsidP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ind w:left="-79" w:right="-108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</w:pPr>
            <w:r w:rsidRPr="00BB5E6F"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  <w:t>จำนวนเงิน</w:t>
            </w:r>
          </w:p>
          <w:p w14:paraId="4CBDE5A9" w14:textId="77777777" w:rsidR="00D71DCE" w:rsidRPr="00BB5E6F" w:rsidRDefault="00D71DCE" w:rsidP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4"/>
              </w:tabs>
              <w:ind w:left="-79" w:right="-108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  <w:r w:rsidRPr="00BB5E6F"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  <w:t>(</w:t>
            </w:r>
            <w:r w:rsidRPr="00BB5E6F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ล้านบาท</w:t>
            </w:r>
            <w:r w:rsidRPr="00BB5E6F"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  <w:t>)</w:t>
            </w:r>
          </w:p>
        </w:tc>
      </w:tr>
      <w:tr w:rsidR="00D71DCE" w:rsidRPr="005F68F5" w14:paraId="247BC76B" w14:textId="77777777" w:rsidTr="00A77E15">
        <w:tc>
          <w:tcPr>
            <w:tcW w:w="4680" w:type="dxa"/>
            <w:hideMark/>
          </w:tcPr>
          <w:p w14:paraId="701F7D3A" w14:textId="77777777" w:rsidR="00D71DCE" w:rsidRPr="00BB5E6F" w:rsidRDefault="00D71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5E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บริษัทร่วมทางตรง</w:t>
            </w:r>
          </w:p>
        </w:tc>
        <w:tc>
          <w:tcPr>
            <w:tcW w:w="2970" w:type="dxa"/>
          </w:tcPr>
          <w:p w14:paraId="0314048C" w14:textId="77777777" w:rsidR="00D71DCE" w:rsidRPr="00BB5E6F" w:rsidRDefault="00D71DC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1FF26AF" w14:textId="77777777" w:rsidR="00D71DCE" w:rsidRPr="00BB5E6F" w:rsidRDefault="00D71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108"/>
              <w:jc w:val="center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</w:tr>
      <w:tr w:rsidR="00BB5E6F" w:rsidRPr="00BB5E6F" w14:paraId="0BE93D73" w14:textId="77777777" w:rsidTr="007F75F7">
        <w:tc>
          <w:tcPr>
            <w:tcW w:w="4680" w:type="dxa"/>
            <w:hideMark/>
          </w:tcPr>
          <w:p w14:paraId="3B9E150F" w14:textId="6CD9C3EE" w:rsidR="00BB5E6F" w:rsidRPr="00BB5E6F" w:rsidRDefault="00BB5E6F" w:rsidP="00BB5E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B5E6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 - สกลนคร จำกัด</w:t>
            </w:r>
          </w:p>
        </w:tc>
        <w:tc>
          <w:tcPr>
            <w:tcW w:w="2970" w:type="dxa"/>
            <w:hideMark/>
          </w:tcPr>
          <w:p w14:paraId="3A9ABB57" w14:textId="6B076AD9" w:rsidR="00BB5E6F" w:rsidRPr="00BB5E6F" w:rsidRDefault="00BB5E6F" w:rsidP="00BB5E6F">
            <w:pPr>
              <w:ind w:left="720" w:right="-45" w:hanging="720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highlight w:val="yellow"/>
              </w:rPr>
            </w:pPr>
            <w:r w:rsidRPr="00BB5E6F">
              <w:rPr>
                <w:rFonts w:asciiTheme="majorBidi" w:hAnsiTheme="majorBidi" w:cstheme="majorBidi"/>
                <w:sz w:val="30"/>
                <w:szCs w:val="30"/>
                <w:cs/>
              </w:rPr>
              <w:t>ชำระค่าหุ้น</w:t>
            </w:r>
          </w:p>
        </w:tc>
        <w:tc>
          <w:tcPr>
            <w:tcW w:w="1440" w:type="dxa"/>
            <w:shd w:val="clear" w:color="auto" w:fill="auto"/>
            <w:hideMark/>
          </w:tcPr>
          <w:p w14:paraId="5D11B8BE" w14:textId="4001BBD7" w:rsidR="00BB5E6F" w:rsidRPr="00BB5E6F" w:rsidRDefault="0001010D" w:rsidP="00CC29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465"/>
              <w:jc w:val="center"/>
              <w:rPr>
                <w:rFonts w:asciiTheme="majorBidi" w:hAnsiTheme="majorBidi" w:cstheme="majorBidi"/>
                <w:spacing w:val="2"/>
                <w:sz w:val="30"/>
                <w:szCs w:val="30"/>
                <w:highlight w:val="yellow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BB5E6F" w:rsidRPr="00BB5E6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1010D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D71DCE" w:rsidRPr="002D1F6B" w14:paraId="05F387F4" w14:textId="77777777" w:rsidTr="00A77E15">
        <w:trPr>
          <w:trHeight w:val="200"/>
        </w:trPr>
        <w:tc>
          <w:tcPr>
            <w:tcW w:w="4680" w:type="dxa"/>
          </w:tcPr>
          <w:p w14:paraId="630B08C8" w14:textId="77777777" w:rsidR="00D71DCE" w:rsidRPr="002D1F6B" w:rsidRDefault="00D71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highlight w:val="yellow"/>
              </w:rPr>
            </w:pPr>
          </w:p>
        </w:tc>
        <w:tc>
          <w:tcPr>
            <w:tcW w:w="2970" w:type="dxa"/>
          </w:tcPr>
          <w:p w14:paraId="395CDC83" w14:textId="77777777" w:rsidR="00D71DCE" w:rsidRPr="002D1F6B" w:rsidRDefault="00D71DC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440" w:type="dxa"/>
          </w:tcPr>
          <w:p w14:paraId="3A847118" w14:textId="77777777" w:rsidR="00D71DCE" w:rsidRPr="002D1F6B" w:rsidRDefault="00D71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108"/>
              <w:jc w:val="right"/>
              <w:rPr>
                <w:rFonts w:ascii="Angsana New" w:hAnsi="Angsana New"/>
                <w:spacing w:val="2"/>
                <w:sz w:val="22"/>
                <w:szCs w:val="22"/>
                <w:highlight w:val="yellow"/>
                <w:cs/>
              </w:rPr>
            </w:pPr>
          </w:p>
        </w:tc>
      </w:tr>
      <w:tr w:rsidR="00D71DCE" w:rsidRPr="005F68F5" w14:paraId="551F95FE" w14:textId="77777777" w:rsidTr="00A77E15">
        <w:tc>
          <w:tcPr>
            <w:tcW w:w="4680" w:type="dxa"/>
            <w:hideMark/>
          </w:tcPr>
          <w:p w14:paraId="71710AFB" w14:textId="77777777" w:rsidR="00D71DCE" w:rsidRPr="005F68F5" w:rsidRDefault="00D71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BB5E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2970" w:type="dxa"/>
          </w:tcPr>
          <w:p w14:paraId="18BF3D11" w14:textId="77777777" w:rsidR="00D71DCE" w:rsidRPr="005F68F5" w:rsidRDefault="00D71DC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0" w:type="dxa"/>
          </w:tcPr>
          <w:p w14:paraId="7B966EA4" w14:textId="77777777" w:rsidR="00D71DCE" w:rsidRPr="005F68F5" w:rsidRDefault="00D71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108"/>
              <w:jc w:val="right"/>
              <w:rPr>
                <w:rFonts w:ascii="Angsana New" w:hAnsi="Angsana New"/>
                <w:spacing w:val="2"/>
                <w:sz w:val="30"/>
                <w:szCs w:val="30"/>
                <w:highlight w:val="yellow"/>
                <w:cs/>
              </w:rPr>
            </w:pPr>
          </w:p>
        </w:tc>
      </w:tr>
      <w:tr w:rsidR="00BB5E6F" w:rsidRPr="005F68F5" w14:paraId="6B850487" w14:textId="77777777" w:rsidTr="00A77E15">
        <w:tc>
          <w:tcPr>
            <w:tcW w:w="4680" w:type="dxa"/>
            <w:hideMark/>
          </w:tcPr>
          <w:p w14:paraId="37CA1A66" w14:textId="3DD3BDF7" w:rsidR="00BB5E6F" w:rsidRPr="005F68F5" w:rsidRDefault="00BB5E6F" w:rsidP="00BB5E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บริษัท หินกองเพาเวอร์ จำกัด </w:t>
            </w:r>
          </w:p>
        </w:tc>
        <w:tc>
          <w:tcPr>
            <w:tcW w:w="2970" w:type="dxa"/>
            <w:hideMark/>
          </w:tcPr>
          <w:p w14:paraId="5F638ED3" w14:textId="4080A71F" w:rsidR="00BB5E6F" w:rsidRPr="005F68F5" w:rsidRDefault="00BB5E6F" w:rsidP="00BB5E6F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</w:t>
            </w:r>
          </w:p>
        </w:tc>
        <w:tc>
          <w:tcPr>
            <w:tcW w:w="1440" w:type="dxa"/>
            <w:hideMark/>
          </w:tcPr>
          <w:p w14:paraId="096B1158" w14:textId="3C81B726" w:rsidR="00BB5E6F" w:rsidRPr="005F68F5" w:rsidRDefault="0001010D" w:rsidP="002313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465"/>
              <w:jc w:val="center"/>
              <w:rPr>
                <w:rFonts w:ascii="Angsana New" w:hAnsi="Angsana New"/>
                <w:spacing w:val="2"/>
                <w:sz w:val="30"/>
                <w:szCs w:val="30"/>
                <w:highlight w:val="yellow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463</w:t>
            </w:r>
            <w:r w:rsidR="00BB5E6F" w:rsidRPr="00866A81">
              <w:rPr>
                <w:rFonts w:ascii="Angsana New" w:hAnsi="Angsana New"/>
                <w:sz w:val="30"/>
                <w:szCs w:val="30"/>
              </w:rPr>
              <w:t>.</w:t>
            </w:r>
            <w:r w:rsidRPr="0001010D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BB5E6F" w:rsidRPr="00CC292E" w14:paraId="39354024" w14:textId="77777777" w:rsidTr="00A77E15">
        <w:tc>
          <w:tcPr>
            <w:tcW w:w="4680" w:type="dxa"/>
            <w:hideMark/>
          </w:tcPr>
          <w:p w14:paraId="690BABA6" w14:textId="1D5F7329" w:rsidR="00BB5E6F" w:rsidRPr="00CC292E" w:rsidRDefault="00BB5E6F" w:rsidP="00BB5E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292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 อาร์ อี เอ็น โคราช เอนเนอร์ยี่ จำกัด</w:t>
            </w:r>
          </w:p>
        </w:tc>
        <w:tc>
          <w:tcPr>
            <w:tcW w:w="2970" w:type="dxa"/>
            <w:hideMark/>
          </w:tcPr>
          <w:p w14:paraId="7FC4DBD6" w14:textId="1545A9DF" w:rsidR="00BB5E6F" w:rsidRPr="00CC292E" w:rsidRDefault="00BB5E6F" w:rsidP="00BB5E6F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CC292E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  <w:hideMark/>
          </w:tcPr>
          <w:p w14:paraId="3E32AD75" w14:textId="47CC821E" w:rsidR="00BB5E6F" w:rsidRPr="00CC292E" w:rsidRDefault="0001010D" w:rsidP="008353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46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120</w:t>
            </w:r>
            <w:r w:rsidR="00BB5E6F" w:rsidRPr="00CC292E">
              <w:rPr>
                <w:rFonts w:ascii="Angsana New" w:hAnsi="Angsana New"/>
                <w:sz w:val="30"/>
                <w:szCs w:val="30"/>
              </w:rPr>
              <w:t>.</w:t>
            </w:r>
            <w:r w:rsidRPr="0001010D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BB5E6F" w:rsidRPr="00CC292E" w14:paraId="3EE00128" w14:textId="77777777" w:rsidTr="00A77E15">
        <w:tc>
          <w:tcPr>
            <w:tcW w:w="4680" w:type="dxa"/>
            <w:hideMark/>
          </w:tcPr>
          <w:p w14:paraId="4AEA685D" w14:textId="1F1057EB" w:rsidR="00BB5E6F" w:rsidRPr="00CC292E" w:rsidRDefault="00BB5E6F" w:rsidP="00BB5E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292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 อินโนพาวเวอร์ จำกัด</w:t>
            </w:r>
          </w:p>
        </w:tc>
        <w:tc>
          <w:tcPr>
            <w:tcW w:w="2970" w:type="dxa"/>
            <w:hideMark/>
          </w:tcPr>
          <w:p w14:paraId="1DB295F9" w14:textId="7A3A6FA2" w:rsidR="00BB5E6F" w:rsidRPr="00CC292E" w:rsidRDefault="00BB5E6F" w:rsidP="00BB5E6F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CC292E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1440" w:type="dxa"/>
            <w:hideMark/>
          </w:tcPr>
          <w:p w14:paraId="6730314B" w14:textId="35CA6B6E" w:rsidR="00BB5E6F" w:rsidRPr="00CC292E" w:rsidRDefault="0001010D" w:rsidP="00CC29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335"/>
              </w:tabs>
              <w:ind w:left="-79" w:right="-46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135</w:t>
            </w:r>
            <w:r w:rsidR="00BB5E6F" w:rsidRPr="00CC292E">
              <w:rPr>
                <w:rFonts w:ascii="Angsana New" w:hAnsi="Angsana New"/>
                <w:sz w:val="30"/>
                <w:szCs w:val="30"/>
              </w:rPr>
              <w:t>.</w:t>
            </w:r>
            <w:r w:rsidRPr="0001010D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BB5E6F" w:rsidRPr="00CC292E" w14:paraId="3368C9D5" w14:textId="77777777" w:rsidTr="00A77E15">
        <w:tc>
          <w:tcPr>
            <w:tcW w:w="4680" w:type="dxa"/>
            <w:hideMark/>
          </w:tcPr>
          <w:p w14:paraId="32993F7D" w14:textId="0ECD8C60" w:rsidR="00BB5E6F" w:rsidRPr="00CC292E" w:rsidRDefault="00BB5E6F" w:rsidP="00BB5E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CC292E">
              <w:rPr>
                <w:rFonts w:ascii="Angsana New" w:hAnsi="Angsana New"/>
                <w:sz w:val="30"/>
                <w:szCs w:val="30"/>
              </w:rPr>
              <w:t>Sekong</w:t>
            </w:r>
            <w:proofErr w:type="spellEnd"/>
            <w:r w:rsidRPr="00CC292E">
              <w:rPr>
                <w:rFonts w:ascii="Angsana New" w:hAnsi="Angsana New"/>
                <w:sz w:val="30"/>
                <w:szCs w:val="30"/>
              </w:rPr>
              <w:t xml:space="preserve"> Investment Advisory Co., Ltd.</w:t>
            </w:r>
          </w:p>
        </w:tc>
        <w:tc>
          <w:tcPr>
            <w:tcW w:w="2970" w:type="dxa"/>
            <w:hideMark/>
          </w:tcPr>
          <w:p w14:paraId="3C255DBA" w14:textId="4E9AC55B" w:rsidR="00BB5E6F" w:rsidRPr="00CC292E" w:rsidRDefault="00BB5E6F" w:rsidP="00BB5E6F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CC292E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</w:t>
            </w:r>
          </w:p>
        </w:tc>
        <w:tc>
          <w:tcPr>
            <w:tcW w:w="1440" w:type="dxa"/>
            <w:hideMark/>
          </w:tcPr>
          <w:p w14:paraId="00896EB5" w14:textId="71172DBE" w:rsidR="00BB5E6F" w:rsidRPr="00CC292E" w:rsidRDefault="0001010D" w:rsidP="00CC29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435"/>
                <w:tab w:val="left" w:pos="1230"/>
              </w:tabs>
              <w:ind w:left="-79" w:right="-6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010D">
              <w:rPr>
                <w:rFonts w:ascii="Angsana New" w:hAnsi="Angsana New" w:hint="cs"/>
                <w:sz w:val="30"/>
                <w:szCs w:val="30"/>
              </w:rPr>
              <w:t>1</w:t>
            </w:r>
            <w:r w:rsidR="00BB5E6F" w:rsidRPr="00CC292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01010D">
              <w:rPr>
                <w:rFonts w:ascii="Angsana New" w:hAnsi="Angsana New" w:hint="cs"/>
                <w:sz w:val="30"/>
                <w:szCs w:val="30"/>
              </w:rPr>
              <w:t>44</w:t>
            </w:r>
          </w:p>
        </w:tc>
      </w:tr>
      <w:tr w:rsidR="00D71DCE" w:rsidRPr="00CC292E" w14:paraId="62F7FDF8" w14:textId="77777777" w:rsidTr="00A77E15">
        <w:tc>
          <w:tcPr>
            <w:tcW w:w="4680" w:type="dxa"/>
          </w:tcPr>
          <w:p w14:paraId="5613AD12" w14:textId="77777777" w:rsidR="00D71DCE" w:rsidRPr="00CC292E" w:rsidRDefault="00D71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70" w:type="dxa"/>
          </w:tcPr>
          <w:p w14:paraId="4BE375D3" w14:textId="77777777" w:rsidR="00D71DCE" w:rsidRPr="00CC292E" w:rsidRDefault="00D71DC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702BFF8F" w14:textId="77777777" w:rsidR="00D71DCE" w:rsidRPr="00CC292E" w:rsidRDefault="00D71DCE" w:rsidP="008353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46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71DCE" w:rsidRPr="00CC292E" w14:paraId="7E95F259" w14:textId="77777777" w:rsidTr="00A77E15">
        <w:tc>
          <w:tcPr>
            <w:tcW w:w="4680" w:type="dxa"/>
            <w:hideMark/>
          </w:tcPr>
          <w:p w14:paraId="5ED6F805" w14:textId="77777777" w:rsidR="00D71DCE" w:rsidRPr="00CC292E" w:rsidRDefault="00D71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C29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2970" w:type="dxa"/>
          </w:tcPr>
          <w:p w14:paraId="77F5CB5A" w14:textId="77777777" w:rsidR="00D71DCE" w:rsidRPr="00CC292E" w:rsidRDefault="00D71DC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B873F59" w14:textId="77777777" w:rsidR="00D71DCE" w:rsidRPr="00CC292E" w:rsidRDefault="00D71DCE" w:rsidP="008353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46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B5E6F" w:rsidRPr="00CC292E" w14:paraId="1EE02E01" w14:textId="77777777" w:rsidTr="00A77E15">
        <w:tc>
          <w:tcPr>
            <w:tcW w:w="4680" w:type="dxa"/>
            <w:hideMark/>
          </w:tcPr>
          <w:p w14:paraId="597F494D" w14:textId="0755042D" w:rsidR="00BB5E6F" w:rsidRPr="00CC292E" w:rsidRDefault="00BB5E6F" w:rsidP="00BB5E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292E">
              <w:rPr>
                <w:rFonts w:ascii="Angsana New" w:hAnsi="Angsana New"/>
                <w:sz w:val="30"/>
                <w:szCs w:val="30"/>
              </w:rPr>
              <w:t>RATCH &amp; AIDC Wind Energy Pte. Ltd.</w:t>
            </w:r>
          </w:p>
        </w:tc>
        <w:tc>
          <w:tcPr>
            <w:tcW w:w="2970" w:type="dxa"/>
            <w:hideMark/>
          </w:tcPr>
          <w:p w14:paraId="032BEA50" w14:textId="5893A058" w:rsidR="00BB5E6F" w:rsidRPr="00CC292E" w:rsidRDefault="00BB5E6F" w:rsidP="00BB5E6F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CC292E">
              <w:rPr>
                <w:rFonts w:ascii="Angsana New" w:hAnsi="Angsana New"/>
                <w:spacing w:val="2"/>
                <w:sz w:val="30"/>
                <w:szCs w:val="30"/>
                <w:cs/>
              </w:rPr>
              <w:t>ชำระค่าหุ้นเพิ่ม</w:t>
            </w:r>
            <w:r w:rsidRPr="00CC292E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เติม</w:t>
            </w:r>
          </w:p>
        </w:tc>
        <w:tc>
          <w:tcPr>
            <w:tcW w:w="1440" w:type="dxa"/>
            <w:hideMark/>
          </w:tcPr>
          <w:p w14:paraId="46C8C2A6" w14:textId="2B0B3071" w:rsidR="00BB5E6F" w:rsidRPr="00CC292E" w:rsidRDefault="0001010D" w:rsidP="008353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46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010D">
              <w:rPr>
                <w:rFonts w:ascii="Angsana New" w:hAnsi="Angsana New" w:hint="cs"/>
                <w:sz w:val="30"/>
                <w:szCs w:val="30"/>
              </w:rPr>
              <w:t>84</w:t>
            </w:r>
            <w:r w:rsidR="00BB5E6F" w:rsidRPr="00CC292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01010D">
              <w:rPr>
                <w:rFonts w:ascii="Angsana New" w:hAnsi="Angsana New" w:hint="cs"/>
                <w:sz w:val="30"/>
                <w:szCs w:val="30"/>
              </w:rPr>
              <w:t>56</w:t>
            </w:r>
          </w:p>
        </w:tc>
      </w:tr>
      <w:tr w:rsidR="00BB5E6F" w:rsidRPr="00CC292E" w14:paraId="6E78F5F8" w14:textId="77777777" w:rsidTr="00A77E15">
        <w:tc>
          <w:tcPr>
            <w:tcW w:w="4680" w:type="dxa"/>
            <w:hideMark/>
          </w:tcPr>
          <w:p w14:paraId="1951A2B9" w14:textId="22C7527D" w:rsidR="00BB5E6F" w:rsidRPr="00CC292E" w:rsidRDefault="00BB5E6F" w:rsidP="00BB5E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292E">
              <w:rPr>
                <w:rFonts w:ascii="Angsana New" w:hAnsi="Angsana New"/>
                <w:sz w:val="30"/>
                <w:szCs w:val="30"/>
              </w:rPr>
              <w:t>SIPHANDONE-RATCH LAO CO., LTD.</w:t>
            </w:r>
          </w:p>
        </w:tc>
        <w:tc>
          <w:tcPr>
            <w:tcW w:w="2970" w:type="dxa"/>
            <w:hideMark/>
          </w:tcPr>
          <w:p w14:paraId="6BDC5C2F" w14:textId="479D641B" w:rsidR="00BB5E6F" w:rsidRPr="00CC292E" w:rsidRDefault="00BB5E6F" w:rsidP="00BB5E6F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CC292E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1440" w:type="dxa"/>
            <w:hideMark/>
          </w:tcPr>
          <w:p w14:paraId="7FC97420" w14:textId="519DAB4C" w:rsidR="00BB5E6F" w:rsidRPr="00CC292E" w:rsidRDefault="0001010D" w:rsidP="008353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46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32</w:t>
            </w:r>
            <w:r w:rsidR="00BB5E6F" w:rsidRPr="00CC292E">
              <w:rPr>
                <w:rFonts w:ascii="Angsana New" w:hAnsi="Angsana New"/>
                <w:sz w:val="30"/>
                <w:szCs w:val="30"/>
              </w:rPr>
              <w:t>.</w:t>
            </w:r>
            <w:r w:rsidRPr="0001010D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CC6413" w:rsidRPr="00CC292E" w14:paraId="58095E9F" w14:textId="77777777" w:rsidTr="00A77E15">
        <w:tc>
          <w:tcPr>
            <w:tcW w:w="4680" w:type="dxa"/>
          </w:tcPr>
          <w:p w14:paraId="09F13F10" w14:textId="16C1B55C" w:rsidR="00CC6413" w:rsidRPr="00CC292E" w:rsidRDefault="00CC6413" w:rsidP="00BB5E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CC292E">
              <w:rPr>
                <w:rFonts w:ascii="Angsana New" w:hAnsi="Angsana New"/>
                <w:sz w:val="30"/>
                <w:szCs w:val="30"/>
              </w:rPr>
              <w:t>Nexif</w:t>
            </w:r>
            <w:proofErr w:type="spellEnd"/>
            <w:r w:rsidRPr="00CC292E">
              <w:rPr>
                <w:rFonts w:ascii="Angsana New" w:hAnsi="Angsana New"/>
                <w:sz w:val="30"/>
                <w:szCs w:val="30"/>
              </w:rPr>
              <w:t xml:space="preserve"> Ratch Energy Investment</w:t>
            </w:r>
            <w:r w:rsidR="00AA0A8E">
              <w:rPr>
                <w:rFonts w:ascii="Angsana New" w:hAnsi="Angsana New"/>
                <w:sz w:val="30"/>
                <w:szCs w:val="30"/>
              </w:rPr>
              <w:t>s</w:t>
            </w:r>
            <w:r w:rsidRPr="00CC292E">
              <w:rPr>
                <w:rFonts w:ascii="Angsana New" w:hAnsi="Angsana New"/>
                <w:sz w:val="30"/>
                <w:szCs w:val="30"/>
              </w:rPr>
              <w:t xml:space="preserve"> Pte. Ltd.</w:t>
            </w:r>
          </w:p>
        </w:tc>
        <w:tc>
          <w:tcPr>
            <w:tcW w:w="2970" w:type="dxa"/>
          </w:tcPr>
          <w:p w14:paraId="070CED75" w14:textId="2AC7F623" w:rsidR="00CC6413" w:rsidRPr="00CC292E" w:rsidRDefault="00CC6413" w:rsidP="00BB5E6F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CC292E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</w:t>
            </w:r>
          </w:p>
        </w:tc>
        <w:tc>
          <w:tcPr>
            <w:tcW w:w="1440" w:type="dxa"/>
          </w:tcPr>
          <w:p w14:paraId="15FE4E2A" w14:textId="60BB77E7" w:rsidR="00CC6413" w:rsidRPr="00CC292E" w:rsidRDefault="0001010D" w:rsidP="00CC29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25"/>
              </w:tabs>
              <w:ind w:left="-79" w:right="-2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4</w:t>
            </w:r>
            <w:r w:rsidR="00CC6413" w:rsidRPr="00CC292E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696</w:t>
            </w:r>
            <w:r w:rsidR="00CC6413" w:rsidRPr="00CC292E">
              <w:rPr>
                <w:rFonts w:ascii="Angsana New" w:hAnsi="Angsana New"/>
                <w:sz w:val="30"/>
                <w:szCs w:val="30"/>
              </w:rPr>
              <w:t>.</w:t>
            </w:r>
            <w:r w:rsidRPr="0001010D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CC6413" w:rsidRPr="00CC292E" w14:paraId="603AEA32" w14:textId="77777777" w:rsidTr="00A77E15">
        <w:tc>
          <w:tcPr>
            <w:tcW w:w="4680" w:type="dxa"/>
          </w:tcPr>
          <w:p w14:paraId="086624DB" w14:textId="2866518C" w:rsidR="00CC6413" w:rsidRPr="00CC292E" w:rsidRDefault="00CC6413" w:rsidP="00CC64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292E">
              <w:rPr>
                <w:rFonts w:asciiTheme="majorBidi" w:hAnsiTheme="majorBidi" w:cstheme="majorBidi"/>
                <w:sz w:val="28"/>
                <w:szCs w:val="28"/>
              </w:rPr>
              <w:t xml:space="preserve">PT TAPANULI HYDRO ENERGY </w:t>
            </w:r>
          </w:p>
        </w:tc>
        <w:tc>
          <w:tcPr>
            <w:tcW w:w="2970" w:type="dxa"/>
          </w:tcPr>
          <w:p w14:paraId="51A0A3D3" w14:textId="78532107" w:rsidR="00CC6413" w:rsidRPr="00CC292E" w:rsidRDefault="00CC6413" w:rsidP="00CC6413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CC292E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</w:t>
            </w:r>
          </w:p>
        </w:tc>
        <w:tc>
          <w:tcPr>
            <w:tcW w:w="1440" w:type="dxa"/>
          </w:tcPr>
          <w:p w14:paraId="1AB9AD52" w14:textId="2C22F6DF" w:rsidR="00CC6413" w:rsidRPr="00CC292E" w:rsidRDefault="0001010D" w:rsidP="008353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4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5</w:t>
            </w:r>
            <w:r w:rsidRPr="0001010D">
              <w:rPr>
                <w:rFonts w:ascii="Angsana New" w:hAnsi="Angsana New" w:hint="cs"/>
                <w:sz w:val="30"/>
                <w:szCs w:val="30"/>
              </w:rPr>
              <w:t>77</w:t>
            </w:r>
            <w:r w:rsidR="00CC6413" w:rsidRPr="00CC292E">
              <w:rPr>
                <w:rFonts w:ascii="Angsana New" w:hAnsi="Angsana New"/>
                <w:sz w:val="30"/>
                <w:szCs w:val="30"/>
              </w:rPr>
              <w:t>.</w:t>
            </w:r>
            <w:r w:rsidRPr="0001010D">
              <w:rPr>
                <w:rFonts w:ascii="Angsana New" w:hAnsi="Angsana New" w:hint="cs"/>
                <w:sz w:val="30"/>
                <w:szCs w:val="30"/>
              </w:rPr>
              <w:t>29</w:t>
            </w:r>
          </w:p>
        </w:tc>
      </w:tr>
      <w:tr w:rsidR="00CC6413" w:rsidRPr="005F68F5" w14:paraId="521C83BA" w14:textId="77777777" w:rsidTr="00A77E15">
        <w:tc>
          <w:tcPr>
            <w:tcW w:w="4680" w:type="dxa"/>
          </w:tcPr>
          <w:p w14:paraId="7A457B04" w14:textId="71ADDE23" w:rsidR="00CC6413" w:rsidRPr="00CC292E" w:rsidRDefault="00CC6413" w:rsidP="00CC64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292E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 นวนคร จำกัด</w:t>
            </w:r>
          </w:p>
        </w:tc>
        <w:tc>
          <w:tcPr>
            <w:tcW w:w="2970" w:type="dxa"/>
          </w:tcPr>
          <w:p w14:paraId="568D3D0A" w14:textId="722B414F" w:rsidR="00CC6413" w:rsidRPr="00CC292E" w:rsidRDefault="00CC6413" w:rsidP="00CC6413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CC292E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</w:tcPr>
          <w:p w14:paraId="036B9AC1" w14:textId="2140A188" w:rsidR="00CC6413" w:rsidRPr="00CC292E" w:rsidRDefault="0001010D" w:rsidP="00CC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  <w:tab w:val="left" w:pos="1065"/>
                <w:tab w:val="left" w:pos="1515"/>
              </w:tabs>
              <w:ind w:left="-79" w:right="-5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20</w:t>
            </w:r>
            <w:r w:rsidR="00CC6413" w:rsidRPr="00CC292E">
              <w:rPr>
                <w:rFonts w:ascii="Angsana New" w:hAnsi="Angsana New"/>
                <w:sz w:val="30"/>
                <w:szCs w:val="30"/>
              </w:rPr>
              <w:t>.</w:t>
            </w:r>
            <w:r w:rsidRPr="0001010D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</w:tbl>
    <w:p w14:paraId="7FEE0CD2" w14:textId="2D1A4D09" w:rsidR="00A42302" w:rsidRPr="001567E1" w:rsidRDefault="00A42302" w:rsidP="000D7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10"/>
          <w:szCs w:val="10"/>
          <w:cs/>
          <w:lang w:val="th-TH"/>
        </w:rPr>
      </w:pPr>
    </w:p>
    <w:p w14:paraId="167232B0" w14:textId="77777777" w:rsidR="007D4CBD" w:rsidRPr="006243DC" w:rsidRDefault="007D4CBD" w:rsidP="007D4CBD">
      <w:pPr>
        <w:ind w:left="127" w:firstLine="413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val="th-TH" w:eastAsia="th-TH"/>
        </w:rPr>
      </w:pP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เงิน</w:t>
      </w:r>
      <w:r w:rsidRPr="006243DC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ลงทุนในบริษัท พริ้นซิเพิล เฮลท์แคร์</w:t>
      </w: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 xml:space="preserve"> </w:t>
      </w:r>
      <w:r w:rsidRPr="006243DC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-</w:t>
      </w: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 xml:space="preserve"> </w:t>
      </w:r>
      <w:r w:rsidRPr="006243DC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สกลนคร จำกัด</w:t>
      </w:r>
    </w:p>
    <w:p w14:paraId="360F4D39" w14:textId="77777777" w:rsidR="007D4CBD" w:rsidRPr="001567E1" w:rsidRDefault="007D4CBD" w:rsidP="007D4CBD">
      <w:pPr>
        <w:tabs>
          <w:tab w:val="clear" w:pos="227"/>
          <w:tab w:val="clear" w:pos="454"/>
          <w:tab w:val="clear" w:pos="680"/>
          <w:tab w:val="left" w:pos="720"/>
        </w:tabs>
        <w:ind w:left="540" w:right="549"/>
        <w:jc w:val="thaiDistribute"/>
        <w:rPr>
          <w:rFonts w:ascii="Angsana New" w:hAnsi="Angsana New"/>
          <w:sz w:val="10"/>
          <w:szCs w:val="10"/>
          <w:cs/>
          <w:lang w:val="th-TH"/>
        </w:rPr>
      </w:pPr>
    </w:p>
    <w:p w14:paraId="26D6D4B3" w14:textId="39EF891C" w:rsidR="007D4CBD" w:rsidRDefault="007D4CBD" w:rsidP="001567E1">
      <w:pPr>
        <w:ind w:left="540" w:right="-27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="0001010D" w:rsidRPr="0001010D">
        <w:rPr>
          <w:rFonts w:ascii="Angsana New" w:hAnsi="Angsana New"/>
          <w:snapToGrid w:val="0"/>
          <w:sz w:val="30"/>
          <w:szCs w:val="30"/>
          <w:lang w:eastAsia="th-TH"/>
        </w:rPr>
        <w:t>5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เมษายน </w:t>
      </w:r>
      <w:r w:rsidR="0001010D" w:rsidRPr="0001010D">
        <w:rPr>
          <w:rFonts w:ascii="Angsana New" w:hAnsi="Angsana New"/>
          <w:snapToGrid w:val="0"/>
          <w:sz w:val="30"/>
          <w:szCs w:val="30"/>
          <w:lang w:eastAsia="th-TH"/>
        </w:rPr>
        <w:t>2565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บริษัทได้</w:t>
      </w:r>
      <w:r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เข้าซื้อหุ้นสามัญใน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บริษัท พริ้นซิเพิล เฮลท์แคร์ 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-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สกลนคร 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จำกัด (“</w:t>
      </w:r>
      <w:r w:rsidRPr="006243DC">
        <w:rPr>
          <w:rFonts w:ascii="Angsana New" w:hAnsi="Angsana New"/>
          <w:snapToGrid w:val="0"/>
          <w:sz w:val="30"/>
          <w:szCs w:val="30"/>
          <w:lang w:val="th-TH" w:eastAsia="th-TH"/>
        </w:rPr>
        <w:t>PRINH”)</w:t>
      </w:r>
      <w:r w:rsidRPr="006243DC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เพื่อลงทุนในธุรกิจโรงพยาบาลเอกชนภายใต้ชื่อโรงพยาบาล พริ้นซ์ สกลนคร โดยมีทุนจดทะเบียนจำนวน </w:t>
      </w:r>
      <w:r w:rsidR="0001010D" w:rsidRPr="0001010D">
        <w:rPr>
          <w:rFonts w:ascii="Angsana New" w:hAnsi="Angsana New"/>
          <w:snapToGrid w:val="0"/>
          <w:sz w:val="30"/>
          <w:szCs w:val="30"/>
          <w:lang w:eastAsia="th-TH"/>
        </w:rPr>
        <w:t>300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ล้านบาท 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lang w:val="th-TH" w:eastAsia="th-TH"/>
        </w:rPr>
        <w:t>(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แบ่งเป็นหุ้นสามัญจำนวน </w:t>
      </w:r>
      <w:r w:rsidR="0001010D" w:rsidRPr="0001010D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30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ล้านหุ้น มูลค่าที่ตราไว้หุ้นละ </w:t>
      </w:r>
      <w:r w:rsidR="0001010D" w:rsidRPr="0001010D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10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บาท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lang w:val="th-TH" w:eastAsia="th-TH"/>
        </w:rPr>
        <w:t>)</w:t>
      </w:r>
      <w:r w:rsidRPr="006243DC">
        <w:rPr>
          <w:rFonts w:ascii="Angsana New" w:hAnsi="Angsana New"/>
          <w:snapToGrid w:val="0"/>
          <w:sz w:val="30"/>
          <w:szCs w:val="30"/>
          <w:lang w:val="th-TH" w:eastAsia="th-TH"/>
        </w:rPr>
        <w:t xml:space="preserve"> 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บริษัท</w:t>
      </w:r>
      <w:r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ได้จ่ายชำระค่าหุ้น</w:t>
      </w:r>
      <w:r w:rsidRPr="006541E0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ตามสัดส่วนการลงทุนร้อยละ </w:t>
      </w:r>
      <w:r w:rsidR="0001010D" w:rsidRPr="0001010D">
        <w:rPr>
          <w:rFonts w:ascii="Angsana New" w:hAnsi="Angsana New" w:hint="cs"/>
          <w:snapToGrid w:val="0"/>
          <w:sz w:val="30"/>
          <w:szCs w:val="30"/>
          <w:lang w:eastAsia="th-TH"/>
        </w:rPr>
        <w:t>25</w:t>
      </w:r>
      <w:r w:rsidRPr="006541E0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เป็นจำนวนเงิน </w:t>
      </w:r>
      <w:r w:rsidR="0001010D" w:rsidRPr="0001010D">
        <w:rPr>
          <w:rFonts w:ascii="Angsana New" w:hAnsi="Angsana New" w:hint="cs"/>
          <w:snapToGrid w:val="0"/>
          <w:sz w:val="30"/>
          <w:szCs w:val="30"/>
          <w:lang w:eastAsia="th-TH"/>
        </w:rPr>
        <w:t>75</w:t>
      </w:r>
      <w:r w:rsidRPr="006541E0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ล้านบาท </w:t>
      </w:r>
      <w:r w:rsidRPr="006243DC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</w:p>
    <w:p w14:paraId="4993ADBE" w14:textId="7CF3ED54" w:rsidR="00CC292E" w:rsidRDefault="00CC292E" w:rsidP="001567E1">
      <w:pPr>
        <w:ind w:left="540" w:right="-27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/>
          <w:snapToGrid w:val="0"/>
          <w:sz w:val="30"/>
          <w:szCs w:val="30"/>
          <w:lang w:eastAsia="th-TH"/>
        </w:rPr>
        <w:br w:type="page"/>
      </w:r>
    </w:p>
    <w:p w14:paraId="6A478C94" w14:textId="633C996D" w:rsidR="00BB5E6F" w:rsidRDefault="00BB5E6F" w:rsidP="00BB5E6F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lastRenderedPageBreak/>
        <w:t xml:space="preserve">เงินลงทุนในบริษัท หินกองเพาเวอร์ จำกัด </w:t>
      </w:r>
    </w:p>
    <w:p w14:paraId="55E8FFC7" w14:textId="77777777" w:rsidR="00BB5E6F" w:rsidRPr="005D006C" w:rsidRDefault="00BB5E6F" w:rsidP="00BB5E6F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14:paraId="66A9525A" w14:textId="02DE8536" w:rsidR="00BB5E6F" w:rsidRPr="005D006C" w:rsidRDefault="00BB5E6F" w:rsidP="00BB5E6F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30"/>
          <w:szCs w:val="30"/>
          <w:lang w:val="th-TH"/>
        </w:rPr>
      </w:pPr>
      <w:r w:rsidRPr="005D006C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เมื่อวันที่ </w:t>
      </w:r>
      <w:r w:rsidR="0001010D" w:rsidRPr="005D006C">
        <w:rPr>
          <w:rFonts w:ascii="Angsana New" w:hAnsi="Angsana New"/>
          <w:spacing w:val="-4"/>
          <w:sz w:val="30"/>
          <w:szCs w:val="30"/>
        </w:rPr>
        <w:t>14</w:t>
      </w:r>
      <w:r w:rsidRPr="005D006C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กุมภาพันธ์ </w:t>
      </w:r>
      <w:r w:rsidR="0001010D" w:rsidRPr="005D006C">
        <w:rPr>
          <w:rFonts w:ascii="Angsana New" w:hAnsi="Angsana New"/>
          <w:spacing w:val="-4"/>
          <w:sz w:val="30"/>
          <w:szCs w:val="30"/>
        </w:rPr>
        <w:t>2565</w:t>
      </w:r>
      <w:r w:rsidRPr="005D006C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บริษัทได้เข้าซื้อหุ้นสามัญใน บริษัท หินกองเพาเวอร์ จำกัด (“</w:t>
      </w:r>
      <w:r w:rsidRPr="005D006C">
        <w:rPr>
          <w:rFonts w:ascii="Angsana New" w:hAnsi="Angsana New"/>
          <w:spacing w:val="-4"/>
          <w:sz w:val="30"/>
          <w:szCs w:val="30"/>
          <w:lang w:val="th-TH"/>
        </w:rPr>
        <w:t xml:space="preserve">HKP”) </w:t>
      </w:r>
      <w:r w:rsidRPr="005D006C">
        <w:rPr>
          <w:rFonts w:ascii="Angsana New" w:hAnsi="Angsana New"/>
          <w:spacing w:val="-4"/>
          <w:sz w:val="30"/>
          <w:szCs w:val="30"/>
          <w:cs/>
          <w:lang w:val="th-TH"/>
        </w:rPr>
        <w:t>จาก บริษัท หินกอง</w:t>
      </w:r>
      <w:r w:rsidRPr="005D006C">
        <w:rPr>
          <w:rFonts w:ascii="Angsana New" w:hAnsi="Angsana New"/>
          <w:sz w:val="30"/>
          <w:szCs w:val="30"/>
          <w:cs/>
          <w:lang w:val="th-TH"/>
        </w:rPr>
        <w:t>เพาเวอร์โฮลดิ้ง จำกัด (“</w:t>
      </w:r>
      <w:r w:rsidRPr="005D006C">
        <w:rPr>
          <w:rFonts w:ascii="Angsana New" w:hAnsi="Angsana New"/>
          <w:sz w:val="30"/>
          <w:szCs w:val="30"/>
          <w:lang w:val="th-TH"/>
        </w:rPr>
        <w:t xml:space="preserve">HKH”) </w:t>
      </w:r>
      <w:r w:rsidRPr="005D006C">
        <w:rPr>
          <w:rFonts w:ascii="Angsana New" w:hAnsi="Angsana New"/>
          <w:sz w:val="30"/>
          <w:szCs w:val="30"/>
          <w:cs/>
          <w:lang w:val="th-TH"/>
        </w:rPr>
        <w:t xml:space="preserve">ซึ่งเป็นผู้ถือหุ้นเดิม เพื่อเข้าร่วมดำเนินงานโครงการโรงไฟฟ้าพลังความร้อนร่วมหินกอง ในจังหวัดราชบุรี โดยได้จ่ายชำระค่าหุ้นตามสัดส่วนการลงทุนร้อยละ </w:t>
      </w:r>
      <w:r w:rsidR="0001010D" w:rsidRPr="005D006C">
        <w:rPr>
          <w:rFonts w:ascii="Angsana New" w:hAnsi="Angsana New"/>
          <w:sz w:val="30"/>
          <w:szCs w:val="30"/>
        </w:rPr>
        <w:t>51</w:t>
      </w:r>
      <w:r w:rsidRPr="005D006C">
        <w:rPr>
          <w:rFonts w:ascii="Angsana New" w:hAnsi="Angsana New"/>
          <w:sz w:val="30"/>
          <w:szCs w:val="30"/>
        </w:rPr>
        <w:t xml:space="preserve"> </w:t>
      </w:r>
      <w:r w:rsidRPr="005D006C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01010D" w:rsidRPr="005D006C">
        <w:rPr>
          <w:rFonts w:ascii="Angsana New" w:hAnsi="Angsana New"/>
          <w:sz w:val="30"/>
          <w:szCs w:val="30"/>
        </w:rPr>
        <w:t>463</w:t>
      </w:r>
      <w:r w:rsidRPr="005D006C">
        <w:rPr>
          <w:rFonts w:ascii="Angsana New" w:hAnsi="Angsana New"/>
          <w:sz w:val="30"/>
          <w:szCs w:val="30"/>
        </w:rPr>
        <w:t>.</w:t>
      </w:r>
      <w:r w:rsidR="0001010D" w:rsidRPr="005D006C">
        <w:rPr>
          <w:rFonts w:ascii="Angsana New" w:hAnsi="Angsana New"/>
          <w:sz w:val="30"/>
          <w:szCs w:val="30"/>
        </w:rPr>
        <w:t>59</w:t>
      </w:r>
      <w:r w:rsidRPr="005D006C">
        <w:rPr>
          <w:rFonts w:ascii="Angsana New" w:hAnsi="Angsana New"/>
          <w:sz w:val="30"/>
          <w:szCs w:val="30"/>
        </w:rPr>
        <w:t xml:space="preserve"> </w:t>
      </w:r>
      <w:r w:rsidRPr="005D006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5D006C">
        <w:rPr>
          <w:rFonts w:ascii="Angsana New" w:hAnsi="Angsana New" w:hint="cs"/>
          <w:i/>
          <w:iCs/>
          <w:sz w:val="30"/>
          <w:szCs w:val="30"/>
          <w:cs/>
        </w:rPr>
        <w:t xml:space="preserve">(แบ่งเป็นหุ้นสามัญ </w:t>
      </w:r>
      <w:r w:rsidR="0001010D" w:rsidRPr="005D006C">
        <w:rPr>
          <w:rFonts w:ascii="Angsana New" w:hAnsi="Angsana New"/>
          <w:i/>
          <w:iCs/>
          <w:sz w:val="30"/>
          <w:szCs w:val="30"/>
        </w:rPr>
        <w:t>0</w:t>
      </w:r>
      <w:r w:rsidRPr="005D006C">
        <w:rPr>
          <w:rFonts w:ascii="Angsana New" w:hAnsi="Angsana New"/>
          <w:i/>
          <w:iCs/>
          <w:sz w:val="30"/>
          <w:szCs w:val="30"/>
        </w:rPr>
        <w:t>.</w:t>
      </w:r>
      <w:r w:rsidR="0001010D" w:rsidRPr="005D006C">
        <w:rPr>
          <w:rFonts w:ascii="Angsana New" w:hAnsi="Angsana New"/>
          <w:i/>
          <w:iCs/>
          <w:sz w:val="30"/>
          <w:szCs w:val="30"/>
        </w:rPr>
        <w:t>20</w:t>
      </w:r>
      <w:r w:rsidRPr="005D006C">
        <w:rPr>
          <w:rFonts w:ascii="Angsana New" w:hAnsi="Angsana New"/>
          <w:i/>
          <w:iCs/>
          <w:sz w:val="30"/>
          <w:szCs w:val="30"/>
        </w:rPr>
        <w:t xml:space="preserve"> </w:t>
      </w:r>
      <w:r w:rsidRPr="005D006C">
        <w:rPr>
          <w:rFonts w:ascii="Angsana New" w:hAnsi="Angsana New" w:hint="cs"/>
          <w:i/>
          <w:iCs/>
          <w:sz w:val="30"/>
          <w:szCs w:val="30"/>
          <w:cs/>
        </w:rPr>
        <w:t xml:space="preserve">ล้านหุ้น ชำระเต็มมูลค่าที่ตราไว้หุ้นละ </w:t>
      </w:r>
      <w:r w:rsidR="0001010D" w:rsidRPr="005D006C">
        <w:rPr>
          <w:rFonts w:ascii="Angsana New" w:hAnsi="Angsana New"/>
          <w:i/>
          <w:iCs/>
          <w:sz w:val="30"/>
          <w:szCs w:val="30"/>
        </w:rPr>
        <w:t>10</w:t>
      </w:r>
      <w:r w:rsidRPr="005D006C">
        <w:rPr>
          <w:rFonts w:ascii="Angsana New" w:hAnsi="Angsana New"/>
          <w:i/>
          <w:iCs/>
          <w:sz w:val="30"/>
          <w:szCs w:val="30"/>
        </w:rPr>
        <w:t xml:space="preserve"> </w:t>
      </w:r>
      <w:r w:rsidRPr="005D006C">
        <w:rPr>
          <w:rFonts w:ascii="Angsana New" w:hAnsi="Angsana New" w:hint="cs"/>
          <w:i/>
          <w:iCs/>
          <w:sz w:val="30"/>
          <w:szCs w:val="30"/>
          <w:cs/>
        </w:rPr>
        <w:t xml:space="preserve">บาท และหุ้นสามัญ </w:t>
      </w:r>
      <w:r w:rsidR="0001010D" w:rsidRPr="005D006C">
        <w:rPr>
          <w:rFonts w:ascii="Angsana New" w:hAnsi="Angsana New"/>
          <w:i/>
          <w:iCs/>
          <w:sz w:val="30"/>
          <w:szCs w:val="30"/>
        </w:rPr>
        <w:t>184</w:t>
      </w:r>
      <w:r w:rsidRPr="005D006C">
        <w:rPr>
          <w:rFonts w:ascii="Angsana New" w:hAnsi="Angsana New"/>
          <w:i/>
          <w:iCs/>
          <w:sz w:val="30"/>
          <w:szCs w:val="30"/>
        </w:rPr>
        <w:t>.</w:t>
      </w:r>
      <w:r w:rsidR="0001010D" w:rsidRPr="005D006C">
        <w:rPr>
          <w:rFonts w:ascii="Angsana New" w:hAnsi="Angsana New"/>
          <w:i/>
          <w:iCs/>
          <w:sz w:val="30"/>
          <w:szCs w:val="30"/>
        </w:rPr>
        <w:t>62</w:t>
      </w:r>
      <w:r w:rsidRPr="005D006C">
        <w:rPr>
          <w:rFonts w:ascii="Angsana New" w:hAnsi="Angsana New"/>
          <w:i/>
          <w:iCs/>
          <w:sz w:val="30"/>
          <w:szCs w:val="30"/>
        </w:rPr>
        <w:t xml:space="preserve"> </w:t>
      </w:r>
      <w:r w:rsidRPr="005D006C">
        <w:rPr>
          <w:rFonts w:ascii="Angsana New" w:hAnsi="Angsana New" w:hint="cs"/>
          <w:i/>
          <w:iCs/>
          <w:sz w:val="30"/>
          <w:szCs w:val="30"/>
          <w:cs/>
        </w:rPr>
        <w:t>ล้านหุ้น จ่ายชำระ</w:t>
      </w:r>
      <w:r w:rsidRPr="005D006C">
        <w:rPr>
          <w:rFonts w:ascii="Angsana New" w:hAnsi="Angsana New"/>
          <w:i/>
          <w:iCs/>
          <w:sz w:val="30"/>
          <w:szCs w:val="30"/>
        </w:rPr>
        <w:br/>
      </w:r>
      <w:r w:rsidRPr="005D006C">
        <w:rPr>
          <w:rFonts w:ascii="Angsana New" w:hAnsi="Angsana New" w:hint="cs"/>
          <w:i/>
          <w:iCs/>
          <w:sz w:val="30"/>
          <w:szCs w:val="30"/>
          <w:cs/>
        </w:rPr>
        <w:t xml:space="preserve">ค่าหุ้นร้อยละ </w:t>
      </w:r>
      <w:r w:rsidR="0001010D" w:rsidRPr="005D006C">
        <w:rPr>
          <w:rFonts w:ascii="Angsana New" w:hAnsi="Angsana New"/>
          <w:i/>
          <w:iCs/>
          <w:sz w:val="30"/>
          <w:szCs w:val="30"/>
        </w:rPr>
        <w:t>25</w:t>
      </w:r>
      <w:r w:rsidRPr="005D006C">
        <w:rPr>
          <w:rFonts w:ascii="Angsana New" w:hAnsi="Angsana New" w:hint="cs"/>
          <w:i/>
          <w:iCs/>
          <w:sz w:val="30"/>
          <w:szCs w:val="30"/>
          <w:cs/>
        </w:rPr>
        <w:t xml:space="preserve">) </w:t>
      </w:r>
      <w:r w:rsidRPr="005D006C">
        <w:rPr>
          <w:rFonts w:ascii="Angsana New" w:hAnsi="Angsana New"/>
          <w:sz w:val="30"/>
          <w:szCs w:val="30"/>
          <w:cs/>
        </w:rPr>
        <w:t xml:space="preserve">ภายหลังการโอนหุ้นบรรลุผลสำเร็จ ส่งผลให้โครงสร้างผู้ถือหุ้นใน </w:t>
      </w:r>
      <w:r w:rsidRPr="005D006C">
        <w:rPr>
          <w:rFonts w:ascii="Angsana New" w:hAnsi="Angsana New"/>
          <w:sz w:val="30"/>
          <w:szCs w:val="30"/>
        </w:rPr>
        <w:t xml:space="preserve">HKP </w:t>
      </w:r>
      <w:r w:rsidRPr="005D006C">
        <w:rPr>
          <w:rFonts w:ascii="Angsana New" w:hAnsi="Angsana New" w:hint="cs"/>
          <w:sz w:val="30"/>
          <w:szCs w:val="30"/>
          <w:cs/>
        </w:rPr>
        <w:t xml:space="preserve">ประกอบด้วยบริษัท </w:t>
      </w:r>
      <w:r w:rsidR="001B2585" w:rsidRPr="005D006C">
        <w:rPr>
          <w:rFonts w:ascii="Angsana New" w:hAnsi="Angsana New"/>
          <w:sz w:val="30"/>
          <w:szCs w:val="30"/>
        </w:rPr>
        <w:br/>
      </w:r>
      <w:r w:rsidRPr="005D006C">
        <w:rPr>
          <w:rFonts w:ascii="Angsana New" w:hAnsi="Angsana New" w:hint="cs"/>
          <w:spacing w:val="-4"/>
          <w:sz w:val="30"/>
          <w:szCs w:val="30"/>
          <w:cs/>
        </w:rPr>
        <w:t xml:space="preserve">ร้อยละ </w:t>
      </w:r>
      <w:r w:rsidR="0001010D" w:rsidRPr="005D006C">
        <w:rPr>
          <w:rFonts w:ascii="Angsana New" w:hAnsi="Angsana New"/>
          <w:spacing w:val="-4"/>
          <w:sz w:val="30"/>
          <w:szCs w:val="30"/>
        </w:rPr>
        <w:t>51</w:t>
      </w:r>
      <w:r w:rsidRPr="005D006C">
        <w:rPr>
          <w:rFonts w:ascii="Angsana New" w:hAnsi="Angsana New" w:hint="cs"/>
          <w:spacing w:val="-4"/>
          <w:sz w:val="30"/>
          <w:szCs w:val="30"/>
          <w:cs/>
        </w:rPr>
        <w:t xml:space="preserve"> และ บริษัท กัลฟ์ เอ็นเนอร์จี ดีเวลลอปเมนท์ จำกัด (มหาชน) ร้อยละ </w:t>
      </w:r>
      <w:r w:rsidR="0001010D" w:rsidRPr="005D006C">
        <w:rPr>
          <w:rFonts w:ascii="Angsana New" w:hAnsi="Angsana New"/>
          <w:spacing w:val="-4"/>
          <w:sz w:val="30"/>
          <w:szCs w:val="30"/>
        </w:rPr>
        <w:t>49</w:t>
      </w:r>
      <w:r w:rsidRPr="005D006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D006C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ส่งผลให้ </w:t>
      </w:r>
      <w:r w:rsidRPr="005D006C">
        <w:rPr>
          <w:rFonts w:ascii="Angsana New" w:hAnsi="Angsana New"/>
          <w:spacing w:val="-4"/>
          <w:sz w:val="30"/>
          <w:szCs w:val="30"/>
          <w:lang w:val="th-TH"/>
        </w:rPr>
        <w:t xml:space="preserve">HKP </w:t>
      </w:r>
      <w:r w:rsidRPr="005D006C">
        <w:rPr>
          <w:rFonts w:ascii="Angsana New" w:hAnsi="Angsana New"/>
          <w:spacing w:val="-4"/>
          <w:sz w:val="30"/>
          <w:szCs w:val="30"/>
          <w:cs/>
          <w:lang w:val="th-TH"/>
        </w:rPr>
        <w:t>มีสถานะเป็นการร่วมค้าทางตรงของบริษัท</w:t>
      </w:r>
      <w:r w:rsidRPr="005D006C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 </w:t>
      </w:r>
      <w:r w:rsidRPr="005D006C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โครงการโรงไฟฟ้าพลังความร้อนร่วมหินกอง จังหวัดราชบุรี เป็นโรงไฟฟ้าพลังความร้อนร่วมจำนวน </w:t>
      </w:r>
      <w:r w:rsidR="0001010D" w:rsidRPr="005D006C">
        <w:rPr>
          <w:rFonts w:ascii="Angsana New" w:hAnsi="Angsana New"/>
          <w:spacing w:val="-4"/>
          <w:sz w:val="30"/>
          <w:szCs w:val="30"/>
        </w:rPr>
        <w:t>2</w:t>
      </w:r>
      <w:r w:rsidRPr="005D006C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เครื่อง ขนาดกำลังผลิตรวม </w:t>
      </w:r>
      <w:r w:rsidR="0001010D" w:rsidRPr="005D006C">
        <w:rPr>
          <w:rFonts w:ascii="Angsana New" w:hAnsi="Angsana New"/>
          <w:spacing w:val="-4"/>
          <w:sz w:val="30"/>
          <w:szCs w:val="30"/>
        </w:rPr>
        <w:t>1</w:t>
      </w:r>
      <w:r w:rsidRPr="005D006C">
        <w:rPr>
          <w:rFonts w:ascii="Angsana New" w:hAnsi="Angsana New"/>
          <w:spacing w:val="-4"/>
          <w:sz w:val="30"/>
          <w:szCs w:val="30"/>
          <w:lang w:val="th-TH"/>
        </w:rPr>
        <w:t>,</w:t>
      </w:r>
      <w:r w:rsidR="0001010D" w:rsidRPr="005D006C">
        <w:rPr>
          <w:rFonts w:ascii="Angsana New" w:hAnsi="Angsana New"/>
          <w:spacing w:val="-4"/>
          <w:sz w:val="30"/>
          <w:szCs w:val="30"/>
        </w:rPr>
        <w:t>400</w:t>
      </w:r>
      <w:r w:rsidRPr="005D006C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เมกะวัตต์ มีกำหนดเดินเครื่องเชิงพาณิชย์ในปี </w:t>
      </w:r>
      <w:r w:rsidR="0001010D" w:rsidRPr="005D006C">
        <w:rPr>
          <w:rFonts w:ascii="Angsana New" w:hAnsi="Angsana New"/>
          <w:spacing w:val="-4"/>
          <w:sz w:val="30"/>
          <w:szCs w:val="30"/>
        </w:rPr>
        <w:t>2567</w:t>
      </w:r>
      <w:r w:rsidRPr="005D006C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และ </w:t>
      </w:r>
      <w:r w:rsidR="0001010D" w:rsidRPr="005D006C">
        <w:rPr>
          <w:rFonts w:ascii="Angsana New" w:hAnsi="Angsana New"/>
          <w:spacing w:val="-4"/>
          <w:sz w:val="30"/>
          <w:szCs w:val="30"/>
        </w:rPr>
        <w:t>2568</w:t>
      </w:r>
      <w:r w:rsidRPr="005D006C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ตามลำดับ</w:t>
      </w:r>
    </w:p>
    <w:p w14:paraId="52806C9B" w14:textId="77777777" w:rsidR="00BB5E6F" w:rsidRPr="005D006C" w:rsidRDefault="00BB5E6F" w:rsidP="007D4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3D368F3" w14:textId="77777777" w:rsidR="00BB5E6F" w:rsidRPr="005D006C" w:rsidRDefault="00BB5E6F" w:rsidP="00BB5E6F">
      <w:pPr>
        <w:ind w:left="169" w:firstLine="371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val="th-TH" w:eastAsia="th-TH"/>
        </w:rPr>
      </w:pPr>
      <w:r w:rsidRPr="005D006C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เงินลงทุนใน</w:t>
      </w:r>
      <w:r w:rsidRPr="005D006C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 xml:space="preserve">บริษัท อาร์ อี เอ็น โคราช เอนเนอร์ยี่ จำกัด </w:t>
      </w:r>
    </w:p>
    <w:p w14:paraId="006E08AD" w14:textId="77777777" w:rsidR="00BB5E6F" w:rsidRPr="005D006C" w:rsidRDefault="00BB5E6F" w:rsidP="00BB5E6F">
      <w:pPr>
        <w:tabs>
          <w:tab w:val="clear" w:pos="227"/>
          <w:tab w:val="clear" w:pos="454"/>
          <w:tab w:val="clear" w:pos="680"/>
          <w:tab w:val="left" w:pos="720"/>
        </w:tabs>
        <w:ind w:left="540" w:right="549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184F7286" w14:textId="3823AD7E" w:rsidR="00BB5E6F" w:rsidRPr="005D006C" w:rsidRDefault="00BB5E6F" w:rsidP="00BB5E6F">
      <w:pPr>
        <w:ind w:left="540" w:right="-27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  <w:r w:rsidRPr="005D006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ในการประชุมสามัญผู้ถือหุ้นของบริษัท อาร์ อี เอ็น โคราช เอนเนอร์ยี่ จำกัด (</w:t>
      </w:r>
      <w:r w:rsidRPr="005D006C">
        <w:rPr>
          <w:rFonts w:ascii="Angsana New" w:hAnsi="Angsana New"/>
          <w:snapToGrid w:val="0"/>
          <w:sz w:val="30"/>
          <w:szCs w:val="30"/>
          <w:lang w:val="th-TH" w:eastAsia="th-TH"/>
        </w:rPr>
        <w:t>“REN”)</w:t>
      </w:r>
      <w:r w:rsidRPr="005D006C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5D006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ซึ่งเป็นการร่วมค้าทางตรง </w:t>
      </w:r>
      <w:r w:rsidRPr="005D006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br/>
        <w:t xml:space="preserve">เมื่อวันที่ </w:t>
      </w:r>
      <w:r w:rsidR="0001010D" w:rsidRPr="005D006C">
        <w:rPr>
          <w:rFonts w:ascii="Angsana New" w:hAnsi="Angsana New"/>
          <w:snapToGrid w:val="0"/>
          <w:sz w:val="30"/>
          <w:szCs w:val="30"/>
          <w:lang w:eastAsia="th-TH"/>
        </w:rPr>
        <w:t>29</w:t>
      </w:r>
      <w:r w:rsidRPr="005D006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มีนาคม </w:t>
      </w:r>
      <w:r w:rsidR="0001010D" w:rsidRPr="005D006C">
        <w:rPr>
          <w:rFonts w:ascii="Angsana New" w:hAnsi="Angsana New"/>
          <w:snapToGrid w:val="0"/>
          <w:sz w:val="30"/>
          <w:szCs w:val="30"/>
          <w:lang w:eastAsia="th-TH"/>
        </w:rPr>
        <w:t>2565</w:t>
      </w:r>
      <w:r w:rsidRPr="005D006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ผู้ถือหุ้นมีมติอนุมัติให้เพิ่มทุนจดทะเบียนจาก </w:t>
      </w:r>
      <w:r w:rsidR="0001010D" w:rsidRPr="005D006C">
        <w:rPr>
          <w:rFonts w:ascii="Angsana New" w:hAnsi="Angsana New"/>
          <w:snapToGrid w:val="0"/>
          <w:sz w:val="30"/>
          <w:szCs w:val="30"/>
          <w:lang w:eastAsia="th-TH"/>
        </w:rPr>
        <w:t>300</w:t>
      </w:r>
      <w:r w:rsidRPr="005D006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ล้านบาท (</w:t>
      </w:r>
      <w:r w:rsidRPr="005D006C">
        <w:rPr>
          <w:rFonts w:ascii="Angsan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แบ่งเป็นหุ้นสามัญจำนวน </w:t>
      </w:r>
      <w:r w:rsidR="0001010D" w:rsidRPr="005D006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30</w:t>
      </w:r>
      <w:r w:rsidRPr="005D006C">
        <w:rPr>
          <w:rFonts w:ascii="Angsan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ล้านหุ้น มูลค่าที่ตราไว้หุ้นละ </w:t>
      </w:r>
      <w:r w:rsidR="0001010D" w:rsidRPr="005D006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10</w:t>
      </w:r>
      <w:r w:rsidRPr="005D006C">
        <w:rPr>
          <w:rFonts w:ascii="Angsan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บาท</w:t>
      </w:r>
      <w:r w:rsidRPr="005D006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) เป็น </w:t>
      </w:r>
      <w:r w:rsidR="0001010D" w:rsidRPr="005D006C">
        <w:rPr>
          <w:rFonts w:ascii="Angsana New" w:hAnsi="Angsana New"/>
          <w:snapToGrid w:val="0"/>
          <w:sz w:val="30"/>
          <w:szCs w:val="30"/>
          <w:lang w:eastAsia="th-TH"/>
        </w:rPr>
        <w:t>500</w:t>
      </w:r>
      <w:r w:rsidRPr="005D006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ล้านบาท (</w:t>
      </w:r>
      <w:r w:rsidRPr="005D006C">
        <w:rPr>
          <w:rFonts w:ascii="Angsan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แบ่งเป็นหุ้นสามัญจำนวน </w:t>
      </w:r>
      <w:r w:rsidR="0001010D" w:rsidRPr="005D006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50</w:t>
      </w:r>
      <w:r w:rsidRPr="005D006C">
        <w:rPr>
          <w:rFonts w:ascii="Angsan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ล้านหุ้น มูลค่าที่ตราไว้</w:t>
      </w:r>
      <w:r w:rsidR="001B2585" w:rsidRPr="005D006C">
        <w:rPr>
          <w:rFonts w:ascii="Angsana New" w:hAnsi="Angsana New"/>
          <w:i/>
          <w:iCs/>
          <w:snapToGrid w:val="0"/>
          <w:sz w:val="30"/>
          <w:szCs w:val="30"/>
          <w:cs/>
          <w:lang w:val="th-TH" w:eastAsia="th-TH"/>
        </w:rPr>
        <w:br/>
      </w:r>
      <w:r w:rsidRPr="005D006C">
        <w:rPr>
          <w:rFonts w:ascii="Angsan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หุ้นละ </w:t>
      </w:r>
      <w:r w:rsidR="0001010D" w:rsidRPr="005D006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10</w:t>
      </w:r>
      <w:r w:rsidRPr="005D006C">
        <w:rPr>
          <w:rFonts w:ascii="Angsan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บาท</w:t>
      </w:r>
      <w:r w:rsidRPr="005D006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) โดยการออกหุ้นสามัญใหม่จำนวน </w:t>
      </w:r>
      <w:r w:rsidR="0001010D" w:rsidRPr="005D006C">
        <w:rPr>
          <w:rFonts w:ascii="Angsana New" w:hAnsi="Angsana New"/>
          <w:snapToGrid w:val="0"/>
          <w:sz w:val="30"/>
          <w:szCs w:val="30"/>
          <w:lang w:eastAsia="th-TH"/>
        </w:rPr>
        <w:t>20</w:t>
      </w:r>
      <w:r w:rsidRPr="005D006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ล้านหุ้น มีมูลค่าที่ตราไว้หุ้นละ </w:t>
      </w:r>
      <w:r w:rsidR="0001010D" w:rsidRPr="005D006C">
        <w:rPr>
          <w:rFonts w:ascii="Angsana New" w:hAnsi="Angsana New"/>
          <w:snapToGrid w:val="0"/>
          <w:sz w:val="30"/>
          <w:szCs w:val="30"/>
          <w:lang w:eastAsia="th-TH"/>
        </w:rPr>
        <w:t>10</w:t>
      </w:r>
      <w:r w:rsidRPr="005D006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บาท และเรียกชำระค่าหุ้นเพิ่มทุนเต็มจำนวนของทุนจดทะเบียนที่เพิ่ม เมื่อวันที่ </w:t>
      </w:r>
      <w:r w:rsidR="0001010D" w:rsidRPr="005D006C">
        <w:rPr>
          <w:rFonts w:ascii="Angsana New" w:hAnsi="Angsana New"/>
          <w:snapToGrid w:val="0"/>
          <w:sz w:val="30"/>
          <w:szCs w:val="30"/>
          <w:lang w:eastAsia="th-TH"/>
        </w:rPr>
        <w:t>5</w:t>
      </w:r>
      <w:r w:rsidRPr="005D006C">
        <w:rPr>
          <w:rFonts w:ascii="Angsana New" w:hAnsi="Angsana New"/>
          <w:snapToGrid w:val="0"/>
          <w:sz w:val="30"/>
          <w:szCs w:val="30"/>
          <w:lang w:val="th-TH" w:eastAsia="th-TH"/>
        </w:rPr>
        <w:t xml:space="preserve"> </w:t>
      </w:r>
      <w:r w:rsidRPr="005D006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เมษายน </w:t>
      </w:r>
      <w:r w:rsidR="0001010D" w:rsidRPr="005D006C">
        <w:rPr>
          <w:rFonts w:ascii="Angsana New" w:hAnsi="Angsana New"/>
          <w:snapToGrid w:val="0"/>
          <w:sz w:val="30"/>
          <w:szCs w:val="30"/>
          <w:lang w:eastAsia="th-TH"/>
        </w:rPr>
        <w:t>2565</w:t>
      </w:r>
      <w:r w:rsidRPr="005D006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บริษัทได้ชำระค่าหุ้นเพิ่มทุนดังกล่าวตามสัดส่วนการลงทุนร้อยละ </w:t>
      </w:r>
      <w:r w:rsidR="0001010D" w:rsidRPr="005D006C">
        <w:rPr>
          <w:rFonts w:ascii="Angsana New" w:hAnsi="Angsana New"/>
          <w:snapToGrid w:val="0"/>
          <w:sz w:val="30"/>
          <w:szCs w:val="30"/>
          <w:lang w:eastAsia="th-TH"/>
        </w:rPr>
        <w:t>40</w:t>
      </w:r>
      <w:r w:rsidRPr="005D006C">
        <w:rPr>
          <w:rFonts w:ascii="Angsana New" w:hAnsi="Angsana New"/>
          <w:snapToGrid w:val="0"/>
          <w:sz w:val="30"/>
          <w:szCs w:val="30"/>
          <w:lang w:val="th-TH" w:eastAsia="th-TH"/>
        </w:rPr>
        <w:t xml:space="preserve"> </w:t>
      </w:r>
      <w:r w:rsidRPr="005D006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เป็นจำนวนเงินทั้งสิ้น </w:t>
      </w:r>
      <w:r w:rsidR="0001010D" w:rsidRPr="005D006C">
        <w:rPr>
          <w:rFonts w:ascii="Angsana New" w:hAnsi="Angsana New"/>
          <w:snapToGrid w:val="0"/>
          <w:sz w:val="30"/>
          <w:szCs w:val="30"/>
          <w:lang w:eastAsia="th-TH"/>
        </w:rPr>
        <w:t>80</w:t>
      </w:r>
      <w:r w:rsidRPr="005D006C">
        <w:rPr>
          <w:rFonts w:ascii="Angsana New" w:hAnsi="Angsana New"/>
          <w:snapToGrid w:val="0"/>
          <w:sz w:val="30"/>
          <w:szCs w:val="30"/>
          <w:lang w:val="th-TH" w:eastAsia="th-TH"/>
        </w:rPr>
        <w:t xml:space="preserve"> </w:t>
      </w:r>
      <w:r w:rsidRPr="005D006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ล้านบาท</w:t>
      </w:r>
    </w:p>
    <w:p w14:paraId="1CBB3B16" w14:textId="55D68DC9" w:rsidR="007D4CBD" w:rsidRPr="005D006C" w:rsidRDefault="007D4CBD" w:rsidP="00BB5E6F">
      <w:pPr>
        <w:ind w:left="540" w:right="-27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</w:p>
    <w:p w14:paraId="192E18B4" w14:textId="228D8416" w:rsidR="007D4CBD" w:rsidRPr="005D006C" w:rsidRDefault="007D4CBD" w:rsidP="001B2585">
      <w:pPr>
        <w:ind w:left="540" w:right="-27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  <w:r w:rsidRPr="005D006C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ต่อมาเมื่อวันที่</w:t>
      </w:r>
      <w:r w:rsidRPr="005D006C">
        <w:rPr>
          <w:rFonts w:ascii="Angsana New" w:hAnsi="Angsana New"/>
          <w:snapToGrid w:val="0"/>
          <w:sz w:val="30"/>
          <w:szCs w:val="30"/>
          <w:lang w:val="th-TH" w:eastAsia="th-TH"/>
        </w:rPr>
        <w:t xml:space="preserve"> </w:t>
      </w:r>
      <w:r w:rsidR="0001010D" w:rsidRPr="005D006C">
        <w:rPr>
          <w:rFonts w:ascii="Angsana New" w:hAnsi="Angsana New"/>
          <w:snapToGrid w:val="0"/>
          <w:sz w:val="30"/>
          <w:szCs w:val="30"/>
          <w:lang w:eastAsia="th-TH"/>
        </w:rPr>
        <w:t>3</w:t>
      </w:r>
      <w:r w:rsidRPr="005D006C">
        <w:rPr>
          <w:rFonts w:ascii="Angsana New" w:hAnsi="Angsana New"/>
          <w:snapToGrid w:val="0"/>
          <w:sz w:val="30"/>
          <w:szCs w:val="30"/>
          <w:lang w:val="th-TH" w:eastAsia="th-TH"/>
        </w:rPr>
        <w:t xml:space="preserve"> </w:t>
      </w:r>
      <w:r w:rsidRPr="005D006C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พฤศจิกายน</w:t>
      </w:r>
      <w:r w:rsidRPr="005D006C">
        <w:rPr>
          <w:rFonts w:ascii="Angsana New" w:hAnsi="Angsana New" w:hint="cs"/>
          <w:snapToGrid w:val="0"/>
          <w:sz w:val="30"/>
          <w:szCs w:val="30"/>
          <w:lang w:val="th-TH" w:eastAsia="th-TH"/>
        </w:rPr>
        <w:t xml:space="preserve"> </w:t>
      </w:r>
      <w:r w:rsidR="0001010D" w:rsidRPr="005D006C">
        <w:rPr>
          <w:rFonts w:ascii="Angsana New" w:hAnsi="Angsana New" w:hint="cs"/>
          <w:snapToGrid w:val="0"/>
          <w:sz w:val="30"/>
          <w:szCs w:val="30"/>
          <w:lang w:eastAsia="th-TH"/>
        </w:rPr>
        <w:t>2565</w:t>
      </w:r>
      <w:r w:rsidRPr="005D006C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ในการประชุมวิสามัญผู้ถือหุ้นของบริษัท อาร์ อี เอ็น โคราช เอนเนอร์ยี่ จำกัด </w:t>
      </w:r>
      <w:r w:rsidRPr="005D006C">
        <w:rPr>
          <w:rFonts w:ascii="Angsana New" w:hAnsi="Angsana New"/>
          <w:snapToGrid w:val="0"/>
          <w:sz w:val="30"/>
          <w:szCs w:val="30"/>
          <w:lang w:val="th-TH" w:eastAsia="th-TH"/>
        </w:rPr>
        <w:br/>
      </w:r>
      <w:r w:rsidRPr="005D006C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ซึ่งเป็นการร่วมค้าทางตรง ผู้ถือหุ้นมีมติอนุมัติให้เพิ่มทุนจดทะเบียนของบริษัทจาก </w:t>
      </w:r>
      <w:r w:rsidR="0001010D" w:rsidRPr="005D006C">
        <w:rPr>
          <w:rFonts w:ascii="Angsana New" w:hAnsi="Angsana New" w:hint="cs"/>
          <w:snapToGrid w:val="0"/>
          <w:sz w:val="30"/>
          <w:szCs w:val="30"/>
          <w:lang w:eastAsia="th-TH"/>
        </w:rPr>
        <w:t>500</w:t>
      </w:r>
      <w:r w:rsidRPr="005D006C">
        <w:rPr>
          <w:rFonts w:ascii="Angsana New" w:hAnsi="Angsana New" w:hint="cs"/>
          <w:snapToGrid w:val="0"/>
          <w:sz w:val="30"/>
          <w:szCs w:val="30"/>
          <w:lang w:val="th-TH" w:eastAsia="th-TH"/>
        </w:rPr>
        <w:t xml:space="preserve"> </w:t>
      </w:r>
      <w:r w:rsidRPr="005D006C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ล้านบาท </w:t>
      </w:r>
      <w:r w:rsidRPr="005D006C">
        <w:rPr>
          <w:rFonts w:ascii="Angsana New" w:hAnsi="Angsana New" w:hint="cs"/>
          <w:i/>
          <w:iCs/>
          <w:snapToGrid w:val="0"/>
          <w:sz w:val="30"/>
          <w:szCs w:val="30"/>
          <w:cs/>
          <w:lang w:val="th-TH" w:eastAsia="th-TH"/>
        </w:rPr>
        <w:t xml:space="preserve">(แบ่งเป็นหุ้นสามัญจำนวน </w:t>
      </w:r>
      <w:r w:rsidR="0001010D" w:rsidRPr="005D006C">
        <w:rPr>
          <w:rFonts w:ascii="Angsana New" w:hAnsi="Angsana New" w:hint="cs"/>
          <w:i/>
          <w:iCs/>
          <w:snapToGrid w:val="0"/>
          <w:sz w:val="30"/>
          <w:szCs w:val="30"/>
          <w:lang w:eastAsia="th-TH"/>
        </w:rPr>
        <w:t>50</w:t>
      </w:r>
      <w:r w:rsidRPr="005D006C">
        <w:rPr>
          <w:rFonts w:ascii="Angsana New" w:hAnsi="Angsana New" w:hint="cs"/>
          <w:i/>
          <w:iCs/>
          <w:snapToGrid w:val="0"/>
          <w:sz w:val="30"/>
          <w:szCs w:val="30"/>
          <w:lang w:val="th-TH" w:eastAsia="th-TH"/>
        </w:rPr>
        <w:t xml:space="preserve"> </w:t>
      </w:r>
      <w:r w:rsidRPr="005D006C">
        <w:rPr>
          <w:rFonts w:ascii="Angsana New" w:hAnsi="Angsana New" w:hint="cs"/>
          <w:i/>
          <w:iCs/>
          <w:snapToGrid w:val="0"/>
          <w:sz w:val="30"/>
          <w:szCs w:val="30"/>
          <w:cs/>
          <w:lang w:val="th-TH" w:eastAsia="th-TH"/>
        </w:rPr>
        <w:t xml:space="preserve">ล้านหุ้น มีมูลค่าหุ้นที่ตราไว้หุ้นละ </w:t>
      </w:r>
      <w:r w:rsidR="0001010D" w:rsidRPr="005D006C">
        <w:rPr>
          <w:rFonts w:ascii="Angsana New" w:hAnsi="Angsana New" w:hint="cs"/>
          <w:i/>
          <w:iCs/>
          <w:snapToGrid w:val="0"/>
          <w:sz w:val="30"/>
          <w:szCs w:val="30"/>
          <w:lang w:eastAsia="th-TH"/>
        </w:rPr>
        <w:t>10</w:t>
      </w:r>
      <w:r w:rsidRPr="005D006C">
        <w:rPr>
          <w:rFonts w:ascii="Angsana New" w:hAnsi="Angsana New" w:hint="cs"/>
          <w:i/>
          <w:iCs/>
          <w:snapToGrid w:val="0"/>
          <w:sz w:val="30"/>
          <w:szCs w:val="30"/>
          <w:lang w:val="th-TH" w:eastAsia="th-TH"/>
        </w:rPr>
        <w:t xml:space="preserve"> </w:t>
      </w:r>
      <w:r w:rsidRPr="005D006C">
        <w:rPr>
          <w:rFonts w:ascii="Angsana New" w:hAnsi="Angsana New" w:hint="cs"/>
          <w:i/>
          <w:iCs/>
          <w:snapToGrid w:val="0"/>
          <w:sz w:val="30"/>
          <w:szCs w:val="30"/>
          <w:cs/>
          <w:lang w:val="th-TH" w:eastAsia="th-TH"/>
        </w:rPr>
        <w:t>บาท)</w:t>
      </w:r>
      <w:r w:rsidRPr="005D006C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เป็น </w:t>
      </w:r>
      <w:r w:rsidR="00672A16" w:rsidRPr="005D006C">
        <w:rPr>
          <w:rFonts w:ascii="Angsana New" w:hAnsi="Angsana New"/>
          <w:snapToGrid w:val="0"/>
          <w:sz w:val="30"/>
          <w:szCs w:val="30"/>
          <w:lang w:eastAsia="th-TH"/>
        </w:rPr>
        <w:t>7</w:t>
      </w:r>
      <w:r w:rsidR="0001010D" w:rsidRPr="005D006C">
        <w:rPr>
          <w:rFonts w:ascii="Angsana New" w:hAnsi="Angsana New" w:hint="cs"/>
          <w:snapToGrid w:val="0"/>
          <w:sz w:val="30"/>
          <w:szCs w:val="30"/>
          <w:lang w:eastAsia="th-TH"/>
        </w:rPr>
        <w:t>00</w:t>
      </w:r>
      <w:r w:rsidRPr="005D006C">
        <w:rPr>
          <w:rFonts w:ascii="Angsana New" w:hAnsi="Angsana New" w:hint="cs"/>
          <w:snapToGrid w:val="0"/>
          <w:sz w:val="30"/>
          <w:szCs w:val="30"/>
          <w:lang w:val="th-TH" w:eastAsia="th-TH"/>
        </w:rPr>
        <w:t xml:space="preserve"> </w:t>
      </w:r>
      <w:r w:rsidRPr="005D006C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ล้านบาท </w:t>
      </w:r>
      <w:r w:rsidRPr="005D006C">
        <w:rPr>
          <w:rFonts w:ascii="Angsana New" w:hAnsi="Angsana New" w:hint="cs"/>
          <w:i/>
          <w:iCs/>
          <w:snapToGrid w:val="0"/>
          <w:sz w:val="30"/>
          <w:szCs w:val="30"/>
          <w:cs/>
          <w:lang w:val="th-TH" w:eastAsia="th-TH"/>
        </w:rPr>
        <w:t xml:space="preserve">(แบ่งเป็นหุ้นสามัญจำนวน </w:t>
      </w:r>
      <w:r w:rsidR="00CF7CDB" w:rsidRPr="005D006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7</w:t>
      </w:r>
      <w:r w:rsidR="0001010D" w:rsidRPr="005D006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0</w:t>
      </w:r>
      <w:r w:rsidRPr="005D006C">
        <w:rPr>
          <w:rFonts w:ascii="Angsana New" w:hAnsi="Angsana New" w:hint="cs"/>
          <w:i/>
          <w:iCs/>
          <w:snapToGrid w:val="0"/>
          <w:sz w:val="30"/>
          <w:szCs w:val="30"/>
          <w:lang w:val="th-TH" w:eastAsia="th-TH"/>
        </w:rPr>
        <w:t xml:space="preserve"> </w:t>
      </w:r>
      <w:r w:rsidRPr="005D006C">
        <w:rPr>
          <w:rFonts w:ascii="Angsana New" w:hAnsi="Angsana New" w:hint="cs"/>
          <w:i/>
          <w:iCs/>
          <w:snapToGrid w:val="0"/>
          <w:sz w:val="30"/>
          <w:szCs w:val="30"/>
          <w:cs/>
          <w:lang w:val="th-TH" w:eastAsia="th-TH"/>
        </w:rPr>
        <w:t xml:space="preserve">ล้านหุ้น </w:t>
      </w:r>
      <w:r w:rsidR="001B2585" w:rsidRPr="005D006C">
        <w:rPr>
          <w:rFonts w:ascii="Angsana New" w:hAnsi="Angsana New"/>
          <w:i/>
          <w:iCs/>
          <w:snapToGrid w:val="0"/>
          <w:sz w:val="30"/>
          <w:szCs w:val="30"/>
          <w:cs/>
          <w:lang w:val="th-TH" w:eastAsia="th-TH"/>
        </w:rPr>
        <w:br/>
      </w:r>
      <w:r w:rsidRPr="005D006C">
        <w:rPr>
          <w:rFonts w:ascii="Angsana New" w:hAnsi="Angsana New" w:hint="cs"/>
          <w:i/>
          <w:iCs/>
          <w:snapToGrid w:val="0"/>
          <w:sz w:val="30"/>
          <w:szCs w:val="30"/>
          <w:cs/>
          <w:lang w:val="th-TH" w:eastAsia="th-TH"/>
        </w:rPr>
        <w:t xml:space="preserve">มีมูลค่าหุ้นที่ตราไว้หุ้นละ </w:t>
      </w:r>
      <w:r w:rsidR="0001010D" w:rsidRPr="005D006C">
        <w:rPr>
          <w:rFonts w:ascii="Angsana New" w:hAnsi="Angsana New" w:hint="cs"/>
          <w:i/>
          <w:iCs/>
          <w:snapToGrid w:val="0"/>
          <w:sz w:val="30"/>
          <w:szCs w:val="30"/>
          <w:lang w:eastAsia="th-TH"/>
        </w:rPr>
        <w:t>10</w:t>
      </w:r>
      <w:r w:rsidRPr="005D006C">
        <w:rPr>
          <w:rFonts w:ascii="Angsana New" w:hAnsi="Angsana New" w:hint="cs"/>
          <w:i/>
          <w:iCs/>
          <w:snapToGrid w:val="0"/>
          <w:sz w:val="30"/>
          <w:szCs w:val="30"/>
          <w:lang w:val="th-TH" w:eastAsia="th-TH"/>
        </w:rPr>
        <w:t xml:space="preserve"> </w:t>
      </w:r>
      <w:r w:rsidRPr="005D006C">
        <w:rPr>
          <w:rFonts w:ascii="Angsana New" w:hAnsi="Angsana New" w:hint="cs"/>
          <w:i/>
          <w:iCs/>
          <w:snapToGrid w:val="0"/>
          <w:sz w:val="30"/>
          <w:szCs w:val="30"/>
          <w:cs/>
          <w:lang w:val="th-TH" w:eastAsia="th-TH"/>
        </w:rPr>
        <w:t>บาท)</w:t>
      </w:r>
      <w:r w:rsidRPr="005D006C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โดยการออกหุ้นสามัญใหม่จำนวน </w:t>
      </w:r>
      <w:r w:rsidR="00CF7CDB" w:rsidRPr="005D006C">
        <w:rPr>
          <w:rFonts w:ascii="Angsana New" w:hAnsi="Angsana New"/>
          <w:snapToGrid w:val="0"/>
          <w:sz w:val="30"/>
          <w:szCs w:val="30"/>
          <w:lang w:eastAsia="th-TH"/>
        </w:rPr>
        <w:t>2</w:t>
      </w:r>
      <w:r w:rsidR="0001010D" w:rsidRPr="005D006C">
        <w:rPr>
          <w:rFonts w:ascii="Angsana New" w:hAnsi="Angsana New" w:hint="cs"/>
          <w:snapToGrid w:val="0"/>
          <w:sz w:val="30"/>
          <w:szCs w:val="30"/>
          <w:lang w:eastAsia="th-TH"/>
        </w:rPr>
        <w:t>0</w:t>
      </w:r>
      <w:r w:rsidRPr="005D006C">
        <w:rPr>
          <w:rFonts w:ascii="Angsana New" w:hAnsi="Angsana New" w:hint="cs"/>
          <w:snapToGrid w:val="0"/>
          <w:sz w:val="30"/>
          <w:szCs w:val="30"/>
          <w:lang w:val="th-TH" w:eastAsia="th-TH"/>
        </w:rPr>
        <w:t xml:space="preserve"> </w:t>
      </w:r>
      <w:r w:rsidRPr="005D006C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ล้านหุ้น มีมูลค่าหุ้นที่ตราไว้หุ้นละ </w:t>
      </w:r>
      <w:r w:rsidRPr="005D006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br/>
      </w:r>
      <w:r w:rsidR="0001010D" w:rsidRPr="005D006C">
        <w:rPr>
          <w:rFonts w:ascii="Angsana New" w:hAnsi="Angsana New" w:hint="cs"/>
          <w:snapToGrid w:val="0"/>
          <w:sz w:val="30"/>
          <w:szCs w:val="30"/>
          <w:lang w:eastAsia="th-TH"/>
        </w:rPr>
        <w:t>10</w:t>
      </w:r>
      <w:r w:rsidRPr="005D006C">
        <w:rPr>
          <w:rFonts w:ascii="Angsana New" w:hAnsi="Angsana New" w:hint="cs"/>
          <w:snapToGrid w:val="0"/>
          <w:sz w:val="30"/>
          <w:szCs w:val="30"/>
          <w:lang w:val="th-TH" w:eastAsia="th-TH"/>
        </w:rPr>
        <w:t xml:space="preserve"> </w:t>
      </w:r>
      <w:r w:rsidRPr="005D006C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บ</w:t>
      </w:r>
      <w:r w:rsidR="006A3E96" w:rsidRPr="005D006C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าท </w:t>
      </w:r>
      <w:r w:rsidRPr="005D006C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และเรียกชำระค่าหุ้นเพิ่มทุนร้อยละ </w:t>
      </w:r>
      <w:r w:rsidR="0001010D" w:rsidRPr="005D006C">
        <w:rPr>
          <w:rFonts w:ascii="Angsana New" w:hAnsi="Angsana New" w:hint="cs"/>
          <w:snapToGrid w:val="0"/>
          <w:sz w:val="30"/>
          <w:szCs w:val="30"/>
          <w:lang w:eastAsia="th-TH"/>
        </w:rPr>
        <w:t>50</w:t>
      </w:r>
      <w:r w:rsidRPr="005D006C">
        <w:rPr>
          <w:rFonts w:ascii="Angsana New" w:hAnsi="Angsana New" w:hint="cs"/>
          <w:snapToGrid w:val="0"/>
          <w:sz w:val="30"/>
          <w:szCs w:val="30"/>
          <w:lang w:val="th-TH" w:eastAsia="th-TH"/>
        </w:rPr>
        <w:t xml:space="preserve"> </w:t>
      </w:r>
      <w:r w:rsidRPr="005D006C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ของทุนจดทะเบียนที่เพิ่ม </w:t>
      </w:r>
      <w:r w:rsidRPr="005D006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เมื่อวันที่ </w:t>
      </w:r>
      <w:r w:rsidR="0001010D" w:rsidRPr="005D006C">
        <w:rPr>
          <w:rFonts w:ascii="Angsana New" w:hAnsi="Angsana New" w:hint="cs"/>
          <w:snapToGrid w:val="0"/>
          <w:sz w:val="30"/>
          <w:szCs w:val="30"/>
          <w:lang w:eastAsia="th-TH"/>
        </w:rPr>
        <w:t>10</w:t>
      </w:r>
      <w:r w:rsidRPr="005D006C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พฤศจิกายน</w:t>
      </w:r>
      <w:r w:rsidRPr="005D006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</w:t>
      </w:r>
      <w:r w:rsidR="0001010D" w:rsidRPr="005D006C">
        <w:rPr>
          <w:rFonts w:ascii="Angsana New" w:hAnsi="Angsana New"/>
          <w:snapToGrid w:val="0"/>
          <w:sz w:val="30"/>
          <w:szCs w:val="30"/>
          <w:lang w:eastAsia="th-TH"/>
        </w:rPr>
        <w:t>2565</w:t>
      </w:r>
      <w:r w:rsidRPr="005D006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บริษัทได้ชำระค่าหุ้นเพิ่มทุนดังกล่าวตามสัดส่วนการลงทุนร้อยละ </w:t>
      </w:r>
      <w:r w:rsidR="0001010D" w:rsidRPr="005D006C">
        <w:rPr>
          <w:rFonts w:ascii="Angsana New" w:hAnsi="Angsana New"/>
          <w:snapToGrid w:val="0"/>
          <w:sz w:val="30"/>
          <w:szCs w:val="30"/>
          <w:lang w:eastAsia="th-TH"/>
        </w:rPr>
        <w:t>40</w:t>
      </w:r>
      <w:r w:rsidRPr="005D006C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5D006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เป็นจำนวนเงินทั้งสิ้น </w:t>
      </w:r>
      <w:r w:rsidR="0001010D" w:rsidRPr="005D006C">
        <w:rPr>
          <w:rFonts w:ascii="Angsana New" w:hAnsi="Angsana New" w:hint="cs"/>
          <w:snapToGrid w:val="0"/>
          <w:sz w:val="30"/>
          <w:szCs w:val="30"/>
          <w:lang w:eastAsia="th-TH"/>
        </w:rPr>
        <w:t>4</w:t>
      </w:r>
      <w:r w:rsidR="0001010D" w:rsidRPr="005D006C">
        <w:rPr>
          <w:rFonts w:ascii="Angsana New" w:hAnsi="Angsana New"/>
          <w:snapToGrid w:val="0"/>
          <w:sz w:val="30"/>
          <w:szCs w:val="30"/>
          <w:lang w:eastAsia="th-TH"/>
        </w:rPr>
        <w:t>0</w:t>
      </w:r>
      <w:r w:rsidRPr="005D006C">
        <w:rPr>
          <w:rFonts w:ascii="Angsana New" w:hAnsi="Angsana New"/>
          <w:snapToGrid w:val="0"/>
          <w:sz w:val="30"/>
          <w:szCs w:val="30"/>
          <w:lang w:val="th-TH" w:eastAsia="th-TH"/>
        </w:rPr>
        <w:t xml:space="preserve"> </w:t>
      </w:r>
      <w:r w:rsidRPr="005D006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ล้านบาท</w:t>
      </w:r>
    </w:p>
    <w:p w14:paraId="3AE92F76" w14:textId="18E5244F" w:rsidR="00BB5E6F" w:rsidRPr="005D006C" w:rsidRDefault="00BB5E6F" w:rsidP="007D4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1ECE8A5D" w14:textId="77777777" w:rsidR="00BB5E6F" w:rsidRPr="005D006C" w:rsidRDefault="00BB5E6F" w:rsidP="00BB5E6F">
      <w:pPr>
        <w:ind w:left="169" w:firstLine="371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val="th-TH" w:eastAsia="th-TH"/>
        </w:rPr>
      </w:pPr>
      <w:r w:rsidRPr="005D006C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 xml:space="preserve">เงินลงทุนใน </w:t>
      </w:r>
      <w:proofErr w:type="spellStart"/>
      <w:r w:rsidRPr="005D006C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Sekong</w:t>
      </w:r>
      <w:proofErr w:type="spellEnd"/>
      <w:r w:rsidRPr="005D006C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Investment Advisory Co., Ltd. </w:t>
      </w:r>
      <w:r w:rsidRPr="005D006C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 xml:space="preserve"> </w:t>
      </w:r>
    </w:p>
    <w:p w14:paraId="749ECE53" w14:textId="77777777" w:rsidR="00BB5E6F" w:rsidRPr="005D006C" w:rsidRDefault="00BB5E6F" w:rsidP="00BB5E6F">
      <w:pPr>
        <w:ind w:left="169" w:firstLine="371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</w:p>
    <w:p w14:paraId="0B5E3D5E" w14:textId="4EC31563" w:rsidR="00BB5E6F" w:rsidRPr="005D006C" w:rsidRDefault="00BB5E6F" w:rsidP="00BB5E6F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Style w:val="normaltextrun"/>
          <w:rFonts w:ascii="Angsana New" w:hAnsi="Angsana New" w:cs="Angsana New"/>
          <w:sz w:val="30"/>
          <w:szCs w:val="30"/>
        </w:rPr>
      </w:pPr>
      <w:r w:rsidRPr="005D006C">
        <w:rPr>
          <w:rStyle w:val="normaltextrun"/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5D006C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="0001010D" w:rsidRPr="005D006C">
        <w:rPr>
          <w:rStyle w:val="normaltextrun"/>
          <w:rFonts w:ascii="Angsana New" w:hAnsi="Angsana New" w:cs="Angsana New"/>
          <w:sz w:val="30"/>
          <w:szCs w:val="30"/>
        </w:rPr>
        <w:t>8</w:t>
      </w:r>
      <w:r w:rsidRPr="005D006C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5D006C">
        <w:rPr>
          <w:rStyle w:val="normaltextrun"/>
          <w:rFonts w:ascii="Angsana New" w:hAnsi="Angsana New" w:cs="Angsana New" w:hint="cs"/>
          <w:sz w:val="30"/>
          <w:szCs w:val="30"/>
          <w:cs/>
        </w:rPr>
        <w:t>กรกฎาคม</w:t>
      </w:r>
      <w:r w:rsidRPr="005D006C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="0001010D" w:rsidRPr="005D006C">
        <w:rPr>
          <w:rStyle w:val="normaltextrun"/>
          <w:rFonts w:ascii="Angsana New" w:hAnsi="Angsana New" w:cs="Angsana New"/>
          <w:sz w:val="30"/>
          <w:szCs w:val="30"/>
        </w:rPr>
        <w:t>2565</w:t>
      </w:r>
      <w:r w:rsidRPr="005D006C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5D006C">
        <w:rPr>
          <w:rStyle w:val="normaltextrun"/>
          <w:rFonts w:ascii="Angsana New" w:hAnsi="Angsana New" w:cs="Angsana New" w:hint="cs"/>
          <w:sz w:val="30"/>
          <w:szCs w:val="30"/>
          <w:cs/>
        </w:rPr>
        <w:t>บริษัทร่วมกับบริษัท</w:t>
      </w:r>
      <w:r w:rsidRPr="005D006C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5D006C">
        <w:rPr>
          <w:rStyle w:val="normaltextrun"/>
          <w:rFonts w:ascii="Angsana New" w:hAnsi="Angsana New" w:cs="Angsana New" w:hint="cs"/>
          <w:sz w:val="30"/>
          <w:szCs w:val="30"/>
          <w:cs/>
        </w:rPr>
        <w:t>บี</w:t>
      </w:r>
      <w:r w:rsidRPr="005D006C">
        <w:rPr>
          <w:rStyle w:val="normaltextrun"/>
          <w:rFonts w:ascii="Angsana New" w:hAnsi="Angsana New" w:cs="Angsana New"/>
          <w:sz w:val="30"/>
          <w:szCs w:val="30"/>
          <w:cs/>
        </w:rPr>
        <w:t>.</w:t>
      </w:r>
      <w:r w:rsidRPr="005D006C">
        <w:rPr>
          <w:rStyle w:val="normaltextrun"/>
          <w:rFonts w:ascii="Angsana New" w:hAnsi="Angsana New" w:cs="Angsana New" w:hint="cs"/>
          <w:sz w:val="30"/>
          <w:szCs w:val="30"/>
          <w:cs/>
        </w:rPr>
        <w:t>กริม</w:t>
      </w:r>
      <w:r w:rsidRPr="005D006C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5D006C">
        <w:rPr>
          <w:rStyle w:val="normaltextrun"/>
          <w:rFonts w:ascii="Angsana New" w:hAnsi="Angsana New" w:cs="Angsana New" w:hint="cs"/>
          <w:sz w:val="30"/>
          <w:szCs w:val="30"/>
          <w:cs/>
        </w:rPr>
        <w:t>เพาเวอร์</w:t>
      </w:r>
      <w:r w:rsidRPr="005D006C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5D006C">
        <w:rPr>
          <w:rStyle w:val="normaltextrun"/>
          <w:rFonts w:ascii="Angsana New" w:hAnsi="Angsana New" w:cs="Angsana New" w:hint="cs"/>
          <w:sz w:val="30"/>
          <w:szCs w:val="30"/>
          <w:cs/>
        </w:rPr>
        <w:t>จํากัด</w:t>
      </w:r>
      <w:r w:rsidRPr="005D006C">
        <w:rPr>
          <w:rStyle w:val="normaltextrun"/>
          <w:rFonts w:ascii="Angsana New" w:hAnsi="Angsana New" w:cs="Angsana New"/>
          <w:sz w:val="30"/>
          <w:szCs w:val="30"/>
          <w:cs/>
        </w:rPr>
        <w:t xml:space="preserve"> (</w:t>
      </w:r>
      <w:r w:rsidRPr="005D006C">
        <w:rPr>
          <w:rStyle w:val="normaltextrun"/>
          <w:rFonts w:ascii="Angsana New" w:hAnsi="Angsana New" w:cs="Angsana New" w:hint="cs"/>
          <w:sz w:val="30"/>
          <w:szCs w:val="30"/>
          <w:cs/>
        </w:rPr>
        <w:t>มหาชน</w:t>
      </w:r>
      <w:r w:rsidRPr="005D006C">
        <w:rPr>
          <w:rStyle w:val="normaltextrun"/>
          <w:rFonts w:ascii="Angsana New" w:hAnsi="Angsana New" w:cs="Angsana New"/>
          <w:sz w:val="30"/>
          <w:szCs w:val="30"/>
          <w:cs/>
        </w:rPr>
        <w:t>) (</w:t>
      </w:r>
      <w:r w:rsidRPr="005D006C">
        <w:rPr>
          <w:rStyle w:val="normaltextrun"/>
          <w:rFonts w:ascii="Angsana New" w:hAnsi="Angsana New" w:cs="Angsana New" w:hint="cs"/>
          <w:sz w:val="30"/>
          <w:szCs w:val="30"/>
          <w:cs/>
        </w:rPr>
        <w:t>“</w:t>
      </w:r>
      <w:r w:rsidRPr="005D006C">
        <w:rPr>
          <w:rStyle w:val="normaltextrun"/>
          <w:rFonts w:ascii="Angsana New" w:hAnsi="Angsana New" w:cs="Angsana New"/>
          <w:sz w:val="30"/>
          <w:szCs w:val="30"/>
        </w:rPr>
        <w:t xml:space="preserve">B.GRIMM”) </w:t>
      </w:r>
      <w:r w:rsidRPr="005D006C">
        <w:rPr>
          <w:rStyle w:val="normaltextrun"/>
          <w:rFonts w:ascii="Angsana New" w:hAnsi="Angsana New" w:cs="Angsana New" w:hint="cs"/>
          <w:sz w:val="30"/>
          <w:szCs w:val="30"/>
          <w:cs/>
        </w:rPr>
        <w:t>และพันธมิตรทางธุรกิจอื่นได้ดําเนินการจดทะเบียนจัดตั้ง</w:t>
      </w:r>
      <w:r w:rsidRPr="005D006C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5D006C">
        <w:rPr>
          <w:rStyle w:val="normaltextrun"/>
          <w:rFonts w:ascii="Angsana New" w:hAnsi="Angsana New" w:cs="Angsana New"/>
          <w:sz w:val="30"/>
          <w:szCs w:val="30"/>
        </w:rPr>
        <w:t>Sekong</w:t>
      </w:r>
      <w:proofErr w:type="spellEnd"/>
      <w:r w:rsidRPr="005D006C">
        <w:rPr>
          <w:rStyle w:val="normaltextrun"/>
          <w:rFonts w:ascii="Angsana New" w:hAnsi="Angsana New" w:cs="Angsana New"/>
          <w:sz w:val="30"/>
          <w:szCs w:val="30"/>
        </w:rPr>
        <w:t xml:space="preserve"> Investment Advisory Co., Ltd. (“SIA”)</w:t>
      </w:r>
      <w:r w:rsidRPr="005D006C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เพื่อสนับสนุนการลงทุนโครงการโรงไฟฟ้าพลังน้ำเซกอง</w:t>
      </w:r>
      <w:r w:rsidRPr="005D006C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="0001010D" w:rsidRPr="005D006C">
        <w:rPr>
          <w:rStyle w:val="normaltextrun"/>
          <w:rFonts w:ascii="Angsana New" w:hAnsi="Angsana New" w:cs="Angsana New"/>
          <w:sz w:val="30"/>
          <w:szCs w:val="30"/>
        </w:rPr>
        <w:t>4</w:t>
      </w:r>
      <w:r w:rsidRPr="005D006C">
        <w:rPr>
          <w:rStyle w:val="normaltextrun"/>
          <w:rFonts w:ascii="Angsana New" w:hAnsi="Angsana New" w:cs="Angsana New"/>
          <w:sz w:val="30"/>
          <w:szCs w:val="30"/>
        </w:rPr>
        <w:t xml:space="preserve">A </w:t>
      </w:r>
      <w:r w:rsidRPr="005D006C">
        <w:rPr>
          <w:rStyle w:val="normaltextrun"/>
          <w:rFonts w:ascii="Angsana New" w:hAnsi="Angsana New" w:cs="Angsana New" w:hint="cs"/>
          <w:sz w:val="30"/>
          <w:szCs w:val="30"/>
          <w:cs/>
        </w:rPr>
        <w:t>และ</w:t>
      </w:r>
      <w:r w:rsidRPr="005D006C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="0001010D" w:rsidRPr="005D006C">
        <w:rPr>
          <w:rStyle w:val="normaltextrun"/>
          <w:rFonts w:ascii="Angsana New" w:hAnsi="Angsana New" w:cs="Angsana New"/>
          <w:sz w:val="30"/>
          <w:szCs w:val="30"/>
        </w:rPr>
        <w:t>4</w:t>
      </w:r>
      <w:r w:rsidRPr="005D006C">
        <w:rPr>
          <w:rStyle w:val="normaltextrun"/>
          <w:rFonts w:ascii="Angsana New" w:hAnsi="Angsana New" w:cs="Angsana New"/>
          <w:sz w:val="30"/>
          <w:szCs w:val="30"/>
        </w:rPr>
        <w:t xml:space="preserve">B </w:t>
      </w:r>
      <w:r w:rsidRPr="005D006C">
        <w:rPr>
          <w:rStyle w:val="normaltextrun"/>
          <w:rFonts w:ascii="Angsana New" w:hAnsi="Angsana New" w:cs="Angsana New" w:hint="cs"/>
          <w:sz w:val="30"/>
          <w:szCs w:val="30"/>
          <w:cs/>
        </w:rPr>
        <w:t>ขนาดกําลังการผลิตติดตั้ง</w:t>
      </w:r>
      <w:r w:rsidRPr="005D006C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="0001010D" w:rsidRPr="005D006C">
        <w:rPr>
          <w:rStyle w:val="normaltextrun"/>
          <w:rFonts w:ascii="Angsana New" w:hAnsi="Angsana New" w:cs="Angsana New"/>
          <w:sz w:val="30"/>
          <w:szCs w:val="30"/>
        </w:rPr>
        <w:t>355</w:t>
      </w:r>
      <w:r w:rsidRPr="005D006C">
        <w:rPr>
          <w:rStyle w:val="normaltextrun"/>
          <w:rFonts w:ascii="Angsana New" w:hAnsi="Angsana New" w:cs="Angsana New"/>
          <w:sz w:val="30"/>
          <w:szCs w:val="30"/>
        </w:rPr>
        <w:t xml:space="preserve"> </w:t>
      </w:r>
      <w:r w:rsidRPr="005D006C">
        <w:rPr>
          <w:rStyle w:val="normaltextrun"/>
          <w:rFonts w:ascii="Angsana New" w:hAnsi="Angsana New" w:cs="Angsana New" w:hint="cs"/>
          <w:sz w:val="30"/>
          <w:szCs w:val="30"/>
          <w:cs/>
        </w:rPr>
        <w:t>เมกะวัตต์</w:t>
      </w:r>
      <w:r w:rsidRPr="005D006C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5D006C">
        <w:rPr>
          <w:rStyle w:val="normaltextrun"/>
          <w:rFonts w:ascii="Angsana New" w:hAnsi="Angsana New" w:cs="Angsana New" w:hint="cs"/>
          <w:sz w:val="30"/>
          <w:szCs w:val="30"/>
          <w:cs/>
        </w:rPr>
        <w:t>ตั้งอยู่แขวงเซกองนครหลวง</w:t>
      </w:r>
      <w:r w:rsidRPr="005D006C">
        <w:rPr>
          <w:rStyle w:val="normaltextrun"/>
          <w:rFonts w:ascii="Angsana New" w:hAnsi="Angsana New" w:cs="Angsana New" w:hint="cs"/>
          <w:sz w:val="30"/>
          <w:szCs w:val="30"/>
          <w:cs/>
        </w:rPr>
        <w:lastRenderedPageBreak/>
        <w:t>เวียงจันทน์</w:t>
      </w:r>
      <w:r w:rsidRPr="005D006C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5D006C">
        <w:rPr>
          <w:rStyle w:val="normaltextrun"/>
          <w:rFonts w:ascii="Angsana New" w:hAnsi="Angsana New" w:cs="Angsana New" w:hint="cs"/>
          <w:sz w:val="30"/>
          <w:szCs w:val="30"/>
          <w:cs/>
        </w:rPr>
        <w:t>สปป</w:t>
      </w:r>
      <w:r w:rsidRPr="005D006C">
        <w:rPr>
          <w:rStyle w:val="normaltextrun"/>
          <w:rFonts w:ascii="Angsana New" w:hAnsi="Angsana New" w:cs="Angsana New"/>
          <w:sz w:val="30"/>
          <w:szCs w:val="30"/>
          <w:cs/>
        </w:rPr>
        <w:t>.</w:t>
      </w:r>
      <w:r w:rsidRPr="005D006C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ลาว โดยมีทุนจดทะเบียนจำนวน</w:t>
      </w:r>
      <w:r w:rsidRPr="005D006C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="0001010D" w:rsidRPr="005D006C">
        <w:rPr>
          <w:rStyle w:val="normaltextrun"/>
          <w:rFonts w:ascii="Angsana New" w:hAnsi="Angsana New" w:cs="Angsana New"/>
          <w:sz w:val="30"/>
          <w:szCs w:val="30"/>
        </w:rPr>
        <w:t>1</w:t>
      </w:r>
      <w:r w:rsidRPr="005D006C">
        <w:rPr>
          <w:rStyle w:val="normaltextrun"/>
          <w:rFonts w:ascii="Angsana New" w:hAnsi="Angsana New" w:cs="Angsana New"/>
          <w:sz w:val="30"/>
          <w:szCs w:val="30"/>
        </w:rPr>
        <w:t>,</w:t>
      </w:r>
      <w:r w:rsidR="0001010D" w:rsidRPr="005D006C">
        <w:rPr>
          <w:rStyle w:val="normaltextrun"/>
          <w:rFonts w:ascii="Angsana New" w:hAnsi="Angsana New" w:cs="Angsana New"/>
          <w:sz w:val="30"/>
          <w:szCs w:val="30"/>
        </w:rPr>
        <w:t>000</w:t>
      </w:r>
      <w:r w:rsidRPr="005D006C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5D006C">
        <w:rPr>
          <w:rStyle w:val="normaltextrun"/>
          <w:rFonts w:ascii="Angsana New" w:hAnsi="Angsana New" w:cs="Angsana New" w:hint="cs"/>
          <w:sz w:val="30"/>
          <w:szCs w:val="30"/>
          <w:cs/>
        </w:rPr>
        <w:t>ล้านกีบ</w:t>
      </w:r>
      <w:r w:rsidRPr="005D006C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5D006C">
        <w:rPr>
          <w:rStyle w:val="normaltextrun"/>
          <w:rFonts w:ascii="Angsana New" w:hAnsi="Angsana New" w:cs="Angsana New"/>
          <w:sz w:val="30"/>
          <w:szCs w:val="30"/>
        </w:rPr>
        <w:t>(</w:t>
      </w:r>
      <w:r w:rsidRPr="005D006C">
        <w:rPr>
          <w:rStyle w:val="normaltextrun"/>
          <w:rFonts w:ascii="Angsana New" w:hAnsi="Angsana New" w:cs="Angsana New" w:hint="cs"/>
          <w:i/>
          <w:iCs/>
          <w:sz w:val="30"/>
          <w:szCs w:val="30"/>
          <w:cs/>
        </w:rPr>
        <w:t>แบ่งออกเป็นหุ้นสามัญจํานวน</w:t>
      </w:r>
      <w:r w:rsidRPr="005D006C">
        <w:rPr>
          <w:rStyle w:val="normaltextrun"/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1010D" w:rsidRPr="005D006C">
        <w:rPr>
          <w:rStyle w:val="normaltextrun"/>
          <w:rFonts w:ascii="Angsana New" w:hAnsi="Angsana New" w:cs="Angsana New"/>
          <w:i/>
          <w:iCs/>
          <w:sz w:val="30"/>
          <w:szCs w:val="30"/>
        </w:rPr>
        <w:t>100</w:t>
      </w:r>
      <w:r w:rsidRPr="005D006C">
        <w:rPr>
          <w:rStyle w:val="normaltextrun"/>
          <w:rFonts w:ascii="Angsana New" w:hAnsi="Angsana New" w:cs="Angsana New"/>
          <w:i/>
          <w:iCs/>
          <w:sz w:val="30"/>
          <w:szCs w:val="30"/>
        </w:rPr>
        <w:t>,</w:t>
      </w:r>
      <w:r w:rsidR="0001010D" w:rsidRPr="005D006C">
        <w:rPr>
          <w:rStyle w:val="normaltextrun"/>
          <w:rFonts w:ascii="Angsana New" w:hAnsi="Angsana New" w:cs="Angsana New"/>
          <w:i/>
          <w:iCs/>
          <w:sz w:val="30"/>
          <w:szCs w:val="30"/>
        </w:rPr>
        <w:t>000</w:t>
      </w:r>
      <w:r w:rsidRPr="005D006C">
        <w:rPr>
          <w:rStyle w:val="normaltextrun"/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5D006C">
        <w:rPr>
          <w:rStyle w:val="normaltextrun"/>
          <w:rFonts w:ascii="Angsana New" w:hAnsi="Angsana New" w:cs="Angsana New" w:hint="cs"/>
          <w:i/>
          <w:iCs/>
          <w:sz w:val="30"/>
          <w:szCs w:val="30"/>
          <w:cs/>
        </w:rPr>
        <w:t>หุ้น</w:t>
      </w:r>
      <w:r w:rsidRPr="005D006C">
        <w:rPr>
          <w:rStyle w:val="normaltextrun"/>
          <w:rFonts w:ascii="Angsana New" w:hAnsi="Angsana New" w:cs="Angsana New"/>
          <w:i/>
          <w:iCs/>
          <w:sz w:val="30"/>
          <w:szCs w:val="30"/>
        </w:rPr>
        <w:br/>
      </w:r>
      <w:r w:rsidRPr="005D006C">
        <w:rPr>
          <w:rStyle w:val="normaltextrun"/>
          <w:rFonts w:ascii="Angsana New" w:hAnsi="Angsana New" w:cs="Angsana New" w:hint="cs"/>
          <w:i/>
          <w:iCs/>
          <w:sz w:val="30"/>
          <w:szCs w:val="30"/>
          <w:cs/>
        </w:rPr>
        <w:t>มูลค่าที่ตราไว้หุ้นละ</w:t>
      </w:r>
      <w:r w:rsidRPr="005D006C">
        <w:rPr>
          <w:rStyle w:val="normaltextrun"/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1010D" w:rsidRPr="005D006C">
        <w:rPr>
          <w:rStyle w:val="normaltextrun"/>
          <w:rFonts w:ascii="Angsana New" w:hAnsi="Angsana New" w:cs="Angsana New"/>
          <w:i/>
          <w:iCs/>
          <w:sz w:val="30"/>
          <w:szCs w:val="30"/>
        </w:rPr>
        <w:t>10</w:t>
      </w:r>
      <w:r w:rsidRPr="005D006C">
        <w:rPr>
          <w:rStyle w:val="normaltextrun"/>
          <w:rFonts w:ascii="Angsana New" w:hAnsi="Angsana New" w:cs="Angsana New"/>
          <w:i/>
          <w:iCs/>
          <w:sz w:val="30"/>
          <w:szCs w:val="30"/>
        </w:rPr>
        <w:t>,</w:t>
      </w:r>
      <w:r w:rsidR="0001010D" w:rsidRPr="005D006C">
        <w:rPr>
          <w:rStyle w:val="normaltextrun"/>
          <w:rFonts w:ascii="Angsana New" w:hAnsi="Angsana New" w:cs="Angsana New"/>
          <w:i/>
          <w:iCs/>
          <w:sz w:val="30"/>
          <w:szCs w:val="30"/>
        </w:rPr>
        <w:t>000</w:t>
      </w:r>
      <w:r w:rsidRPr="005D006C">
        <w:rPr>
          <w:rStyle w:val="normaltextrun"/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5D006C">
        <w:rPr>
          <w:rStyle w:val="normaltextrun"/>
          <w:rFonts w:ascii="Angsana New" w:hAnsi="Angsana New" w:cs="Angsana New" w:hint="cs"/>
          <w:i/>
          <w:iCs/>
          <w:sz w:val="30"/>
          <w:szCs w:val="30"/>
          <w:cs/>
        </w:rPr>
        <w:t>กีบ</w:t>
      </w:r>
      <w:r w:rsidRPr="005D006C">
        <w:rPr>
          <w:rStyle w:val="normaltextrun"/>
          <w:rFonts w:ascii="Angsana New" w:hAnsi="Angsana New" w:cs="Angsana New"/>
          <w:sz w:val="30"/>
          <w:szCs w:val="30"/>
        </w:rPr>
        <w:t xml:space="preserve">) </w:t>
      </w:r>
      <w:r w:rsidRPr="005D006C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01010D" w:rsidRPr="005D006C">
        <w:rPr>
          <w:rStyle w:val="normaltextrun"/>
          <w:rFonts w:ascii="Angsana New" w:hAnsi="Angsana New" w:cs="Angsana New"/>
          <w:sz w:val="30"/>
          <w:szCs w:val="30"/>
        </w:rPr>
        <w:t>31</w:t>
      </w:r>
      <w:r w:rsidRPr="005D006C">
        <w:rPr>
          <w:rStyle w:val="normaltextrun"/>
          <w:rFonts w:ascii="Angsana New" w:hAnsi="Angsana New" w:cs="Angsana New"/>
          <w:sz w:val="30"/>
          <w:szCs w:val="30"/>
        </w:rPr>
        <w:t xml:space="preserve"> </w:t>
      </w:r>
      <w:r w:rsidRPr="005D006C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01010D" w:rsidRPr="005D006C">
        <w:rPr>
          <w:rStyle w:val="normaltextrun"/>
          <w:rFonts w:ascii="Angsana New" w:hAnsi="Angsana New" w:cs="Angsana New"/>
          <w:sz w:val="30"/>
          <w:szCs w:val="30"/>
        </w:rPr>
        <w:t>2565</w:t>
      </w:r>
      <w:r w:rsidRPr="005D006C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บริษัทได้จ่ายชำระค่าหุ้นตามสัดส่วนการลงทุนร้อยละ </w:t>
      </w:r>
      <w:r w:rsidR="0001010D" w:rsidRPr="005D006C">
        <w:rPr>
          <w:rStyle w:val="normaltextrun"/>
          <w:rFonts w:ascii="Angsana New" w:hAnsi="Angsana New" w:cs="Angsana New"/>
          <w:sz w:val="30"/>
          <w:szCs w:val="30"/>
        </w:rPr>
        <w:t>60</w:t>
      </w:r>
      <w:r w:rsidRPr="005D006C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เป็นจำนวนเงิน </w:t>
      </w:r>
      <w:r w:rsidR="0001010D" w:rsidRPr="005D006C">
        <w:rPr>
          <w:rStyle w:val="normaltextrun"/>
          <w:rFonts w:ascii="Angsana New" w:hAnsi="Angsana New" w:cs="Angsana New"/>
          <w:sz w:val="30"/>
          <w:szCs w:val="30"/>
        </w:rPr>
        <w:t>600</w:t>
      </w:r>
      <w:r w:rsidRPr="005D006C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ล้านกีบ หรือเทียบเท่า </w:t>
      </w:r>
      <w:r w:rsidR="0001010D" w:rsidRPr="005D006C">
        <w:rPr>
          <w:rStyle w:val="normaltextrun"/>
          <w:rFonts w:ascii="Angsana New" w:hAnsi="Angsana New" w:cs="Angsana New"/>
          <w:sz w:val="30"/>
          <w:szCs w:val="30"/>
        </w:rPr>
        <w:t>1</w:t>
      </w:r>
      <w:r w:rsidRPr="005D006C">
        <w:rPr>
          <w:rStyle w:val="normaltextrun"/>
          <w:rFonts w:ascii="Angsana New" w:hAnsi="Angsana New" w:cs="Angsana New"/>
          <w:sz w:val="30"/>
          <w:szCs w:val="30"/>
        </w:rPr>
        <w:t>.</w:t>
      </w:r>
      <w:r w:rsidR="0001010D" w:rsidRPr="005D006C">
        <w:rPr>
          <w:rStyle w:val="normaltextrun"/>
          <w:rFonts w:ascii="Angsana New" w:hAnsi="Angsana New" w:cs="Angsana New"/>
          <w:sz w:val="30"/>
          <w:szCs w:val="30"/>
        </w:rPr>
        <w:t>44</w:t>
      </w:r>
      <w:r w:rsidRPr="005D006C">
        <w:rPr>
          <w:rStyle w:val="normaltextrun"/>
          <w:rFonts w:ascii="Angsana New" w:hAnsi="Angsana New" w:cs="Angsana New"/>
          <w:sz w:val="30"/>
          <w:szCs w:val="30"/>
        </w:rPr>
        <w:t xml:space="preserve"> </w:t>
      </w:r>
      <w:r w:rsidRPr="005D006C">
        <w:rPr>
          <w:rStyle w:val="normaltextrun"/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1A977349" w14:textId="3F2E8179" w:rsidR="00231353" w:rsidRPr="005D006C" w:rsidRDefault="00231353" w:rsidP="00393489">
      <w:pPr>
        <w:ind w:left="169" w:firstLine="371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</w:p>
    <w:p w14:paraId="340D48D9" w14:textId="4960CAB9" w:rsidR="00231353" w:rsidRPr="005D006C" w:rsidRDefault="00FF40C1" w:rsidP="00BB5E6F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Style w:val="normaltextrun"/>
          <w:rFonts w:ascii="Angsana New" w:hAnsi="Angsana New" w:cs="Angsana New"/>
          <w:b/>
          <w:bCs/>
          <w:i/>
          <w:iCs/>
          <w:sz w:val="30"/>
          <w:szCs w:val="30"/>
        </w:rPr>
      </w:pPr>
      <w:r w:rsidRPr="005D006C">
        <w:rPr>
          <w:rStyle w:val="normaltextrun"/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เงินลงทุนในโครงการโรงไฟฟ้าพลังน้ำ </w:t>
      </w:r>
      <w:proofErr w:type="spellStart"/>
      <w:r w:rsidRPr="005D006C">
        <w:rPr>
          <w:rStyle w:val="normaltextrun"/>
          <w:rFonts w:ascii="Angsana New" w:hAnsi="Angsana New" w:cs="Angsana New"/>
          <w:b/>
          <w:bCs/>
          <w:i/>
          <w:iCs/>
          <w:sz w:val="30"/>
          <w:szCs w:val="30"/>
        </w:rPr>
        <w:t>Sibundong</w:t>
      </w:r>
      <w:proofErr w:type="spellEnd"/>
    </w:p>
    <w:p w14:paraId="214DF187" w14:textId="77777777" w:rsidR="00FF40C1" w:rsidRPr="005D006C" w:rsidRDefault="00FF40C1" w:rsidP="00393489">
      <w:pPr>
        <w:ind w:left="169" w:firstLine="371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</w:p>
    <w:p w14:paraId="3964F253" w14:textId="76AFC5CF" w:rsidR="00BB5E6F" w:rsidRPr="005D006C" w:rsidRDefault="00FF40C1" w:rsidP="00BB5E6F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Style w:val="normaltextrun"/>
          <w:rFonts w:asciiTheme="majorBidi" w:hAnsiTheme="majorBidi"/>
          <w:sz w:val="30"/>
          <w:szCs w:val="30"/>
        </w:rPr>
      </w:pPr>
      <w:r w:rsidRPr="005D006C">
        <w:rPr>
          <w:rStyle w:val="normaltextrun"/>
          <w:rFonts w:asciiTheme="majorBidi" w:hAnsiTheme="majorBidi"/>
          <w:sz w:val="30"/>
          <w:szCs w:val="30"/>
          <w:cs/>
        </w:rPr>
        <w:t xml:space="preserve">เมื่อวันที่ </w:t>
      </w:r>
      <w:r w:rsidR="0001010D" w:rsidRPr="005D006C">
        <w:rPr>
          <w:rStyle w:val="normaltextrun"/>
          <w:rFonts w:asciiTheme="majorBidi" w:hAnsiTheme="majorBidi"/>
          <w:sz w:val="30"/>
          <w:szCs w:val="30"/>
        </w:rPr>
        <w:t>23</w:t>
      </w:r>
      <w:r w:rsidRPr="005D006C">
        <w:rPr>
          <w:rStyle w:val="normaltextrun"/>
          <w:rFonts w:asciiTheme="majorBidi" w:hAnsiTheme="majorBidi"/>
          <w:sz w:val="30"/>
          <w:szCs w:val="30"/>
          <w:cs/>
        </w:rPr>
        <w:t xml:space="preserve"> พฤศจิกายน </w:t>
      </w:r>
      <w:r w:rsidR="0001010D" w:rsidRPr="005D006C">
        <w:rPr>
          <w:rStyle w:val="normaltextrun"/>
          <w:rFonts w:asciiTheme="majorBidi" w:hAnsiTheme="majorBidi"/>
          <w:sz w:val="30"/>
          <w:szCs w:val="30"/>
        </w:rPr>
        <w:t>2565</w:t>
      </w:r>
      <w:r w:rsidRPr="005D006C">
        <w:rPr>
          <w:rStyle w:val="normaltextrun"/>
          <w:rFonts w:asciiTheme="majorBidi" w:hAnsiTheme="majorBidi"/>
          <w:sz w:val="30"/>
          <w:szCs w:val="30"/>
          <w:cs/>
        </w:rPr>
        <w:t xml:space="preserve"> บริษัท </w:t>
      </w:r>
      <w:r w:rsidRPr="005D006C">
        <w:rPr>
          <w:rStyle w:val="normaltextrun"/>
          <w:rFonts w:asciiTheme="majorBidi" w:hAnsiTheme="majorBidi" w:cstheme="majorBidi"/>
          <w:sz w:val="30"/>
          <w:szCs w:val="30"/>
        </w:rPr>
        <w:t xml:space="preserve">Fareast Renewable Development Pte. Ltd. (“FRD”) </w:t>
      </w:r>
      <w:r w:rsidRPr="005D006C">
        <w:rPr>
          <w:rStyle w:val="normaltextrun"/>
          <w:rFonts w:asciiTheme="majorBidi" w:hAnsiTheme="majorBidi"/>
          <w:sz w:val="30"/>
          <w:szCs w:val="30"/>
          <w:cs/>
        </w:rPr>
        <w:t>ซึ่งเป็นบริษัทย่อยที่ บริษัท อาร์เอช อินเตอร์เนชั่นแนล (สิงคโปร์) คอร์ปอเรชั่น จำกัด (“</w:t>
      </w:r>
      <w:r w:rsidRPr="005D006C">
        <w:rPr>
          <w:rStyle w:val="normaltextrun"/>
          <w:rFonts w:asciiTheme="majorBidi" w:hAnsiTheme="majorBidi" w:cstheme="majorBidi"/>
          <w:sz w:val="30"/>
          <w:szCs w:val="30"/>
        </w:rPr>
        <w:t xml:space="preserve">RHIS”) </w:t>
      </w:r>
      <w:r w:rsidRPr="005D006C">
        <w:rPr>
          <w:rStyle w:val="normaltextrun"/>
          <w:rFonts w:asciiTheme="majorBidi" w:hAnsiTheme="majorBidi"/>
          <w:sz w:val="30"/>
          <w:szCs w:val="30"/>
          <w:cs/>
        </w:rPr>
        <w:t xml:space="preserve">ถืออยู่ในสัดส่วนร้อยละ </w:t>
      </w:r>
      <w:r w:rsidR="0001010D" w:rsidRPr="005D006C">
        <w:rPr>
          <w:rStyle w:val="normaltextrun"/>
          <w:rFonts w:asciiTheme="majorBidi" w:hAnsiTheme="majorBidi"/>
          <w:sz w:val="30"/>
          <w:szCs w:val="30"/>
        </w:rPr>
        <w:t>90</w:t>
      </w:r>
      <w:r w:rsidRPr="005D006C">
        <w:rPr>
          <w:rStyle w:val="normaltextrun"/>
          <w:rFonts w:asciiTheme="majorBidi" w:hAnsiTheme="majorBidi"/>
          <w:sz w:val="30"/>
          <w:szCs w:val="30"/>
          <w:cs/>
        </w:rPr>
        <w:t xml:space="preserve"> ได้เข้าซื้อหุ้นสามัญทั้งหมดร้อยละ</w:t>
      </w:r>
      <w:r w:rsidR="0001010D" w:rsidRPr="005D006C">
        <w:rPr>
          <w:rStyle w:val="normaltextrun"/>
          <w:rFonts w:asciiTheme="majorBidi" w:hAnsiTheme="majorBidi"/>
          <w:sz w:val="30"/>
          <w:szCs w:val="30"/>
        </w:rPr>
        <w:t>100</w:t>
      </w:r>
      <w:r w:rsidRPr="005D006C">
        <w:rPr>
          <w:rStyle w:val="normaltextrun"/>
          <w:rFonts w:asciiTheme="majorBidi" w:hAnsiTheme="majorBidi"/>
          <w:sz w:val="30"/>
          <w:szCs w:val="30"/>
          <w:cs/>
        </w:rPr>
        <w:t xml:space="preserve"> ในบริษัท </w:t>
      </w:r>
      <w:r w:rsidRPr="005D006C">
        <w:rPr>
          <w:rStyle w:val="normaltextrun"/>
          <w:rFonts w:asciiTheme="majorBidi" w:hAnsiTheme="majorBidi" w:cstheme="majorBidi"/>
          <w:sz w:val="30"/>
          <w:szCs w:val="30"/>
        </w:rPr>
        <w:t xml:space="preserve">Malacca Eco Investment Holdings Pte. Ltd. (“MEI”) </w:t>
      </w:r>
      <w:r w:rsidRPr="005D006C">
        <w:rPr>
          <w:rStyle w:val="normaltextrun"/>
          <w:rFonts w:asciiTheme="majorBidi" w:hAnsiTheme="majorBidi"/>
          <w:sz w:val="30"/>
          <w:szCs w:val="30"/>
          <w:cs/>
        </w:rPr>
        <w:t xml:space="preserve">ซึ่งเป็นบริษัทที่จัดตั้งขึ้นในประเทศสิงคโปร์ จากบริษัท </w:t>
      </w:r>
      <w:r w:rsidRPr="005D006C">
        <w:rPr>
          <w:rStyle w:val="normaltextrun"/>
          <w:rFonts w:asciiTheme="majorBidi" w:hAnsiTheme="majorBidi" w:cstheme="majorBidi"/>
          <w:sz w:val="30"/>
          <w:szCs w:val="30"/>
        </w:rPr>
        <w:t xml:space="preserve">Eco Energy Holdings Pte. Ltd. (“EEH”) </w:t>
      </w:r>
      <w:r w:rsidRPr="005D006C">
        <w:rPr>
          <w:rStyle w:val="normaltextrun"/>
          <w:rFonts w:asciiTheme="majorBidi" w:hAnsiTheme="majorBidi"/>
          <w:sz w:val="30"/>
          <w:szCs w:val="30"/>
          <w:cs/>
        </w:rPr>
        <w:t xml:space="preserve">ผู้ถือหุ้นเดิม เพื่อลงทุนและร่วมพัฒนาโครงการโรงไฟฟ้าพลังน้ำ </w:t>
      </w:r>
      <w:proofErr w:type="spellStart"/>
      <w:r w:rsidRPr="005D006C">
        <w:rPr>
          <w:rStyle w:val="normaltextrun"/>
          <w:rFonts w:asciiTheme="majorBidi" w:hAnsiTheme="majorBidi" w:cstheme="majorBidi"/>
          <w:sz w:val="30"/>
          <w:szCs w:val="30"/>
        </w:rPr>
        <w:t>Sibundong</w:t>
      </w:r>
      <w:proofErr w:type="spellEnd"/>
      <w:r w:rsidRPr="005D006C">
        <w:rPr>
          <w:rStyle w:val="normaltextrun"/>
          <w:rFonts w:asciiTheme="majorBidi" w:hAnsiTheme="majorBidi" w:cstheme="majorBidi"/>
          <w:sz w:val="30"/>
          <w:szCs w:val="30"/>
        </w:rPr>
        <w:t xml:space="preserve"> </w:t>
      </w:r>
      <w:r w:rsidRPr="005D006C">
        <w:rPr>
          <w:rStyle w:val="normaltextrun"/>
          <w:rFonts w:asciiTheme="majorBidi" w:hAnsiTheme="majorBidi"/>
          <w:sz w:val="30"/>
          <w:szCs w:val="30"/>
          <w:cs/>
        </w:rPr>
        <w:t xml:space="preserve">ในสัดส่วนร้อยละ </w:t>
      </w:r>
      <w:r w:rsidR="0001010D" w:rsidRPr="005D006C">
        <w:rPr>
          <w:rStyle w:val="normaltextrun"/>
          <w:rFonts w:asciiTheme="majorBidi" w:hAnsiTheme="majorBidi"/>
          <w:sz w:val="30"/>
          <w:szCs w:val="30"/>
        </w:rPr>
        <w:t>55</w:t>
      </w:r>
      <w:r w:rsidRPr="005D006C">
        <w:rPr>
          <w:rStyle w:val="normaltextrun"/>
          <w:rFonts w:asciiTheme="majorBidi" w:hAnsiTheme="majorBidi"/>
          <w:sz w:val="30"/>
          <w:szCs w:val="30"/>
          <w:cs/>
        </w:rPr>
        <w:t>.</w:t>
      </w:r>
      <w:r w:rsidR="0001010D" w:rsidRPr="005D006C">
        <w:rPr>
          <w:rStyle w:val="normaltextrun"/>
          <w:rFonts w:asciiTheme="majorBidi" w:hAnsiTheme="majorBidi"/>
          <w:sz w:val="30"/>
          <w:szCs w:val="30"/>
        </w:rPr>
        <w:t>56</w:t>
      </w:r>
      <w:r w:rsidRPr="005D006C">
        <w:rPr>
          <w:rStyle w:val="normaltextrun"/>
          <w:rFonts w:asciiTheme="majorBidi" w:hAnsiTheme="majorBidi"/>
          <w:sz w:val="30"/>
          <w:szCs w:val="30"/>
          <w:cs/>
        </w:rPr>
        <w:t xml:space="preserve"> ซึ่งดำเนินโครงการโดยบริษัท </w:t>
      </w:r>
      <w:r w:rsidRPr="005D006C">
        <w:rPr>
          <w:rStyle w:val="normaltextrun"/>
          <w:rFonts w:asciiTheme="majorBidi" w:hAnsiTheme="majorBidi" w:cstheme="majorBidi"/>
          <w:sz w:val="30"/>
          <w:szCs w:val="30"/>
        </w:rPr>
        <w:t xml:space="preserve">PT </w:t>
      </w:r>
      <w:proofErr w:type="spellStart"/>
      <w:r w:rsidRPr="005D006C">
        <w:rPr>
          <w:rStyle w:val="normaltextrun"/>
          <w:rFonts w:asciiTheme="majorBidi" w:hAnsiTheme="majorBidi" w:cstheme="majorBidi"/>
          <w:sz w:val="30"/>
          <w:szCs w:val="30"/>
        </w:rPr>
        <w:t>Tapanuli</w:t>
      </w:r>
      <w:proofErr w:type="spellEnd"/>
      <w:r w:rsidRPr="005D006C">
        <w:rPr>
          <w:rStyle w:val="normaltextrun"/>
          <w:rFonts w:asciiTheme="majorBidi" w:hAnsiTheme="majorBidi" w:cstheme="majorBidi"/>
          <w:sz w:val="30"/>
          <w:szCs w:val="30"/>
        </w:rPr>
        <w:t xml:space="preserve"> Hydro Energy (“THE”) </w:t>
      </w:r>
      <w:r w:rsidRPr="005D006C">
        <w:rPr>
          <w:rStyle w:val="normaltextrun"/>
          <w:rFonts w:asciiTheme="majorBidi" w:hAnsiTheme="majorBidi"/>
          <w:sz w:val="30"/>
          <w:szCs w:val="30"/>
          <w:cs/>
        </w:rPr>
        <w:t>โดยการเข้าซื้อหุ้นครั้งนี้ทำให้กลุ่มบริษัทเป็นผู้ถือหุ้นในโครงการดังกล่าวคิดเป็นสัดส่วนร้อยละ</w:t>
      </w:r>
      <w:r w:rsidR="0001010D" w:rsidRPr="005D006C">
        <w:rPr>
          <w:rStyle w:val="normaltextrun"/>
          <w:rFonts w:asciiTheme="majorBidi" w:hAnsiTheme="majorBidi"/>
          <w:sz w:val="30"/>
          <w:szCs w:val="30"/>
        </w:rPr>
        <w:t>50</w:t>
      </w:r>
      <w:r w:rsidRPr="005D006C">
        <w:rPr>
          <w:rStyle w:val="normaltextrun"/>
          <w:rFonts w:asciiTheme="majorBidi" w:hAnsiTheme="majorBidi"/>
          <w:sz w:val="30"/>
          <w:szCs w:val="30"/>
          <w:cs/>
        </w:rPr>
        <w:t xml:space="preserve"> และมีมูลค่าเงินลงทุนทั้งสิ้น </w:t>
      </w:r>
      <w:r w:rsidR="0001010D" w:rsidRPr="005D006C">
        <w:rPr>
          <w:rStyle w:val="normaltextrun"/>
          <w:rFonts w:asciiTheme="majorBidi" w:hAnsiTheme="majorBidi"/>
          <w:sz w:val="30"/>
          <w:szCs w:val="30"/>
        </w:rPr>
        <w:t>16</w:t>
      </w:r>
      <w:r w:rsidRPr="005D006C">
        <w:rPr>
          <w:rStyle w:val="normaltextrun"/>
          <w:rFonts w:asciiTheme="majorBidi" w:hAnsiTheme="majorBidi"/>
          <w:sz w:val="30"/>
          <w:szCs w:val="30"/>
          <w:cs/>
        </w:rPr>
        <w:t>.</w:t>
      </w:r>
      <w:r w:rsidR="0001010D" w:rsidRPr="005D006C">
        <w:rPr>
          <w:rStyle w:val="normaltextrun"/>
          <w:rFonts w:asciiTheme="majorBidi" w:hAnsiTheme="majorBidi"/>
          <w:sz w:val="30"/>
          <w:szCs w:val="30"/>
        </w:rPr>
        <w:t>70</w:t>
      </w:r>
      <w:r w:rsidRPr="005D006C">
        <w:rPr>
          <w:rStyle w:val="normaltextrun"/>
          <w:rFonts w:asciiTheme="majorBidi" w:hAnsiTheme="majorBidi"/>
          <w:sz w:val="30"/>
          <w:szCs w:val="30"/>
          <w:cs/>
        </w:rPr>
        <w:t xml:space="preserve"> ล้านเหรียญสหรัฐอเมริกา หรือเทียบเท่าประมาณ </w:t>
      </w:r>
      <w:r w:rsidR="0001010D" w:rsidRPr="005D006C">
        <w:rPr>
          <w:rStyle w:val="normaltextrun"/>
          <w:rFonts w:asciiTheme="majorBidi" w:hAnsiTheme="majorBidi"/>
          <w:sz w:val="30"/>
          <w:szCs w:val="30"/>
        </w:rPr>
        <w:t>5</w:t>
      </w:r>
      <w:r w:rsidR="00672A16" w:rsidRPr="005D006C">
        <w:rPr>
          <w:rStyle w:val="normaltextrun"/>
          <w:rFonts w:asciiTheme="majorBidi" w:hAnsiTheme="majorBidi"/>
          <w:sz w:val="30"/>
          <w:szCs w:val="30"/>
        </w:rPr>
        <w:t>77</w:t>
      </w:r>
      <w:r w:rsidRPr="005D006C">
        <w:rPr>
          <w:rStyle w:val="normaltextrun"/>
          <w:rFonts w:asciiTheme="majorBidi" w:hAnsiTheme="majorBidi"/>
          <w:sz w:val="30"/>
          <w:szCs w:val="30"/>
          <w:cs/>
        </w:rPr>
        <w:t>.</w:t>
      </w:r>
      <w:r w:rsidR="00672A16" w:rsidRPr="005D006C">
        <w:rPr>
          <w:rStyle w:val="normaltextrun"/>
          <w:rFonts w:asciiTheme="majorBidi" w:hAnsiTheme="majorBidi"/>
          <w:sz w:val="30"/>
          <w:szCs w:val="30"/>
        </w:rPr>
        <w:t>29</w:t>
      </w:r>
      <w:r w:rsidRPr="005D006C">
        <w:rPr>
          <w:rStyle w:val="normaltextrun"/>
          <w:rFonts w:asciiTheme="majorBidi" w:hAnsiTheme="majorBidi"/>
          <w:sz w:val="30"/>
          <w:szCs w:val="30"/>
          <w:cs/>
        </w:rPr>
        <w:t xml:space="preserve"> ล้านบาท</w:t>
      </w:r>
    </w:p>
    <w:p w14:paraId="6BD729E5" w14:textId="386F24B6" w:rsidR="00FF40C1" w:rsidRPr="005D006C" w:rsidRDefault="00FF40C1" w:rsidP="00393489">
      <w:pPr>
        <w:ind w:left="169" w:firstLine="371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</w:p>
    <w:p w14:paraId="1AE030F6" w14:textId="63FBA9E7" w:rsidR="00FF40C1" w:rsidRPr="005D006C" w:rsidRDefault="00FF40C1" w:rsidP="00BB5E6F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Style w:val="normaltextrun"/>
          <w:rFonts w:asciiTheme="majorBidi" w:hAnsiTheme="majorBidi"/>
          <w:sz w:val="30"/>
          <w:szCs w:val="30"/>
        </w:rPr>
      </w:pPr>
      <w:r w:rsidRPr="005D006C">
        <w:rPr>
          <w:rStyle w:val="normaltextrun"/>
          <w:rFonts w:asciiTheme="majorBidi" w:hAnsiTheme="majorBidi"/>
          <w:sz w:val="30"/>
          <w:szCs w:val="30"/>
          <w:cs/>
        </w:rPr>
        <w:t xml:space="preserve">โครงการโรงไฟฟ้าพลังน้ำ </w:t>
      </w:r>
      <w:proofErr w:type="spellStart"/>
      <w:r w:rsidRPr="005D006C">
        <w:rPr>
          <w:rStyle w:val="normaltextrun"/>
          <w:rFonts w:asciiTheme="majorBidi" w:hAnsiTheme="majorBidi"/>
          <w:sz w:val="30"/>
          <w:szCs w:val="30"/>
        </w:rPr>
        <w:t>Sibundong</w:t>
      </w:r>
      <w:proofErr w:type="spellEnd"/>
      <w:r w:rsidRPr="005D006C">
        <w:rPr>
          <w:rStyle w:val="normaltextrun"/>
          <w:rFonts w:asciiTheme="majorBidi" w:hAnsiTheme="majorBidi"/>
          <w:sz w:val="30"/>
          <w:szCs w:val="30"/>
        </w:rPr>
        <w:t xml:space="preserve"> </w:t>
      </w:r>
      <w:r w:rsidRPr="005D006C">
        <w:rPr>
          <w:rStyle w:val="normaltextrun"/>
          <w:rFonts w:asciiTheme="majorBidi" w:hAnsiTheme="majorBidi"/>
          <w:sz w:val="30"/>
          <w:szCs w:val="30"/>
          <w:cs/>
        </w:rPr>
        <w:t xml:space="preserve">มีขนาดกำลังการผลิต </w:t>
      </w:r>
      <w:r w:rsidR="0001010D" w:rsidRPr="005D006C">
        <w:rPr>
          <w:rStyle w:val="normaltextrun"/>
          <w:rFonts w:asciiTheme="majorBidi" w:hAnsiTheme="majorBidi"/>
          <w:sz w:val="30"/>
          <w:szCs w:val="30"/>
        </w:rPr>
        <w:t>73</w:t>
      </w:r>
      <w:r w:rsidRPr="005D006C">
        <w:rPr>
          <w:rStyle w:val="normaltextrun"/>
          <w:rFonts w:asciiTheme="majorBidi" w:hAnsiTheme="majorBidi"/>
          <w:sz w:val="30"/>
          <w:szCs w:val="30"/>
        </w:rPr>
        <w:t>.</w:t>
      </w:r>
      <w:r w:rsidR="0001010D" w:rsidRPr="005D006C">
        <w:rPr>
          <w:rStyle w:val="normaltextrun"/>
          <w:rFonts w:asciiTheme="majorBidi" w:hAnsiTheme="majorBidi"/>
          <w:sz w:val="30"/>
          <w:szCs w:val="30"/>
        </w:rPr>
        <w:t>7</w:t>
      </w:r>
      <w:r w:rsidR="008F038C" w:rsidRPr="005D006C">
        <w:rPr>
          <w:rStyle w:val="normaltextrun"/>
          <w:rFonts w:asciiTheme="majorBidi" w:hAnsiTheme="majorBidi"/>
          <w:sz w:val="30"/>
          <w:szCs w:val="30"/>
        </w:rPr>
        <w:t xml:space="preserve"> </w:t>
      </w:r>
      <w:r w:rsidRPr="005D006C">
        <w:rPr>
          <w:rStyle w:val="normaltextrun"/>
          <w:rFonts w:asciiTheme="majorBidi" w:hAnsiTheme="majorBidi"/>
          <w:sz w:val="30"/>
          <w:szCs w:val="30"/>
          <w:cs/>
        </w:rPr>
        <w:t>เมกะวัตต์ เป็นโรงไฟฟ้าพลังน้ำแบบน้ำไหลผ่านตลอดทั้งปี (</w:t>
      </w:r>
      <w:r w:rsidRPr="005D006C">
        <w:rPr>
          <w:rStyle w:val="normaltextrun"/>
          <w:rFonts w:asciiTheme="majorBidi" w:hAnsiTheme="majorBidi"/>
          <w:sz w:val="30"/>
          <w:szCs w:val="30"/>
        </w:rPr>
        <w:t xml:space="preserve">Run-of-river) </w:t>
      </w:r>
      <w:r w:rsidRPr="005D006C">
        <w:rPr>
          <w:rStyle w:val="normaltextrun"/>
          <w:rFonts w:asciiTheme="majorBidi" w:hAnsiTheme="majorBidi"/>
          <w:sz w:val="30"/>
          <w:szCs w:val="30"/>
          <w:cs/>
        </w:rPr>
        <w:t xml:space="preserve">ตั้งอยู่บนแม่น้ำซิบันดง จังหวัดสุมาตราเหนือ สาธารณรัฐอินโดนีเซีย เป็นโครงการที่พัฒนาโดยบริษัทในเครือของ </w:t>
      </w:r>
      <w:r w:rsidRPr="005D006C">
        <w:rPr>
          <w:rStyle w:val="normaltextrun"/>
          <w:rFonts w:asciiTheme="majorBidi" w:hAnsiTheme="majorBidi"/>
          <w:sz w:val="30"/>
          <w:szCs w:val="30"/>
        </w:rPr>
        <w:t xml:space="preserve">EEH </w:t>
      </w:r>
      <w:r w:rsidRPr="005D006C">
        <w:rPr>
          <w:rStyle w:val="normaltextrun"/>
          <w:rFonts w:asciiTheme="majorBidi" w:hAnsiTheme="majorBidi"/>
          <w:sz w:val="30"/>
          <w:szCs w:val="30"/>
          <w:cs/>
        </w:rPr>
        <w:t xml:space="preserve">ซึ่งเป็นพันธมิตรที่ร่วมดำเนินงานโรงไฟฟ้า พลังน้ำ </w:t>
      </w:r>
      <w:r w:rsidRPr="005D006C">
        <w:rPr>
          <w:rStyle w:val="normaltextrun"/>
          <w:rFonts w:asciiTheme="majorBidi" w:hAnsiTheme="majorBidi"/>
          <w:sz w:val="30"/>
          <w:szCs w:val="30"/>
        </w:rPr>
        <w:t>Asahan-</w:t>
      </w:r>
      <w:r w:rsidR="0001010D" w:rsidRPr="005D006C">
        <w:rPr>
          <w:rStyle w:val="normaltextrun"/>
          <w:rFonts w:asciiTheme="majorBidi" w:hAnsiTheme="majorBidi"/>
          <w:sz w:val="30"/>
          <w:szCs w:val="30"/>
        </w:rPr>
        <w:t>1</w:t>
      </w:r>
      <w:r w:rsidRPr="005D006C">
        <w:rPr>
          <w:rStyle w:val="normaltextrun"/>
          <w:rFonts w:asciiTheme="majorBidi" w:hAnsiTheme="majorBidi"/>
          <w:sz w:val="30"/>
          <w:szCs w:val="30"/>
        </w:rPr>
        <w:t xml:space="preserve"> </w:t>
      </w:r>
      <w:r w:rsidRPr="005D006C">
        <w:rPr>
          <w:rStyle w:val="normaltextrun"/>
          <w:rFonts w:asciiTheme="majorBidi" w:hAnsiTheme="majorBidi"/>
          <w:sz w:val="30"/>
          <w:szCs w:val="30"/>
          <w:cs/>
        </w:rPr>
        <w:t xml:space="preserve">ปัจจุบันอยู่ในช่วงพัฒนาโครงการ โดยมีแผนเดินเครื่องเชิงพาณิชย์ประมาณปี </w:t>
      </w:r>
      <w:r w:rsidR="0001010D" w:rsidRPr="005D006C">
        <w:rPr>
          <w:rStyle w:val="normaltextrun"/>
          <w:rFonts w:asciiTheme="majorBidi" w:hAnsiTheme="majorBidi"/>
          <w:sz w:val="30"/>
          <w:szCs w:val="30"/>
        </w:rPr>
        <w:t>257</w:t>
      </w:r>
      <w:r w:rsidR="00BB22A1">
        <w:rPr>
          <w:rStyle w:val="normaltextrun"/>
          <w:rFonts w:asciiTheme="majorBidi" w:hAnsiTheme="majorBidi"/>
          <w:sz w:val="30"/>
          <w:szCs w:val="30"/>
        </w:rPr>
        <w:t>2</w:t>
      </w:r>
    </w:p>
    <w:p w14:paraId="2F98B847" w14:textId="77777777" w:rsidR="00FF40C1" w:rsidRPr="005D006C" w:rsidRDefault="00FF40C1" w:rsidP="00393489">
      <w:pPr>
        <w:ind w:left="169" w:firstLine="371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</w:p>
    <w:p w14:paraId="150BCEFE" w14:textId="3FCB73CE" w:rsidR="00E028A9" w:rsidRPr="005D006C" w:rsidRDefault="00E028A9" w:rsidP="00E028A9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Style w:val="normaltextrun"/>
          <w:rFonts w:ascii="Angsana New" w:hAnsi="Angsana New" w:cs="Angsana New"/>
          <w:b/>
          <w:bCs/>
          <w:i/>
          <w:iCs/>
          <w:sz w:val="30"/>
          <w:szCs w:val="30"/>
        </w:rPr>
      </w:pPr>
      <w:r w:rsidRPr="005D006C">
        <w:rPr>
          <w:rStyle w:val="normaltextrun"/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เงินลงทุนใน </w:t>
      </w:r>
      <w:r w:rsidRPr="005D006C">
        <w:rPr>
          <w:rStyle w:val="normaltextrun"/>
          <w:rFonts w:ascii="Angsana New" w:hAnsi="Angsana New" w:cs="Angsana New"/>
          <w:b/>
          <w:bCs/>
          <w:i/>
          <w:iCs/>
          <w:sz w:val="30"/>
          <w:szCs w:val="30"/>
          <w:cs/>
        </w:rPr>
        <w:t>บริษัท ผลิตไฟฟ้า นวนคร จำกัด</w:t>
      </w:r>
    </w:p>
    <w:p w14:paraId="0D445DB5" w14:textId="37A6FCCB" w:rsidR="00E028A9" w:rsidRPr="005D006C" w:rsidRDefault="00E028A9" w:rsidP="00BB5E6F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1C3CCBD1" w14:textId="2BF591C8" w:rsidR="00E028A9" w:rsidRPr="005D006C" w:rsidRDefault="00E028A9" w:rsidP="00BB5E6F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D006C">
        <w:rPr>
          <w:rFonts w:ascii="Angsana New" w:hAnsi="Angsana New" w:hint="cs"/>
          <w:sz w:val="30"/>
          <w:szCs w:val="30"/>
          <w:cs/>
          <w:lang w:val="th-TH"/>
        </w:rPr>
        <w:t xml:space="preserve">เมื่อวันที่ </w:t>
      </w:r>
      <w:r w:rsidR="0001010D" w:rsidRPr="005D006C">
        <w:rPr>
          <w:rFonts w:ascii="Angsana New" w:hAnsi="Angsana New"/>
          <w:sz w:val="30"/>
          <w:szCs w:val="30"/>
        </w:rPr>
        <w:t>28</w:t>
      </w:r>
      <w:r w:rsidRPr="005D006C">
        <w:rPr>
          <w:rFonts w:ascii="Angsana New" w:hAnsi="Angsana New"/>
          <w:sz w:val="30"/>
          <w:szCs w:val="30"/>
        </w:rPr>
        <w:t xml:space="preserve"> </w:t>
      </w:r>
      <w:r w:rsidRPr="005D006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1010D" w:rsidRPr="005D006C">
        <w:rPr>
          <w:rFonts w:ascii="Angsana New" w:hAnsi="Angsana New"/>
          <w:sz w:val="30"/>
          <w:szCs w:val="30"/>
        </w:rPr>
        <w:t>2565</w:t>
      </w:r>
      <w:r w:rsidRPr="005D006C">
        <w:rPr>
          <w:rFonts w:ascii="Angsana New" w:hAnsi="Angsana New"/>
          <w:sz w:val="30"/>
          <w:szCs w:val="30"/>
        </w:rPr>
        <w:t xml:space="preserve"> </w:t>
      </w:r>
      <w:r w:rsidR="002D1F6B" w:rsidRPr="005D006C">
        <w:rPr>
          <w:rFonts w:ascii="Angsana New" w:hAnsi="Angsana New"/>
          <w:sz w:val="30"/>
          <w:szCs w:val="30"/>
          <w:cs/>
        </w:rPr>
        <w:t>บริษัท ผลิตไฟฟ้าราชบุรี จำกัด</w:t>
      </w:r>
      <w:r w:rsidR="002D1F6B" w:rsidRPr="005D006C">
        <w:rPr>
          <w:rFonts w:ascii="Angsana New" w:hAnsi="Angsana New"/>
          <w:sz w:val="30"/>
          <w:szCs w:val="30"/>
        </w:rPr>
        <w:t xml:space="preserve"> (“RG”) </w:t>
      </w:r>
      <w:r w:rsidR="002D1F6B" w:rsidRPr="005D006C">
        <w:rPr>
          <w:rFonts w:ascii="Angsana New" w:hAnsi="Angsana New" w:hint="cs"/>
          <w:sz w:val="30"/>
          <w:szCs w:val="30"/>
          <w:cs/>
        </w:rPr>
        <w:t>ซึ่งเป็นบริษัทย่อยทางตรง</w:t>
      </w:r>
      <w:r w:rsidR="00112BF9" w:rsidRPr="005D006C">
        <w:rPr>
          <w:rFonts w:ascii="Angsana New" w:hAnsi="Angsana New"/>
          <w:sz w:val="30"/>
          <w:szCs w:val="30"/>
        </w:rPr>
        <w:t xml:space="preserve"> </w:t>
      </w:r>
      <w:r w:rsidR="00112BF9" w:rsidRPr="005D006C">
        <w:rPr>
          <w:rFonts w:ascii="Angsana New" w:hAnsi="Angsana New" w:hint="cs"/>
          <w:sz w:val="30"/>
          <w:szCs w:val="30"/>
          <w:cs/>
        </w:rPr>
        <w:t xml:space="preserve">ได้จ่ายค่าหุ้นเพิ่มทุนให้แก่ </w:t>
      </w:r>
      <w:r w:rsidR="00112BF9" w:rsidRPr="005D006C">
        <w:rPr>
          <w:rFonts w:ascii="Angsana New" w:hAnsi="Angsana New"/>
          <w:sz w:val="30"/>
          <w:szCs w:val="30"/>
          <w:cs/>
        </w:rPr>
        <w:t>บริษัท ผลิตไฟฟ้า นวนคร จำกัด</w:t>
      </w:r>
      <w:r w:rsidR="00E1488E" w:rsidRPr="005D006C">
        <w:rPr>
          <w:rFonts w:ascii="Angsana New" w:hAnsi="Angsana New" w:hint="cs"/>
          <w:sz w:val="30"/>
          <w:szCs w:val="30"/>
          <w:cs/>
        </w:rPr>
        <w:t xml:space="preserve"> ซึ่งเป็น</w:t>
      </w:r>
      <w:r w:rsidR="00807DCA">
        <w:rPr>
          <w:rFonts w:ascii="Angsana New" w:hAnsi="Angsana New" w:hint="cs"/>
          <w:sz w:val="30"/>
          <w:szCs w:val="30"/>
          <w:cs/>
        </w:rPr>
        <w:t>การ</w:t>
      </w:r>
      <w:r w:rsidR="00E1488E" w:rsidRPr="005D006C">
        <w:rPr>
          <w:rFonts w:ascii="Angsana New" w:hAnsi="Angsana New" w:hint="cs"/>
          <w:sz w:val="30"/>
          <w:szCs w:val="30"/>
          <w:cs/>
        </w:rPr>
        <w:t>ร่วม</w:t>
      </w:r>
      <w:r w:rsidR="005F4FC4">
        <w:rPr>
          <w:rFonts w:ascii="Angsana New" w:hAnsi="Angsana New" w:hint="cs"/>
          <w:sz w:val="30"/>
          <w:szCs w:val="30"/>
          <w:cs/>
        </w:rPr>
        <w:t>ค้า</w:t>
      </w:r>
      <w:r w:rsidR="00E1488E" w:rsidRPr="005D006C">
        <w:rPr>
          <w:rFonts w:ascii="Angsana New" w:hAnsi="Angsana New" w:hint="cs"/>
          <w:sz w:val="30"/>
          <w:szCs w:val="30"/>
          <w:cs/>
        </w:rPr>
        <w:t xml:space="preserve">ของบริษัทย่อยทางตรงดังกล่าว ตามสัดส่วนการลงทุนร้อยละ </w:t>
      </w:r>
      <w:r w:rsidR="0001010D" w:rsidRPr="005D006C">
        <w:rPr>
          <w:rFonts w:ascii="Angsana New" w:hAnsi="Angsana New" w:hint="cs"/>
          <w:sz w:val="30"/>
          <w:szCs w:val="30"/>
        </w:rPr>
        <w:t>40</w:t>
      </w:r>
      <w:r w:rsidR="00E1488E" w:rsidRPr="005D006C">
        <w:rPr>
          <w:rFonts w:ascii="Angsana New" w:hAnsi="Angsana New" w:hint="cs"/>
          <w:sz w:val="30"/>
          <w:szCs w:val="30"/>
          <w:cs/>
        </w:rPr>
        <w:t xml:space="preserve"> เป็นจำนวนเงินรวมทั้งสิ้น </w:t>
      </w:r>
      <w:r w:rsidR="0001010D" w:rsidRPr="005D006C">
        <w:rPr>
          <w:rFonts w:ascii="Angsana New" w:hAnsi="Angsana New" w:hint="cs"/>
          <w:sz w:val="30"/>
          <w:szCs w:val="30"/>
        </w:rPr>
        <w:t>20</w:t>
      </w:r>
      <w:r w:rsidR="00E1488E" w:rsidRPr="005D006C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51A8A4EF" w14:textId="77777777" w:rsidR="00CC292E" w:rsidRPr="005D006C" w:rsidRDefault="00CC292E" w:rsidP="00233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F61B7FD" w14:textId="77777777" w:rsidR="00BB5E6F" w:rsidRPr="005D006C" w:rsidRDefault="00BB5E6F" w:rsidP="00E14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5D006C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ความคืบหน้ากรณีเขื่อนดินย่อยกั้นช่องเขาส่วน D เกิดการทรุดตัว</w:t>
      </w:r>
    </w:p>
    <w:p w14:paraId="22DC45B8" w14:textId="77777777" w:rsidR="00BB5E6F" w:rsidRPr="005D006C" w:rsidRDefault="00BB5E6F" w:rsidP="00BB5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="Angsana New" w:hAnsi="Angsana New"/>
          <w:sz w:val="30"/>
          <w:szCs w:val="30"/>
        </w:rPr>
      </w:pPr>
    </w:p>
    <w:p w14:paraId="776B7164" w14:textId="4CE469AC" w:rsidR="00BB5E6F" w:rsidRPr="005D006C" w:rsidRDefault="00BB5E6F" w:rsidP="00BB5E6F">
      <w:pPr>
        <w:ind w:left="540" w:right="-27"/>
        <w:jc w:val="thaiDistribute"/>
        <w:rPr>
          <w:rFonts w:ascii="Angsana New" w:hAnsi="Angsana New"/>
          <w:spacing w:val="-6"/>
          <w:sz w:val="30"/>
          <w:szCs w:val="30"/>
        </w:rPr>
      </w:pP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เมื่อวันที่ </w:t>
      </w:r>
      <w:r w:rsidR="0001010D" w:rsidRPr="005D006C">
        <w:rPr>
          <w:rFonts w:ascii="Angsana New" w:hAnsi="Angsana New"/>
          <w:spacing w:val="-6"/>
          <w:sz w:val="30"/>
          <w:szCs w:val="30"/>
        </w:rPr>
        <w:t>23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กรกฎาคม </w:t>
      </w:r>
      <w:r w:rsidR="0001010D" w:rsidRPr="005D006C">
        <w:rPr>
          <w:rFonts w:ascii="Angsana New" w:hAnsi="Angsana New"/>
          <w:spacing w:val="-6"/>
          <w:sz w:val="30"/>
          <w:szCs w:val="30"/>
        </w:rPr>
        <w:t>2561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เขื่อนดินย่อยกั้นช่องเขาส่วน </w:t>
      </w:r>
      <w:r w:rsidRPr="005D006C">
        <w:rPr>
          <w:rFonts w:ascii="Angsana New" w:hAnsi="Angsana New"/>
          <w:spacing w:val="-6"/>
          <w:sz w:val="30"/>
          <w:szCs w:val="30"/>
          <w:lang w:val="th-TH"/>
        </w:rPr>
        <w:t xml:space="preserve">D 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>ของโครงการโรงไฟฟ้าพลังน้ำเซเปียน-เซน้ำน้อย ตั้งอยู่ที่ สปป.ลาว ของบริษัท ไฟฟ้า เซเปียน-เซน้ำน้อย จำกัด ซึ่งเป็นการร่วมค้าทางตรง เกิดการทรุดตัว ส่งผลให้เขื่อนดินย่อยดังกล่าวเกิดรอยร้าวและทำให้น้ำไหลออกสู่พื้นที่ท้ายน้ำ การร่วมค้าดังกล่าวได้ดำเนินการอพยพประชาชนที่อาศัยอยู่ในบริเวณดังกล่าวเพื่อความปลอดภัย โดยทางโครงการได้ทำประกันตามเงื่อนไขของสัญญาเงินกู้ ซึ่งรวมถึงประกันภัยการก่อสร้างโครงการ ประกันภัยความรับผิดชอบต่อบุคคลที่สาม และประกันภัยกรณีการพัฒนาโครงการมีความล่าช้ากว่า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lastRenderedPageBreak/>
        <w:t>กำหนด นอกจากนี้ ค่าใช้จ่ายที่เกิดขึ้นจากกรณีเขื่อนทรุดตัวดังกล่าว ทางบริษัทผู้รับเหมาก่อสร้างโครงการ (</w:t>
      </w:r>
      <w:r w:rsidRPr="005D006C">
        <w:rPr>
          <w:rFonts w:ascii="Angsana New" w:hAnsi="Angsana New"/>
          <w:spacing w:val="-6"/>
          <w:sz w:val="30"/>
          <w:szCs w:val="30"/>
          <w:lang w:val="th-TH"/>
        </w:rPr>
        <w:t xml:space="preserve">EPC Contractor) 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จะเป็นผู้รับผิดชอบในเบื้องต้น จากเหตุการณ์ดังกล่าวรัฐบาล สปป. ลาว ได้แต่งตั้งคณะกรรมการ </w:t>
      </w:r>
      <w:r w:rsidRPr="005D006C">
        <w:rPr>
          <w:rFonts w:ascii="Angsana New" w:hAnsi="Angsana New"/>
          <w:spacing w:val="-6"/>
          <w:sz w:val="30"/>
          <w:szCs w:val="30"/>
          <w:lang w:val="th-TH"/>
        </w:rPr>
        <w:t>National Investigation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5D006C">
        <w:rPr>
          <w:rFonts w:ascii="Angsana New" w:hAnsi="Angsana New"/>
          <w:spacing w:val="-6"/>
          <w:sz w:val="30"/>
          <w:szCs w:val="30"/>
          <w:lang w:val="th-TH"/>
        </w:rPr>
        <w:t xml:space="preserve">Committee 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>เพื่อตรวจสอบหาสาเหตุของเหตุการณ์ข้างต้น</w:t>
      </w:r>
      <w:r w:rsidRPr="005D006C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 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>เมื่อ</w:t>
      </w:r>
      <w:r w:rsidRPr="005D006C">
        <w:rPr>
          <w:rFonts w:ascii="Angsana New" w:hAnsi="Angsana New" w:hint="cs"/>
          <w:spacing w:val="-6"/>
          <w:sz w:val="30"/>
          <w:szCs w:val="30"/>
          <w:cs/>
          <w:lang w:val="th-TH"/>
        </w:rPr>
        <w:t>ปี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="0001010D" w:rsidRPr="005D006C">
        <w:rPr>
          <w:rFonts w:ascii="Angsana New" w:hAnsi="Angsana New"/>
          <w:spacing w:val="-6"/>
          <w:sz w:val="30"/>
          <w:szCs w:val="30"/>
        </w:rPr>
        <w:t>2562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คณะกรรมการ </w:t>
      </w:r>
      <w:r w:rsidRPr="005D006C">
        <w:rPr>
          <w:rFonts w:ascii="Angsana New" w:hAnsi="Angsana New"/>
          <w:spacing w:val="-6"/>
          <w:sz w:val="30"/>
          <w:szCs w:val="30"/>
          <w:lang w:val="th-TH"/>
        </w:rPr>
        <w:t>National Investigation Committee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ได้แถลงผลการสอบสวนสาเหตุของเหตุการณ์ดังกล่าว โดยระบุว่าไม่ได้เป็นเหตุสุดวิสัย (</w:t>
      </w:r>
      <w:r w:rsidRPr="005D006C">
        <w:rPr>
          <w:rFonts w:ascii="Angsana New" w:hAnsi="Angsana New"/>
          <w:spacing w:val="-6"/>
          <w:sz w:val="30"/>
          <w:szCs w:val="30"/>
          <w:lang w:val="th-TH"/>
        </w:rPr>
        <w:t xml:space="preserve">Force Majeure) 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ตามที่กำหนดไว้ในสัญญาสัมปทาน ในปี </w:t>
      </w:r>
      <w:r w:rsidR="0001010D" w:rsidRPr="005D006C">
        <w:rPr>
          <w:rFonts w:ascii="Angsana New" w:hAnsi="Angsana New"/>
          <w:spacing w:val="-6"/>
          <w:sz w:val="30"/>
          <w:szCs w:val="30"/>
        </w:rPr>
        <w:t>2563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การร่วมค้าดังกล่าวได้รับเอกสารเรียกร้องค่าชดเชยจากรัฐบาล สปป. ลาว ซึ่ง</w:t>
      </w:r>
      <w:r w:rsidRPr="005D006C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ปัจจุบันได้มีการทยอยชำระค่าชดเชยบางส่วน 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>ขณะนี้การร่วมค้าดังกล่าวอยู่ระหว่างดำเนินการเรียกร้องค่าชดเชย และค่าเสียหายที่เกี่ยวข้องจากบริษัทผู้รับเหมาก่อสร้างโครงการ (</w:t>
      </w:r>
      <w:r w:rsidRPr="005D006C">
        <w:rPr>
          <w:rFonts w:ascii="Angsana New" w:hAnsi="Angsana New"/>
          <w:spacing w:val="-6"/>
          <w:sz w:val="30"/>
          <w:szCs w:val="30"/>
          <w:lang w:val="th-TH"/>
        </w:rPr>
        <w:t xml:space="preserve">EPC Contractor) 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ทั้งนี้ โครงการดังกล่าวได้เดินเครื่องเชิงพาณิชย์แล้ว เมื่อวันที่ </w:t>
      </w:r>
      <w:r w:rsidR="0001010D" w:rsidRPr="005D006C">
        <w:rPr>
          <w:rFonts w:ascii="Angsana New" w:hAnsi="Angsana New"/>
          <w:spacing w:val="-6"/>
          <w:sz w:val="30"/>
          <w:szCs w:val="30"/>
        </w:rPr>
        <w:t>6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ธันวาคม </w:t>
      </w:r>
      <w:r w:rsidR="0001010D" w:rsidRPr="005D006C">
        <w:rPr>
          <w:rFonts w:ascii="Angsana New" w:hAnsi="Angsana New"/>
          <w:spacing w:val="-6"/>
          <w:sz w:val="30"/>
          <w:szCs w:val="30"/>
        </w:rPr>
        <w:t>2562</w:t>
      </w:r>
    </w:p>
    <w:p w14:paraId="33FF4BDC" w14:textId="77777777" w:rsidR="000246B6" w:rsidRPr="005D006C" w:rsidRDefault="000246B6" w:rsidP="00BB5E6F">
      <w:pPr>
        <w:ind w:left="540" w:right="-27"/>
        <w:jc w:val="thaiDistribute"/>
        <w:rPr>
          <w:rFonts w:ascii="Angsana New" w:hAnsi="Angsana New"/>
          <w:spacing w:val="-6"/>
          <w:sz w:val="30"/>
          <w:szCs w:val="30"/>
          <w:lang w:val="th-TH"/>
        </w:rPr>
      </w:pPr>
    </w:p>
    <w:p w14:paraId="46CBC19E" w14:textId="77777777" w:rsidR="005D2DD3" w:rsidRPr="00BB5E6F" w:rsidRDefault="005D2DD3" w:rsidP="00B76BCB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1CFA4C4" w14:textId="77777777" w:rsidR="005D2DD3" w:rsidRPr="00D246FB" w:rsidRDefault="005D2DD3" w:rsidP="000D7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  <w:sectPr w:rsidR="005D2DD3" w:rsidRPr="00D246FB" w:rsidSect="00696AD7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65F0A8ED" w14:textId="77777777" w:rsidR="005D2DD3" w:rsidRPr="00D246FB" w:rsidRDefault="005D2DD3" w:rsidP="005D2DD3">
      <w:pPr>
        <w:pStyle w:val="block"/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  <w:r w:rsidRPr="00D246FB">
        <w:rPr>
          <w:rFonts w:ascii="Angsana New" w:hAnsi="Angsana New" w:hint="cs"/>
          <w:i/>
          <w:iCs/>
          <w:sz w:val="30"/>
          <w:szCs w:val="30"/>
          <w:cs/>
          <w:lang w:bidi="th-TH"/>
        </w:rPr>
        <w:lastRenderedPageBreak/>
        <w:t>การร่วมค้า</w:t>
      </w:r>
      <w:r w:rsidR="00D71DCE">
        <w:rPr>
          <w:rFonts w:ascii="Angsana New" w:hAnsi="Angsana New" w:hint="cs"/>
          <w:i/>
          <w:iCs/>
          <w:sz w:val="30"/>
          <w:szCs w:val="30"/>
          <w:cs/>
          <w:lang w:bidi="th-TH"/>
        </w:rPr>
        <w:t>ที่มีสาระสำคัญ</w:t>
      </w:r>
    </w:p>
    <w:p w14:paraId="5C8D6F00" w14:textId="77777777" w:rsidR="005D2DD3" w:rsidRPr="0086551C" w:rsidRDefault="005D2DD3" w:rsidP="005D2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8E84A36" w14:textId="77777777" w:rsidR="005D2DD3" w:rsidRPr="00D246FB" w:rsidRDefault="005D2DD3" w:rsidP="005D2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ตารางต่อไปนี้สรุปข้อมูลทางการเงินของการร่วมค้า</w:t>
      </w:r>
      <w:r w:rsidR="00D71DCE">
        <w:rPr>
          <w:rFonts w:ascii="Angsana New" w:hAnsi="Angsana New" w:hint="cs"/>
          <w:sz w:val="30"/>
          <w:szCs w:val="30"/>
          <w:cs/>
        </w:rPr>
        <w:t>ที่มีสาระสำคัญซึ่งนำเสนออยู่ในงบการเงินของการร่วมค้า</w:t>
      </w:r>
      <w:r w:rsidRPr="00D246FB">
        <w:rPr>
          <w:rFonts w:ascii="Angsana New" w:hAnsi="Angsana New" w:hint="cs"/>
          <w:sz w:val="30"/>
          <w:szCs w:val="30"/>
          <w:cs/>
        </w:rPr>
        <w:t xml:space="preserve"> ปรับปรุงด้วยการปรับมูลค่ายุติธรรม ณ วันที่ซื้อ และความแตกต่างของนโยบายการบัญชี</w:t>
      </w:r>
      <w:r w:rsidRPr="00D246FB">
        <w:rPr>
          <w:rFonts w:ascii="Angsana New" w:hAnsi="Angsana New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4273D315" w14:textId="77777777" w:rsidR="005D2DD3" w:rsidRPr="00F42FA9" w:rsidRDefault="005D2DD3" w:rsidP="000D7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16"/>
          <w:szCs w:val="16"/>
        </w:rPr>
      </w:pP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098"/>
        <w:gridCol w:w="8"/>
        <w:gridCol w:w="1678"/>
        <w:gridCol w:w="28"/>
        <w:gridCol w:w="241"/>
        <w:gridCol w:w="1681"/>
        <w:gridCol w:w="59"/>
        <w:gridCol w:w="182"/>
        <w:gridCol w:w="88"/>
        <w:gridCol w:w="1596"/>
        <w:gridCol w:w="24"/>
        <w:gridCol w:w="232"/>
        <w:gridCol w:w="40"/>
        <w:gridCol w:w="1805"/>
      </w:tblGrid>
      <w:tr w:rsidR="00DC5E6A" w:rsidRPr="00D246FB" w14:paraId="766A35A8" w14:textId="77777777" w:rsidTr="00D71DCE">
        <w:trPr>
          <w:tblHeader/>
        </w:trPr>
        <w:tc>
          <w:tcPr>
            <w:tcW w:w="7098" w:type="dxa"/>
            <w:shd w:val="clear" w:color="auto" w:fill="auto"/>
            <w:vAlign w:val="bottom"/>
          </w:tcPr>
          <w:p w14:paraId="7075A1D2" w14:textId="77777777" w:rsidR="00DC5E6A" w:rsidRPr="00D246FB" w:rsidRDefault="00DC5E6A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6" w:type="dxa"/>
            <w:gridSpan w:val="5"/>
            <w:shd w:val="clear" w:color="auto" w:fill="auto"/>
            <w:vAlign w:val="bottom"/>
          </w:tcPr>
          <w:p w14:paraId="6BCDE348" w14:textId="77777777" w:rsidR="00DC5E6A" w:rsidRPr="00D246FB" w:rsidRDefault="00DC5E6A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บริษัท ราชบุรีเพาเวอร์ จำกัด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549533DF" w14:textId="77777777" w:rsidR="00DC5E6A" w:rsidRPr="00D246FB" w:rsidRDefault="00DC5E6A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5" w:type="dxa"/>
            <w:gridSpan w:val="6"/>
            <w:shd w:val="clear" w:color="auto" w:fill="auto"/>
            <w:vAlign w:val="bottom"/>
          </w:tcPr>
          <w:p w14:paraId="7AF3CF72" w14:textId="77777777" w:rsidR="00DC5E6A" w:rsidRPr="00D246FB" w:rsidRDefault="00DC5E6A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บริษัท ไฟฟ้าหงสา จำกัด</w:t>
            </w:r>
          </w:p>
        </w:tc>
      </w:tr>
      <w:tr w:rsidR="00DC5E6A" w:rsidRPr="00D246FB" w14:paraId="69FBFE10" w14:textId="77777777" w:rsidTr="00D71DCE">
        <w:trPr>
          <w:tblHeader/>
        </w:trPr>
        <w:tc>
          <w:tcPr>
            <w:tcW w:w="7098" w:type="dxa"/>
            <w:shd w:val="clear" w:color="auto" w:fill="auto"/>
            <w:vAlign w:val="bottom"/>
          </w:tcPr>
          <w:p w14:paraId="639967F0" w14:textId="77777777" w:rsidR="00DC5E6A" w:rsidRPr="00D246FB" w:rsidRDefault="00DC5E6A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gridSpan w:val="2"/>
            <w:shd w:val="clear" w:color="auto" w:fill="auto"/>
            <w:vAlign w:val="bottom"/>
          </w:tcPr>
          <w:p w14:paraId="0F355069" w14:textId="0CBF8730" w:rsidR="00DC5E6A" w:rsidRPr="00D246FB" w:rsidRDefault="0001010D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010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0B5A870B" w14:textId="77777777" w:rsidR="00DC5E6A" w:rsidRPr="00D246FB" w:rsidRDefault="00DC5E6A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2AFB5BA2" w14:textId="09252079" w:rsidR="00DC5E6A" w:rsidRPr="00D246FB" w:rsidRDefault="0001010D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07F716E5" w14:textId="77777777" w:rsidR="00DC5E6A" w:rsidRPr="00D246FB" w:rsidRDefault="00DC5E6A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4" w:type="dxa"/>
            <w:gridSpan w:val="2"/>
            <w:shd w:val="clear" w:color="auto" w:fill="auto"/>
            <w:vAlign w:val="bottom"/>
          </w:tcPr>
          <w:p w14:paraId="2D35F5C8" w14:textId="01D71C6E" w:rsidR="00DC5E6A" w:rsidRPr="00D246FB" w:rsidRDefault="0001010D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6" w:type="dxa"/>
            <w:gridSpan w:val="2"/>
            <w:shd w:val="clear" w:color="auto" w:fill="auto"/>
            <w:vAlign w:val="bottom"/>
          </w:tcPr>
          <w:p w14:paraId="0A22C20A" w14:textId="77777777" w:rsidR="00DC5E6A" w:rsidRPr="00D246FB" w:rsidRDefault="00DC5E6A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727ABEF0" w14:textId="6CD5C54B" w:rsidR="00DC5E6A" w:rsidRPr="00D246FB" w:rsidRDefault="0001010D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C5E6A" w:rsidRPr="00D246FB" w14:paraId="6D2A2061" w14:textId="77777777" w:rsidTr="00DC5E6A">
        <w:trPr>
          <w:tblHeader/>
        </w:trPr>
        <w:tc>
          <w:tcPr>
            <w:tcW w:w="7098" w:type="dxa"/>
            <w:shd w:val="clear" w:color="auto" w:fill="auto"/>
            <w:vAlign w:val="bottom"/>
          </w:tcPr>
          <w:p w14:paraId="034E95D7" w14:textId="77777777" w:rsidR="00DC5E6A" w:rsidRPr="00D246FB" w:rsidRDefault="00DC5E6A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62" w:type="dxa"/>
            <w:gridSpan w:val="13"/>
            <w:shd w:val="clear" w:color="auto" w:fill="auto"/>
            <w:vAlign w:val="bottom"/>
          </w:tcPr>
          <w:p w14:paraId="78D70D67" w14:textId="77777777" w:rsidR="00DC5E6A" w:rsidRPr="00D246FB" w:rsidRDefault="00DC5E6A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26E7" w:rsidRPr="00D246FB" w14:paraId="3AECF6E0" w14:textId="77777777" w:rsidTr="00D71DCE">
        <w:tc>
          <w:tcPr>
            <w:tcW w:w="7098" w:type="dxa"/>
            <w:shd w:val="clear" w:color="auto" w:fill="auto"/>
            <w:vAlign w:val="bottom"/>
          </w:tcPr>
          <w:p w14:paraId="042912AB" w14:textId="77777777" w:rsidR="00C026E7" w:rsidRPr="00D246FB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686" w:type="dxa"/>
            <w:gridSpan w:val="2"/>
            <w:shd w:val="clear" w:color="auto" w:fill="auto"/>
            <w:vAlign w:val="bottom"/>
          </w:tcPr>
          <w:p w14:paraId="36BDCD1D" w14:textId="6898E075" w:rsidR="00C026E7" w:rsidRPr="00604341" w:rsidRDefault="0001010D" w:rsidP="00C026E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397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2A72A4B5" w14:textId="77777777" w:rsidR="00C026E7" w:rsidRPr="00D246FB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0B257F0F" w14:textId="71FA0AC2" w:rsidR="00C026E7" w:rsidRPr="00D246FB" w:rsidRDefault="0001010D" w:rsidP="00C026E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307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099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38882AFB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84" w:type="dxa"/>
            <w:gridSpan w:val="2"/>
            <w:shd w:val="clear" w:color="auto" w:fill="auto"/>
            <w:vAlign w:val="bottom"/>
          </w:tcPr>
          <w:p w14:paraId="5AE5B26D" w14:textId="4481AC60" w:rsidR="00C026E7" w:rsidRPr="00D246FB" w:rsidRDefault="0001010D" w:rsidP="00C026E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188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470</w:t>
            </w:r>
          </w:p>
        </w:tc>
        <w:tc>
          <w:tcPr>
            <w:tcW w:w="256" w:type="dxa"/>
            <w:gridSpan w:val="2"/>
            <w:shd w:val="clear" w:color="auto" w:fill="auto"/>
            <w:vAlign w:val="bottom"/>
          </w:tcPr>
          <w:p w14:paraId="38FAF83C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0F11DA36" w14:textId="581D3D86" w:rsidR="00C026E7" w:rsidRPr="00D246FB" w:rsidRDefault="0001010D" w:rsidP="00C026E7">
            <w:pPr>
              <w:pStyle w:val="acctfourfigures"/>
              <w:tabs>
                <w:tab w:val="clear" w:pos="765"/>
                <w:tab w:val="decimal" w:pos="156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338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710</w:t>
            </w:r>
          </w:p>
        </w:tc>
      </w:tr>
      <w:tr w:rsidR="00C026E7" w:rsidRPr="00D246FB" w14:paraId="13E0DDF0" w14:textId="77777777" w:rsidTr="00D71DCE">
        <w:tc>
          <w:tcPr>
            <w:tcW w:w="7098" w:type="dxa"/>
            <w:shd w:val="clear" w:color="auto" w:fill="auto"/>
            <w:vAlign w:val="bottom"/>
          </w:tcPr>
          <w:p w14:paraId="2FC7BE20" w14:textId="77777777" w:rsidR="00C026E7" w:rsidRPr="00D246FB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686" w:type="dxa"/>
            <w:gridSpan w:val="2"/>
            <w:shd w:val="clear" w:color="auto" w:fill="auto"/>
            <w:vAlign w:val="bottom"/>
          </w:tcPr>
          <w:p w14:paraId="1CD5A7CC" w14:textId="609F930D" w:rsidR="00C026E7" w:rsidRPr="00D246FB" w:rsidRDefault="0001010D" w:rsidP="00C026E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vertAlign w:val="superscript"/>
                <w:cs/>
                <w:lang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882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214</w:t>
            </w:r>
            <w:r w:rsidR="00C026E7" w:rsidRPr="00D246FB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ก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4B92EC3D" w14:textId="77777777" w:rsidR="00C026E7" w:rsidRPr="00D246FB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5E7DC3AA" w14:textId="00619606" w:rsidR="00C026E7" w:rsidRPr="00D246FB" w:rsidRDefault="0001010D" w:rsidP="00C026E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vertAlign w:val="superscript"/>
                <w:lang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876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121</w:t>
            </w:r>
            <w:r w:rsidR="00C026E7" w:rsidRPr="00D246FB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ก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19C832FE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4" w:type="dxa"/>
            <w:gridSpan w:val="2"/>
            <w:shd w:val="clear" w:color="auto" w:fill="auto"/>
            <w:vAlign w:val="bottom"/>
          </w:tcPr>
          <w:p w14:paraId="3058F2C5" w14:textId="0E29C546" w:rsidR="00C026E7" w:rsidRPr="00D246FB" w:rsidRDefault="0001010D" w:rsidP="00C026E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vertAlign w:val="superscript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692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233</w:t>
            </w:r>
            <w:r w:rsidR="00C026E7" w:rsidRPr="00D246FB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ก</w:t>
            </w:r>
          </w:p>
        </w:tc>
        <w:tc>
          <w:tcPr>
            <w:tcW w:w="256" w:type="dxa"/>
            <w:gridSpan w:val="2"/>
            <w:shd w:val="clear" w:color="auto" w:fill="auto"/>
            <w:vAlign w:val="bottom"/>
          </w:tcPr>
          <w:p w14:paraId="5F6647C1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71DBAF4C" w14:textId="57570C27" w:rsidR="00C026E7" w:rsidRPr="00D246FB" w:rsidRDefault="0001010D" w:rsidP="00C026E7">
            <w:pPr>
              <w:pStyle w:val="acctfourfigures"/>
              <w:tabs>
                <w:tab w:val="clear" w:pos="765"/>
                <w:tab w:val="decimal" w:pos="156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vertAlign w:val="superscript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539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175</w:t>
            </w:r>
            <w:r w:rsidR="00C026E7" w:rsidRPr="00D246FB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ก</w:t>
            </w:r>
          </w:p>
        </w:tc>
      </w:tr>
      <w:tr w:rsidR="00C026E7" w:rsidRPr="00D246FB" w14:paraId="13C21034" w14:textId="77777777" w:rsidTr="00D71DCE">
        <w:tc>
          <w:tcPr>
            <w:tcW w:w="7098" w:type="dxa"/>
            <w:shd w:val="clear" w:color="auto" w:fill="auto"/>
            <w:vAlign w:val="bottom"/>
          </w:tcPr>
          <w:p w14:paraId="34AF063F" w14:textId="099A8BF6" w:rsidR="00C026E7" w:rsidRPr="00D246FB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6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F725C" w14:textId="6A9850B5" w:rsidR="00C026E7" w:rsidRPr="00D246FB" w:rsidRDefault="00C026E7" w:rsidP="00C026E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4F22F43C" w14:textId="77777777" w:rsidR="00C026E7" w:rsidRPr="00D246FB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08036" w14:textId="29729A49" w:rsidR="00C026E7" w:rsidRPr="00D246FB" w:rsidRDefault="00C026E7" w:rsidP="00C026E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2D434600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13230" w14:textId="220CF39E" w:rsidR="00C026E7" w:rsidRPr="00D246FB" w:rsidRDefault="0001010D" w:rsidP="00C026E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176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807</w:t>
            </w:r>
          </w:p>
        </w:tc>
        <w:tc>
          <w:tcPr>
            <w:tcW w:w="256" w:type="dxa"/>
            <w:gridSpan w:val="2"/>
            <w:shd w:val="clear" w:color="auto" w:fill="auto"/>
            <w:vAlign w:val="bottom"/>
          </w:tcPr>
          <w:p w14:paraId="424F1A27" w14:textId="77777777" w:rsidR="00C026E7" w:rsidRPr="00D246FB" w:rsidRDefault="00C026E7" w:rsidP="00C026E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B2547" w14:textId="2901E120" w:rsidR="00C026E7" w:rsidRPr="00D246FB" w:rsidRDefault="0001010D" w:rsidP="00C026E7">
            <w:pPr>
              <w:pStyle w:val="acctfourfigures"/>
              <w:tabs>
                <w:tab w:val="clear" w:pos="765"/>
                <w:tab w:val="decimal" w:pos="15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931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559</w:t>
            </w:r>
          </w:p>
        </w:tc>
      </w:tr>
      <w:tr w:rsidR="00C026E7" w:rsidRPr="00D246FB" w14:paraId="1EF8C490" w14:textId="77777777" w:rsidTr="00D71DCE">
        <w:tc>
          <w:tcPr>
            <w:tcW w:w="7098" w:type="dxa"/>
            <w:shd w:val="clear" w:color="auto" w:fill="auto"/>
            <w:vAlign w:val="bottom"/>
          </w:tcPr>
          <w:p w14:paraId="16F454AA" w14:textId="3CE49D14" w:rsidR="00C026E7" w:rsidRPr="00D246FB" w:rsidRDefault="00C026E7" w:rsidP="00C026E7">
            <w:pPr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เบ็ดเสร็จรวม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="0001010D" w:rsidRPr="0001010D">
              <w:rPr>
                <w:rFonts w:ascii="Angsana New" w:hAnsi="Angsana New" w:hint="cs"/>
                <w:i/>
                <w:iCs/>
                <w:sz w:val="30"/>
                <w:szCs w:val="30"/>
              </w:rPr>
              <w:t>100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0B2F5" w14:textId="5031E83D" w:rsidR="00C026E7" w:rsidRPr="00D246FB" w:rsidRDefault="0001010D" w:rsidP="00C026E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882</w:t>
            </w:r>
            <w:r w:rsidR="00C026E7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214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36BE397F" w14:textId="77777777" w:rsidR="00C026E7" w:rsidRPr="00D246FB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08478" w14:textId="1CE7A32B" w:rsidR="00C026E7" w:rsidRPr="00D246FB" w:rsidRDefault="0001010D" w:rsidP="00C026E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876</w:t>
            </w:r>
            <w:r w:rsidR="00C026E7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20D6C670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77E2B" w14:textId="291B2436" w:rsidR="00C026E7" w:rsidRPr="00D246FB" w:rsidRDefault="0001010D" w:rsidP="00C026E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869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040</w:t>
            </w:r>
          </w:p>
        </w:tc>
        <w:tc>
          <w:tcPr>
            <w:tcW w:w="256" w:type="dxa"/>
            <w:gridSpan w:val="2"/>
            <w:shd w:val="clear" w:color="auto" w:fill="auto"/>
            <w:vAlign w:val="bottom"/>
          </w:tcPr>
          <w:p w14:paraId="6B001C66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E5AA7" w14:textId="67D15250" w:rsidR="00C026E7" w:rsidRPr="00D246FB" w:rsidRDefault="0001010D" w:rsidP="00C026E7">
            <w:pPr>
              <w:pStyle w:val="acctfourfigures"/>
              <w:tabs>
                <w:tab w:val="clear" w:pos="765"/>
                <w:tab w:val="decimal" w:pos="156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470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734</w:t>
            </w:r>
          </w:p>
        </w:tc>
      </w:tr>
      <w:tr w:rsidR="00C026E7" w:rsidRPr="00D246FB" w14:paraId="30C3D1BA" w14:textId="77777777" w:rsidTr="009D6291">
        <w:tc>
          <w:tcPr>
            <w:tcW w:w="7098" w:type="dxa"/>
            <w:shd w:val="clear" w:color="auto" w:fill="auto"/>
            <w:vAlign w:val="bottom"/>
          </w:tcPr>
          <w:p w14:paraId="48998095" w14:textId="77777777" w:rsidR="00C026E7" w:rsidRPr="00D246FB" w:rsidRDefault="00C026E7" w:rsidP="00C026E7">
            <w:pPr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ส่วนได้เสียของกลุ่มบริษัท 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6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6BDC7" w14:textId="352A2617" w:rsidR="00C026E7" w:rsidRPr="00D246FB" w:rsidRDefault="0001010D" w:rsidP="00C026E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060B597B" w14:textId="77777777" w:rsidR="00C026E7" w:rsidRPr="00D246FB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48385" w14:textId="0DE16AB5" w:rsidR="00C026E7" w:rsidRPr="00D246FB" w:rsidRDefault="0001010D" w:rsidP="00C026E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1CE67C3B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8A119" w14:textId="5FBF79DD" w:rsidR="00C026E7" w:rsidRPr="00D246FB" w:rsidRDefault="0001010D" w:rsidP="00C026E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56" w:type="dxa"/>
            <w:gridSpan w:val="2"/>
            <w:shd w:val="clear" w:color="auto" w:fill="auto"/>
            <w:vAlign w:val="bottom"/>
          </w:tcPr>
          <w:p w14:paraId="048928BB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C4FF3" w14:textId="1DE97A2E" w:rsidR="00C026E7" w:rsidRPr="00D246FB" w:rsidRDefault="0001010D" w:rsidP="00C026E7">
            <w:pPr>
              <w:pStyle w:val="acctfourfigures"/>
              <w:tabs>
                <w:tab w:val="clear" w:pos="765"/>
                <w:tab w:val="decimal" w:pos="156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</w:tr>
      <w:tr w:rsidR="00C026E7" w:rsidRPr="00D246FB" w14:paraId="15E23D19" w14:textId="77777777" w:rsidTr="009D6291">
        <w:tc>
          <w:tcPr>
            <w:tcW w:w="7098" w:type="dxa"/>
            <w:shd w:val="clear" w:color="auto" w:fill="auto"/>
            <w:vAlign w:val="bottom"/>
          </w:tcPr>
          <w:p w14:paraId="6351AC1A" w14:textId="17E12B2A" w:rsidR="00C026E7" w:rsidRPr="00D246FB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4451FD" w14:textId="3C5B7725" w:rsidR="00C026E7" w:rsidRPr="00D246FB" w:rsidRDefault="0001010D" w:rsidP="00C026E7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220</w:t>
            </w:r>
            <w:r w:rsidR="00C026E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554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0B0A2A02" w14:textId="77777777" w:rsidR="00C026E7" w:rsidRPr="00D246FB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FA5310" w14:textId="7EF43D56" w:rsidR="00C026E7" w:rsidRPr="00D246FB" w:rsidRDefault="0001010D" w:rsidP="00C026E7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219</w:t>
            </w:r>
            <w:r w:rsidR="00C026E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030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61515976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E1FD1B" w14:textId="5B359223" w:rsidR="00C026E7" w:rsidRPr="00D246FB" w:rsidRDefault="0001010D" w:rsidP="00C026E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C026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947</w:t>
            </w:r>
            <w:r w:rsidR="00C026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616</w:t>
            </w:r>
          </w:p>
        </w:tc>
        <w:tc>
          <w:tcPr>
            <w:tcW w:w="256" w:type="dxa"/>
            <w:gridSpan w:val="2"/>
            <w:shd w:val="clear" w:color="auto" w:fill="auto"/>
            <w:vAlign w:val="bottom"/>
          </w:tcPr>
          <w:p w14:paraId="60B7A43D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24912E" w14:textId="37EAB596" w:rsidR="00C026E7" w:rsidRPr="00D246FB" w:rsidRDefault="0001010D" w:rsidP="00C026E7">
            <w:pPr>
              <w:pStyle w:val="acctfourfigures"/>
              <w:tabs>
                <w:tab w:val="clear" w:pos="765"/>
                <w:tab w:val="decimal" w:pos="156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C026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188</w:t>
            </w:r>
            <w:r w:rsidR="00C026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294</w:t>
            </w:r>
          </w:p>
        </w:tc>
      </w:tr>
      <w:tr w:rsidR="00C026E7" w:rsidRPr="00D246FB" w14:paraId="1AC74FD1" w14:textId="77777777" w:rsidTr="009D6291">
        <w:trPr>
          <w:trHeight w:val="125"/>
        </w:trPr>
        <w:tc>
          <w:tcPr>
            <w:tcW w:w="7098" w:type="dxa"/>
            <w:shd w:val="clear" w:color="auto" w:fill="auto"/>
            <w:vAlign w:val="bottom"/>
          </w:tcPr>
          <w:p w14:paraId="234EA214" w14:textId="77777777" w:rsidR="00C026E7" w:rsidRPr="00C43469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3469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เงินปันผลรับจากการร่วมค้าสำหรับปี</w:t>
            </w:r>
          </w:p>
        </w:tc>
        <w:tc>
          <w:tcPr>
            <w:tcW w:w="1686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ACB1BD" w14:textId="6BC79B45" w:rsidR="00C026E7" w:rsidRPr="00C43469" w:rsidRDefault="0001010D" w:rsidP="00C026E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310</w:t>
            </w:r>
            <w:r w:rsidR="00C026E7" w:rsidRPr="00C4346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6E2B6EDB" w14:textId="77777777" w:rsidR="00C026E7" w:rsidRPr="00C43469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48C78A" w14:textId="74A42479" w:rsidR="00C026E7" w:rsidRPr="00C43469" w:rsidRDefault="0001010D" w:rsidP="00C026E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412</w:t>
            </w:r>
            <w:r w:rsidR="00C026E7" w:rsidRPr="00C4346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6A1BB5E6" w14:textId="77777777" w:rsidR="00C026E7" w:rsidRPr="00C43469" w:rsidRDefault="00C026E7" w:rsidP="00C026E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1E1E4F" w14:textId="54C84041" w:rsidR="00C026E7" w:rsidRPr="00C43469" w:rsidRDefault="0001010D" w:rsidP="00C026E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7567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019</w:t>
            </w:r>
            <w:r w:rsidR="00C026E7" w:rsidRPr="00C43469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700</w:t>
            </w:r>
          </w:p>
        </w:tc>
        <w:tc>
          <w:tcPr>
            <w:tcW w:w="256" w:type="dxa"/>
            <w:gridSpan w:val="2"/>
            <w:shd w:val="clear" w:color="auto" w:fill="auto"/>
            <w:vAlign w:val="bottom"/>
          </w:tcPr>
          <w:p w14:paraId="527D89CD" w14:textId="77777777" w:rsidR="00C026E7" w:rsidRPr="00C43469" w:rsidRDefault="00C026E7" w:rsidP="00C026E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1C53CB" w14:textId="75654CBE" w:rsidR="00C026E7" w:rsidRPr="00C43469" w:rsidRDefault="0001010D" w:rsidP="00C026E7">
            <w:pPr>
              <w:pStyle w:val="acctfourfigures"/>
              <w:tabs>
                <w:tab w:val="clear" w:pos="765"/>
                <w:tab w:val="decimal" w:pos="156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608</w:t>
            </w:r>
            <w:r w:rsidR="00C026E7" w:rsidRPr="00C43469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</w:p>
        </w:tc>
      </w:tr>
      <w:tr w:rsidR="00C026E7" w:rsidRPr="0086551C" w14:paraId="5C4B7383" w14:textId="77777777" w:rsidTr="009D6291">
        <w:trPr>
          <w:trHeight w:val="125"/>
        </w:trPr>
        <w:tc>
          <w:tcPr>
            <w:tcW w:w="7098" w:type="dxa"/>
            <w:shd w:val="clear" w:color="auto" w:fill="auto"/>
            <w:vAlign w:val="bottom"/>
          </w:tcPr>
          <w:p w14:paraId="6B4DB9D3" w14:textId="77777777" w:rsidR="00C026E7" w:rsidRPr="0086551C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86" w:type="dxa"/>
            <w:gridSpan w:val="2"/>
            <w:shd w:val="clear" w:color="auto" w:fill="auto"/>
            <w:vAlign w:val="bottom"/>
          </w:tcPr>
          <w:p w14:paraId="1FDEB6A3" w14:textId="77777777" w:rsidR="00C026E7" w:rsidRPr="0086551C" w:rsidRDefault="00C026E7" w:rsidP="00C026E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3E113CBE" w14:textId="77777777" w:rsidR="00C026E7" w:rsidRPr="0086551C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36542156" w14:textId="77777777" w:rsidR="00C026E7" w:rsidRPr="0086551C" w:rsidRDefault="00C026E7" w:rsidP="00C026E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548FB1B0" w14:textId="77777777" w:rsidR="00C026E7" w:rsidRPr="0086551C" w:rsidRDefault="00C026E7" w:rsidP="00C026E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20"/>
              </w:rPr>
            </w:pPr>
          </w:p>
        </w:tc>
        <w:tc>
          <w:tcPr>
            <w:tcW w:w="1684" w:type="dxa"/>
            <w:gridSpan w:val="2"/>
            <w:shd w:val="clear" w:color="auto" w:fill="auto"/>
            <w:vAlign w:val="bottom"/>
          </w:tcPr>
          <w:p w14:paraId="27A097C9" w14:textId="77777777" w:rsidR="00C026E7" w:rsidRPr="0086551C" w:rsidRDefault="00C026E7" w:rsidP="00C026E7">
            <w:pPr>
              <w:pStyle w:val="acctfourfigures"/>
              <w:tabs>
                <w:tab w:val="clear" w:pos="765"/>
                <w:tab w:val="decimal" w:pos="1152"/>
                <w:tab w:val="decimal" w:pos="1384"/>
              </w:tabs>
              <w:spacing w:line="240" w:lineRule="auto"/>
              <w:ind w:left="-115" w:right="-115"/>
              <w:rPr>
                <w:rFonts w:ascii="Angsana New" w:hAnsi="Angsana New"/>
                <w:sz w:val="20"/>
              </w:rPr>
            </w:pPr>
          </w:p>
        </w:tc>
        <w:tc>
          <w:tcPr>
            <w:tcW w:w="256" w:type="dxa"/>
            <w:gridSpan w:val="2"/>
            <w:shd w:val="clear" w:color="auto" w:fill="auto"/>
            <w:vAlign w:val="bottom"/>
          </w:tcPr>
          <w:p w14:paraId="56EBD49B" w14:textId="77777777" w:rsidR="00C026E7" w:rsidRPr="0086551C" w:rsidRDefault="00C026E7" w:rsidP="00C026E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20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30482F4D" w14:textId="77777777" w:rsidR="00C026E7" w:rsidRPr="0086551C" w:rsidRDefault="00C026E7" w:rsidP="00C026E7">
            <w:pPr>
              <w:pStyle w:val="acctfourfigures"/>
              <w:tabs>
                <w:tab w:val="clear" w:pos="765"/>
                <w:tab w:val="decimal" w:pos="1152"/>
                <w:tab w:val="decimal" w:pos="1384"/>
                <w:tab w:val="decimal" w:pos="1560"/>
              </w:tabs>
              <w:spacing w:line="240" w:lineRule="auto"/>
              <w:ind w:left="-115" w:right="-115"/>
              <w:rPr>
                <w:rFonts w:ascii="Angsana New" w:hAnsi="Angsana New"/>
                <w:sz w:val="20"/>
              </w:rPr>
            </w:pPr>
          </w:p>
        </w:tc>
      </w:tr>
      <w:tr w:rsidR="00C026E7" w:rsidRPr="00D246FB" w14:paraId="714453B9" w14:textId="77777777" w:rsidTr="00D71DCE">
        <w:tc>
          <w:tcPr>
            <w:tcW w:w="7098" w:type="dxa"/>
            <w:shd w:val="clear" w:color="auto" w:fill="auto"/>
            <w:vAlign w:val="bottom"/>
          </w:tcPr>
          <w:p w14:paraId="559B60EC" w14:textId="77777777" w:rsidR="00C026E7" w:rsidRPr="00D246FB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686" w:type="dxa"/>
            <w:gridSpan w:val="2"/>
            <w:shd w:val="clear" w:color="auto" w:fill="auto"/>
            <w:vAlign w:val="bottom"/>
          </w:tcPr>
          <w:p w14:paraId="44E232FF" w14:textId="468E142F" w:rsidR="00C026E7" w:rsidRPr="00D246FB" w:rsidRDefault="0001010D" w:rsidP="00C026E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vertAlign w:val="superscript"/>
                <w:lang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C81C6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098</w:t>
            </w:r>
            <w:r w:rsidR="00C81C6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786</w:t>
            </w:r>
            <w:r w:rsidR="00C026E7" w:rsidRPr="00D246FB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ข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34CB44BE" w14:textId="77777777" w:rsidR="00C026E7" w:rsidRPr="00D246FB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7518FA46" w14:textId="4ED25258" w:rsidR="00C026E7" w:rsidRPr="00D246FB" w:rsidRDefault="0001010D" w:rsidP="00C026E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vertAlign w:val="superscript"/>
                <w:lang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C026E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562</w:t>
            </w:r>
            <w:r w:rsidR="00C026E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685</w:t>
            </w:r>
            <w:r w:rsidR="00C026E7" w:rsidRPr="00D246FB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ข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5A4633AF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4" w:type="dxa"/>
            <w:gridSpan w:val="2"/>
            <w:shd w:val="clear" w:color="auto" w:fill="auto"/>
            <w:vAlign w:val="bottom"/>
          </w:tcPr>
          <w:p w14:paraId="52399BE9" w14:textId="5E23B7B0" w:rsidR="00C026E7" w:rsidRPr="00D246FB" w:rsidRDefault="0001010D" w:rsidP="00C026E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vertAlign w:val="superscript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="00C026E7" w:rsidRPr="00BB579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763</w:t>
            </w:r>
            <w:r w:rsidR="00C026E7" w:rsidRPr="00BB579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524</w:t>
            </w:r>
            <w:r w:rsidR="00C026E7" w:rsidRPr="00D246FB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ข</w:t>
            </w:r>
          </w:p>
        </w:tc>
        <w:tc>
          <w:tcPr>
            <w:tcW w:w="256" w:type="dxa"/>
            <w:gridSpan w:val="2"/>
            <w:shd w:val="clear" w:color="auto" w:fill="auto"/>
            <w:vAlign w:val="bottom"/>
          </w:tcPr>
          <w:p w14:paraId="071F2399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50A551EA" w14:textId="260D1655" w:rsidR="00C026E7" w:rsidRPr="00D246FB" w:rsidRDefault="0001010D" w:rsidP="00C026E7">
            <w:pPr>
              <w:pStyle w:val="acctfourfigures"/>
              <w:tabs>
                <w:tab w:val="clear" w:pos="765"/>
                <w:tab w:val="decimal" w:pos="156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vertAlign w:val="superscript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="00C026E7" w:rsidRPr="00BB579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243</w:t>
            </w:r>
            <w:r w:rsidR="00C026E7" w:rsidRPr="00BB579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968</w:t>
            </w:r>
            <w:r w:rsidR="00C026E7" w:rsidRPr="00D246FB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ข</w:t>
            </w:r>
          </w:p>
        </w:tc>
      </w:tr>
      <w:tr w:rsidR="00C026E7" w:rsidRPr="00D246FB" w14:paraId="218FD069" w14:textId="77777777" w:rsidTr="00D71DCE">
        <w:tc>
          <w:tcPr>
            <w:tcW w:w="7098" w:type="dxa"/>
            <w:shd w:val="clear" w:color="auto" w:fill="auto"/>
            <w:vAlign w:val="bottom"/>
          </w:tcPr>
          <w:p w14:paraId="654CD89D" w14:textId="77777777" w:rsidR="00C026E7" w:rsidRPr="00D246FB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686" w:type="dxa"/>
            <w:gridSpan w:val="2"/>
            <w:shd w:val="clear" w:color="auto" w:fill="auto"/>
            <w:vAlign w:val="bottom"/>
          </w:tcPr>
          <w:p w14:paraId="501EFB57" w14:textId="3C5FDD3E" w:rsidR="00C026E7" w:rsidRPr="00D246FB" w:rsidRDefault="0001010D" w:rsidP="00C026E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C026E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677</w:t>
            </w:r>
            <w:r w:rsidR="00C026E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425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4F9D1F8E" w14:textId="77777777" w:rsidR="00C026E7" w:rsidRPr="00D246FB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59D07A74" w14:textId="19134C10" w:rsidR="00C026E7" w:rsidRPr="00D246FB" w:rsidRDefault="0001010D" w:rsidP="00C026E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C026E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002</w:t>
            </w:r>
            <w:r w:rsidR="00C026E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288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2DF69540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4" w:type="dxa"/>
            <w:gridSpan w:val="2"/>
            <w:shd w:val="clear" w:color="auto" w:fill="auto"/>
            <w:vAlign w:val="bottom"/>
          </w:tcPr>
          <w:p w14:paraId="67C87B4F" w14:textId="2EDDFAD3" w:rsidR="00C026E7" w:rsidRPr="00D246FB" w:rsidRDefault="0001010D" w:rsidP="00C026E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89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317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762</w:t>
            </w:r>
          </w:p>
        </w:tc>
        <w:tc>
          <w:tcPr>
            <w:tcW w:w="256" w:type="dxa"/>
            <w:gridSpan w:val="2"/>
            <w:shd w:val="clear" w:color="auto" w:fill="auto"/>
            <w:vAlign w:val="bottom"/>
          </w:tcPr>
          <w:p w14:paraId="112F7558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64B57D2B" w14:textId="4E889F15" w:rsidR="00C026E7" w:rsidRPr="00D246FB" w:rsidRDefault="0001010D" w:rsidP="00C026E7">
            <w:pPr>
              <w:pStyle w:val="acctfourfigures"/>
              <w:tabs>
                <w:tab w:val="clear" w:pos="765"/>
                <w:tab w:val="decimal" w:pos="156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90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002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942</w:t>
            </w:r>
          </w:p>
        </w:tc>
      </w:tr>
      <w:tr w:rsidR="00C026E7" w:rsidRPr="00D246FB" w14:paraId="03426FA0" w14:textId="77777777" w:rsidTr="00D71DCE">
        <w:tc>
          <w:tcPr>
            <w:tcW w:w="7098" w:type="dxa"/>
            <w:shd w:val="clear" w:color="auto" w:fill="auto"/>
            <w:vAlign w:val="bottom"/>
          </w:tcPr>
          <w:p w14:paraId="253B144D" w14:textId="77777777" w:rsidR="00C026E7" w:rsidRPr="00D246FB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686" w:type="dxa"/>
            <w:gridSpan w:val="2"/>
            <w:shd w:val="clear" w:color="auto" w:fill="auto"/>
            <w:vAlign w:val="bottom"/>
          </w:tcPr>
          <w:p w14:paraId="6686A4BD" w14:textId="764DF453" w:rsidR="00C026E7" w:rsidRPr="00BB5790" w:rsidRDefault="00C026E7" w:rsidP="00C026E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B5790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B5790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065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572</w:t>
            </w:r>
            <w:r w:rsidRPr="00BB5790">
              <w:rPr>
                <w:rFonts w:ascii="Angsana New" w:hAnsi="Angsana New"/>
                <w:sz w:val="30"/>
                <w:szCs w:val="30"/>
              </w:rPr>
              <w:t>)</w:t>
            </w:r>
            <w:r w:rsidRPr="00D246FB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ค</w:t>
            </w:r>
            <w:proofErr w:type="gramEnd"/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566ACD89" w14:textId="77777777" w:rsidR="00C026E7" w:rsidRPr="00D246FB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5A5BE9AB" w14:textId="0D5F8A6B" w:rsidR="00C026E7" w:rsidRPr="00D246FB" w:rsidRDefault="00C026E7" w:rsidP="00C026E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vertAlign w:val="superscript"/>
                <w:cs/>
                <w:lang w:bidi="th-TH"/>
              </w:rPr>
            </w:pPr>
            <w:r w:rsidRPr="00BB5790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B5790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577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  <w:r w:rsidRPr="00BB5790">
              <w:rPr>
                <w:rFonts w:ascii="Angsana New" w:hAnsi="Angsana New"/>
                <w:sz w:val="30"/>
                <w:szCs w:val="30"/>
              </w:rPr>
              <w:t>)</w:t>
            </w:r>
            <w:r w:rsidRPr="00D246FB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ค</w:t>
            </w:r>
            <w:proofErr w:type="gramEnd"/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13202A5A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4" w:type="dxa"/>
            <w:gridSpan w:val="2"/>
            <w:shd w:val="clear" w:color="auto" w:fill="auto"/>
            <w:vAlign w:val="bottom"/>
          </w:tcPr>
          <w:p w14:paraId="54058161" w14:textId="356223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proofErr w:type="gramStart"/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047</w:t>
            </w:r>
            <w:r w:rsidRPr="00BB579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335</w:t>
            </w:r>
            <w:r w:rsidRPr="00BB579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  <w:r w:rsidRPr="00D246FB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ค</w:t>
            </w:r>
            <w:proofErr w:type="gramEnd"/>
          </w:p>
        </w:tc>
        <w:tc>
          <w:tcPr>
            <w:tcW w:w="256" w:type="dxa"/>
            <w:gridSpan w:val="2"/>
            <w:shd w:val="clear" w:color="auto" w:fill="auto"/>
            <w:vAlign w:val="bottom"/>
          </w:tcPr>
          <w:p w14:paraId="72415966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500FA53A" w14:textId="49FAF004" w:rsidR="00C026E7" w:rsidRPr="00D246FB" w:rsidRDefault="00C026E7" w:rsidP="00C026E7">
            <w:pPr>
              <w:pStyle w:val="acctfourfigures"/>
              <w:tabs>
                <w:tab w:val="clear" w:pos="765"/>
                <w:tab w:val="decimal" w:pos="156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proofErr w:type="gramStart"/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606</w:t>
            </w:r>
            <w:r w:rsidRPr="00BB579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333</w:t>
            </w:r>
            <w:r w:rsidRPr="00BB579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  <w:r w:rsidRPr="00D246FB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ค</w:t>
            </w:r>
            <w:proofErr w:type="gramEnd"/>
          </w:p>
        </w:tc>
      </w:tr>
      <w:tr w:rsidR="00C026E7" w:rsidRPr="00D246FB" w14:paraId="02FD9EE7" w14:textId="77777777" w:rsidTr="00D71DCE">
        <w:tc>
          <w:tcPr>
            <w:tcW w:w="7098" w:type="dxa"/>
            <w:shd w:val="clear" w:color="auto" w:fill="auto"/>
            <w:vAlign w:val="bottom"/>
          </w:tcPr>
          <w:p w14:paraId="26C10087" w14:textId="77777777" w:rsidR="00C026E7" w:rsidRPr="00D246FB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6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E05BF" w14:textId="5803DD41" w:rsidR="00C026E7" w:rsidRPr="00BB5790" w:rsidRDefault="00C026E7" w:rsidP="00C026E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B5790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  <w:r w:rsidRPr="00BB5790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407</w:t>
            </w:r>
            <w:r w:rsidRPr="00BB5790">
              <w:rPr>
                <w:rFonts w:ascii="Angsana New" w:hAnsi="Angsana New"/>
                <w:sz w:val="30"/>
                <w:szCs w:val="30"/>
              </w:rPr>
              <w:t>)</w:t>
            </w:r>
            <w:r w:rsidRPr="00D246FB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ง</w:t>
            </w:r>
            <w:proofErr w:type="gramEnd"/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476F64E6" w14:textId="77777777" w:rsidR="00C026E7" w:rsidRPr="00D246FB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EB6B4" w14:textId="31447D96" w:rsidR="00C026E7" w:rsidRPr="00D246FB" w:rsidRDefault="00C026E7" w:rsidP="00C026E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vertAlign w:val="superscript"/>
                <w:cs/>
                <w:lang w:bidi="th-TH"/>
              </w:rPr>
            </w:pPr>
            <w:r w:rsidRPr="00BB5790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Pr="00BB5790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692</w:t>
            </w:r>
            <w:r w:rsidRPr="00BB5790">
              <w:rPr>
                <w:rFonts w:ascii="Angsana New" w:hAnsi="Angsana New"/>
                <w:sz w:val="30"/>
                <w:szCs w:val="30"/>
              </w:rPr>
              <w:t>)</w:t>
            </w:r>
            <w:r w:rsidRPr="00D246FB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ง</w:t>
            </w:r>
            <w:proofErr w:type="gramEnd"/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7333E77C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486EB" w14:textId="23BB01A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proofErr w:type="gramStart"/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  <w:r w:rsidRPr="00BB579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154</w:t>
            </w:r>
            <w:r w:rsidRPr="00BB579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680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  <w:r w:rsidRPr="00D246FB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ง</w:t>
            </w:r>
            <w:proofErr w:type="gramEnd"/>
          </w:p>
        </w:tc>
        <w:tc>
          <w:tcPr>
            <w:tcW w:w="256" w:type="dxa"/>
            <w:gridSpan w:val="2"/>
            <w:shd w:val="clear" w:color="auto" w:fill="auto"/>
            <w:vAlign w:val="bottom"/>
          </w:tcPr>
          <w:p w14:paraId="44F8BD69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74F65" w14:textId="70B9B82B" w:rsidR="00C026E7" w:rsidRPr="00D246FB" w:rsidRDefault="00C026E7" w:rsidP="00C026E7">
            <w:pPr>
              <w:pStyle w:val="acctfourfigures"/>
              <w:tabs>
                <w:tab w:val="clear" w:pos="765"/>
                <w:tab w:val="decimal" w:pos="156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proofErr w:type="gramStart"/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  <w:r w:rsidRPr="00BB579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049</w:t>
            </w:r>
            <w:r w:rsidRPr="00BB579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352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  <w:r w:rsidRPr="00D246FB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ง</w:t>
            </w:r>
            <w:proofErr w:type="gramEnd"/>
          </w:p>
        </w:tc>
      </w:tr>
      <w:tr w:rsidR="00C026E7" w:rsidRPr="00D246FB" w14:paraId="06BB2ADF" w14:textId="77777777" w:rsidTr="00D71DCE">
        <w:tc>
          <w:tcPr>
            <w:tcW w:w="7098" w:type="dxa"/>
            <w:shd w:val="clear" w:color="auto" w:fill="auto"/>
            <w:vAlign w:val="bottom"/>
          </w:tcPr>
          <w:p w14:paraId="56C5A2CA" w14:textId="6BE01C26" w:rsidR="00C026E7" w:rsidRPr="00D246FB" w:rsidRDefault="00C026E7" w:rsidP="00C026E7">
            <w:pPr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สินทรัพย์สุทธิ 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(ร้อยละ </w:t>
            </w:r>
            <w:r w:rsidR="0001010D" w:rsidRPr="0001010D">
              <w:rPr>
                <w:rFonts w:ascii="Angsana New" w:hAnsi="Angsana New" w:hint="cs"/>
                <w:i/>
                <w:iCs/>
                <w:sz w:val="30"/>
                <w:szCs w:val="30"/>
              </w:rPr>
              <w:t>100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2F2ED" w14:textId="1294CA14" w:rsidR="00C026E7" w:rsidRPr="00D246FB" w:rsidRDefault="0001010D" w:rsidP="00C026E7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C026E7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661</w:t>
            </w:r>
            <w:r w:rsidR="00C026E7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232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472E733F" w14:textId="77777777" w:rsidR="00C026E7" w:rsidRPr="00D246FB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8092F" w14:textId="3E8D5673" w:rsidR="00C026E7" w:rsidRPr="00D246FB" w:rsidRDefault="0001010D" w:rsidP="00C026E7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C026E7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930</w:t>
            </w:r>
            <w:r w:rsidR="00C026E7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149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3B552CFC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BA260" w14:textId="6C64CCD3" w:rsidR="00C026E7" w:rsidRPr="00D246FB" w:rsidRDefault="0001010D" w:rsidP="00C026E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57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879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271</w:t>
            </w:r>
          </w:p>
        </w:tc>
        <w:tc>
          <w:tcPr>
            <w:tcW w:w="256" w:type="dxa"/>
            <w:gridSpan w:val="2"/>
            <w:shd w:val="clear" w:color="auto" w:fill="auto"/>
            <w:vAlign w:val="bottom"/>
          </w:tcPr>
          <w:p w14:paraId="4C812D1E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CB57D" w14:textId="091FE32C" w:rsidR="00C026E7" w:rsidRPr="00D246FB" w:rsidRDefault="0001010D" w:rsidP="00C026E7">
            <w:pPr>
              <w:pStyle w:val="acctfourfigures"/>
              <w:tabs>
                <w:tab w:val="clear" w:pos="765"/>
                <w:tab w:val="decimal" w:pos="156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591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225</w:t>
            </w:r>
          </w:p>
        </w:tc>
      </w:tr>
      <w:tr w:rsidR="00C026E7" w:rsidRPr="00D246FB" w14:paraId="3D70DA89" w14:textId="77777777" w:rsidTr="00DC5E6A">
        <w:tc>
          <w:tcPr>
            <w:tcW w:w="7106" w:type="dxa"/>
            <w:gridSpan w:val="2"/>
            <w:shd w:val="clear" w:color="auto" w:fill="auto"/>
            <w:vAlign w:val="bottom"/>
          </w:tcPr>
          <w:p w14:paraId="556851CD" w14:textId="77777777" w:rsidR="00C026E7" w:rsidRPr="00D246FB" w:rsidRDefault="00C026E7" w:rsidP="00C026E7">
            <w:pPr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สินทรัพย์สุทธิส่วนที่เป็นของกลุ่มบริษัท</w:t>
            </w:r>
          </w:p>
        </w:tc>
        <w:tc>
          <w:tcPr>
            <w:tcW w:w="1706" w:type="dxa"/>
            <w:gridSpan w:val="2"/>
            <w:shd w:val="clear" w:color="auto" w:fill="auto"/>
            <w:vAlign w:val="bottom"/>
          </w:tcPr>
          <w:p w14:paraId="1E17066F" w14:textId="60CBD010" w:rsidR="00C026E7" w:rsidRPr="00D246FB" w:rsidRDefault="0001010D" w:rsidP="00C026E7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415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308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45E8572" w14:textId="77777777" w:rsidR="00C026E7" w:rsidRPr="00D246FB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bottom"/>
          </w:tcPr>
          <w:p w14:paraId="69325E4C" w14:textId="19539AA3" w:rsidR="00C026E7" w:rsidRPr="00D246FB" w:rsidRDefault="0001010D" w:rsidP="00C026E7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482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537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C587B6D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7983DB10" w14:textId="5D469854" w:rsidR="00C026E7" w:rsidRPr="00D246FB" w:rsidRDefault="0001010D" w:rsidP="00C026E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151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708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5277E62E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5" w:type="dxa"/>
            <w:shd w:val="clear" w:color="auto" w:fill="auto"/>
            <w:vAlign w:val="bottom"/>
          </w:tcPr>
          <w:p w14:paraId="5CC645CE" w14:textId="775D21CD" w:rsidR="00C026E7" w:rsidRPr="00D246FB" w:rsidRDefault="0001010D" w:rsidP="00C026E7">
            <w:pPr>
              <w:pStyle w:val="acctfourfigures"/>
              <w:tabs>
                <w:tab w:val="clear" w:pos="765"/>
                <w:tab w:val="decimal" w:pos="1515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236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490</w:t>
            </w:r>
          </w:p>
        </w:tc>
      </w:tr>
      <w:tr w:rsidR="00C026E7" w:rsidRPr="00D246FB" w14:paraId="1B4D3D1E" w14:textId="77777777" w:rsidTr="00DC5E6A">
        <w:tc>
          <w:tcPr>
            <w:tcW w:w="7106" w:type="dxa"/>
            <w:gridSpan w:val="2"/>
            <w:shd w:val="clear" w:color="auto" w:fill="auto"/>
            <w:vAlign w:val="bottom"/>
          </w:tcPr>
          <w:p w14:paraId="2D7C866C" w14:textId="77777777" w:rsidR="00C026E7" w:rsidRPr="00D246FB" w:rsidRDefault="00C026E7" w:rsidP="00C026E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ผลต่างจากการแปลงค่าในการจัดทำงบการเงินรวมและอื่น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70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DB01C" w14:textId="747525B1" w:rsidR="00C026E7" w:rsidRPr="00D246FB" w:rsidRDefault="0001010D" w:rsidP="00C026E7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262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863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299D19A" w14:textId="77777777" w:rsidR="00C026E7" w:rsidRPr="00D246FB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left="-115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AD9F6" w14:textId="079B392A" w:rsidR="00C026E7" w:rsidRPr="00D246FB" w:rsidRDefault="0001010D" w:rsidP="00C026E7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285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080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558841D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152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12CE5" w14:textId="2216FBE2" w:rsidR="00C026E7" w:rsidRPr="00D246FB" w:rsidRDefault="0001010D" w:rsidP="00C026E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598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977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36B4174C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E8ABD" w14:textId="67468468" w:rsidR="00C026E7" w:rsidRPr="00D246FB" w:rsidRDefault="00C026E7" w:rsidP="00C026E7">
            <w:pPr>
              <w:pStyle w:val="acctfourfigures"/>
              <w:tabs>
                <w:tab w:val="clear" w:pos="765"/>
                <w:tab w:val="decimal" w:pos="1515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137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693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026E7" w:rsidRPr="00D246FB" w14:paraId="73E4354F" w14:textId="77777777" w:rsidTr="00DC5E6A">
        <w:tc>
          <w:tcPr>
            <w:tcW w:w="7106" w:type="dxa"/>
            <w:gridSpan w:val="2"/>
            <w:shd w:val="clear" w:color="auto" w:fill="auto"/>
            <w:vAlign w:val="bottom"/>
          </w:tcPr>
          <w:p w14:paraId="7D2E742C" w14:textId="77777777" w:rsidR="00C026E7" w:rsidRPr="00D246FB" w:rsidRDefault="00C026E7" w:rsidP="00C026E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มูลค่าตามบัญชีของเงินลงทุนในการร่วมค้า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2BB8BD" w14:textId="31BB3673" w:rsidR="00C026E7" w:rsidRPr="00D246FB" w:rsidRDefault="0001010D" w:rsidP="00C026E7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C026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678</w:t>
            </w:r>
            <w:r w:rsidR="00C026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A5B1521" w14:textId="77777777" w:rsidR="00C026E7" w:rsidRPr="00D246FB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46978A" w14:textId="60A12B8B" w:rsidR="00C026E7" w:rsidRPr="00D246FB" w:rsidRDefault="0001010D" w:rsidP="00C026E7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C026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767</w:t>
            </w:r>
            <w:r w:rsidR="00C026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630490D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6F28E0" w14:textId="5CC358F1" w:rsidR="00C026E7" w:rsidRPr="00D246FB" w:rsidRDefault="0001010D" w:rsidP="00C026E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="00C026E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750</w:t>
            </w:r>
            <w:r w:rsidR="00C026E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685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247FF936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12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884C4E" w14:textId="076AB85B" w:rsidR="00C026E7" w:rsidRPr="00D246FB" w:rsidRDefault="0001010D" w:rsidP="00C026E7">
            <w:pPr>
              <w:pStyle w:val="acctfourfigures"/>
              <w:tabs>
                <w:tab w:val="clear" w:pos="765"/>
                <w:tab w:val="decimal" w:pos="1515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</w:t>
            </w:r>
            <w:r w:rsidR="00C026E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098</w:t>
            </w:r>
            <w:r w:rsidR="00C026E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797</w:t>
            </w:r>
          </w:p>
        </w:tc>
      </w:tr>
      <w:tr w:rsidR="00C026E7" w:rsidRPr="00D246FB" w14:paraId="514E08AE" w14:textId="77777777" w:rsidTr="00DC5E6A">
        <w:tc>
          <w:tcPr>
            <w:tcW w:w="7106" w:type="dxa"/>
            <w:gridSpan w:val="2"/>
            <w:shd w:val="clear" w:color="auto" w:fill="auto"/>
            <w:vAlign w:val="bottom"/>
          </w:tcPr>
          <w:p w14:paraId="14DE03E6" w14:textId="77777777" w:rsidR="00C026E7" w:rsidRPr="00D246FB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6" w:type="dxa"/>
            <w:gridSpan w:val="2"/>
            <w:shd w:val="clear" w:color="auto" w:fill="auto"/>
            <w:vAlign w:val="bottom"/>
          </w:tcPr>
          <w:p w14:paraId="24484D1F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233"/>
                <w:tab w:val="decimal" w:pos="137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04C36B71" w14:textId="77777777" w:rsidR="00C026E7" w:rsidRPr="00D246FB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bottom"/>
          </w:tcPr>
          <w:p w14:paraId="57FD84F9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233"/>
                <w:tab w:val="decimal" w:pos="137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3E323C4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2BDFF1D8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233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494DA490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5" w:type="dxa"/>
            <w:shd w:val="clear" w:color="auto" w:fill="auto"/>
            <w:vAlign w:val="bottom"/>
          </w:tcPr>
          <w:p w14:paraId="42AF11E3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233"/>
                <w:tab w:val="decimal" w:pos="1515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26E7" w:rsidRPr="00D246FB" w14:paraId="25BD3520" w14:textId="77777777" w:rsidTr="00DC5E6A">
        <w:tc>
          <w:tcPr>
            <w:tcW w:w="7106" w:type="dxa"/>
            <w:gridSpan w:val="2"/>
            <w:shd w:val="clear" w:color="auto" w:fill="auto"/>
            <w:vAlign w:val="bottom"/>
          </w:tcPr>
          <w:p w14:paraId="39AFE589" w14:textId="77777777" w:rsidR="00C026E7" w:rsidRPr="00D246FB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06" w:type="dxa"/>
            <w:gridSpan w:val="2"/>
            <w:shd w:val="clear" w:color="auto" w:fill="auto"/>
            <w:vAlign w:val="bottom"/>
          </w:tcPr>
          <w:p w14:paraId="2C0588F2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233"/>
                <w:tab w:val="decimal" w:pos="137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B636D06" w14:textId="77777777" w:rsidR="00C026E7" w:rsidRPr="00D246FB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bottom"/>
          </w:tcPr>
          <w:p w14:paraId="605A7976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233"/>
                <w:tab w:val="decimal" w:pos="137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9F28E7E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39513D75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233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7CAF887E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5" w:type="dxa"/>
            <w:shd w:val="clear" w:color="auto" w:fill="auto"/>
            <w:vAlign w:val="bottom"/>
          </w:tcPr>
          <w:p w14:paraId="7514458D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233"/>
                <w:tab w:val="decimal" w:pos="1515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26E7" w:rsidRPr="00D246FB" w14:paraId="562552CF" w14:textId="77777777" w:rsidTr="00DC5E6A">
        <w:tc>
          <w:tcPr>
            <w:tcW w:w="7106" w:type="dxa"/>
            <w:gridSpan w:val="2"/>
            <w:shd w:val="clear" w:color="auto" w:fill="auto"/>
            <w:vAlign w:val="bottom"/>
          </w:tcPr>
          <w:p w14:paraId="66ABCCB0" w14:textId="77777777" w:rsidR="00C026E7" w:rsidRPr="00D246FB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ก.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ab/>
              <w:t>รวมรายการต่อไปนี้</w:t>
            </w:r>
          </w:p>
        </w:tc>
        <w:tc>
          <w:tcPr>
            <w:tcW w:w="1706" w:type="dxa"/>
            <w:gridSpan w:val="2"/>
            <w:shd w:val="clear" w:color="auto" w:fill="auto"/>
            <w:vAlign w:val="bottom"/>
          </w:tcPr>
          <w:p w14:paraId="67D86163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233"/>
                <w:tab w:val="decimal" w:pos="137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731D10EB" w14:textId="77777777" w:rsidR="00C026E7" w:rsidRPr="00D246FB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bottom"/>
          </w:tcPr>
          <w:p w14:paraId="3D1EEE2C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233"/>
                <w:tab w:val="decimal" w:pos="137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6A3EFEA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3A37CD5C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233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09CE04BD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5" w:type="dxa"/>
            <w:shd w:val="clear" w:color="auto" w:fill="auto"/>
            <w:vAlign w:val="bottom"/>
          </w:tcPr>
          <w:p w14:paraId="3F98709F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233"/>
                <w:tab w:val="decimal" w:pos="1515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26E7" w:rsidRPr="00D246FB" w14:paraId="1D0D085A" w14:textId="77777777" w:rsidTr="00DC5E6A">
        <w:tc>
          <w:tcPr>
            <w:tcW w:w="7106" w:type="dxa"/>
            <w:gridSpan w:val="2"/>
            <w:shd w:val="clear" w:color="auto" w:fill="auto"/>
            <w:vAlign w:val="bottom"/>
          </w:tcPr>
          <w:p w14:paraId="70E6C13D" w14:textId="77777777" w:rsidR="00C026E7" w:rsidRPr="00D246FB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342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706" w:type="dxa"/>
            <w:gridSpan w:val="2"/>
            <w:shd w:val="clear" w:color="auto" w:fill="auto"/>
            <w:vAlign w:val="bottom"/>
          </w:tcPr>
          <w:p w14:paraId="5F902C88" w14:textId="709476EF" w:rsidR="00C026E7" w:rsidRPr="00D246FB" w:rsidRDefault="00D55521" w:rsidP="00C026E7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894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755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909427C" w14:textId="77777777" w:rsidR="00C026E7" w:rsidRPr="00D246FB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bottom"/>
          </w:tcPr>
          <w:p w14:paraId="33486A29" w14:textId="1487723F" w:rsidR="00C026E7" w:rsidRPr="00D246FB" w:rsidRDefault="00D55521" w:rsidP="00C026E7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894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755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C1D7BEF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12288640" w14:textId="67B1080C" w:rsidR="00C026E7" w:rsidRPr="00D246FB" w:rsidRDefault="0001010D" w:rsidP="00C026E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334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972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37B2F3A2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5" w:type="dxa"/>
            <w:shd w:val="clear" w:color="auto" w:fill="auto"/>
            <w:vAlign w:val="bottom"/>
          </w:tcPr>
          <w:p w14:paraId="67395209" w14:textId="3F83C1AD" w:rsidR="00C026E7" w:rsidRPr="00D246FB" w:rsidRDefault="0001010D" w:rsidP="00C026E7">
            <w:pPr>
              <w:pStyle w:val="acctfourfigures"/>
              <w:tabs>
                <w:tab w:val="clear" w:pos="765"/>
                <w:tab w:val="decimal" w:pos="1515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330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214</w:t>
            </w:r>
          </w:p>
        </w:tc>
      </w:tr>
      <w:tr w:rsidR="00C026E7" w:rsidRPr="00D246FB" w14:paraId="07C21A68" w14:textId="77777777" w:rsidTr="00DC5E6A">
        <w:tc>
          <w:tcPr>
            <w:tcW w:w="7106" w:type="dxa"/>
            <w:gridSpan w:val="2"/>
            <w:shd w:val="clear" w:color="auto" w:fill="auto"/>
            <w:vAlign w:val="bottom"/>
          </w:tcPr>
          <w:p w14:paraId="18061973" w14:textId="77777777" w:rsidR="00C026E7" w:rsidRPr="00D246FB" w:rsidRDefault="00C026E7" w:rsidP="00C026E7">
            <w:pPr>
              <w:ind w:left="342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06" w:type="dxa"/>
            <w:gridSpan w:val="2"/>
            <w:shd w:val="clear" w:color="auto" w:fill="auto"/>
            <w:vAlign w:val="bottom"/>
          </w:tcPr>
          <w:p w14:paraId="3D0AFF75" w14:textId="6FD3CA1D" w:rsidR="00C026E7" w:rsidRPr="00D246FB" w:rsidRDefault="0001010D" w:rsidP="00C81C69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9F70B8F" w14:textId="77777777" w:rsidR="00C026E7" w:rsidRPr="00D246FB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bottom"/>
          </w:tcPr>
          <w:p w14:paraId="458367E8" w14:textId="4D325A01" w:rsidR="00C026E7" w:rsidRPr="00D246FB" w:rsidRDefault="00C026E7" w:rsidP="00AC78E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D360BE4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7D731725" w14:textId="01834813" w:rsidR="00C026E7" w:rsidRPr="00D246FB" w:rsidRDefault="0001010D" w:rsidP="00C026E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372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699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434BE72B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5" w:type="dxa"/>
            <w:shd w:val="clear" w:color="auto" w:fill="auto"/>
            <w:vAlign w:val="bottom"/>
          </w:tcPr>
          <w:p w14:paraId="51F038DB" w14:textId="14938A18" w:rsidR="00C026E7" w:rsidRPr="00D246FB" w:rsidRDefault="0001010D" w:rsidP="00C026E7">
            <w:pPr>
              <w:pStyle w:val="acctfourfigures"/>
              <w:tabs>
                <w:tab w:val="clear" w:pos="765"/>
                <w:tab w:val="decimal" w:pos="1515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717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591</w:t>
            </w:r>
          </w:p>
        </w:tc>
      </w:tr>
      <w:tr w:rsidR="00C026E7" w:rsidRPr="00D246FB" w14:paraId="5ABD0669" w14:textId="77777777" w:rsidTr="00DC5E6A">
        <w:tc>
          <w:tcPr>
            <w:tcW w:w="7106" w:type="dxa"/>
            <w:gridSpan w:val="2"/>
            <w:shd w:val="clear" w:color="auto" w:fill="auto"/>
            <w:vAlign w:val="bottom"/>
          </w:tcPr>
          <w:p w14:paraId="3C7BAA06" w14:textId="77777777" w:rsidR="00C026E7" w:rsidRPr="00D246FB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2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706" w:type="dxa"/>
            <w:gridSpan w:val="2"/>
            <w:shd w:val="clear" w:color="auto" w:fill="auto"/>
            <w:vAlign w:val="bottom"/>
          </w:tcPr>
          <w:p w14:paraId="6F368264" w14:textId="65F73649" w:rsidR="00C026E7" w:rsidRPr="00D246FB" w:rsidRDefault="0001010D" w:rsidP="00C026E7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234</w:t>
            </w:r>
            <w:r w:rsidR="00C026E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149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9352AD8" w14:textId="77777777" w:rsidR="00C026E7" w:rsidRPr="00D246FB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bottom"/>
          </w:tcPr>
          <w:p w14:paraId="27B96554" w14:textId="5D56FFAF" w:rsidR="00C026E7" w:rsidRPr="00D246FB" w:rsidRDefault="0001010D" w:rsidP="00C026E7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214</w:t>
            </w:r>
            <w:r w:rsidR="00C026E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370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E711E96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24AF1684" w14:textId="07436470" w:rsidR="00C026E7" w:rsidRPr="00D246FB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6BFF9E5E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5" w:type="dxa"/>
            <w:shd w:val="clear" w:color="auto" w:fill="auto"/>
            <w:vAlign w:val="bottom"/>
          </w:tcPr>
          <w:p w14:paraId="486B62E0" w14:textId="6A62D495" w:rsidR="00C026E7" w:rsidRPr="00D246FB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26E7" w:rsidRPr="00D246FB" w14:paraId="56DC5023" w14:textId="77777777" w:rsidTr="00DC5E6A">
        <w:tc>
          <w:tcPr>
            <w:tcW w:w="7106" w:type="dxa"/>
            <w:gridSpan w:val="2"/>
            <w:shd w:val="clear" w:color="auto" w:fill="auto"/>
            <w:vAlign w:val="bottom"/>
          </w:tcPr>
          <w:p w14:paraId="20ABDE96" w14:textId="77777777" w:rsidR="00C026E7" w:rsidRPr="00D246FB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ข.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ab/>
              <w:t>รวมรายการเงินสดและรายการเทียบเท่าเงินสด</w:t>
            </w:r>
          </w:p>
        </w:tc>
        <w:tc>
          <w:tcPr>
            <w:tcW w:w="1706" w:type="dxa"/>
            <w:gridSpan w:val="2"/>
            <w:shd w:val="clear" w:color="auto" w:fill="auto"/>
            <w:vAlign w:val="bottom"/>
          </w:tcPr>
          <w:p w14:paraId="7C86DE4E" w14:textId="0D01CC08" w:rsidR="00C026E7" w:rsidRPr="00D246FB" w:rsidRDefault="0001010D" w:rsidP="00C026E7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204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918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D0B50EB" w14:textId="77777777" w:rsidR="00C026E7" w:rsidRPr="00D246FB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bottom"/>
          </w:tcPr>
          <w:p w14:paraId="162C2782" w14:textId="5A9BF07E" w:rsidR="00C026E7" w:rsidRPr="00D246FB" w:rsidRDefault="0001010D" w:rsidP="00C026E7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268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464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6F45B6D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57643D16" w14:textId="3F0BE75C" w:rsidR="00C026E7" w:rsidRPr="00D246FB" w:rsidRDefault="0001010D" w:rsidP="00C026E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856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3B8862B0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5" w:type="dxa"/>
            <w:shd w:val="clear" w:color="auto" w:fill="auto"/>
            <w:vAlign w:val="bottom"/>
          </w:tcPr>
          <w:p w14:paraId="7A3ED0C7" w14:textId="07A916BE" w:rsidR="00C026E7" w:rsidRPr="00D246FB" w:rsidRDefault="0001010D" w:rsidP="00C026E7">
            <w:pPr>
              <w:pStyle w:val="acctfourfigures"/>
              <w:tabs>
                <w:tab w:val="clear" w:pos="765"/>
                <w:tab w:val="decimal" w:pos="1515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985</w:t>
            </w:r>
            <w:r w:rsidR="00C02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035</w:t>
            </w:r>
          </w:p>
        </w:tc>
      </w:tr>
      <w:tr w:rsidR="00C026E7" w:rsidRPr="00D246FB" w14:paraId="3681A860" w14:textId="77777777" w:rsidTr="00DC5E6A">
        <w:tc>
          <w:tcPr>
            <w:tcW w:w="7106" w:type="dxa"/>
            <w:gridSpan w:val="2"/>
            <w:shd w:val="clear" w:color="auto" w:fill="auto"/>
            <w:vAlign w:val="bottom"/>
          </w:tcPr>
          <w:p w14:paraId="5CFB33A4" w14:textId="77777777" w:rsidR="00C026E7" w:rsidRPr="00D246FB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ค.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ab/>
              <w:t xml:space="preserve">รวมรายการหนี้สินทางการเงินหมุนเวียน </w:t>
            </w:r>
          </w:p>
          <w:p w14:paraId="2BF90E1E" w14:textId="77777777" w:rsidR="00C026E7" w:rsidRPr="00D246FB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342" w:right="-45" w:firstLine="2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(ไม่รวมเจ้าหนี้การค้า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เจ้าหนี้อื่นและประมาณการหนี้สิน)</w:t>
            </w:r>
          </w:p>
        </w:tc>
        <w:tc>
          <w:tcPr>
            <w:tcW w:w="1706" w:type="dxa"/>
            <w:gridSpan w:val="2"/>
            <w:shd w:val="clear" w:color="auto" w:fill="auto"/>
            <w:vAlign w:val="bottom"/>
          </w:tcPr>
          <w:p w14:paraId="0C9F7230" w14:textId="2DD1981B" w:rsidR="00C026E7" w:rsidRPr="00D246FB" w:rsidRDefault="00C026E7" w:rsidP="00C026E7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BEC5462" w14:textId="77777777" w:rsidR="00C026E7" w:rsidRPr="00D246FB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bottom"/>
          </w:tcPr>
          <w:p w14:paraId="146E0F3E" w14:textId="10AC4589" w:rsidR="00C026E7" w:rsidRPr="00D246FB" w:rsidRDefault="00C026E7" w:rsidP="00C026E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D4B769E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331274F9" w14:textId="5B776152" w:rsidR="00C026E7" w:rsidRPr="00D246FB" w:rsidRDefault="00C026E7" w:rsidP="00C026E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577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014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661E4BAC" w14:textId="77777777" w:rsidR="00C026E7" w:rsidRPr="00D246FB" w:rsidRDefault="00C026E7" w:rsidP="00C026E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5" w:type="dxa"/>
            <w:shd w:val="clear" w:color="auto" w:fill="auto"/>
            <w:vAlign w:val="bottom"/>
          </w:tcPr>
          <w:p w14:paraId="3349EFCF" w14:textId="41E62CA3" w:rsidR="00C026E7" w:rsidRPr="00D246FB" w:rsidRDefault="00C026E7" w:rsidP="00C026E7">
            <w:pPr>
              <w:pStyle w:val="acctfourfigures"/>
              <w:tabs>
                <w:tab w:val="clear" w:pos="765"/>
                <w:tab w:val="decimal" w:pos="1515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965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712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026E7" w:rsidRPr="00D246FB" w14:paraId="6EE4F538" w14:textId="77777777" w:rsidTr="00DC5E6A">
        <w:tc>
          <w:tcPr>
            <w:tcW w:w="7106" w:type="dxa"/>
            <w:gridSpan w:val="2"/>
            <w:shd w:val="clear" w:color="auto" w:fill="auto"/>
            <w:vAlign w:val="bottom"/>
          </w:tcPr>
          <w:p w14:paraId="27252BFD" w14:textId="77777777" w:rsidR="00C026E7" w:rsidRPr="00D246FB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ง.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ab/>
              <w:t xml:space="preserve">รวมรายการหนี้สินทางการเงินไม่หมุนเวียน </w:t>
            </w:r>
          </w:p>
          <w:p w14:paraId="58155CD4" w14:textId="77777777" w:rsidR="00C026E7" w:rsidRPr="00D246FB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45" w:firstLine="2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(ไม่รวมเจ้าหนี้การค้า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เจ้าหนี้อื่นและประมาณการหนี้สิน)</w:t>
            </w:r>
          </w:p>
        </w:tc>
        <w:tc>
          <w:tcPr>
            <w:tcW w:w="1706" w:type="dxa"/>
            <w:gridSpan w:val="2"/>
            <w:shd w:val="clear" w:color="auto" w:fill="auto"/>
            <w:vAlign w:val="bottom"/>
          </w:tcPr>
          <w:p w14:paraId="46971BA3" w14:textId="5CC5146E" w:rsidR="00C026E7" w:rsidRPr="00D246FB" w:rsidRDefault="00C026E7" w:rsidP="00C026E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E0C2843" w14:textId="77777777" w:rsidR="00C026E7" w:rsidRPr="00D246FB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bottom"/>
          </w:tcPr>
          <w:p w14:paraId="23716955" w14:textId="25772610" w:rsidR="00C026E7" w:rsidRPr="00D246FB" w:rsidRDefault="00C026E7" w:rsidP="00C026E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0E2B74C" w14:textId="77777777" w:rsidR="00C026E7" w:rsidRPr="00D246FB" w:rsidRDefault="00C026E7" w:rsidP="00C026E7">
            <w:pPr>
              <w:pStyle w:val="acctfourfigures"/>
              <w:tabs>
                <w:tab w:val="clear" w:pos="765"/>
              </w:tabs>
              <w:spacing w:line="240" w:lineRule="auto"/>
              <w:ind w:left="-115" w:right="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249EBB26" w14:textId="7F8F0ACF" w:rsidR="00C026E7" w:rsidRPr="00D246FB" w:rsidRDefault="00C026E7" w:rsidP="00C026E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146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169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787E60CA" w14:textId="77777777" w:rsidR="00C026E7" w:rsidRPr="00D246FB" w:rsidRDefault="00C026E7" w:rsidP="00C0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5" w:type="dxa"/>
            <w:shd w:val="clear" w:color="auto" w:fill="auto"/>
            <w:vAlign w:val="bottom"/>
          </w:tcPr>
          <w:p w14:paraId="23542A3C" w14:textId="6301AFBD" w:rsidR="00C026E7" w:rsidRPr="00D246FB" w:rsidRDefault="00C026E7" w:rsidP="00C026E7">
            <w:pPr>
              <w:pStyle w:val="acctfourfigures"/>
              <w:tabs>
                <w:tab w:val="clear" w:pos="765"/>
                <w:tab w:val="decimal" w:pos="1515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171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095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60A052BD" w14:textId="77777777" w:rsidR="005D2DD3" w:rsidRPr="00D246FB" w:rsidRDefault="005D2DD3" w:rsidP="000D7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0192FDFF" w14:textId="77777777" w:rsidR="005D2DD3" w:rsidRPr="00F9609F" w:rsidRDefault="005D2DD3" w:rsidP="005D2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  <w:lang w:val="th-TH"/>
        </w:rPr>
      </w:pPr>
    </w:p>
    <w:p w14:paraId="7F26D13C" w14:textId="77777777" w:rsidR="005D2DD3" w:rsidRPr="00F9609F" w:rsidRDefault="005D2DD3" w:rsidP="005D2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  <w:lang w:val="th-TH"/>
        </w:rPr>
        <w:sectPr w:rsidR="005D2DD3" w:rsidRPr="00F9609F" w:rsidSect="00696AD7">
          <w:headerReference w:type="default" r:id="rId11"/>
          <w:pgSz w:w="16840" w:h="11907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p w14:paraId="0F35F472" w14:textId="77777777" w:rsidR="00DC5E0E" w:rsidRPr="00D246FB" w:rsidRDefault="00DC5E0E" w:rsidP="00DC5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246FB">
        <w:rPr>
          <w:rFonts w:ascii="Angsana New" w:hAnsi="Angsana New" w:hint="cs"/>
          <w:i/>
          <w:iCs/>
          <w:sz w:val="30"/>
          <w:szCs w:val="30"/>
          <w:cs/>
        </w:rPr>
        <w:lastRenderedPageBreak/>
        <w:t>บริษัทร่วมและการร่วมค้าที่ไม่มีสาระสำคัญ</w:t>
      </w:r>
    </w:p>
    <w:p w14:paraId="23EF6BFE" w14:textId="77777777" w:rsidR="00DC5E0E" w:rsidRPr="00D246FB" w:rsidRDefault="00DC5E0E" w:rsidP="00DC5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30EBA0E" w14:textId="77777777" w:rsidR="00DC5E0E" w:rsidRPr="00D246FB" w:rsidRDefault="00DC5E0E" w:rsidP="00DC5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ตารางต่อไปนี้สรุปข้อมูลทางการเงินของส่วนได้เสียของกลุ่มบริษัทในบริษัทร่วมและการร่วมค้าที่ไม่มีสาระสำคัญ จากจำนวนเงินที่รายงานในงบการเงินรวมของกลุ่มบริษัท</w:t>
      </w:r>
    </w:p>
    <w:p w14:paraId="57046933" w14:textId="77777777" w:rsidR="00DC5E0E" w:rsidRPr="00D246FB" w:rsidRDefault="00DC5E0E" w:rsidP="00DC5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4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69"/>
        <w:gridCol w:w="1260"/>
        <w:gridCol w:w="180"/>
        <w:gridCol w:w="1249"/>
        <w:gridCol w:w="180"/>
        <w:gridCol w:w="1271"/>
        <w:gridCol w:w="178"/>
        <w:gridCol w:w="1262"/>
      </w:tblGrid>
      <w:tr w:rsidR="00DC5E0E" w:rsidRPr="00D246FB" w14:paraId="20725D1C" w14:textId="77777777" w:rsidTr="000A7B10">
        <w:trPr>
          <w:cantSplit/>
          <w:tblHeader/>
        </w:trPr>
        <w:tc>
          <w:tcPr>
            <w:tcW w:w="3769" w:type="dxa"/>
            <w:vAlign w:val="bottom"/>
          </w:tcPr>
          <w:p w14:paraId="5F44B99E" w14:textId="77777777" w:rsidR="00DC5E0E" w:rsidRPr="00D246FB" w:rsidRDefault="00DC5E0E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9" w:type="dxa"/>
            <w:gridSpan w:val="3"/>
            <w:vAlign w:val="bottom"/>
          </w:tcPr>
          <w:p w14:paraId="6A91D869" w14:textId="77777777" w:rsidR="00DC5E0E" w:rsidRPr="00D246FB" w:rsidRDefault="00DC5E0E" w:rsidP="0086086B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บริษัทร่วมที่ไม่มีสาระสำคัญ</w:t>
            </w:r>
          </w:p>
        </w:tc>
        <w:tc>
          <w:tcPr>
            <w:tcW w:w="180" w:type="dxa"/>
            <w:vAlign w:val="bottom"/>
          </w:tcPr>
          <w:p w14:paraId="78281134" w14:textId="77777777" w:rsidR="00DC5E0E" w:rsidRPr="00D246FB" w:rsidRDefault="00DC5E0E" w:rsidP="0086086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11" w:type="dxa"/>
            <w:gridSpan w:val="3"/>
            <w:vAlign w:val="bottom"/>
          </w:tcPr>
          <w:p w14:paraId="3428E8A9" w14:textId="77777777" w:rsidR="00DC5E0E" w:rsidRPr="00D246FB" w:rsidRDefault="00DC5E0E" w:rsidP="0086086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การร่วมค้าที่ไม่มีสาระสำคัญ</w:t>
            </w:r>
          </w:p>
        </w:tc>
      </w:tr>
      <w:tr w:rsidR="00DC5E0E" w:rsidRPr="00D246FB" w14:paraId="33BA01E4" w14:textId="77777777" w:rsidTr="000A7B10">
        <w:trPr>
          <w:cantSplit/>
          <w:trHeight w:val="103"/>
          <w:tblHeader/>
        </w:trPr>
        <w:tc>
          <w:tcPr>
            <w:tcW w:w="3769" w:type="dxa"/>
            <w:vAlign w:val="bottom"/>
          </w:tcPr>
          <w:p w14:paraId="5E6ABA1C" w14:textId="77777777" w:rsidR="00DC5E0E" w:rsidRPr="00D246FB" w:rsidRDefault="00DC5E0E" w:rsidP="0086086B">
            <w:pPr>
              <w:pStyle w:val="acctfourfigures"/>
              <w:tabs>
                <w:tab w:val="clear" w:pos="765"/>
              </w:tabs>
              <w:spacing w:line="240" w:lineRule="atLeast"/>
              <w:ind w:lef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72B431" w14:textId="25259A8F" w:rsidR="00DC5E0E" w:rsidRPr="00D246FB" w:rsidRDefault="0001010D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2E77847C" w14:textId="77777777" w:rsidR="00DC5E0E" w:rsidRPr="00D246FB" w:rsidRDefault="00DC5E0E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3A2243DE" w14:textId="5C9AF782" w:rsidR="00DC5E0E" w:rsidRPr="00D246FB" w:rsidRDefault="0001010D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4F9265AD" w14:textId="77777777" w:rsidR="00DC5E0E" w:rsidRPr="00D246FB" w:rsidRDefault="00DC5E0E" w:rsidP="0086086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3E53895F" w14:textId="29EBE86B" w:rsidR="00DC5E0E" w:rsidRPr="00D246FB" w:rsidRDefault="0001010D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8" w:type="dxa"/>
            <w:vAlign w:val="bottom"/>
          </w:tcPr>
          <w:p w14:paraId="25C9CE17" w14:textId="77777777" w:rsidR="00DC5E0E" w:rsidRPr="00D246FB" w:rsidRDefault="00DC5E0E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49F41442" w14:textId="67B0FC72" w:rsidR="00DC5E0E" w:rsidRPr="00D246FB" w:rsidRDefault="0001010D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C5E0E" w:rsidRPr="00D246FB" w14:paraId="78C9DCE2" w14:textId="77777777" w:rsidTr="000A7B10">
        <w:trPr>
          <w:cantSplit/>
          <w:tblHeader/>
        </w:trPr>
        <w:tc>
          <w:tcPr>
            <w:tcW w:w="3769" w:type="dxa"/>
            <w:vAlign w:val="bottom"/>
          </w:tcPr>
          <w:p w14:paraId="01E76079" w14:textId="77777777" w:rsidR="00DC5E0E" w:rsidRPr="00D246FB" w:rsidRDefault="00DC5E0E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246CB0DD" w14:textId="77777777" w:rsidR="00DC5E0E" w:rsidRPr="00D246FB" w:rsidRDefault="00DC5E0E" w:rsidP="0086086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4370F8" w:rsidRPr="00D246FB" w14:paraId="28CB41DE" w14:textId="77777777" w:rsidTr="000A7B10">
        <w:trPr>
          <w:cantSplit/>
        </w:trPr>
        <w:tc>
          <w:tcPr>
            <w:tcW w:w="3769" w:type="dxa"/>
            <w:vAlign w:val="bottom"/>
          </w:tcPr>
          <w:p w14:paraId="732BCFB2" w14:textId="77777777" w:rsidR="004370F8" w:rsidRPr="00D246FB" w:rsidRDefault="004370F8" w:rsidP="0043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มูลค่าตามบัญชีของส่วนได้เสียในบริษัทร่วม</w:t>
            </w:r>
          </w:p>
          <w:p w14:paraId="72CBDAC5" w14:textId="77777777" w:rsidR="004370F8" w:rsidRPr="00D246FB" w:rsidRDefault="004370F8" w:rsidP="0043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และการร่วมค้าที่ไม่มีสาระสำคัญ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194A231" w14:textId="2480BC60" w:rsidR="004370F8" w:rsidRPr="00D246FB" w:rsidRDefault="0001010D" w:rsidP="004370F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="00E124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972</w:t>
            </w:r>
            <w:r w:rsidR="00E124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942</w:t>
            </w:r>
          </w:p>
        </w:tc>
        <w:tc>
          <w:tcPr>
            <w:tcW w:w="180" w:type="dxa"/>
            <w:vAlign w:val="bottom"/>
          </w:tcPr>
          <w:p w14:paraId="0E1EF790" w14:textId="77777777" w:rsidR="004370F8" w:rsidRPr="00D246FB" w:rsidRDefault="004370F8" w:rsidP="004370F8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  <w:vAlign w:val="bottom"/>
          </w:tcPr>
          <w:p w14:paraId="550C06E9" w14:textId="7575F5ED" w:rsidR="004370F8" w:rsidRPr="00D246FB" w:rsidRDefault="0001010D" w:rsidP="004370F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="004370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439</w:t>
            </w:r>
            <w:r w:rsidR="004370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217</w:t>
            </w:r>
          </w:p>
        </w:tc>
        <w:tc>
          <w:tcPr>
            <w:tcW w:w="180" w:type="dxa"/>
            <w:vAlign w:val="bottom"/>
          </w:tcPr>
          <w:p w14:paraId="4971E9F1" w14:textId="77777777" w:rsidR="004370F8" w:rsidRPr="00D246FB" w:rsidRDefault="004370F8" w:rsidP="004370F8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  <w:vAlign w:val="bottom"/>
          </w:tcPr>
          <w:p w14:paraId="32289F77" w14:textId="24F4282B" w:rsidR="004370F8" w:rsidRPr="00D246FB" w:rsidRDefault="0001010D" w:rsidP="004370F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="00E124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963</w:t>
            </w:r>
            <w:r w:rsidR="00E124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178" w:type="dxa"/>
            <w:vAlign w:val="bottom"/>
          </w:tcPr>
          <w:p w14:paraId="5B7A54B2" w14:textId="77777777" w:rsidR="004370F8" w:rsidRPr="00D246FB" w:rsidRDefault="004370F8" w:rsidP="004370F8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vAlign w:val="bottom"/>
          </w:tcPr>
          <w:p w14:paraId="7F1020E7" w14:textId="687BCA32" w:rsidR="004370F8" w:rsidRPr="00D246FB" w:rsidRDefault="0001010D" w:rsidP="004370F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="004370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761</w:t>
            </w:r>
            <w:r w:rsidR="004370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397</w:t>
            </w:r>
          </w:p>
        </w:tc>
      </w:tr>
      <w:tr w:rsidR="004370F8" w:rsidRPr="00D246FB" w14:paraId="091DE762" w14:textId="77777777" w:rsidTr="000A7B10">
        <w:trPr>
          <w:cantSplit/>
        </w:trPr>
        <w:tc>
          <w:tcPr>
            <w:tcW w:w="3769" w:type="dxa"/>
            <w:vAlign w:val="bottom"/>
          </w:tcPr>
          <w:p w14:paraId="18AAB68B" w14:textId="77777777" w:rsidR="004370F8" w:rsidRPr="00D246FB" w:rsidRDefault="004370F8" w:rsidP="0043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829C49E" w14:textId="77777777" w:rsidR="004370F8" w:rsidRPr="00D246FB" w:rsidRDefault="004370F8" w:rsidP="004370F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68BE3D" w14:textId="77777777" w:rsidR="004370F8" w:rsidRPr="00D246FB" w:rsidRDefault="004370F8" w:rsidP="004370F8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3E56DFA9" w14:textId="77777777" w:rsidR="004370F8" w:rsidRPr="00D246FB" w:rsidRDefault="004370F8" w:rsidP="004370F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CF2466" w14:textId="77777777" w:rsidR="004370F8" w:rsidRPr="00D246FB" w:rsidRDefault="004370F8" w:rsidP="004370F8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  <w:vAlign w:val="bottom"/>
          </w:tcPr>
          <w:p w14:paraId="16B413E8" w14:textId="77777777" w:rsidR="004370F8" w:rsidRPr="00D246FB" w:rsidRDefault="004370F8" w:rsidP="004370F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56C5D43" w14:textId="77777777" w:rsidR="004370F8" w:rsidRPr="00D246FB" w:rsidRDefault="004370F8" w:rsidP="004370F8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  <w:vAlign w:val="bottom"/>
          </w:tcPr>
          <w:p w14:paraId="79428CBB" w14:textId="77777777" w:rsidR="004370F8" w:rsidRPr="00D246FB" w:rsidRDefault="004370F8" w:rsidP="004370F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370F8" w:rsidRPr="00D246FB" w14:paraId="633256D7" w14:textId="77777777" w:rsidTr="000A7B10">
        <w:trPr>
          <w:cantSplit/>
        </w:trPr>
        <w:tc>
          <w:tcPr>
            <w:tcW w:w="3769" w:type="dxa"/>
            <w:vAlign w:val="bottom"/>
          </w:tcPr>
          <w:p w14:paraId="5B426168" w14:textId="77777777" w:rsidR="004370F8" w:rsidRPr="00D246FB" w:rsidRDefault="004370F8" w:rsidP="0043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260" w:type="dxa"/>
            <w:vAlign w:val="bottom"/>
          </w:tcPr>
          <w:p w14:paraId="1C9FC593" w14:textId="77777777" w:rsidR="004370F8" w:rsidRPr="00D246FB" w:rsidRDefault="004370F8" w:rsidP="004370F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86B565E" w14:textId="77777777" w:rsidR="004370F8" w:rsidRPr="00D246FB" w:rsidRDefault="004370F8" w:rsidP="004370F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08DD364F" w14:textId="77777777" w:rsidR="004370F8" w:rsidRPr="00D246FB" w:rsidRDefault="004370F8" w:rsidP="004370F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79263B" w14:textId="77777777" w:rsidR="004370F8" w:rsidRPr="00D246FB" w:rsidRDefault="004370F8" w:rsidP="004370F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27BC5B62" w14:textId="77777777" w:rsidR="004370F8" w:rsidRPr="00D246FB" w:rsidRDefault="004370F8" w:rsidP="004370F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00A900E" w14:textId="77777777" w:rsidR="004370F8" w:rsidRPr="00D246FB" w:rsidRDefault="004370F8" w:rsidP="004370F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30450735" w14:textId="77777777" w:rsidR="004370F8" w:rsidRPr="00D246FB" w:rsidRDefault="004370F8" w:rsidP="004370F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370F8" w:rsidRPr="00D246FB" w14:paraId="5679FA5A" w14:textId="77777777" w:rsidTr="000A7B10">
        <w:trPr>
          <w:cantSplit/>
        </w:trPr>
        <w:tc>
          <w:tcPr>
            <w:tcW w:w="3769" w:type="dxa"/>
            <w:vAlign w:val="bottom"/>
          </w:tcPr>
          <w:p w14:paraId="1D3A74BD" w14:textId="77777777" w:rsidR="004370F8" w:rsidRPr="00D246FB" w:rsidRDefault="004370F8" w:rsidP="0043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260" w:type="dxa"/>
            <w:vAlign w:val="bottom"/>
          </w:tcPr>
          <w:p w14:paraId="669D2916" w14:textId="746871BA" w:rsidR="004370F8" w:rsidRPr="00D246FB" w:rsidRDefault="0001010D" w:rsidP="004370F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  <w:r w:rsidR="00E1247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346</w:t>
            </w:r>
          </w:p>
        </w:tc>
        <w:tc>
          <w:tcPr>
            <w:tcW w:w="180" w:type="dxa"/>
            <w:vAlign w:val="bottom"/>
          </w:tcPr>
          <w:p w14:paraId="363E1433" w14:textId="77777777" w:rsidR="004370F8" w:rsidRPr="00D246FB" w:rsidRDefault="004370F8" w:rsidP="004370F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0699AEE4" w14:textId="56274C2B" w:rsidR="004370F8" w:rsidRPr="00D246FB" w:rsidRDefault="0001010D" w:rsidP="004370F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4370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309</w:t>
            </w:r>
          </w:p>
        </w:tc>
        <w:tc>
          <w:tcPr>
            <w:tcW w:w="180" w:type="dxa"/>
            <w:vAlign w:val="bottom"/>
          </w:tcPr>
          <w:p w14:paraId="50D70372" w14:textId="77777777" w:rsidR="004370F8" w:rsidRPr="00D246FB" w:rsidRDefault="004370F8" w:rsidP="004370F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63AC031B" w14:textId="1E85364A" w:rsidR="004370F8" w:rsidRPr="00D246FB" w:rsidRDefault="0001010D" w:rsidP="004370F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1247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593</w:t>
            </w:r>
            <w:r w:rsidR="00E1247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365</w:t>
            </w:r>
          </w:p>
        </w:tc>
        <w:tc>
          <w:tcPr>
            <w:tcW w:w="178" w:type="dxa"/>
            <w:vAlign w:val="bottom"/>
          </w:tcPr>
          <w:p w14:paraId="590002B7" w14:textId="77777777" w:rsidR="004370F8" w:rsidRPr="00D246FB" w:rsidRDefault="004370F8" w:rsidP="004370F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0751380" w14:textId="19212A31" w:rsidR="004370F8" w:rsidRPr="00D246FB" w:rsidRDefault="0001010D" w:rsidP="004370F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4370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168</w:t>
            </w:r>
            <w:r w:rsidR="004370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392</w:t>
            </w:r>
          </w:p>
        </w:tc>
      </w:tr>
      <w:tr w:rsidR="004370F8" w:rsidRPr="00D246FB" w14:paraId="3EB10FA3" w14:textId="77777777" w:rsidTr="000A7B10">
        <w:trPr>
          <w:cantSplit/>
        </w:trPr>
        <w:tc>
          <w:tcPr>
            <w:tcW w:w="3769" w:type="dxa"/>
            <w:vAlign w:val="bottom"/>
          </w:tcPr>
          <w:p w14:paraId="20863B6B" w14:textId="034D342F" w:rsidR="004370F8" w:rsidRPr="00D246FB" w:rsidRDefault="004370F8" w:rsidP="0043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8A240DA" w14:textId="2A2B0C30" w:rsidR="004370F8" w:rsidRPr="00D246FB" w:rsidRDefault="0001010D" w:rsidP="004370F8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773</w:t>
            </w:r>
            <w:r w:rsidR="00E12478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310</w:t>
            </w:r>
          </w:p>
        </w:tc>
        <w:tc>
          <w:tcPr>
            <w:tcW w:w="180" w:type="dxa"/>
            <w:vAlign w:val="bottom"/>
          </w:tcPr>
          <w:p w14:paraId="639EC1E3" w14:textId="77777777" w:rsidR="004370F8" w:rsidRPr="00D246FB" w:rsidRDefault="004370F8" w:rsidP="004370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5C81015F" w14:textId="0CC3C17F" w:rsidR="004370F8" w:rsidRPr="00D246FB" w:rsidRDefault="0001010D" w:rsidP="004370F8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564</w:t>
            </w:r>
            <w:r w:rsidR="004370F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995</w:t>
            </w:r>
          </w:p>
        </w:tc>
        <w:tc>
          <w:tcPr>
            <w:tcW w:w="180" w:type="dxa"/>
            <w:vAlign w:val="bottom"/>
          </w:tcPr>
          <w:p w14:paraId="5C1E8688" w14:textId="77777777" w:rsidR="004370F8" w:rsidRPr="00D246FB" w:rsidRDefault="004370F8" w:rsidP="004370F8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1A1BF443" w14:textId="69C90971" w:rsidR="004370F8" w:rsidRPr="00D246FB" w:rsidRDefault="0001010D" w:rsidP="004370F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578</w:t>
            </w:r>
            <w:r w:rsidR="0069140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633</w:t>
            </w:r>
          </w:p>
        </w:tc>
        <w:tc>
          <w:tcPr>
            <w:tcW w:w="178" w:type="dxa"/>
            <w:vAlign w:val="bottom"/>
          </w:tcPr>
          <w:p w14:paraId="3D76748C" w14:textId="77777777" w:rsidR="004370F8" w:rsidRPr="00D246FB" w:rsidRDefault="004370F8" w:rsidP="004370F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04620045" w14:textId="719AEB50" w:rsidR="004370F8" w:rsidRPr="00D246FB" w:rsidRDefault="0001010D" w:rsidP="004370F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261</w:t>
            </w:r>
            <w:r w:rsidR="004370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526</w:t>
            </w:r>
          </w:p>
        </w:tc>
      </w:tr>
      <w:tr w:rsidR="004370F8" w:rsidRPr="00D246FB" w14:paraId="485B7A72" w14:textId="77777777" w:rsidTr="000A7B10">
        <w:trPr>
          <w:cantSplit/>
        </w:trPr>
        <w:tc>
          <w:tcPr>
            <w:tcW w:w="3769" w:type="dxa"/>
            <w:vAlign w:val="bottom"/>
          </w:tcPr>
          <w:p w14:paraId="29B1BF60" w14:textId="09328D85" w:rsidR="004370F8" w:rsidRPr="00D246FB" w:rsidRDefault="004370F8" w:rsidP="0043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79394" w14:textId="12B7AF4C" w:rsidR="004370F8" w:rsidRPr="00D246FB" w:rsidRDefault="0001010D" w:rsidP="004370F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873</w:t>
            </w:r>
            <w:r w:rsidR="00E124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656</w:t>
            </w:r>
          </w:p>
        </w:tc>
        <w:tc>
          <w:tcPr>
            <w:tcW w:w="180" w:type="dxa"/>
            <w:vAlign w:val="bottom"/>
          </w:tcPr>
          <w:p w14:paraId="74B5561A" w14:textId="77777777" w:rsidR="004370F8" w:rsidRPr="00D246FB" w:rsidRDefault="004370F8" w:rsidP="004370F8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B50C45" w14:textId="3FEF5FE4" w:rsidR="004370F8" w:rsidRPr="00D246FB" w:rsidRDefault="0001010D" w:rsidP="004370F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664</w:t>
            </w:r>
            <w:r w:rsidR="004370F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304</w:t>
            </w:r>
          </w:p>
        </w:tc>
        <w:tc>
          <w:tcPr>
            <w:tcW w:w="180" w:type="dxa"/>
            <w:vAlign w:val="bottom"/>
          </w:tcPr>
          <w:p w14:paraId="1BA49167" w14:textId="77777777" w:rsidR="004370F8" w:rsidRPr="00D246FB" w:rsidRDefault="004370F8" w:rsidP="004370F8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6AEA46" w14:textId="448FDC32" w:rsidR="004370F8" w:rsidRPr="00D246FB" w:rsidRDefault="0001010D" w:rsidP="004370F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E12478" w:rsidRPr="007F4B6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171</w:t>
            </w:r>
            <w:r w:rsidR="00691406" w:rsidRPr="007F4B6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998</w:t>
            </w:r>
          </w:p>
        </w:tc>
        <w:tc>
          <w:tcPr>
            <w:tcW w:w="178" w:type="dxa"/>
            <w:vAlign w:val="bottom"/>
          </w:tcPr>
          <w:p w14:paraId="07AA2858" w14:textId="77777777" w:rsidR="004370F8" w:rsidRPr="00D246FB" w:rsidRDefault="004370F8" w:rsidP="004370F8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A7231" w14:textId="447B905B" w:rsidR="004370F8" w:rsidRPr="00D246FB" w:rsidRDefault="0001010D" w:rsidP="004370F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370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429</w:t>
            </w:r>
            <w:r w:rsidR="004370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918</w:t>
            </w:r>
          </w:p>
        </w:tc>
      </w:tr>
    </w:tbl>
    <w:p w14:paraId="78754D8A" w14:textId="77777777" w:rsidR="00DC5E0E" w:rsidRPr="00D246FB" w:rsidRDefault="00DC5E0E" w:rsidP="00DC5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72C9713" w14:textId="77777777" w:rsidR="00D625E7" w:rsidRPr="009D6291" w:rsidRDefault="0088136D" w:rsidP="005B07D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D6291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14AC9C21" w14:textId="77777777" w:rsidR="00620080" w:rsidRPr="00D246FB" w:rsidRDefault="00620080" w:rsidP="00387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932"/>
        <w:gridCol w:w="1170"/>
        <w:gridCol w:w="1440"/>
        <w:gridCol w:w="270"/>
        <w:gridCol w:w="1440"/>
      </w:tblGrid>
      <w:tr w:rsidR="00F813C9" w:rsidRPr="00D246FB" w14:paraId="4D9CFFA9" w14:textId="77777777" w:rsidTr="005B07D0">
        <w:tc>
          <w:tcPr>
            <w:tcW w:w="4932" w:type="dxa"/>
            <w:shd w:val="clear" w:color="auto" w:fill="auto"/>
            <w:vAlign w:val="bottom"/>
          </w:tcPr>
          <w:p w14:paraId="3CEE6ADD" w14:textId="7E6D2C4F" w:rsidR="00620080" w:rsidRPr="00E028A9" w:rsidRDefault="00E028A9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170" w:type="dxa"/>
            <w:vAlign w:val="bottom"/>
          </w:tcPr>
          <w:p w14:paraId="21868810" w14:textId="77777777" w:rsidR="00620080" w:rsidRPr="00D246FB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411E973E" w14:textId="77777777" w:rsidR="00620080" w:rsidRPr="00D246FB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246FB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F813C9" w:rsidRPr="00D246FB" w14:paraId="034788F3" w14:textId="77777777" w:rsidTr="005B07D0">
        <w:tc>
          <w:tcPr>
            <w:tcW w:w="4932" w:type="dxa"/>
            <w:shd w:val="clear" w:color="auto" w:fill="auto"/>
            <w:vAlign w:val="bottom"/>
          </w:tcPr>
          <w:p w14:paraId="1B08E3F1" w14:textId="5A0DBC72" w:rsidR="00620080" w:rsidRPr="00D246FB" w:rsidRDefault="009D1D0C" w:rsidP="00FF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</w:t>
            </w:r>
            <w:r w:rsidR="000A0F72"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หรับ</w:t>
            </w:r>
            <w:r w:rsidR="00543973"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="000A0F72"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01010D" w:rsidRPr="000101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="00543973"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43973"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3F1D5D75" w14:textId="77777777" w:rsidR="00620080" w:rsidRPr="00D246FB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97213A" w14:textId="7317C0FF" w:rsidR="00620080" w:rsidRPr="00D246FB" w:rsidRDefault="0001010D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E2921A" w14:textId="77777777" w:rsidR="00620080" w:rsidRPr="00D246FB" w:rsidRDefault="00620080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0BB5BA" w14:textId="3BF81606" w:rsidR="00620080" w:rsidRPr="00D246FB" w:rsidRDefault="0001010D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813C9" w:rsidRPr="00D246FB" w14:paraId="72E52B4D" w14:textId="77777777" w:rsidTr="005B07D0">
        <w:tc>
          <w:tcPr>
            <w:tcW w:w="4932" w:type="dxa"/>
            <w:shd w:val="clear" w:color="auto" w:fill="auto"/>
            <w:vAlign w:val="bottom"/>
          </w:tcPr>
          <w:p w14:paraId="6A5D86BA" w14:textId="77777777" w:rsidR="00620080" w:rsidRPr="00D246FB" w:rsidRDefault="00620080" w:rsidP="005B0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72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066D1C" w14:textId="77777777" w:rsidR="00620080" w:rsidRPr="00D246FB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07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bottom"/>
          </w:tcPr>
          <w:p w14:paraId="0E9485FE" w14:textId="77777777" w:rsidR="00620080" w:rsidRPr="00D246FB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70F8" w:rsidRPr="00D246FB" w14:paraId="0AD4D4DC" w14:textId="77777777" w:rsidTr="005B07D0">
        <w:tc>
          <w:tcPr>
            <w:tcW w:w="4932" w:type="dxa"/>
            <w:vAlign w:val="bottom"/>
          </w:tcPr>
          <w:p w14:paraId="5CBB147E" w14:textId="77CD391C" w:rsidR="004370F8" w:rsidRPr="00D246FB" w:rsidRDefault="004370F8" w:rsidP="0043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100E18CB" w14:textId="77777777" w:rsidR="004370F8" w:rsidRPr="00D246FB" w:rsidRDefault="004370F8" w:rsidP="004370F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2207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7D9D042" w14:textId="436E96B7" w:rsidR="004370F8" w:rsidRPr="008D6A61" w:rsidRDefault="0001010D" w:rsidP="004370F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  <w:r w:rsidR="008C5BF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708</w:t>
            </w:r>
            <w:r w:rsidR="008C5BF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147</w:t>
            </w:r>
          </w:p>
        </w:tc>
        <w:tc>
          <w:tcPr>
            <w:tcW w:w="270" w:type="dxa"/>
            <w:vAlign w:val="bottom"/>
          </w:tcPr>
          <w:p w14:paraId="4A172368" w14:textId="77777777" w:rsidR="004370F8" w:rsidRPr="00D246FB" w:rsidRDefault="004370F8" w:rsidP="0043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4B625CB" w14:textId="07E16B12" w:rsidR="004370F8" w:rsidRPr="00D246FB" w:rsidRDefault="0001010D" w:rsidP="004370F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  <w:r w:rsidR="004370F8" w:rsidRPr="008D6A6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836</w:t>
            </w:r>
            <w:r w:rsidR="004370F8" w:rsidRPr="008D6A6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610</w:t>
            </w:r>
          </w:p>
        </w:tc>
      </w:tr>
      <w:tr w:rsidR="004370F8" w:rsidRPr="00D246FB" w14:paraId="78063E33" w14:textId="77777777" w:rsidTr="005B07D0">
        <w:tc>
          <w:tcPr>
            <w:tcW w:w="4932" w:type="dxa"/>
            <w:vAlign w:val="bottom"/>
          </w:tcPr>
          <w:p w14:paraId="21F6B5FE" w14:textId="77777777" w:rsidR="004370F8" w:rsidRPr="00D246FB" w:rsidRDefault="004370F8" w:rsidP="0043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ซื้อ </w:t>
            </w:r>
            <w:r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เพิ่มเงินลงทุน</w:t>
            </w:r>
          </w:p>
        </w:tc>
        <w:tc>
          <w:tcPr>
            <w:tcW w:w="1170" w:type="dxa"/>
            <w:vAlign w:val="bottom"/>
          </w:tcPr>
          <w:p w14:paraId="10B0A259" w14:textId="77777777" w:rsidR="004370F8" w:rsidRPr="00D246FB" w:rsidRDefault="004370F8" w:rsidP="00437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350F856" w14:textId="28DF8679" w:rsidR="004370F8" w:rsidRPr="008C5BF7" w:rsidRDefault="0001010D" w:rsidP="004370F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 w:rsidR="0028344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690</w:t>
            </w:r>
            <w:r w:rsidR="0028344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3453EA70" w14:textId="77777777" w:rsidR="004370F8" w:rsidRPr="00D246FB" w:rsidRDefault="004370F8" w:rsidP="0043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2559372" w14:textId="7D314322" w:rsidR="004370F8" w:rsidRPr="00D246FB" w:rsidRDefault="0001010D" w:rsidP="004370F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4370F8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871</w:t>
            </w:r>
            <w:r w:rsidR="004370F8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537</w:t>
            </w:r>
          </w:p>
        </w:tc>
      </w:tr>
      <w:tr w:rsidR="004370F8" w:rsidRPr="00D246FB" w14:paraId="4EC8CEE6" w14:textId="77777777" w:rsidTr="00FA626E">
        <w:tc>
          <w:tcPr>
            <w:tcW w:w="4932" w:type="dxa"/>
            <w:vAlign w:val="bottom"/>
          </w:tcPr>
          <w:p w14:paraId="5A51BE67" w14:textId="777C8667" w:rsidR="004370F8" w:rsidRPr="00637CC8" w:rsidRDefault="008C5BF7" w:rsidP="0043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CC8">
              <w:rPr>
                <w:rFonts w:ascii="Angsana New" w:hAnsi="Angsana New" w:hint="cs"/>
                <w:sz w:val="30"/>
                <w:szCs w:val="30"/>
                <w:cs/>
              </w:rPr>
              <w:t>จัดประเภทเงินลงทุนใหม่</w:t>
            </w:r>
          </w:p>
        </w:tc>
        <w:tc>
          <w:tcPr>
            <w:tcW w:w="1170" w:type="dxa"/>
            <w:vAlign w:val="bottom"/>
          </w:tcPr>
          <w:p w14:paraId="0D02563B" w14:textId="77777777" w:rsidR="004370F8" w:rsidRPr="00637CC8" w:rsidRDefault="004370F8" w:rsidP="00437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B2BC9F" w14:textId="23BB6433" w:rsidR="004370F8" w:rsidRPr="00637CC8" w:rsidRDefault="0001010D" w:rsidP="008C5BF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7CC8">
              <w:rPr>
                <w:rFonts w:ascii="Angsana New" w:hAnsi="Angsana New"/>
                <w:sz w:val="30"/>
                <w:szCs w:val="30"/>
                <w:lang w:val="en-US" w:bidi="th-TH"/>
              </w:rPr>
              <w:t>984</w:t>
            </w:r>
            <w:r w:rsidR="008C5BF7" w:rsidRPr="00637CC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37CC8">
              <w:rPr>
                <w:rFonts w:ascii="Angsana New" w:hAnsi="Angsana New"/>
                <w:sz w:val="30"/>
                <w:szCs w:val="30"/>
                <w:lang w:val="en-US" w:bidi="th-TH"/>
              </w:rPr>
              <w:t>80</w:t>
            </w:r>
            <w:r w:rsidRPr="00637CC8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3CFAF987" w14:textId="77777777" w:rsidR="004370F8" w:rsidRPr="00637CC8" w:rsidRDefault="004370F8" w:rsidP="0043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437AC0" w14:textId="449E833A" w:rsidR="004370F8" w:rsidRPr="00D246FB" w:rsidRDefault="004370F8" w:rsidP="00437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108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7CC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70F8" w:rsidRPr="00D246FB" w14:paraId="518B0EC2" w14:textId="77777777" w:rsidTr="005E51B9">
        <w:trPr>
          <w:trHeight w:val="433"/>
        </w:trPr>
        <w:tc>
          <w:tcPr>
            <w:tcW w:w="4932" w:type="dxa"/>
            <w:vAlign w:val="bottom"/>
          </w:tcPr>
          <w:p w14:paraId="08B61B69" w14:textId="21AC8F8C" w:rsidR="004370F8" w:rsidRPr="00D246FB" w:rsidRDefault="004370F8" w:rsidP="004370F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4D464B0F" w14:textId="77777777" w:rsidR="004370F8" w:rsidRPr="00D246FB" w:rsidRDefault="004370F8" w:rsidP="004370F8">
            <w:pPr>
              <w:pStyle w:val="acctfourfigures"/>
              <w:tabs>
                <w:tab w:val="clear" w:pos="765"/>
                <w:tab w:val="left" w:pos="432"/>
                <w:tab w:val="decimal" w:pos="1152"/>
              </w:tabs>
              <w:spacing w:line="240" w:lineRule="auto"/>
              <w:ind w:right="2207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BA55F8" w14:textId="0374EB35" w:rsidR="004370F8" w:rsidRPr="00D246FB" w:rsidRDefault="0001010D" w:rsidP="004370F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</w:t>
            </w:r>
            <w:r w:rsidR="008C5B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383</w:t>
            </w:r>
            <w:r w:rsidR="008C5B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334</w:t>
            </w:r>
          </w:p>
        </w:tc>
        <w:tc>
          <w:tcPr>
            <w:tcW w:w="270" w:type="dxa"/>
            <w:vAlign w:val="bottom"/>
          </w:tcPr>
          <w:p w14:paraId="3380C491" w14:textId="77777777" w:rsidR="004370F8" w:rsidRPr="00D246FB" w:rsidRDefault="004370F8" w:rsidP="0043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01AE5D" w14:textId="7DD78198" w:rsidR="004370F8" w:rsidRPr="00D246FB" w:rsidRDefault="0001010D" w:rsidP="004370F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</w:t>
            </w:r>
            <w:r w:rsidR="004370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708</w:t>
            </w:r>
            <w:r w:rsidR="004370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147</w:t>
            </w:r>
          </w:p>
        </w:tc>
      </w:tr>
    </w:tbl>
    <w:p w14:paraId="5EC214BF" w14:textId="77777777" w:rsidR="0062030F" w:rsidRPr="00D246FB" w:rsidRDefault="0062030F" w:rsidP="006200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56A2CF48" w14:textId="77777777" w:rsidR="008503F1" w:rsidRPr="00D246FB" w:rsidRDefault="008503F1" w:rsidP="006200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both"/>
        <w:rPr>
          <w:rFonts w:ascii="Angsana New" w:hAnsi="Angsana New"/>
          <w:sz w:val="30"/>
          <w:szCs w:val="30"/>
        </w:rPr>
      </w:pPr>
    </w:p>
    <w:p w14:paraId="3EF6EC93" w14:textId="77777777" w:rsidR="00AD27D2" w:rsidRPr="00D246FB" w:rsidRDefault="00AD27D2" w:rsidP="00881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AD27D2" w:rsidRPr="00D246FB" w:rsidSect="00696AD7">
          <w:headerReference w:type="default" r:id="rId12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74D5BE99" w14:textId="49BF5947" w:rsidR="00C72F2E" w:rsidRDefault="005A3A79" w:rsidP="006A24D5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8"/>
          <w:szCs w:val="28"/>
          <w:lang w:bidi="th-TH"/>
        </w:rPr>
      </w:pPr>
      <w:r w:rsidRPr="00E92722">
        <w:rPr>
          <w:rFonts w:ascii="Angsana New" w:hAnsi="Angsana New" w:hint="cs"/>
          <w:sz w:val="28"/>
          <w:szCs w:val="28"/>
          <w:cs/>
          <w:lang w:bidi="th-TH"/>
        </w:rPr>
        <w:lastRenderedPageBreak/>
        <w:t xml:space="preserve">เงินลงทุนในบริษัทย่อย ณ วันที่ </w:t>
      </w:r>
      <w:r w:rsidR="0001010D" w:rsidRPr="0001010D">
        <w:rPr>
          <w:rFonts w:ascii="Angsana New" w:hAnsi="Angsana New" w:hint="cs"/>
          <w:sz w:val="28"/>
          <w:szCs w:val="28"/>
          <w:lang w:val="en-US" w:bidi="th-TH"/>
        </w:rPr>
        <w:t>31</w:t>
      </w:r>
      <w:r w:rsidR="00B53619" w:rsidRPr="00E92722">
        <w:rPr>
          <w:rFonts w:ascii="Angsana New" w:hAnsi="Angsana New" w:hint="cs"/>
          <w:sz w:val="28"/>
          <w:szCs w:val="28"/>
          <w:cs/>
          <w:lang w:bidi="th-TH"/>
        </w:rPr>
        <w:t xml:space="preserve"> ธันวาคม </w:t>
      </w:r>
      <w:r w:rsidR="006C24FD" w:rsidRPr="00E92722">
        <w:rPr>
          <w:rFonts w:ascii="Angsana New" w:hAnsi="Angsana New" w:hint="cs"/>
          <w:sz w:val="28"/>
          <w:szCs w:val="28"/>
          <w:cs/>
          <w:lang w:bidi="th-TH"/>
        </w:rPr>
        <w:t>มีดังนี้</w:t>
      </w:r>
    </w:p>
    <w:p w14:paraId="00DE2B60" w14:textId="77777777" w:rsidR="00A4790D" w:rsidRPr="00A4790D" w:rsidRDefault="00A4790D" w:rsidP="006A24D5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4"/>
          <w:szCs w:val="24"/>
          <w:lang w:bidi="th-TH"/>
        </w:rPr>
      </w:pPr>
    </w:p>
    <w:tbl>
      <w:tblPr>
        <w:tblW w:w="15482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3330"/>
        <w:gridCol w:w="903"/>
        <w:gridCol w:w="720"/>
        <w:gridCol w:w="807"/>
        <w:gridCol w:w="186"/>
        <w:gridCol w:w="896"/>
        <w:gridCol w:w="185"/>
        <w:gridCol w:w="981"/>
        <w:gridCol w:w="182"/>
        <w:gridCol w:w="889"/>
        <w:gridCol w:w="180"/>
        <w:gridCol w:w="878"/>
        <w:gridCol w:w="183"/>
        <w:gridCol w:w="1017"/>
        <w:gridCol w:w="183"/>
        <w:gridCol w:w="983"/>
        <w:gridCol w:w="9"/>
      </w:tblGrid>
      <w:tr w:rsidR="00631268" w:rsidRPr="00631268" w14:paraId="16C7C02F" w14:textId="77777777" w:rsidTr="00BF2D14">
        <w:trPr>
          <w:gridAfter w:val="1"/>
          <w:wAfter w:w="9" w:type="dxa"/>
          <w:cantSplit/>
          <w:tblHeader/>
        </w:trPr>
        <w:tc>
          <w:tcPr>
            <w:tcW w:w="2970" w:type="dxa"/>
            <w:vAlign w:val="bottom"/>
          </w:tcPr>
          <w:p w14:paraId="46FDE0FA" w14:textId="77777777" w:rsidR="00631268" w:rsidRPr="00631268" w:rsidRDefault="00631268" w:rsidP="00E42070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0" w:type="dxa"/>
          </w:tcPr>
          <w:p w14:paraId="14ACB828" w14:textId="77777777" w:rsidR="00631268" w:rsidRPr="00631268" w:rsidRDefault="00631268" w:rsidP="00E42070">
            <w:pPr>
              <w:tabs>
                <w:tab w:val="clear" w:pos="1871"/>
              </w:tabs>
              <w:spacing w:line="340" w:lineRule="exact"/>
              <w:ind w:left="-95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3" w:type="dxa"/>
          </w:tcPr>
          <w:p w14:paraId="41218822" w14:textId="77777777" w:rsidR="00631268" w:rsidRPr="00631268" w:rsidRDefault="00631268" w:rsidP="00E42070">
            <w:pPr>
              <w:tabs>
                <w:tab w:val="clear" w:pos="1871"/>
              </w:tabs>
              <w:spacing w:line="340" w:lineRule="exact"/>
              <w:ind w:left="-95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7" w:type="dxa"/>
            <w:gridSpan w:val="2"/>
            <w:vAlign w:val="bottom"/>
          </w:tcPr>
          <w:p w14:paraId="3E7063A2" w14:textId="77777777" w:rsidR="00631268" w:rsidRPr="00631268" w:rsidRDefault="00631268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6" w:type="dxa"/>
            <w:vAlign w:val="bottom"/>
          </w:tcPr>
          <w:p w14:paraId="78AB0B2D" w14:textId="77777777" w:rsidR="00631268" w:rsidRPr="00631268" w:rsidRDefault="00631268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57" w:type="dxa"/>
            <w:gridSpan w:val="11"/>
            <w:vAlign w:val="bottom"/>
          </w:tcPr>
          <w:p w14:paraId="54D8A892" w14:textId="77777777" w:rsidR="00631268" w:rsidRPr="00631268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126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1268" w:rsidRPr="00631268" w14:paraId="38EC3186" w14:textId="77777777" w:rsidTr="00BF2D14">
        <w:trPr>
          <w:gridAfter w:val="1"/>
          <w:wAfter w:w="9" w:type="dxa"/>
          <w:cantSplit/>
          <w:tblHeader/>
        </w:trPr>
        <w:tc>
          <w:tcPr>
            <w:tcW w:w="2970" w:type="dxa"/>
            <w:vAlign w:val="bottom"/>
          </w:tcPr>
          <w:p w14:paraId="08248812" w14:textId="77777777" w:rsidR="00631268" w:rsidRPr="00631268" w:rsidRDefault="00631268" w:rsidP="00E42070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0" w:type="dxa"/>
          </w:tcPr>
          <w:p w14:paraId="7C84C877" w14:textId="77777777" w:rsidR="00631268" w:rsidRPr="00631268" w:rsidRDefault="00631268" w:rsidP="00E42070">
            <w:pPr>
              <w:tabs>
                <w:tab w:val="clear" w:pos="1871"/>
              </w:tabs>
              <w:spacing w:line="340" w:lineRule="exact"/>
              <w:ind w:left="-95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3" w:type="dxa"/>
          </w:tcPr>
          <w:p w14:paraId="0D0B8AB3" w14:textId="77777777" w:rsidR="00631268" w:rsidRPr="00631268" w:rsidRDefault="00E92722" w:rsidP="00E42070">
            <w:pPr>
              <w:tabs>
                <w:tab w:val="clear" w:pos="1871"/>
              </w:tabs>
              <w:spacing w:line="340" w:lineRule="exact"/>
              <w:ind w:left="-95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ประเทศ</w:t>
            </w:r>
          </w:p>
        </w:tc>
        <w:tc>
          <w:tcPr>
            <w:tcW w:w="1527" w:type="dxa"/>
            <w:gridSpan w:val="2"/>
            <w:vAlign w:val="bottom"/>
          </w:tcPr>
          <w:p w14:paraId="0ED4A61C" w14:textId="77777777" w:rsidR="00631268" w:rsidRPr="00631268" w:rsidRDefault="00631268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</w:rPr>
              <w:t>สัดส่วน</w:t>
            </w:r>
          </w:p>
        </w:tc>
        <w:tc>
          <w:tcPr>
            <w:tcW w:w="186" w:type="dxa"/>
            <w:vAlign w:val="bottom"/>
          </w:tcPr>
          <w:p w14:paraId="0EF532AD" w14:textId="77777777" w:rsidR="00631268" w:rsidRPr="00631268" w:rsidRDefault="00631268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2" w:type="dxa"/>
            <w:gridSpan w:val="3"/>
            <w:vAlign w:val="bottom"/>
          </w:tcPr>
          <w:p w14:paraId="6FA5DAA8" w14:textId="77777777" w:rsidR="00631268" w:rsidRPr="00631268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2" w:type="dxa"/>
            <w:vAlign w:val="bottom"/>
          </w:tcPr>
          <w:p w14:paraId="48C247A2" w14:textId="77777777" w:rsidR="00631268" w:rsidRPr="00631268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7" w:type="dxa"/>
            <w:gridSpan w:val="3"/>
            <w:shd w:val="clear" w:color="auto" w:fill="auto"/>
            <w:vAlign w:val="bottom"/>
          </w:tcPr>
          <w:p w14:paraId="6042DB34" w14:textId="77777777" w:rsidR="00631268" w:rsidRPr="00631268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" w:type="dxa"/>
            <w:vAlign w:val="bottom"/>
          </w:tcPr>
          <w:p w14:paraId="7FE0536C" w14:textId="77777777" w:rsidR="00631268" w:rsidRPr="00631268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3" w:type="dxa"/>
            <w:gridSpan w:val="3"/>
            <w:shd w:val="clear" w:color="auto" w:fill="auto"/>
            <w:vAlign w:val="bottom"/>
          </w:tcPr>
          <w:p w14:paraId="5BED47E6" w14:textId="77777777" w:rsidR="00631268" w:rsidRPr="00631268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31268" w:rsidRPr="00631268" w14:paraId="4AA4D406" w14:textId="77777777" w:rsidTr="00BF2D14">
        <w:trPr>
          <w:gridAfter w:val="1"/>
          <w:wAfter w:w="9" w:type="dxa"/>
          <w:cantSplit/>
          <w:tblHeader/>
        </w:trPr>
        <w:tc>
          <w:tcPr>
            <w:tcW w:w="2970" w:type="dxa"/>
            <w:vAlign w:val="bottom"/>
          </w:tcPr>
          <w:p w14:paraId="5834BBE4" w14:textId="77777777" w:rsidR="00631268" w:rsidRPr="00631268" w:rsidRDefault="00631268" w:rsidP="00E42070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0" w:type="dxa"/>
          </w:tcPr>
          <w:p w14:paraId="7A190E57" w14:textId="77777777" w:rsidR="00631268" w:rsidRPr="00631268" w:rsidRDefault="00631268" w:rsidP="00E42070">
            <w:pPr>
              <w:tabs>
                <w:tab w:val="clear" w:pos="1871"/>
              </w:tabs>
              <w:spacing w:line="340" w:lineRule="exact"/>
              <w:ind w:left="-95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03" w:type="dxa"/>
          </w:tcPr>
          <w:p w14:paraId="2E480AC1" w14:textId="77777777" w:rsidR="00631268" w:rsidRPr="00631268" w:rsidRDefault="00631268" w:rsidP="00E42070">
            <w:pPr>
              <w:tabs>
                <w:tab w:val="clear" w:pos="1871"/>
              </w:tabs>
              <w:spacing w:line="340" w:lineRule="exact"/>
              <w:ind w:left="-95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="00E92722">
              <w:rPr>
                <w:rFonts w:ascii="Angsana New" w:hAnsi="Angsana New" w:hint="cs"/>
                <w:sz w:val="28"/>
                <w:szCs w:val="28"/>
                <w:cs/>
              </w:rPr>
              <w:t>ดำเนิน</w:t>
            </w:r>
          </w:p>
        </w:tc>
        <w:tc>
          <w:tcPr>
            <w:tcW w:w="1527" w:type="dxa"/>
            <w:gridSpan w:val="2"/>
            <w:vAlign w:val="bottom"/>
          </w:tcPr>
          <w:p w14:paraId="1CD15E5D" w14:textId="77777777" w:rsidR="00631268" w:rsidRPr="00631268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186" w:type="dxa"/>
            <w:vAlign w:val="bottom"/>
          </w:tcPr>
          <w:p w14:paraId="271DDDDE" w14:textId="77777777" w:rsidR="00631268" w:rsidRPr="00631268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2" w:type="dxa"/>
            <w:gridSpan w:val="3"/>
            <w:vAlign w:val="bottom"/>
          </w:tcPr>
          <w:p w14:paraId="3FD55D73" w14:textId="77777777" w:rsidR="00631268" w:rsidRPr="00631268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2" w:type="dxa"/>
            <w:vAlign w:val="bottom"/>
          </w:tcPr>
          <w:p w14:paraId="776EC969" w14:textId="77777777" w:rsidR="00631268" w:rsidRPr="00631268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7" w:type="dxa"/>
            <w:gridSpan w:val="3"/>
            <w:shd w:val="clear" w:color="auto" w:fill="auto"/>
            <w:vAlign w:val="bottom"/>
          </w:tcPr>
          <w:p w14:paraId="7031A9AB" w14:textId="77777777" w:rsidR="00631268" w:rsidRPr="00631268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83" w:type="dxa"/>
            <w:vAlign w:val="bottom"/>
          </w:tcPr>
          <w:p w14:paraId="3C46EDF2" w14:textId="77777777" w:rsidR="00631268" w:rsidRPr="00631268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3" w:type="dxa"/>
            <w:gridSpan w:val="3"/>
            <w:shd w:val="clear" w:color="auto" w:fill="auto"/>
            <w:vAlign w:val="bottom"/>
          </w:tcPr>
          <w:p w14:paraId="08233B41" w14:textId="77777777" w:rsidR="00631268" w:rsidRPr="00631268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63126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3126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63126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3126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631268" w:rsidRPr="00631268" w14:paraId="1213B6B9" w14:textId="77777777" w:rsidTr="00BF2D14">
        <w:trPr>
          <w:gridAfter w:val="1"/>
          <w:wAfter w:w="9" w:type="dxa"/>
          <w:cantSplit/>
          <w:tblHeader/>
        </w:trPr>
        <w:tc>
          <w:tcPr>
            <w:tcW w:w="2970" w:type="dxa"/>
            <w:vAlign w:val="bottom"/>
          </w:tcPr>
          <w:p w14:paraId="3066D8DA" w14:textId="77777777" w:rsidR="00631268" w:rsidRPr="00631268" w:rsidRDefault="00631268" w:rsidP="00E42070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0" w:type="dxa"/>
          </w:tcPr>
          <w:p w14:paraId="7499E188" w14:textId="77777777" w:rsidR="00631268" w:rsidRPr="00631268" w:rsidRDefault="00631268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</w:tcPr>
          <w:p w14:paraId="4E6E2367" w14:textId="77777777" w:rsidR="00631268" w:rsidRPr="00631268" w:rsidRDefault="00631268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</w:rPr>
              <w:t>ธุรกิจ</w:t>
            </w:r>
          </w:p>
        </w:tc>
        <w:tc>
          <w:tcPr>
            <w:tcW w:w="720" w:type="dxa"/>
            <w:vAlign w:val="bottom"/>
          </w:tcPr>
          <w:p w14:paraId="72511024" w14:textId="315DEC5B" w:rsidR="00631268" w:rsidRPr="00631268" w:rsidRDefault="0001010D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10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1010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07" w:type="dxa"/>
            <w:vAlign w:val="bottom"/>
          </w:tcPr>
          <w:p w14:paraId="2AE51A3C" w14:textId="0FEBA455" w:rsidR="00631268" w:rsidRPr="00631268" w:rsidRDefault="0001010D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1010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6" w:type="dxa"/>
            <w:vAlign w:val="bottom"/>
          </w:tcPr>
          <w:p w14:paraId="322C2BAA" w14:textId="77777777" w:rsidR="00631268" w:rsidRPr="00631268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6393F79D" w14:textId="115742F8" w:rsidR="00631268" w:rsidRPr="00631268" w:rsidRDefault="0001010D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10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1010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5" w:type="dxa"/>
            <w:vAlign w:val="bottom"/>
          </w:tcPr>
          <w:p w14:paraId="3E8F4097" w14:textId="77777777" w:rsidR="00631268" w:rsidRPr="00631268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1" w:type="dxa"/>
            <w:vAlign w:val="bottom"/>
          </w:tcPr>
          <w:p w14:paraId="18ADB2AE" w14:textId="2DDCE496" w:rsidR="00631268" w:rsidRPr="00631268" w:rsidRDefault="0001010D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1010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2" w:type="dxa"/>
            <w:vAlign w:val="bottom"/>
          </w:tcPr>
          <w:p w14:paraId="5AAC7E2C" w14:textId="77777777" w:rsidR="00631268" w:rsidRPr="00631268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26714A55" w14:textId="672D21EE" w:rsidR="00631268" w:rsidRPr="00631268" w:rsidRDefault="0001010D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10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1010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633D6B61" w14:textId="77777777" w:rsidR="00631268" w:rsidRPr="00631268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8" w:type="dxa"/>
            <w:vAlign w:val="bottom"/>
          </w:tcPr>
          <w:p w14:paraId="464D5389" w14:textId="24A5DB6B" w:rsidR="00631268" w:rsidRPr="00631268" w:rsidRDefault="0001010D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1010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3" w:type="dxa"/>
            <w:vAlign w:val="bottom"/>
          </w:tcPr>
          <w:p w14:paraId="1F8A8CCF" w14:textId="77777777" w:rsidR="00631268" w:rsidRPr="00631268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2148931B" w14:textId="5A70B7EE" w:rsidR="00631268" w:rsidRPr="00631268" w:rsidRDefault="0001010D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10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1010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3" w:type="dxa"/>
            <w:vAlign w:val="bottom"/>
          </w:tcPr>
          <w:p w14:paraId="7840253B" w14:textId="77777777" w:rsidR="00631268" w:rsidRPr="00631268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3" w:type="dxa"/>
            <w:vAlign w:val="bottom"/>
          </w:tcPr>
          <w:p w14:paraId="4FE15200" w14:textId="71444625" w:rsidR="00631268" w:rsidRPr="00631268" w:rsidRDefault="0001010D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1010D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31268" w:rsidRPr="00631268" w14:paraId="230A2FAB" w14:textId="77777777" w:rsidTr="00BF2D14">
        <w:trPr>
          <w:cantSplit/>
          <w:tblHeader/>
        </w:trPr>
        <w:tc>
          <w:tcPr>
            <w:tcW w:w="2970" w:type="dxa"/>
            <w:vAlign w:val="bottom"/>
          </w:tcPr>
          <w:p w14:paraId="1955A031" w14:textId="77777777" w:rsidR="00631268" w:rsidRPr="00631268" w:rsidRDefault="00631268" w:rsidP="00E4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2" w:right="-378" w:hanging="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0" w:type="dxa"/>
          </w:tcPr>
          <w:p w14:paraId="04EF2822" w14:textId="77777777" w:rsidR="00631268" w:rsidRPr="00631268" w:rsidRDefault="00631268" w:rsidP="00E42070">
            <w:pPr>
              <w:tabs>
                <w:tab w:val="decimal" w:pos="5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</w:tcPr>
          <w:p w14:paraId="65E359E5" w14:textId="77777777" w:rsidR="00631268" w:rsidRPr="00631268" w:rsidRDefault="00631268" w:rsidP="00E42070">
            <w:pPr>
              <w:tabs>
                <w:tab w:val="decimal" w:pos="5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5DFC9336" w14:textId="77777777" w:rsidR="00631268" w:rsidRPr="00631268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340" w:lineRule="exact"/>
              <w:ind w:left="-61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126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6" w:type="dxa"/>
            <w:vAlign w:val="bottom"/>
          </w:tcPr>
          <w:p w14:paraId="3DA86379" w14:textId="77777777" w:rsidR="00631268" w:rsidRPr="00631268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6" w:type="dxa"/>
            <w:gridSpan w:val="12"/>
            <w:vAlign w:val="center"/>
          </w:tcPr>
          <w:p w14:paraId="7FFCDF29" w14:textId="77777777" w:rsidR="00631268" w:rsidRPr="00631268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126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31268" w:rsidRPr="00631268" w14:paraId="1A27AF24" w14:textId="77777777" w:rsidTr="00BF2D14">
        <w:trPr>
          <w:gridAfter w:val="1"/>
          <w:wAfter w:w="9" w:type="dxa"/>
          <w:cantSplit/>
          <w:tblHeader/>
        </w:trPr>
        <w:tc>
          <w:tcPr>
            <w:tcW w:w="2970" w:type="dxa"/>
            <w:vAlign w:val="bottom"/>
          </w:tcPr>
          <w:p w14:paraId="58D36BB1" w14:textId="77777777" w:rsidR="00631268" w:rsidRPr="00631268" w:rsidRDefault="00631268" w:rsidP="00631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2" w:right="-378" w:hanging="1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3126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330" w:type="dxa"/>
          </w:tcPr>
          <w:p w14:paraId="41D74476" w14:textId="77777777" w:rsidR="00631268" w:rsidRPr="00631268" w:rsidRDefault="00631268" w:rsidP="00631268">
            <w:pPr>
              <w:tabs>
                <w:tab w:val="decimal" w:pos="5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</w:tcPr>
          <w:p w14:paraId="7A6A3091" w14:textId="77777777" w:rsidR="00631268" w:rsidRPr="00631268" w:rsidRDefault="00631268" w:rsidP="00631268">
            <w:pPr>
              <w:tabs>
                <w:tab w:val="decimal" w:pos="5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6D61260" w14:textId="77777777" w:rsidR="00631268" w:rsidRPr="00631268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dxa"/>
            <w:vAlign w:val="bottom"/>
          </w:tcPr>
          <w:p w14:paraId="6D8BD5B2" w14:textId="77777777" w:rsidR="00631268" w:rsidRPr="00631268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" w:type="dxa"/>
            <w:vAlign w:val="bottom"/>
          </w:tcPr>
          <w:p w14:paraId="2892124A" w14:textId="77777777" w:rsidR="00631268" w:rsidRPr="00631268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06D467D8" w14:textId="77777777" w:rsidR="00631268" w:rsidRPr="00631268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1DA07D79" w14:textId="77777777" w:rsidR="00631268" w:rsidRPr="00631268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30FA40AF" w14:textId="77777777" w:rsidR="00631268" w:rsidRPr="00631268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B90361F" w14:textId="77777777" w:rsidR="00631268" w:rsidRPr="00631268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3678EDBF" w14:textId="77777777" w:rsidR="00631268" w:rsidRPr="00631268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4591DA" w14:textId="77777777" w:rsidR="00631268" w:rsidRPr="00631268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7FF92D63" w14:textId="77777777" w:rsidR="00631268" w:rsidRPr="00631268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54F1CF6" w14:textId="77777777" w:rsidR="00631268" w:rsidRPr="00631268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716D5B9" w14:textId="77777777" w:rsidR="00631268" w:rsidRPr="00631268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211D134" w14:textId="77777777" w:rsidR="00631268" w:rsidRPr="00631268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0939E2B" w14:textId="77777777" w:rsidR="00631268" w:rsidRPr="00631268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5C9C" w:rsidRPr="00631268" w14:paraId="5BF164B1" w14:textId="77777777" w:rsidTr="00BF2D14">
        <w:trPr>
          <w:gridAfter w:val="1"/>
          <w:wAfter w:w="9" w:type="dxa"/>
          <w:cantSplit/>
        </w:trPr>
        <w:tc>
          <w:tcPr>
            <w:tcW w:w="2970" w:type="dxa"/>
          </w:tcPr>
          <w:p w14:paraId="7F76B18B" w14:textId="77777777" w:rsidR="00905C9C" w:rsidRPr="00631268" w:rsidRDefault="00905C9C" w:rsidP="0090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rPr>
                <w:rFonts w:ascii="Angsana New" w:hAnsi="Angsana New"/>
                <w:sz w:val="28"/>
                <w:szCs w:val="28"/>
                <w:cs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</w:rPr>
              <w:t>บริษัท ผลิตไฟฟ้าราชบุรี จำกัด</w:t>
            </w:r>
          </w:p>
        </w:tc>
        <w:tc>
          <w:tcPr>
            <w:tcW w:w="3330" w:type="dxa"/>
          </w:tcPr>
          <w:p w14:paraId="07862DEA" w14:textId="77777777" w:rsidR="00905C9C" w:rsidRPr="00063EF2" w:rsidRDefault="00905C9C" w:rsidP="00BF2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286" w:hanging="96"/>
              <w:rPr>
                <w:rFonts w:ascii="Angsana New" w:hAnsi="Angsana New"/>
                <w:spacing w:val="-6"/>
                <w:sz w:val="29"/>
                <w:szCs w:val="29"/>
              </w:rPr>
            </w:pPr>
            <w:r w:rsidRPr="00063EF2">
              <w:rPr>
                <w:rFonts w:ascii="Angsana New" w:hAnsi="Angsana New" w:hint="cs"/>
                <w:spacing w:val="-6"/>
                <w:sz w:val="29"/>
                <w:szCs w:val="29"/>
                <w:cs/>
              </w:rPr>
              <w:t>ผลิตและจำหน่ายพลังงานไฟฟ้าและลงทุน</w:t>
            </w:r>
            <w:r w:rsidRPr="00063EF2">
              <w:rPr>
                <w:rFonts w:ascii="Angsana New" w:hAnsi="Angsana New"/>
                <w:spacing w:val="-6"/>
                <w:sz w:val="29"/>
                <w:szCs w:val="29"/>
              </w:rPr>
              <w:br/>
            </w:r>
            <w:r w:rsidRPr="00063EF2">
              <w:rPr>
                <w:rFonts w:ascii="Angsana New" w:hAnsi="Angsana New" w:hint="cs"/>
                <w:spacing w:val="-6"/>
                <w:sz w:val="29"/>
                <w:szCs w:val="29"/>
                <w:cs/>
              </w:rPr>
              <w:t>ในธุรกิจเกี่ยวกับพลังงานไฟฟ้า</w:t>
            </w:r>
          </w:p>
        </w:tc>
        <w:tc>
          <w:tcPr>
            <w:tcW w:w="903" w:type="dxa"/>
            <w:vAlign w:val="bottom"/>
          </w:tcPr>
          <w:p w14:paraId="419C2CC5" w14:textId="77777777" w:rsidR="00905C9C" w:rsidRPr="00631268" w:rsidRDefault="00905C9C" w:rsidP="00905C9C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1F6E5557" w14:textId="36788483" w:rsidR="00905C9C" w:rsidRPr="0040482D" w:rsidRDefault="0001010D" w:rsidP="00905C9C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  <w:r w:rsidR="00905C9C" w:rsidRPr="0040482D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807" w:type="dxa"/>
            <w:vAlign w:val="bottom"/>
          </w:tcPr>
          <w:p w14:paraId="66CCA0ED" w14:textId="51217D74" w:rsidR="00905C9C" w:rsidRPr="00631268" w:rsidRDefault="0001010D" w:rsidP="00905C9C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  <w:r w:rsidR="00905C9C" w:rsidRPr="0040482D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6" w:type="dxa"/>
            <w:vAlign w:val="bottom"/>
          </w:tcPr>
          <w:p w14:paraId="53469863" w14:textId="77777777" w:rsidR="00905C9C" w:rsidRPr="00631268" w:rsidRDefault="00905C9C" w:rsidP="0090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5650E435" w14:textId="68367A56" w:rsidR="00905C9C" w:rsidRPr="00355D1D" w:rsidRDefault="0001010D" w:rsidP="00905C9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21</w:t>
            </w:r>
            <w:r w:rsidR="00905C9C" w:rsidRPr="00355D1D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900</w:t>
            </w:r>
            <w:r w:rsidR="00905C9C" w:rsidRPr="00355D1D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5" w:type="dxa"/>
            <w:vAlign w:val="bottom"/>
          </w:tcPr>
          <w:p w14:paraId="784FA1B6" w14:textId="77777777" w:rsidR="00905C9C" w:rsidRPr="00631268" w:rsidRDefault="00905C9C" w:rsidP="00905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21FBC8DE" w14:textId="2D779085" w:rsidR="00905C9C" w:rsidRPr="00631268" w:rsidRDefault="0001010D" w:rsidP="00905C9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21</w:t>
            </w:r>
            <w:r w:rsidR="00905C9C"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900</w:t>
            </w:r>
            <w:r w:rsidR="00905C9C"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2" w:type="dxa"/>
            <w:vAlign w:val="bottom"/>
          </w:tcPr>
          <w:p w14:paraId="5355A8F7" w14:textId="77777777" w:rsidR="00905C9C" w:rsidRPr="00631268" w:rsidRDefault="00905C9C" w:rsidP="0090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183FEE0A" w14:textId="567A5915" w:rsidR="00905C9C" w:rsidRPr="00631268" w:rsidRDefault="00905C9C" w:rsidP="00905C9C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9BB518" w14:textId="77777777" w:rsidR="00905C9C" w:rsidRPr="00631268" w:rsidRDefault="00905C9C" w:rsidP="00905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5B7F5426" w14:textId="77777777" w:rsidR="00905C9C" w:rsidRPr="00631268" w:rsidRDefault="00905C9C" w:rsidP="00905C9C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ECC2E5D" w14:textId="77777777" w:rsidR="00905C9C" w:rsidRPr="00631268" w:rsidRDefault="00905C9C" w:rsidP="0090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A1B8997" w14:textId="1698A686" w:rsidR="00905C9C" w:rsidRPr="00631268" w:rsidRDefault="0001010D" w:rsidP="00905C9C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21</w:t>
            </w:r>
            <w:r w:rsidR="00905C9C"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900</w:t>
            </w:r>
            <w:r w:rsidR="00905C9C"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D7A3D99" w14:textId="77777777" w:rsidR="00905C9C" w:rsidRPr="00631268" w:rsidRDefault="00905C9C" w:rsidP="00905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599E4F4" w14:textId="55D91F98" w:rsidR="00905C9C" w:rsidRPr="00631268" w:rsidRDefault="0001010D" w:rsidP="00905C9C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21</w:t>
            </w:r>
            <w:r w:rsidR="00905C9C"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900</w:t>
            </w:r>
            <w:r w:rsidR="00905C9C"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</w:tr>
      <w:tr w:rsidR="00905C9C" w:rsidRPr="00631268" w14:paraId="5C7590C1" w14:textId="77777777" w:rsidTr="00BF2D14">
        <w:trPr>
          <w:gridAfter w:val="1"/>
          <w:wAfter w:w="9" w:type="dxa"/>
          <w:cantSplit/>
        </w:trPr>
        <w:tc>
          <w:tcPr>
            <w:tcW w:w="2970" w:type="dxa"/>
            <w:vAlign w:val="bottom"/>
          </w:tcPr>
          <w:p w14:paraId="56B0C466" w14:textId="77777777" w:rsidR="00905C9C" w:rsidRPr="00631268" w:rsidRDefault="00905C9C" w:rsidP="0090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rPr>
                <w:rFonts w:ascii="Angsana New" w:hAnsi="Angsana New"/>
                <w:sz w:val="28"/>
                <w:szCs w:val="28"/>
                <w:cs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</w:rPr>
              <w:t>บริษัท ราชบุรีพลังงาน จำกัด</w:t>
            </w:r>
          </w:p>
        </w:tc>
        <w:tc>
          <w:tcPr>
            <w:tcW w:w="3330" w:type="dxa"/>
          </w:tcPr>
          <w:p w14:paraId="566B5EAF" w14:textId="77777777" w:rsidR="00905C9C" w:rsidRPr="00063EF2" w:rsidRDefault="00905C9C" w:rsidP="00BF2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164"/>
              <w:rPr>
                <w:rFonts w:ascii="Angsana New" w:hAnsi="Angsana New"/>
                <w:spacing w:val="-6"/>
                <w:sz w:val="29"/>
                <w:szCs w:val="29"/>
              </w:rPr>
            </w:pPr>
            <w:r w:rsidRPr="00063EF2">
              <w:rPr>
                <w:rFonts w:ascii="Angsana New" w:hAnsi="Angsana New" w:hint="cs"/>
                <w:spacing w:val="-6"/>
                <w:sz w:val="29"/>
                <w:szCs w:val="29"/>
                <w:cs/>
              </w:rPr>
              <w:t>ลงทุนในธุรกิจเกี่ยวกับพลังงานไฟฟ้า</w:t>
            </w:r>
          </w:p>
        </w:tc>
        <w:tc>
          <w:tcPr>
            <w:tcW w:w="903" w:type="dxa"/>
          </w:tcPr>
          <w:p w14:paraId="701C5369" w14:textId="77777777" w:rsidR="00905C9C" w:rsidRPr="00631268" w:rsidRDefault="00905C9C" w:rsidP="00905C9C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09B8DC4F" w14:textId="2EC412BF" w:rsidR="00905C9C" w:rsidRPr="00631268" w:rsidRDefault="0001010D" w:rsidP="00905C9C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  <w:r w:rsidR="00905C9C" w:rsidRPr="00631268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807" w:type="dxa"/>
            <w:vAlign w:val="bottom"/>
          </w:tcPr>
          <w:p w14:paraId="13E86B3D" w14:textId="0219F42C" w:rsidR="00905C9C" w:rsidRPr="00631268" w:rsidRDefault="0001010D" w:rsidP="00905C9C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  <w:r w:rsidR="00905C9C" w:rsidRPr="00631268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6" w:type="dxa"/>
            <w:vAlign w:val="bottom"/>
          </w:tcPr>
          <w:p w14:paraId="5666C0E6" w14:textId="77777777" w:rsidR="00905C9C" w:rsidRPr="00631268" w:rsidRDefault="00905C9C" w:rsidP="0090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3F032B2B" w14:textId="142D261A" w:rsidR="00905C9C" w:rsidRPr="00631268" w:rsidRDefault="0001010D" w:rsidP="00905C9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640</w:t>
            </w:r>
            <w:r w:rsidR="00905C9C" w:rsidRPr="00631268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5" w:type="dxa"/>
            <w:vAlign w:val="bottom"/>
          </w:tcPr>
          <w:p w14:paraId="779BF4DF" w14:textId="77777777" w:rsidR="00905C9C" w:rsidRPr="00631268" w:rsidRDefault="00905C9C" w:rsidP="00905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350E1090" w14:textId="393B0538" w:rsidR="00905C9C" w:rsidRPr="00631268" w:rsidRDefault="0001010D" w:rsidP="00905C9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640</w:t>
            </w:r>
            <w:r w:rsidR="00905C9C" w:rsidRPr="00631268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2" w:type="dxa"/>
            <w:vAlign w:val="bottom"/>
          </w:tcPr>
          <w:p w14:paraId="779E4065" w14:textId="77777777" w:rsidR="00905C9C" w:rsidRPr="00631268" w:rsidRDefault="00905C9C" w:rsidP="0090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0D196BF7" w14:textId="2EB84C3A" w:rsidR="00905C9C" w:rsidRPr="00631268" w:rsidRDefault="00905C9C" w:rsidP="00905C9C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4F8D38" w14:textId="77777777" w:rsidR="00905C9C" w:rsidRPr="00631268" w:rsidRDefault="00905C9C" w:rsidP="00905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3DE95072" w14:textId="77777777" w:rsidR="00905C9C" w:rsidRPr="00631268" w:rsidRDefault="00905C9C" w:rsidP="00905C9C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ABFFA9C" w14:textId="77777777" w:rsidR="00905C9C" w:rsidRPr="00631268" w:rsidRDefault="00905C9C" w:rsidP="0090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1FDFA4D" w14:textId="7A1812CC" w:rsidR="00905C9C" w:rsidRPr="00631268" w:rsidRDefault="0001010D" w:rsidP="00905C9C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640</w:t>
            </w:r>
            <w:r w:rsidR="00905C9C" w:rsidRPr="00631268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7784EB0" w14:textId="77777777" w:rsidR="00905C9C" w:rsidRPr="00631268" w:rsidRDefault="00905C9C" w:rsidP="00905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1D6F9360" w14:textId="5D0C956D" w:rsidR="00905C9C" w:rsidRPr="00631268" w:rsidRDefault="0001010D" w:rsidP="00905C9C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640</w:t>
            </w:r>
            <w:r w:rsidR="00905C9C" w:rsidRPr="00631268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</w:tr>
      <w:tr w:rsidR="00905C9C" w:rsidRPr="00631268" w14:paraId="6C9B9060" w14:textId="77777777" w:rsidTr="00BF2D14">
        <w:trPr>
          <w:gridAfter w:val="1"/>
          <w:wAfter w:w="9" w:type="dxa"/>
          <w:cantSplit/>
        </w:trPr>
        <w:tc>
          <w:tcPr>
            <w:tcW w:w="2970" w:type="dxa"/>
            <w:vAlign w:val="bottom"/>
          </w:tcPr>
          <w:p w14:paraId="253F35E0" w14:textId="77777777" w:rsidR="00905C9C" w:rsidRPr="00631268" w:rsidRDefault="00905C9C" w:rsidP="0090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3126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อาร์เอช อินเตอร์เนชั่นแนล</w:t>
            </w:r>
            <w:r w:rsidRPr="00631268">
              <w:rPr>
                <w:rFonts w:ascii="Angsana New" w:hAnsi="Angsana New"/>
                <w:spacing w:val="-6"/>
                <w:sz w:val="28"/>
                <w:szCs w:val="28"/>
                <w:cs/>
              </w:rPr>
              <w:br/>
            </w:r>
            <w:r w:rsidRPr="00631268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631268">
              <w:rPr>
                <w:rFonts w:ascii="Angsana New" w:hAnsi="Angsana New" w:hint="cs"/>
                <w:sz w:val="28"/>
                <w:szCs w:val="28"/>
                <w:cs/>
              </w:rPr>
              <w:t>คอร์ปอเรชั่น จำกัด</w:t>
            </w:r>
          </w:p>
        </w:tc>
        <w:tc>
          <w:tcPr>
            <w:tcW w:w="3330" w:type="dxa"/>
          </w:tcPr>
          <w:p w14:paraId="13D0E8E6" w14:textId="77777777" w:rsidR="00905C9C" w:rsidRDefault="00905C9C" w:rsidP="0090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9"/>
                <w:szCs w:val="29"/>
              </w:rPr>
            </w:pPr>
          </w:p>
          <w:p w14:paraId="05028C39" w14:textId="723FC762" w:rsidR="00905C9C" w:rsidRPr="00063EF2" w:rsidRDefault="00905C9C" w:rsidP="00BF2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158"/>
              <w:rPr>
                <w:rFonts w:ascii="Angsana New" w:hAnsi="Angsana New"/>
                <w:spacing w:val="-6"/>
                <w:sz w:val="29"/>
                <w:szCs w:val="29"/>
              </w:rPr>
            </w:pPr>
            <w:r w:rsidRPr="00063EF2">
              <w:rPr>
                <w:rFonts w:ascii="Angsana New" w:hAnsi="Angsana New" w:hint="cs"/>
                <w:spacing w:val="-6"/>
                <w:sz w:val="29"/>
                <w:szCs w:val="29"/>
                <w:cs/>
              </w:rPr>
              <w:t>ลงทุนในธุรกิจเกี่ยวกับพลังงานไฟฟ้า</w:t>
            </w:r>
          </w:p>
        </w:tc>
        <w:tc>
          <w:tcPr>
            <w:tcW w:w="903" w:type="dxa"/>
          </w:tcPr>
          <w:p w14:paraId="3B8ED9A1" w14:textId="77777777" w:rsidR="00905C9C" w:rsidRDefault="00905C9C" w:rsidP="00905C9C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DCA22E0" w14:textId="6B19102F" w:rsidR="00905C9C" w:rsidRPr="00631268" w:rsidRDefault="00905C9C" w:rsidP="00905C9C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5EA8BFBE" w14:textId="02ADF40F" w:rsidR="00905C9C" w:rsidRPr="0040482D" w:rsidRDefault="0001010D" w:rsidP="00905C9C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  <w:r w:rsidR="00905C9C" w:rsidRPr="00631268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807" w:type="dxa"/>
            <w:vAlign w:val="bottom"/>
          </w:tcPr>
          <w:p w14:paraId="0AD0CA19" w14:textId="39A44935" w:rsidR="00905C9C" w:rsidRPr="00631268" w:rsidRDefault="0001010D" w:rsidP="00905C9C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  <w:r w:rsidR="00905C9C" w:rsidRPr="00631268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6" w:type="dxa"/>
            <w:vAlign w:val="bottom"/>
          </w:tcPr>
          <w:p w14:paraId="06E5CE0B" w14:textId="77777777" w:rsidR="00905C9C" w:rsidRPr="00631268" w:rsidRDefault="00905C9C" w:rsidP="0090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391E2EE0" w14:textId="07CB7255" w:rsidR="00905C9C" w:rsidRPr="00DC314D" w:rsidRDefault="0001010D" w:rsidP="00905C9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59</w:t>
            </w:r>
            <w:r w:rsidR="00905C9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775</w:t>
            </w:r>
            <w:r w:rsidR="00905C9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5" w:type="dxa"/>
            <w:vAlign w:val="bottom"/>
          </w:tcPr>
          <w:p w14:paraId="55F907AA" w14:textId="77777777" w:rsidR="00905C9C" w:rsidRPr="00631268" w:rsidRDefault="00905C9C" w:rsidP="00905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4DA7D8C0" w14:textId="04217209" w:rsidR="00905C9C" w:rsidRPr="00631268" w:rsidRDefault="0001010D" w:rsidP="00905C9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27</w:t>
            </w:r>
            <w:r w:rsidR="00905C9C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130</w:t>
            </w:r>
            <w:r w:rsidR="00905C9C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2" w:type="dxa"/>
            <w:vAlign w:val="bottom"/>
          </w:tcPr>
          <w:p w14:paraId="3B332F58" w14:textId="77777777" w:rsidR="00905C9C" w:rsidRPr="00631268" w:rsidRDefault="00905C9C" w:rsidP="0090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35AC0488" w14:textId="6F511F7D" w:rsidR="00905C9C" w:rsidRPr="00631268" w:rsidRDefault="00905C9C" w:rsidP="00905C9C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36ACC6" w14:textId="77777777" w:rsidR="00905C9C" w:rsidRPr="00631268" w:rsidRDefault="00905C9C" w:rsidP="00905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038EF9D5" w14:textId="77777777" w:rsidR="00905C9C" w:rsidRPr="00631268" w:rsidRDefault="00905C9C" w:rsidP="00905C9C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F1301F3" w14:textId="77777777" w:rsidR="00905C9C" w:rsidRPr="00631268" w:rsidRDefault="00905C9C" w:rsidP="0090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73E8924" w14:textId="08E13D32" w:rsidR="00905C9C" w:rsidRPr="00631268" w:rsidRDefault="0001010D" w:rsidP="00905C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59</w:t>
            </w:r>
            <w:r w:rsidR="00905C9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775</w:t>
            </w:r>
            <w:r w:rsidR="00905C9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51FF6F4" w14:textId="77777777" w:rsidR="00905C9C" w:rsidRPr="00631268" w:rsidRDefault="00905C9C" w:rsidP="00905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651D66A" w14:textId="35388B53" w:rsidR="00905C9C" w:rsidRPr="00631268" w:rsidRDefault="0001010D" w:rsidP="00905C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27</w:t>
            </w:r>
            <w:r w:rsidR="00905C9C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130</w:t>
            </w:r>
            <w:r w:rsidR="00905C9C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905C9C" w:rsidRPr="00631268" w14:paraId="38B916F3" w14:textId="77777777" w:rsidTr="00BF2D14">
        <w:trPr>
          <w:gridAfter w:val="1"/>
          <w:wAfter w:w="9" w:type="dxa"/>
          <w:cantSplit/>
        </w:trPr>
        <w:tc>
          <w:tcPr>
            <w:tcW w:w="2970" w:type="dxa"/>
            <w:vAlign w:val="bottom"/>
          </w:tcPr>
          <w:p w14:paraId="26FE93FC" w14:textId="77777777" w:rsidR="00905C9C" w:rsidRPr="00631268" w:rsidRDefault="00905C9C" w:rsidP="0090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rPr>
                <w:rFonts w:ascii="Angsana New" w:hAnsi="Angsana New"/>
                <w:sz w:val="28"/>
                <w:szCs w:val="28"/>
                <w:cs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</w:rPr>
              <w:t>บริษัท ราช โอแอนด์เอ็ม จำกัด</w:t>
            </w:r>
          </w:p>
        </w:tc>
        <w:tc>
          <w:tcPr>
            <w:tcW w:w="3330" w:type="dxa"/>
          </w:tcPr>
          <w:p w14:paraId="0F7FED9C" w14:textId="77777777" w:rsidR="00905C9C" w:rsidRPr="00063EF2" w:rsidRDefault="00905C9C" w:rsidP="00BF2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158"/>
              <w:rPr>
                <w:rFonts w:ascii="Angsana New" w:hAnsi="Angsana New"/>
                <w:spacing w:val="-6"/>
                <w:sz w:val="29"/>
                <w:szCs w:val="29"/>
              </w:rPr>
            </w:pPr>
            <w:r w:rsidRPr="00063EF2">
              <w:rPr>
                <w:rFonts w:ascii="Angsana New" w:hAnsi="Angsana New" w:hint="cs"/>
                <w:spacing w:val="-6"/>
                <w:sz w:val="29"/>
                <w:szCs w:val="29"/>
                <w:cs/>
              </w:rPr>
              <w:t>บริการเดินเครื่องและบำรุงรักษาโรงไฟฟ้า</w:t>
            </w:r>
          </w:p>
        </w:tc>
        <w:tc>
          <w:tcPr>
            <w:tcW w:w="903" w:type="dxa"/>
          </w:tcPr>
          <w:p w14:paraId="39CB42F4" w14:textId="77777777" w:rsidR="00905C9C" w:rsidRPr="00631268" w:rsidRDefault="00905C9C" w:rsidP="00905C9C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45D456D8" w14:textId="41A623CE" w:rsidR="00905C9C" w:rsidRPr="0040482D" w:rsidRDefault="0001010D" w:rsidP="00905C9C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  <w:r w:rsidR="00905C9C" w:rsidRPr="00631268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807" w:type="dxa"/>
            <w:vAlign w:val="bottom"/>
          </w:tcPr>
          <w:p w14:paraId="7E146BE4" w14:textId="472F0B50" w:rsidR="00905C9C" w:rsidRPr="00631268" w:rsidRDefault="0001010D" w:rsidP="00905C9C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  <w:r w:rsidR="00905C9C" w:rsidRPr="00631268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6" w:type="dxa"/>
            <w:vAlign w:val="bottom"/>
          </w:tcPr>
          <w:p w14:paraId="707BF858" w14:textId="77777777" w:rsidR="00905C9C" w:rsidRPr="00631268" w:rsidRDefault="00905C9C" w:rsidP="0090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5EF3452C" w14:textId="79DBFEB7" w:rsidR="00905C9C" w:rsidRPr="00355D1D" w:rsidRDefault="0001010D" w:rsidP="00905C9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905C9C" w:rsidRPr="00355D1D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5" w:type="dxa"/>
            <w:vAlign w:val="bottom"/>
          </w:tcPr>
          <w:p w14:paraId="35B196E8" w14:textId="77777777" w:rsidR="00905C9C" w:rsidRPr="00631268" w:rsidRDefault="00905C9C" w:rsidP="00905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78F707A9" w14:textId="3DB3FB16" w:rsidR="00905C9C" w:rsidRPr="00631268" w:rsidRDefault="0001010D" w:rsidP="00905C9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905C9C"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2" w:type="dxa"/>
            <w:vAlign w:val="bottom"/>
          </w:tcPr>
          <w:p w14:paraId="37EDE63E" w14:textId="77777777" w:rsidR="00905C9C" w:rsidRPr="00631268" w:rsidRDefault="00905C9C" w:rsidP="0090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3CA69823" w14:textId="1631F71F" w:rsidR="00905C9C" w:rsidRPr="00631268" w:rsidRDefault="00905C9C" w:rsidP="00905C9C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2758B8" w14:textId="77777777" w:rsidR="00905C9C" w:rsidRPr="00631268" w:rsidRDefault="00905C9C" w:rsidP="00905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26837B2A" w14:textId="77777777" w:rsidR="00905C9C" w:rsidRPr="00631268" w:rsidRDefault="00905C9C" w:rsidP="00905C9C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D18B873" w14:textId="77777777" w:rsidR="00905C9C" w:rsidRPr="00631268" w:rsidRDefault="00905C9C" w:rsidP="0090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868E479" w14:textId="0C5197F8" w:rsidR="00905C9C" w:rsidRPr="00631268" w:rsidRDefault="0001010D" w:rsidP="00905C9C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905C9C"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B11E7D9" w14:textId="77777777" w:rsidR="00905C9C" w:rsidRPr="00631268" w:rsidRDefault="00905C9C" w:rsidP="00905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08F84D45" w14:textId="4D0982C8" w:rsidR="00905C9C" w:rsidRPr="00631268" w:rsidRDefault="0001010D" w:rsidP="00905C9C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905C9C"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500</w:t>
            </w:r>
          </w:p>
        </w:tc>
      </w:tr>
      <w:tr w:rsidR="00905C9C" w:rsidRPr="00631268" w14:paraId="42C59B06" w14:textId="77777777" w:rsidTr="00BF2D14">
        <w:trPr>
          <w:gridAfter w:val="1"/>
          <w:wAfter w:w="9" w:type="dxa"/>
          <w:cantSplit/>
        </w:trPr>
        <w:tc>
          <w:tcPr>
            <w:tcW w:w="2970" w:type="dxa"/>
            <w:vAlign w:val="bottom"/>
          </w:tcPr>
          <w:p w14:paraId="2FB23BAD" w14:textId="77777777" w:rsidR="00905C9C" w:rsidRPr="00631268" w:rsidRDefault="00905C9C" w:rsidP="0090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rPr>
                <w:rFonts w:ascii="Angsana New" w:hAnsi="Angsana New"/>
                <w:sz w:val="28"/>
                <w:szCs w:val="28"/>
                <w:cs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</w:rPr>
              <w:t>บริษัท ราชบุรี อัลลายแอนซ์</w:t>
            </w:r>
            <w:r w:rsidRPr="0063126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31268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3330" w:type="dxa"/>
          </w:tcPr>
          <w:p w14:paraId="63A815B1" w14:textId="77777777" w:rsidR="00905C9C" w:rsidRPr="00063EF2" w:rsidRDefault="00905C9C" w:rsidP="00BF2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158"/>
              <w:rPr>
                <w:rFonts w:ascii="Angsana New" w:hAnsi="Angsana New"/>
                <w:spacing w:val="-6"/>
                <w:sz w:val="29"/>
                <w:szCs w:val="29"/>
              </w:rPr>
            </w:pPr>
            <w:r w:rsidRPr="00063EF2">
              <w:rPr>
                <w:rFonts w:ascii="Angsana New" w:hAnsi="Angsana New" w:hint="cs"/>
                <w:spacing w:val="-6"/>
                <w:sz w:val="29"/>
                <w:szCs w:val="29"/>
                <w:cs/>
              </w:rPr>
              <w:t>ลงทุนในธุรกิจเกี่ยวกับพลังงานไฟฟ้า</w:t>
            </w:r>
          </w:p>
        </w:tc>
        <w:tc>
          <w:tcPr>
            <w:tcW w:w="903" w:type="dxa"/>
          </w:tcPr>
          <w:p w14:paraId="425509D5" w14:textId="77777777" w:rsidR="00905C9C" w:rsidRPr="00631268" w:rsidRDefault="00905C9C" w:rsidP="00905C9C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536704BF" w14:textId="56011EE5" w:rsidR="00905C9C" w:rsidRPr="00631268" w:rsidRDefault="0001010D" w:rsidP="00905C9C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  <w:r w:rsidR="00905C9C" w:rsidRPr="0040482D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807" w:type="dxa"/>
            <w:vAlign w:val="bottom"/>
          </w:tcPr>
          <w:p w14:paraId="322E0175" w14:textId="3FFFC937" w:rsidR="00905C9C" w:rsidRPr="00631268" w:rsidRDefault="0001010D" w:rsidP="00905C9C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  <w:r w:rsidR="00905C9C" w:rsidRPr="0040482D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6" w:type="dxa"/>
            <w:vAlign w:val="bottom"/>
          </w:tcPr>
          <w:p w14:paraId="29FAB8D3" w14:textId="77777777" w:rsidR="00905C9C" w:rsidRPr="00631268" w:rsidRDefault="00905C9C" w:rsidP="00905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12914FE5" w14:textId="3F64F31F" w:rsidR="00905C9C" w:rsidRPr="00355D1D" w:rsidRDefault="0001010D" w:rsidP="00905C9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420</w:t>
            </w:r>
            <w:r w:rsidR="00905C9C" w:rsidRPr="00355D1D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185" w:type="dxa"/>
            <w:vAlign w:val="bottom"/>
          </w:tcPr>
          <w:p w14:paraId="6BB2C47A" w14:textId="77777777" w:rsidR="00905C9C" w:rsidRPr="00631268" w:rsidRDefault="00905C9C" w:rsidP="00905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442876AE" w14:textId="7E754FD6" w:rsidR="00905C9C" w:rsidRPr="00631268" w:rsidRDefault="0001010D" w:rsidP="00905C9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420</w:t>
            </w:r>
            <w:r w:rsidR="00905C9C"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182" w:type="dxa"/>
            <w:vAlign w:val="bottom"/>
          </w:tcPr>
          <w:p w14:paraId="5F5DBC83" w14:textId="77777777" w:rsidR="00905C9C" w:rsidRPr="00631268" w:rsidRDefault="00905C9C" w:rsidP="00905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2A15DC7C" w14:textId="15E22BB8" w:rsidR="00905C9C" w:rsidRPr="00631268" w:rsidRDefault="00905C9C" w:rsidP="00905C9C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B8544B" w14:textId="77777777" w:rsidR="00905C9C" w:rsidRPr="00631268" w:rsidRDefault="00905C9C" w:rsidP="00905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71869384" w14:textId="77777777" w:rsidR="00905C9C" w:rsidRPr="00631268" w:rsidRDefault="00905C9C" w:rsidP="00905C9C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2D619BA" w14:textId="77777777" w:rsidR="00905C9C" w:rsidRPr="00631268" w:rsidRDefault="00905C9C" w:rsidP="0090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AA5C843" w14:textId="378F6A6D" w:rsidR="00905C9C" w:rsidRPr="00631268" w:rsidRDefault="0001010D" w:rsidP="00905C9C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420</w:t>
            </w:r>
            <w:r w:rsidR="00905C9C"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500AE6C" w14:textId="77777777" w:rsidR="00905C9C" w:rsidRPr="00631268" w:rsidRDefault="00905C9C" w:rsidP="00905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46303748" w14:textId="150030A0" w:rsidR="00905C9C" w:rsidRPr="00631268" w:rsidRDefault="0001010D" w:rsidP="00905C9C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420</w:t>
            </w:r>
            <w:r w:rsidR="00905C9C"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200</w:t>
            </w:r>
          </w:p>
        </w:tc>
      </w:tr>
      <w:tr w:rsidR="00905C9C" w:rsidRPr="00631268" w14:paraId="5DBBBD91" w14:textId="77777777" w:rsidTr="00BF2D14">
        <w:trPr>
          <w:gridAfter w:val="1"/>
          <w:wAfter w:w="9" w:type="dxa"/>
          <w:cantSplit/>
        </w:trPr>
        <w:tc>
          <w:tcPr>
            <w:tcW w:w="2970" w:type="dxa"/>
            <w:vAlign w:val="bottom"/>
          </w:tcPr>
          <w:p w14:paraId="31D9152A" w14:textId="77777777" w:rsidR="00905C9C" w:rsidRPr="00631268" w:rsidRDefault="00905C9C" w:rsidP="0090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rPr>
                <w:rFonts w:ascii="Angsana New" w:hAnsi="Angsana New"/>
                <w:sz w:val="28"/>
                <w:szCs w:val="28"/>
                <w:cs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</w:rPr>
              <w:t>บริษัท ราช โคเจนเนอเรชั่น จำกัด</w:t>
            </w:r>
          </w:p>
        </w:tc>
        <w:tc>
          <w:tcPr>
            <w:tcW w:w="3330" w:type="dxa"/>
          </w:tcPr>
          <w:p w14:paraId="700DB9E2" w14:textId="0C7D783C" w:rsidR="00905C9C" w:rsidRPr="00063EF2" w:rsidRDefault="00905C9C" w:rsidP="00BF2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158"/>
              <w:rPr>
                <w:rFonts w:ascii="Angsana New" w:hAnsi="Angsana New"/>
                <w:spacing w:val="-6"/>
                <w:sz w:val="29"/>
                <w:szCs w:val="29"/>
              </w:rPr>
            </w:pPr>
            <w:r w:rsidRPr="00063EF2">
              <w:rPr>
                <w:rFonts w:ascii="Angsana New" w:hAnsi="Angsana New" w:hint="cs"/>
                <w:spacing w:val="-6"/>
                <w:sz w:val="29"/>
                <w:szCs w:val="29"/>
                <w:cs/>
              </w:rPr>
              <w:t>ผลิตและจำหน่ายพลังงานไฟฟ้าและ</w:t>
            </w:r>
            <w:r>
              <w:rPr>
                <w:rFonts w:ascii="Angsana New" w:hAnsi="Angsana New" w:hint="cs"/>
                <w:spacing w:val="-6"/>
                <w:sz w:val="29"/>
                <w:szCs w:val="29"/>
                <w:cs/>
              </w:rPr>
              <w:t>ไอน้ำ</w:t>
            </w:r>
          </w:p>
        </w:tc>
        <w:tc>
          <w:tcPr>
            <w:tcW w:w="903" w:type="dxa"/>
          </w:tcPr>
          <w:p w14:paraId="59A0F3D5" w14:textId="77777777" w:rsidR="00905C9C" w:rsidRPr="00631268" w:rsidRDefault="00905C9C" w:rsidP="00905C9C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0EB71F67" w14:textId="567CC43C" w:rsidR="00905C9C" w:rsidRPr="0040482D" w:rsidRDefault="002B0BED" w:rsidP="00905C9C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AC78EC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807" w:type="dxa"/>
            <w:vAlign w:val="bottom"/>
          </w:tcPr>
          <w:p w14:paraId="223C70E9" w14:textId="340E12EF" w:rsidR="00905C9C" w:rsidRPr="00631268" w:rsidRDefault="0001010D" w:rsidP="00905C9C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  <w:r w:rsidR="00905C9C" w:rsidRPr="0040482D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186" w:type="dxa"/>
            <w:vAlign w:val="bottom"/>
          </w:tcPr>
          <w:p w14:paraId="03C460DB" w14:textId="77777777" w:rsidR="00905C9C" w:rsidRPr="00631268" w:rsidRDefault="00905C9C" w:rsidP="00905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1FC46C9B" w14:textId="0CEE824D" w:rsidR="00905C9C" w:rsidRPr="00355D1D" w:rsidRDefault="0001010D" w:rsidP="00905C9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05C9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866</w:t>
            </w:r>
            <w:r w:rsidR="00905C9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602</w:t>
            </w:r>
          </w:p>
        </w:tc>
        <w:tc>
          <w:tcPr>
            <w:tcW w:w="185" w:type="dxa"/>
            <w:vAlign w:val="bottom"/>
          </w:tcPr>
          <w:p w14:paraId="4D872EE1" w14:textId="77777777" w:rsidR="00905C9C" w:rsidRPr="00631268" w:rsidRDefault="00905C9C" w:rsidP="00905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561E4CE5" w14:textId="48211DF9" w:rsidR="00905C9C" w:rsidRPr="00631268" w:rsidRDefault="0001010D" w:rsidP="00905C9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05C9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866</w:t>
            </w:r>
            <w:r w:rsidR="00905C9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052</w:t>
            </w:r>
          </w:p>
        </w:tc>
        <w:tc>
          <w:tcPr>
            <w:tcW w:w="182" w:type="dxa"/>
            <w:vAlign w:val="bottom"/>
          </w:tcPr>
          <w:p w14:paraId="6378E141" w14:textId="77777777" w:rsidR="00905C9C" w:rsidRPr="00631268" w:rsidRDefault="00905C9C" w:rsidP="00905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2F666251" w14:textId="20B3E1F3" w:rsidR="00905C9C" w:rsidRPr="00631268" w:rsidRDefault="00905C9C" w:rsidP="00905C9C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D67FE4" w14:textId="77777777" w:rsidR="00905C9C" w:rsidRPr="00631268" w:rsidRDefault="00905C9C" w:rsidP="00905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10F505BA" w14:textId="77777777" w:rsidR="00905C9C" w:rsidRPr="00631268" w:rsidRDefault="00905C9C" w:rsidP="00905C9C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22E97761" w14:textId="77777777" w:rsidR="00905C9C" w:rsidRPr="00631268" w:rsidRDefault="00905C9C" w:rsidP="0090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19590AA" w14:textId="279CC946" w:rsidR="00905C9C" w:rsidRPr="00631268" w:rsidRDefault="0001010D" w:rsidP="00905C9C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05C9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866</w:t>
            </w:r>
            <w:r w:rsidR="00905C9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602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1DBAE17" w14:textId="77777777" w:rsidR="00905C9C" w:rsidRPr="00631268" w:rsidRDefault="00905C9C" w:rsidP="00905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33B26439" w14:textId="365D29E4" w:rsidR="00905C9C" w:rsidRPr="00631268" w:rsidRDefault="0001010D" w:rsidP="00905C9C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05C9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866</w:t>
            </w:r>
            <w:r w:rsidR="00905C9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052</w:t>
            </w:r>
          </w:p>
        </w:tc>
      </w:tr>
      <w:tr w:rsidR="00905C9C" w:rsidRPr="00631268" w14:paraId="30FC99B7" w14:textId="77777777" w:rsidTr="00BF2D14">
        <w:trPr>
          <w:gridAfter w:val="1"/>
          <w:wAfter w:w="9" w:type="dxa"/>
          <w:cantSplit/>
        </w:trPr>
        <w:tc>
          <w:tcPr>
            <w:tcW w:w="2970" w:type="dxa"/>
            <w:vAlign w:val="bottom"/>
          </w:tcPr>
          <w:p w14:paraId="4DC664EE" w14:textId="473B2771" w:rsidR="00905C9C" w:rsidRPr="00631268" w:rsidRDefault="00905C9C" w:rsidP="0090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rPr>
                <w:rFonts w:ascii="Angsana New" w:hAnsi="Angsana New"/>
                <w:sz w:val="28"/>
                <w:szCs w:val="28"/>
                <w:cs/>
              </w:rPr>
            </w:pPr>
            <w:r w:rsidRPr="00933370">
              <w:rPr>
                <w:rFonts w:ascii="Angsana New" w:eastAsia="Cordia New" w:hAnsi="Angsana New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บริษัท สหโคเจน (ชลบุรี) จำกัด</w:t>
            </w:r>
            <w:r w:rsidR="00775D81">
              <w:rPr>
                <w:rFonts w:ascii="Angsana New" w:eastAsia="Cordia New" w:hAnsi="Angsana New"/>
                <w:snapToGrid w:val="0"/>
                <w:spacing w:val="-4"/>
                <w:sz w:val="28"/>
                <w:szCs w:val="28"/>
                <w:lang w:eastAsia="th-TH"/>
              </w:rPr>
              <w:t xml:space="preserve"> </w:t>
            </w:r>
            <w:r w:rsidR="00775D81">
              <w:rPr>
                <w:rFonts w:ascii="Angsana New" w:eastAsia="Cordia New" w:hAnsi="Angsana New"/>
                <w:snapToGrid w:val="0"/>
                <w:spacing w:val="-4"/>
                <w:sz w:val="28"/>
                <w:szCs w:val="28"/>
                <w:lang w:eastAsia="th-TH"/>
              </w:rPr>
              <w:br/>
              <w:t xml:space="preserve">   </w:t>
            </w:r>
            <w:r w:rsidRPr="00933370">
              <w:rPr>
                <w:rFonts w:ascii="Angsana New" w:eastAsia="Cordia New" w:hAnsi="Angsana New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(มหาชน)</w:t>
            </w:r>
          </w:p>
        </w:tc>
        <w:tc>
          <w:tcPr>
            <w:tcW w:w="3330" w:type="dxa"/>
          </w:tcPr>
          <w:p w14:paraId="51198ADE" w14:textId="77777777" w:rsidR="00905C9C" w:rsidRPr="00933370" w:rsidRDefault="00905C9C" w:rsidP="00905C9C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pacing w:val="-6"/>
                <w:sz w:val="29"/>
                <w:szCs w:val="29"/>
                <w:lang w:val="en-US" w:bidi="th-TH"/>
              </w:rPr>
            </w:pPr>
            <w:r w:rsidRPr="00933370">
              <w:rPr>
                <w:rFonts w:ascii="Angsana New" w:hAnsi="Angsana New" w:hint="cs"/>
                <w:spacing w:val="-6"/>
                <w:sz w:val="29"/>
                <w:szCs w:val="29"/>
                <w:cs/>
                <w:lang w:val="en-US" w:bidi="th-TH"/>
              </w:rPr>
              <w:t xml:space="preserve">   </w:t>
            </w:r>
          </w:p>
          <w:p w14:paraId="4F1ACAE3" w14:textId="5BF14B20" w:rsidR="00905C9C" w:rsidRPr="00063EF2" w:rsidRDefault="00905C9C" w:rsidP="00BF2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158"/>
              <w:rPr>
                <w:rFonts w:ascii="Angsana New" w:hAnsi="Angsana New"/>
                <w:spacing w:val="-6"/>
                <w:sz w:val="29"/>
                <w:szCs w:val="29"/>
                <w:cs/>
              </w:rPr>
            </w:pPr>
            <w:r w:rsidRPr="00933370">
              <w:rPr>
                <w:rFonts w:ascii="Angsana New" w:hAnsi="Angsana New" w:hint="cs"/>
                <w:spacing w:val="-6"/>
                <w:sz w:val="29"/>
                <w:szCs w:val="29"/>
                <w:cs/>
              </w:rPr>
              <w:t>ผลิตและจำหน่ายพลังงานไฟฟ้าและไอน้ำ</w:t>
            </w:r>
          </w:p>
        </w:tc>
        <w:tc>
          <w:tcPr>
            <w:tcW w:w="903" w:type="dxa"/>
          </w:tcPr>
          <w:p w14:paraId="52DBFAB8" w14:textId="77777777" w:rsidR="00905C9C" w:rsidRPr="00933370" w:rsidRDefault="00905C9C" w:rsidP="00905C9C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1E64ACB" w14:textId="5C2E347E" w:rsidR="00905C9C" w:rsidRPr="00631268" w:rsidRDefault="00905C9C" w:rsidP="00905C9C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3337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0AD02FE8" w14:textId="39A694F2" w:rsidR="00905C9C" w:rsidRPr="0040482D" w:rsidRDefault="0001010D" w:rsidP="00905C9C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51</w:t>
            </w:r>
            <w:r w:rsidR="00905C9C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.</w:t>
            </w: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67</w:t>
            </w:r>
          </w:p>
        </w:tc>
        <w:tc>
          <w:tcPr>
            <w:tcW w:w="807" w:type="dxa"/>
            <w:vAlign w:val="bottom"/>
          </w:tcPr>
          <w:p w14:paraId="6FCA88CE" w14:textId="05E27A8D" w:rsidR="00905C9C" w:rsidRPr="000D72D7" w:rsidRDefault="0001010D" w:rsidP="00905C9C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86" w:type="dxa"/>
            <w:vAlign w:val="bottom"/>
          </w:tcPr>
          <w:p w14:paraId="47EF4983" w14:textId="77777777" w:rsidR="00905C9C" w:rsidRPr="00631268" w:rsidRDefault="00905C9C" w:rsidP="00905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41E3F809" w14:textId="6F860FFE" w:rsidR="00905C9C" w:rsidRPr="000D72D7" w:rsidRDefault="0001010D" w:rsidP="00905C9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905C9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457</w:t>
            </w:r>
            <w:r w:rsidR="00905C9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365</w:t>
            </w:r>
          </w:p>
        </w:tc>
        <w:tc>
          <w:tcPr>
            <w:tcW w:w="185" w:type="dxa"/>
            <w:vAlign w:val="bottom"/>
          </w:tcPr>
          <w:p w14:paraId="61AF5C1E" w14:textId="77777777" w:rsidR="00905C9C" w:rsidRPr="00631268" w:rsidRDefault="00905C9C" w:rsidP="00905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1F6DC57D" w14:textId="491C0B31" w:rsidR="00905C9C" w:rsidRPr="000D72D7" w:rsidRDefault="0001010D" w:rsidP="00905C9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905C9C" w:rsidRPr="0093337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412</w:t>
            </w:r>
            <w:r w:rsidR="00905C9C" w:rsidRPr="0093337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537</w:t>
            </w:r>
          </w:p>
        </w:tc>
        <w:tc>
          <w:tcPr>
            <w:tcW w:w="182" w:type="dxa"/>
            <w:vAlign w:val="bottom"/>
          </w:tcPr>
          <w:p w14:paraId="513E170A" w14:textId="77777777" w:rsidR="00905C9C" w:rsidRPr="00631268" w:rsidRDefault="00905C9C" w:rsidP="00905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5606B12D" w14:textId="0D3E5A56" w:rsidR="00905C9C" w:rsidRPr="00631268" w:rsidRDefault="00905C9C" w:rsidP="00905C9C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3337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C7DD51" w14:textId="77777777" w:rsidR="00905C9C" w:rsidRPr="00631268" w:rsidRDefault="00905C9C" w:rsidP="00905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638261B0" w14:textId="2C1C3F81" w:rsidR="00905C9C" w:rsidRPr="00631268" w:rsidRDefault="00905C9C" w:rsidP="00905C9C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3337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BEA810B" w14:textId="77777777" w:rsidR="00905C9C" w:rsidRPr="00631268" w:rsidRDefault="00905C9C" w:rsidP="0090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E655040" w14:textId="40243DEA" w:rsidR="00905C9C" w:rsidRPr="000D72D7" w:rsidRDefault="0001010D" w:rsidP="00905C9C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905C9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457</w:t>
            </w:r>
            <w:r w:rsidR="00905C9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365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FC46524" w14:textId="77777777" w:rsidR="00905C9C" w:rsidRPr="00631268" w:rsidRDefault="00905C9C" w:rsidP="00905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0C68F145" w14:textId="39DF5138" w:rsidR="00905C9C" w:rsidRPr="000D72D7" w:rsidRDefault="0001010D" w:rsidP="00905C9C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905C9C" w:rsidRPr="0093337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412</w:t>
            </w:r>
            <w:r w:rsidR="00905C9C" w:rsidRPr="0093337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537</w:t>
            </w:r>
          </w:p>
        </w:tc>
      </w:tr>
      <w:tr w:rsidR="00905C9C" w:rsidRPr="00631268" w14:paraId="06C58F02" w14:textId="77777777" w:rsidTr="00BF2D14">
        <w:trPr>
          <w:gridAfter w:val="1"/>
          <w:wAfter w:w="9" w:type="dxa"/>
          <w:cantSplit/>
        </w:trPr>
        <w:tc>
          <w:tcPr>
            <w:tcW w:w="2970" w:type="dxa"/>
          </w:tcPr>
          <w:p w14:paraId="0419F5F5" w14:textId="77777777" w:rsidR="00905C9C" w:rsidRDefault="00905C9C" w:rsidP="0090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0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  <w:r w:rsidRPr="00631268"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>บริษัท ราช-ลาว เซอร์วิส จำกัด</w:t>
            </w:r>
          </w:p>
          <w:p w14:paraId="06643BDF" w14:textId="543B5ADF" w:rsidR="00905C9C" w:rsidRPr="00631268" w:rsidRDefault="00905C9C" w:rsidP="0090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0" w:type="dxa"/>
          </w:tcPr>
          <w:p w14:paraId="4E598578" w14:textId="77777777" w:rsidR="00905C9C" w:rsidRPr="00063EF2" w:rsidRDefault="00905C9C" w:rsidP="00BF2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286" w:hanging="90"/>
              <w:rPr>
                <w:rFonts w:ascii="Angsana New" w:hAnsi="Angsana New"/>
                <w:spacing w:val="-6"/>
                <w:sz w:val="29"/>
                <w:szCs w:val="29"/>
              </w:rPr>
            </w:pPr>
            <w:r w:rsidRPr="00063EF2">
              <w:rPr>
                <w:rFonts w:ascii="Angsana New" w:hAnsi="Angsana New" w:hint="cs"/>
                <w:spacing w:val="-6"/>
                <w:sz w:val="29"/>
                <w:szCs w:val="29"/>
                <w:cs/>
              </w:rPr>
              <w:t>บริการเดินเครื่องและบำรุงรักษาโรงไฟฟ้า</w:t>
            </w:r>
            <w:r w:rsidRPr="00063EF2">
              <w:rPr>
                <w:rFonts w:ascii="Angsana New" w:hAnsi="Angsana New"/>
                <w:spacing w:val="-6"/>
                <w:sz w:val="29"/>
                <w:szCs w:val="29"/>
              </w:rPr>
              <w:br/>
            </w:r>
            <w:r w:rsidRPr="00063EF2">
              <w:rPr>
                <w:rFonts w:ascii="Angsana New" w:hAnsi="Angsana New" w:hint="cs"/>
                <w:spacing w:val="-6"/>
                <w:sz w:val="29"/>
                <w:szCs w:val="29"/>
                <w:cs/>
              </w:rPr>
              <w:t>และลงทุนในธุรกิจพลังงานไฟฟ้าและสาธารณูปโภคพื้นฐาน</w:t>
            </w:r>
          </w:p>
        </w:tc>
        <w:tc>
          <w:tcPr>
            <w:tcW w:w="903" w:type="dxa"/>
            <w:vAlign w:val="bottom"/>
          </w:tcPr>
          <w:p w14:paraId="5B6233EB" w14:textId="77777777" w:rsidR="00905C9C" w:rsidRPr="00631268" w:rsidRDefault="00905C9C" w:rsidP="00905C9C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สปป</w:t>
            </w:r>
            <w:r w:rsidRPr="00631268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63126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ลาว</w:t>
            </w:r>
          </w:p>
        </w:tc>
        <w:tc>
          <w:tcPr>
            <w:tcW w:w="720" w:type="dxa"/>
            <w:vAlign w:val="bottom"/>
          </w:tcPr>
          <w:p w14:paraId="616EAAB7" w14:textId="077D1E95" w:rsidR="00905C9C" w:rsidRPr="00631268" w:rsidRDefault="0001010D" w:rsidP="00905C9C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  <w:r w:rsidR="00905C9C" w:rsidRPr="00631268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807" w:type="dxa"/>
            <w:vAlign w:val="bottom"/>
          </w:tcPr>
          <w:p w14:paraId="6D982158" w14:textId="5859F836" w:rsidR="00905C9C" w:rsidRPr="00631268" w:rsidRDefault="0001010D" w:rsidP="00905C9C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  <w:r w:rsidR="00905C9C" w:rsidRPr="00631268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01010D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6" w:type="dxa"/>
            <w:vAlign w:val="bottom"/>
          </w:tcPr>
          <w:p w14:paraId="00441845" w14:textId="77777777" w:rsidR="00905C9C" w:rsidRPr="00631268" w:rsidRDefault="00905C9C" w:rsidP="0090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4F63C6BD" w14:textId="5D8CA045" w:rsidR="00905C9C" w:rsidRPr="00631268" w:rsidRDefault="0001010D" w:rsidP="00905C9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336</w:t>
            </w:r>
            <w:r w:rsidR="00905C9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858</w:t>
            </w:r>
          </w:p>
        </w:tc>
        <w:tc>
          <w:tcPr>
            <w:tcW w:w="185" w:type="dxa"/>
            <w:vAlign w:val="bottom"/>
          </w:tcPr>
          <w:p w14:paraId="41CC18ED" w14:textId="77777777" w:rsidR="00905C9C" w:rsidRPr="00631268" w:rsidRDefault="00905C9C" w:rsidP="00905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4DE52346" w14:textId="07D34D43" w:rsidR="00905C9C" w:rsidRPr="00631268" w:rsidRDefault="0001010D" w:rsidP="00905C9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336</w:t>
            </w:r>
            <w:r w:rsidR="00905C9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858</w:t>
            </w:r>
          </w:p>
        </w:tc>
        <w:tc>
          <w:tcPr>
            <w:tcW w:w="182" w:type="dxa"/>
            <w:vAlign w:val="bottom"/>
          </w:tcPr>
          <w:p w14:paraId="6A8712D6" w14:textId="77777777" w:rsidR="00905C9C" w:rsidRPr="00631268" w:rsidRDefault="00905C9C" w:rsidP="0090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5AEA96D9" w14:textId="2FEFF248" w:rsidR="00905C9C" w:rsidRPr="00631268" w:rsidRDefault="00905C9C" w:rsidP="00905C9C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A9ED61" w14:textId="77777777" w:rsidR="00905C9C" w:rsidRPr="00631268" w:rsidRDefault="00905C9C" w:rsidP="00905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36048751" w14:textId="77777777" w:rsidR="00905C9C" w:rsidRPr="00631268" w:rsidRDefault="00905C9C" w:rsidP="00905C9C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6C8099D" w14:textId="77777777" w:rsidR="00905C9C" w:rsidRPr="00631268" w:rsidRDefault="00905C9C" w:rsidP="0090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2325A80D" w14:textId="78B2A773" w:rsidR="00905C9C" w:rsidRPr="00631268" w:rsidRDefault="0001010D" w:rsidP="00905C9C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336</w:t>
            </w:r>
            <w:r w:rsidR="00905C9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858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6ACB04B" w14:textId="77777777" w:rsidR="00905C9C" w:rsidRPr="00631268" w:rsidRDefault="00905C9C" w:rsidP="00905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59F42894" w14:textId="070FF2D9" w:rsidR="00905C9C" w:rsidRPr="00631268" w:rsidRDefault="0001010D" w:rsidP="00905C9C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336</w:t>
            </w:r>
            <w:r w:rsidR="00905C9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858</w:t>
            </w:r>
          </w:p>
        </w:tc>
      </w:tr>
      <w:tr w:rsidR="00E812D6" w:rsidRPr="00631268" w14:paraId="5E8BAF93" w14:textId="77777777" w:rsidTr="00BF2D14">
        <w:trPr>
          <w:gridAfter w:val="1"/>
          <w:wAfter w:w="9" w:type="dxa"/>
          <w:cantSplit/>
        </w:trPr>
        <w:tc>
          <w:tcPr>
            <w:tcW w:w="2970" w:type="dxa"/>
          </w:tcPr>
          <w:p w14:paraId="4A355EFB" w14:textId="02FADE9B" w:rsidR="00E812D6" w:rsidRPr="000F2A63" w:rsidRDefault="00E812D6" w:rsidP="00E8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378" w:hanging="10"/>
              <w:rPr>
                <w:rFonts w:ascii="Angsana New" w:hAnsi="Angsana New"/>
                <w:b/>
                <w:bCs/>
                <w:spacing w:val="2"/>
                <w:sz w:val="28"/>
                <w:szCs w:val="28"/>
                <w:cs/>
              </w:rPr>
            </w:pPr>
            <w:r w:rsidRPr="000F2A63">
              <w:rPr>
                <w:rFonts w:ascii="Angsana New" w:hAnsi="Angsana New"/>
                <w:spacing w:val="2"/>
                <w:sz w:val="28"/>
                <w:szCs w:val="28"/>
              </w:rPr>
              <w:lastRenderedPageBreak/>
              <w:t xml:space="preserve">NEXIF RATCH ENERGY </w:t>
            </w:r>
            <w:r w:rsidR="00775D81" w:rsidRPr="000F2A63">
              <w:rPr>
                <w:rFonts w:ascii="Angsana New" w:hAnsi="Angsana New"/>
                <w:spacing w:val="2"/>
                <w:sz w:val="28"/>
                <w:szCs w:val="28"/>
              </w:rPr>
              <w:br/>
              <w:t xml:space="preserve">   </w:t>
            </w:r>
            <w:r w:rsidRPr="000F2A63">
              <w:rPr>
                <w:rFonts w:ascii="Angsana New" w:hAnsi="Angsana New"/>
                <w:spacing w:val="2"/>
                <w:sz w:val="28"/>
                <w:szCs w:val="28"/>
              </w:rPr>
              <w:t>SINGAPORE</w:t>
            </w:r>
            <w:r w:rsidRPr="000F2A63">
              <w:rPr>
                <w:rFonts w:ascii="Angsana New" w:hAnsi="Angsana New" w:hint="cs"/>
                <w:spacing w:val="2"/>
                <w:sz w:val="28"/>
                <w:szCs w:val="28"/>
                <w:cs/>
              </w:rPr>
              <w:t xml:space="preserve"> </w:t>
            </w:r>
            <w:r w:rsidRPr="000F2A63">
              <w:rPr>
                <w:rFonts w:ascii="Angsana New" w:hAnsi="Angsana New"/>
                <w:spacing w:val="2"/>
                <w:sz w:val="28"/>
                <w:szCs w:val="28"/>
              </w:rPr>
              <w:t>PTE. LTD.</w:t>
            </w:r>
          </w:p>
        </w:tc>
        <w:tc>
          <w:tcPr>
            <w:tcW w:w="3330" w:type="dxa"/>
          </w:tcPr>
          <w:p w14:paraId="74FFF34A" w14:textId="77777777" w:rsidR="00E812D6" w:rsidRPr="000F2A63" w:rsidRDefault="00E812D6" w:rsidP="00E8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</w:p>
          <w:p w14:paraId="7C899441" w14:textId="1A254908" w:rsidR="00E812D6" w:rsidRPr="000F2A63" w:rsidRDefault="00E812D6" w:rsidP="00BF2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2A6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ลงทุนในธุรกิจเกี่ยวกับพลังงานไฟฟ้า</w:t>
            </w:r>
          </w:p>
        </w:tc>
        <w:tc>
          <w:tcPr>
            <w:tcW w:w="903" w:type="dxa"/>
          </w:tcPr>
          <w:p w14:paraId="236F8828" w14:textId="77777777" w:rsidR="00E812D6" w:rsidRPr="000F2A63" w:rsidRDefault="00E812D6" w:rsidP="00E812D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5096FFC" w14:textId="08C72E9E" w:rsidR="00E812D6" w:rsidRPr="000F2A63" w:rsidRDefault="00E812D6" w:rsidP="00E8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2A63">
              <w:rPr>
                <w:rFonts w:ascii="Angsana New" w:hAnsi="Angsana New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720" w:type="dxa"/>
            <w:vAlign w:val="bottom"/>
          </w:tcPr>
          <w:p w14:paraId="1619DF74" w14:textId="5FC004BC" w:rsidR="00E812D6" w:rsidRPr="000F2A63" w:rsidRDefault="0001010D" w:rsidP="00E812D6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F2A63">
              <w:rPr>
                <w:rFonts w:ascii="Angsana New" w:hAnsi="Angsana New" w:hint="cs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807" w:type="dxa"/>
            <w:vAlign w:val="bottom"/>
          </w:tcPr>
          <w:p w14:paraId="799E34DC" w14:textId="3C07D451" w:rsidR="00E812D6" w:rsidRPr="000F2A63" w:rsidRDefault="00E812D6" w:rsidP="008F47EB">
            <w:pPr>
              <w:pStyle w:val="acctfourfigures"/>
              <w:tabs>
                <w:tab w:val="clear" w:pos="765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F2A6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455EE650" w14:textId="77777777" w:rsidR="00E812D6" w:rsidRPr="000F2A63" w:rsidRDefault="00E812D6" w:rsidP="00E8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64B677C8" w14:textId="04092D9D" w:rsidR="00E812D6" w:rsidRPr="000F2A63" w:rsidRDefault="0001010D" w:rsidP="00E812D6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F2A63">
              <w:rPr>
                <w:rFonts w:ascii="Angsana New" w:hAnsi="Angsana New" w:hint="cs"/>
                <w:sz w:val="28"/>
                <w:szCs w:val="28"/>
                <w:lang w:val="en-US" w:bidi="th-TH"/>
              </w:rPr>
              <w:t>98</w:t>
            </w:r>
            <w:r w:rsidRPr="000F2A63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DC314D" w:rsidRPr="000F2A63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F2A63">
              <w:rPr>
                <w:rFonts w:ascii="Angsana New" w:hAnsi="Angsana New"/>
                <w:sz w:val="28"/>
                <w:szCs w:val="28"/>
                <w:lang w:val="en-US" w:bidi="th-TH"/>
              </w:rPr>
              <w:t>809</w:t>
            </w:r>
          </w:p>
        </w:tc>
        <w:tc>
          <w:tcPr>
            <w:tcW w:w="185" w:type="dxa"/>
            <w:vAlign w:val="bottom"/>
          </w:tcPr>
          <w:p w14:paraId="471E2300" w14:textId="77777777" w:rsidR="00E812D6" w:rsidRPr="000F2A63" w:rsidRDefault="00E812D6" w:rsidP="00E8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6A318DB1" w14:textId="7500E9BA" w:rsidR="00E812D6" w:rsidRPr="000F2A63" w:rsidRDefault="00E812D6" w:rsidP="00E812D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2A63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0A159F36" w14:textId="77777777" w:rsidR="00E812D6" w:rsidRPr="000F2A63" w:rsidRDefault="00E812D6" w:rsidP="00E8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7A89A145" w14:textId="3F138107" w:rsidR="00E812D6" w:rsidRPr="000F2A63" w:rsidRDefault="00E812D6" w:rsidP="00E812D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2A6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FCDF49" w14:textId="77777777" w:rsidR="00E812D6" w:rsidRPr="000F2A63" w:rsidRDefault="00E812D6" w:rsidP="00E812D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5C0EB9E0" w14:textId="6A49B824" w:rsidR="00E812D6" w:rsidRPr="000F2A63" w:rsidRDefault="00E812D6" w:rsidP="00E812D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2A6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BFDB5B8" w14:textId="77777777" w:rsidR="00E812D6" w:rsidRPr="000F2A63" w:rsidRDefault="00E812D6" w:rsidP="00E8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F312A8A" w14:textId="5E66A256" w:rsidR="00E812D6" w:rsidRPr="000F2A63" w:rsidRDefault="0001010D" w:rsidP="00E812D6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F2A63">
              <w:rPr>
                <w:rFonts w:ascii="Angsana New" w:hAnsi="Angsana New" w:hint="cs"/>
                <w:sz w:val="28"/>
                <w:szCs w:val="28"/>
                <w:lang w:val="en-US" w:bidi="th-TH"/>
              </w:rPr>
              <w:t>98</w:t>
            </w:r>
            <w:r w:rsidRPr="000F2A63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905C9C" w:rsidRPr="000F2A63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F2A63">
              <w:rPr>
                <w:rFonts w:ascii="Angsana New" w:hAnsi="Angsana New"/>
                <w:sz w:val="28"/>
                <w:szCs w:val="28"/>
                <w:lang w:val="en-US" w:bidi="th-TH"/>
              </w:rPr>
              <w:t>809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C39A9AD" w14:textId="77777777" w:rsidR="00E812D6" w:rsidRPr="000F2A63" w:rsidRDefault="00E812D6" w:rsidP="00E8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7B2F3EDD" w14:textId="3CFF08DD" w:rsidR="00E812D6" w:rsidRPr="000F2A63" w:rsidRDefault="00E812D6" w:rsidP="00E812D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2A63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E812D6" w:rsidRPr="00631268" w14:paraId="22C83DD1" w14:textId="77777777" w:rsidTr="00BF2D14">
        <w:trPr>
          <w:gridAfter w:val="1"/>
          <w:wAfter w:w="9" w:type="dxa"/>
          <w:cantSplit/>
        </w:trPr>
        <w:tc>
          <w:tcPr>
            <w:tcW w:w="2970" w:type="dxa"/>
            <w:vAlign w:val="bottom"/>
          </w:tcPr>
          <w:p w14:paraId="32F1E2AF" w14:textId="77777777" w:rsidR="00E812D6" w:rsidRPr="00631268" w:rsidRDefault="00E812D6" w:rsidP="00E8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378" w:hanging="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3126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330" w:type="dxa"/>
          </w:tcPr>
          <w:p w14:paraId="04922F84" w14:textId="77777777" w:rsidR="00E812D6" w:rsidRPr="00631268" w:rsidRDefault="00E812D6" w:rsidP="00E8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7735898E" w14:textId="77777777" w:rsidR="00E812D6" w:rsidRPr="00631268" w:rsidRDefault="00E812D6" w:rsidP="00E8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BEB0C0A" w14:textId="77777777" w:rsidR="00E812D6" w:rsidRPr="00631268" w:rsidRDefault="00E812D6" w:rsidP="00E812D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07" w:type="dxa"/>
            <w:vAlign w:val="bottom"/>
          </w:tcPr>
          <w:p w14:paraId="6339B46C" w14:textId="77777777" w:rsidR="00E812D6" w:rsidRPr="00631268" w:rsidRDefault="00E812D6" w:rsidP="00E812D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7CB7671" w14:textId="77777777" w:rsidR="00E812D6" w:rsidRPr="00631268" w:rsidRDefault="00E812D6" w:rsidP="00E8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B9369" w14:textId="67D2B897" w:rsidR="00E812D6" w:rsidRPr="00DC314D" w:rsidRDefault="0001010D" w:rsidP="00E812D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89</w:t>
            </w:r>
            <w:r w:rsidR="00DC314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383</w:t>
            </w:r>
            <w:r w:rsidR="00DC314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334</w:t>
            </w:r>
          </w:p>
        </w:tc>
        <w:tc>
          <w:tcPr>
            <w:tcW w:w="185" w:type="dxa"/>
            <w:vAlign w:val="bottom"/>
          </w:tcPr>
          <w:p w14:paraId="6CA2EC1F" w14:textId="77777777" w:rsidR="00E812D6" w:rsidRPr="00631268" w:rsidRDefault="00E812D6" w:rsidP="00E8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495E51" w14:textId="08534A8B" w:rsidR="00E812D6" w:rsidRPr="00631268" w:rsidRDefault="0001010D" w:rsidP="00E812D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55</w:t>
            </w:r>
            <w:r w:rsidR="00E812D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708</w:t>
            </w:r>
            <w:r w:rsidR="00E812D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147</w:t>
            </w:r>
          </w:p>
        </w:tc>
        <w:tc>
          <w:tcPr>
            <w:tcW w:w="182" w:type="dxa"/>
            <w:vAlign w:val="bottom"/>
          </w:tcPr>
          <w:p w14:paraId="36B42969" w14:textId="77777777" w:rsidR="00E812D6" w:rsidRPr="00631268" w:rsidRDefault="00E812D6" w:rsidP="00E8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A56EC5" w14:textId="4B04AD14" w:rsidR="00E812D6" w:rsidRPr="00631268" w:rsidRDefault="00E812D6" w:rsidP="00E812D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31268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975C4D" w14:textId="77777777" w:rsidR="00E812D6" w:rsidRPr="00631268" w:rsidRDefault="00E812D6" w:rsidP="00E812D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BCBC8D" w14:textId="77777777" w:rsidR="00E812D6" w:rsidRPr="00631268" w:rsidRDefault="00E812D6" w:rsidP="00E812D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31268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D9A7178" w14:textId="77777777" w:rsidR="00E812D6" w:rsidRPr="00631268" w:rsidRDefault="00E812D6" w:rsidP="00E8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FFF95D" w14:textId="1A6B5D16" w:rsidR="00E812D6" w:rsidRPr="00631268" w:rsidRDefault="0001010D" w:rsidP="00E812D6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89</w:t>
            </w:r>
            <w:r w:rsidR="00905C9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383</w:t>
            </w:r>
            <w:r w:rsidR="00905C9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334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F0E266C" w14:textId="77777777" w:rsidR="00E812D6" w:rsidRPr="00631268" w:rsidRDefault="00E812D6" w:rsidP="00E8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E4DB91" w14:textId="3090632D" w:rsidR="00E812D6" w:rsidRPr="00631268" w:rsidRDefault="0001010D" w:rsidP="00E812D6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55</w:t>
            </w:r>
            <w:r w:rsidR="00E812D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708</w:t>
            </w:r>
            <w:r w:rsidR="00E812D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147</w:t>
            </w:r>
          </w:p>
        </w:tc>
      </w:tr>
    </w:tbl>
    <w:p w14:paraId="76F84361" w14:textId="77777777" w:rsidR="00075915" w:rsidRPr="00D246FB" w:rsidRDefault="00075915" w:rsidP="00075915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6"/>
          <w:szCs w:val="26"/>
          <w:cs/>
          <w:lang w:val="en-US" w:bidi="th-TH"/>
        </w:rPr>
        <w:sectPr w:rsidR="00075915" w:rsidRPr="00D246FB" w:rsidSect="00696AD7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5C7A9C2C" w14:textId="77777777" w:rsidR="00440B0F" w:rsidRPr="00913F91" w:rsidRDefault="00440B0F" w:rsidP="00440B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="Angsana New" w:hAnsi="Angsana New"/>
          <w:b/>
          <w:bCs/>
          <w:sz w:val="30"/>
          <w:szCs w:val="30"/>
        </w:rPr>
      </w:pPr>
      <w:r w:rsidRPr="00913F91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การซื้อหุ้นใน</w:t>
      </w:r>
      <w:r w:rsidRPr="00913F91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บริษัท </w:t>
      </w:r>
      <w:r w:rsidRPr="00913F91">
        <w:rPr>
          <w:rFonts w:ascii="Angsana New" w:hAnsi="Angsana New"/>
          <w:b/>
          <w:bCs/>
          <w:i/>
          <w:iCs/>
          <w:sz w:val="30"/>
          <w:szCs w:val="30"/>
          <w:cs/>
        </w:rPr>
        <w:t>สหโคเจน (ชลบุรี) จำกัด (มหาชน)</w:t>
      </w:r>
      <w:r w:rsidRPr="00913F91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913F91">
        <w:rPr>
          <w:rFonts w:ascii="Angsana New" w:hAnsi="Angsana New"/>
          <w:b/>
          <w:bCs/>
          <w:i/>
          <w:iCs/>
          <w:sz w:val="30"/>
          <w:szCs w:val="30"/>
        </w:rPr>
        <w:t>(“SCG”)</w:t>
      </w:r>
    </w:p>
    <w:p w14:paraId="66C61F05" w14:textId="77777777" w:rsidR="00440B0F" w:rsidRPr="00554604" w:rsidRDefault="00440B0F" w:rsidP="00440B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="Angsana New" w:hAnsi="Angsana New"/>
          <w:b/>
          <w:bCs/>
          <w:sz w:val="16"/>
          <w:szCs w:val="16"/>
        </w:rPr>
      </w:pPr>
    </w:p>
    <w:p w14:paraId="59A0F741" w14:textId="3DC5AC17" w:rsidR="00440B0F" w:rsidRDefault="00440B0F" w:rsidP="00440B0F">
      <w:pPr>
        <w:tabs>
          <w:tab w:val="clear" w:pos="227"/>
          <w:tab w:val="clear" w:pos="454"/>
          <w:tab w:val="clear" w:pos="680"/>
          <w:tab w:val="left" w:pos="720"/>
          <w:tab w:val="left" w:pos="9540"/>
        </w:tabs>
        <w:ind w:left="540" w:right="63"/>
        <w:jc w:val="thaiDistribute"/>
        <w:rPr>
          <w:rFonts w:ascii="Angsana New" w:hAnsi="Angsana New"/>
          <w:sz w:val="30"/>
          <w:szCs w:val="30"/>
          <w:lang w:val="th-TH"/>
        </w:rPr>
      </w:pPr>
      <w:r w:rsidRPr="00990265"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="0001010D" w:rsidRPr="0001010D">
        <w:rPr>
          <w:rFonts w:ascii="Angsana New" w:hAnsi="Angsana New" w:hint="cs"/>
          <w:sz w:val="30"/>
          <w:szCs w:val="30"/>
        </w:rPr>
        <w:t>13</w:t>
      </w:r>
      <w:r w:rsidRPr="00990265">
        <w:rPr>
          <w:rFonts w:ascii="Angsana New" w:hAnsi="Angsana New"/>
          <w:sz w:val="30"/>
          <w:szCs w:val="30"/>
          <w:cs/>
          <w:lang w:val="th-TH"/>
        </w:rPr>
        <w:t xml:space="preserve"> ธันวาคม </w:t>
      </w:r>
      <w:r w:rsidR="0001010D" w:rsidRPr="0001010D">
        <w:rPr>
          <w:rFonts w:ascii="Angsana New" w:hAnsi="Angsana New" w:hint="cs"/>
          <w:sz w:val="30"/>
          <w:szCs w:val="30"/>
        </w:rPr>
        <w:t>2564</w:t>
      </w:r>
      <w:r w:rsidRPr="00990265">
        <w:rPr>
          <w:rFonts w:ascii="Angsana New" w:hAnsi="Angsana New"/>
          <w:sz w:val="30"/>
          <w:szCs w:val="30"/>
          <w:cs/>
          <w:lang w:val="th-TH"/>
        </w:rPr>
        <w:t xml:space="preserve"> บริษัทได้เข้าซื้อหุ้นสามัญของบริษัท สหโคเจน (ชลบุรี) จำกัด (มหาชน) (“</w:t>
      </w:r>
      <w:r w:rsidRPr="00990265">
        <w:rPr>
          <w:rFonts w:ascii="Angsana New" w:hAnsi="Angsana New"/>
          <w:sz w:val="30"/>
          <w:szCs w:val="30"/>
          <w:lang w:val="th-TH"/>
        </w:rPr>
        <w:t xml:space="preserve">SCG”) </w:t>
      </w:r>
      <w:r w:rsidRPr="00990265">
        <w:rPr>
          <w:rFonts w:ascii="Angsana New" w:hAnsi="Angsana New"/>
          <w:sz w:val="30"/>
          <w:szCs w:val="30"/>
          <w:cs/>
          <w:lang w:val="th-TH"/>
        </w:rPr>
        <w:t xml:space="preserve">บริษัทย่อยของบริษัท ซึ่งเป็นบริษัทจดทะเบียนในตลาดหลักทรัพย์แห่งประเทศไทย คิดเป็นจำนวนเงินทั้งสิ้น </w:t>
      </w:r>
      <w:r w:rsidR="0001010D" w:rsidRPr="0001010D">
        <w:rPr>
          <w:rFonts w:ascii="Angsana New" w:hAnsi="Angsana New" w:hint="cs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  <w:lang w:val="th-TH"/>
        </w:rPr>
        <w:t>,</w:t>
      </w:r>
      <w:r w:rsidR="0001010D" w:rsidRPr="0001010D">
        <w:rPr>
          <w:rFonts w:ascii="Angsana New" w:hAnsi="Angsana New" w:hint="cs"/>
          <w:sz w:val="30"/>
          <w:szCs w:val="30"/>
        </w:rPr>
        <w:t>412</w:t>
      </w:r>
      <w:r>
        <w:rPr>
          <w:rFonts w:ascii="Angsana New" w:hAnsi="Angsana New" w:hint="cs"/>
          <w:sz w:val="30"/>
          <w:szCs w:val="30"/>
          <w:cs/>
          <w:lang w:val="th-TH"/>
        </w:rPr>
        <w:t>.</w:t>
      </w:r>
      <w:r w:rsidR="0001010D" w:rsidRPr="0001010D">
        <w:rPr>
          <w:rFonts w:ascii="Angsana New" w:hAnsi="Angsana New" w:hint="cs"/>
          <w:sz w:val="30"/>
          <w:szCs w:val="30"/>
        </w:rPr>
        <w:t>54</w:t>
      </w:r>
      <w:r w:rsidRPr="00990265">
        <w:rPr>
          <w:rFonts w:ascii="Angsana New" w:hAnsi="Angsana New"/>
          <w:sz w:val="30"/>
          <w:szCs w:val="30"/>
          <w:cs/>
          <w:lang w:val="th-TH"/>
        </w:rPr>
        <w:t xml:space="preserve"> ล้านบาท คิดเป็นสัดส่วนการถือหุ้นร้อยละ </w:t>
      </w:r>
      <w:r w:rsidR="0001010D" w:rsidRPr="0001010D">
        <w:rPr>
          <w:rFonts w:ascii="Angsana New" w:hAnsi="Angsana New"/>
          <w:sz w:val="30"/>
          <w:szCs w:val="30"/>
        </w:rPr>
        <w:t>51</w:t>
      </w:r>
      <w:r w:rsidRPr="00990265">
        <w:rPr>
          <w:rFonts w:ascii="Angsana New" w:hAnsi="Angsana New"/>
          <w:sz w:val="30"/>
          <w:szCs w:val="30"/>
          <w:cs/>
          <w:lang w:val="th-TH"/>
        </w:rPr>
        <w:t xml:space="preserve"> ของหุ้นที่ออกและจำหน่ายได้แล้วทั้งหมดของ </w:t>
      </w:r>
      <w:r w:rsidRPr="00990265">
        <w:rPr>
          <w:rFonts w:ascii="Angsana New" w:hAnsi="Angsana New"/>
          <w:sz w:val="30"/>
          <w:szCs w:val="30"/>
          <w:lang w:val="th-TH"/>
        </w:rPr>
        <w:t xml:space="preserve">SCG </w:t>
      </w:r>
      <w:r w:rsidRPr="00990265">
        <w:rPr>
          <w:rFonts w:ascii="Angsana New" w:hAnsi="Angsana New"/>
          <w:sz w:val="30"/>
          <w:szCs w:val="30"/>
          <w:cs/>
          <w:lang w:val="th-TH"/>
        </w:rPr>
        <w:t xml:space="preserve">การซื้อธุรกิจดังกล่าว บริษัทได้รับรู้ประมาณการค่าความนิยมการซื้อธุรกิจเป็นจำนวนเงิน </w:t>
      </w:r>
      <w:r w:rsidR="0001010D" w:rsidRPr="0001010D">
        <w:rPr>
          <w:rFonts w:ascii="Angsana New" w:hAnsi="Angsana New"/>
          <w:sz w:val="30"/>
          <w:szCs w:val="30"/>
        </w:rPr>
        <w:t>1</w:t>
      </w:r>
      <w:r w:rsidRPr="00990265">
        <w:rPr>
          <w:rFonts w:ascii="Angsana New" w:hAnsi="Angsana New"/>
          <w:sz w:val="30"/>
          <w:szCs w:val="30"/>
          <w:lang w:val="th-TH"/>
        </w:rPr>
        <w:t>,</w:t>
      </w:r>
      <w:r w:rsidR="0001010D" w:rsidRPr="0001010D">
        <w:rPr>
          <w:rFonts w:ascii="Angsana New" w:hAnsi="Angsana New"/>
          <w:sz w:val="30"/>
          <w:szCs w:val="30"/>
        </w:rPr>
        <w:t>430</w:t>
      </w:r>
      <w:r w:rsidRPr="00990265">
        <w:rPr>
          <w:rFonts w:ascii="Angsana New" w:hAnsi="Angsana New"/>
          <w:sz w:val="30"/>
          <w:szCs w:val="30"/>
          <w:cs/>
          <w:lang w:val="th-TH"/>
        </w:rPr>
        <w:t>.</w:t>
      </w:r>
      <w:r w:rsidR="0001010D" w:rsidRPr="0001010D">
        <w:rPr>
          <w:rFonts w:ascii="Angsana New" w:hAnsi="Angsana New"/>
          <w:sz w:val="30"/>
          <w:szCs w:val="30"/>
        </w:rPr>
        <w:t>47</w:t>
      </w:r>
      <w:r w:rsidRPr="00990265">
        <w:rPr>
          <w:rFonts w:ascii="Angsana New" w:hAnsi="Angsana New"/>
          <w:sz w:val="30"/>
          <w:szCs w:val="30"/>
          <w:cs/>
          <w:lang w:val="th-TH"/>
        </w:rPr>
        <w:t xml:space="preserve"> ล้านบาท</w:t>
      </w:r>
    </w:p>
    <w:p w14:paraId="0F3A5CCC" w14:textId="77777777" w:rsidR="00440B0F" w:rsidRPr="00554604" w:rsidRDefault="00440B0F" w:rsidP="00440B0F">
      <w:pPr>
        <w:tabs>
          <w:tab w:val="clear" w:pos="227"/>
          <w:tab w:val="clear" w:pos="454"/>
          <w:tab w:val="clear" w:pos="680"/>
          <w:tab w:val="left" w:pos="720"/>
          <w:tab w:val="left" w:pos="9540"/>
        </w:tabs>
        <w:ind w:left="540" w:right="63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4D06ABF7" w14:textId="3E44D09E" w:rsidR="00440B0F" w:rsidRPr="00564A38" w:rsidRDefault="00440B0F" w:rsidP="00440B0F">
      <w:pPr>
        <w:tabs>
          <w:tab w:val="clear" w:pos="227"/>
          <w:tab w:val="clear" w:pos="454"/>
          <w:tab w:val="clear" w:pos="680"/>
          <w:tab w:val="left" w:pos="720"/>
          <w:tab w:val="left" w:pos="9540"/>
        </w:tabs>
        <w:ind w:left="540" w:right="63"/>
        <w:jc w:val="thaiDistribute"/>
        <w:rPr>
          <w:rFonts w:ascii="Angsana New" w:hAnsi="Angsana New"/>
          <w:sz w:val="30"/>
          <w:szCs w:val="30"/>
        </w:rPr>
      </w:pPr>
      <w:r w:rsidRPr="00564A38">
        <w:rPr>
          <w:rFonts w:ascii="Angsana New" w:hAnsi="Angsana New" w:hint="cs"/>
          <w:sz w:val="30"/>
          <w:szCs w:val="30"/>
          <w:cs/>
          <w:lang w:val="th-TH"/>
        </w:rPr>
        <w:t>มาตรฐานรายงานทางการเงินกำหนดให้ผู้บริหารทำการประเมินมูลค่ายุติธรรมของสินทรัพย์ หนี้สิน และหนี้สินที่อาจเกิดขึ้น ณ วันที่ซื้อบริษัทย่อย กลุ่มบริษัทได้จ้างผู้ประเมิน</w:t>
      </w:r>
      <w:r>
        <w:rPr>
          <w:rFonts w:ascii="Angsana New" w:hAnsi="Angsana New" w:hint="cs"/>
          <w:sz w:val="30"/>
          <w:szCs w:val="30"/>
          <w:cs/>
          <w:lang w:val="th-TH"/>
        </w:rPr>
        <w:t>ราคา</w:t>
      </w:r>
      <w:r w:rsidRPr="00564A38">
        <w:rPr>
          <w:rFonts w:ascii="Angsana New" w:hAnsi="Angsana New" w:hint="cs"/>
          <w:sz w:val="30"/>
          <w:szCs w:val="30"/>
          <w:cs/>
          <w:lang w:val="th-TH"/>
        </w:rPr>
        <w:t>อิสระเพื่อหามูลค่ายุติธรรมของสินทรัพย์และหนี้สินที่ได้มา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564A38">
        <w:rPr>
          <w:rFonts w:ascii="Angsana New" w:hAnsi="Angsana New" w:hint="cs"/>
          <w:sz w:val="30"/>
          <w:szCs w:val="30"/>
          <w:cs/>
          <w:lang w:val="th-TH"/>
        </w:rPr>
        <w:t>ภายในระยะเวลา</w:t>
      </w:r>
      <w:r>
        <w:rPr>
          <w:rFonts w:ascii="Angsana New" w:hAnsi="Angsana New" w:hint="cs"/>
          <w:sz w:val="30"/>
          <w:szCs w:val="30"/>
          <w:cs/>
          <w:lang w:val="th-TH"/>
        </w:rPr>
        <w:t>ในการ</w:t>
      </w:r>
      <w:r w:rsidRPr="00564A38">
        <w:rPr>
          <w:rFonts w:ascii="Angsana New" w:hAnsi="Angsana New" w:hint="cs"/>
          <w:sz w:val="30"/>
          <w:szCs w:val="30"/>
          <w:cs/>
          <w:lang w:val="th-TH"/>
        </w:rPr>
        <w:t xml:space="preserve">วัดมูลค่า </w:t>
      </w:r>
      <w:r w:rsidRPr="00564A38">
        <w:rPr>
          <w:rFonts w:ascii="Angsana New" w:hAnsi="Angsana New"/>
          <w:sz w:val="30"/>
          <w:szCs w:val="30"/>
        </w:rPr>
        <w:t xml:space="preserve">(measurement period) </w:t>
      </w:r>
      <w:r w:rsidRPr="00564A38">
        <w:rPr>
          <w:rFonts w:ascii="Angsana New" w:hAnsi="Angsana New" w:hint="cs"/>
          <w:sz w:val="30"/>
          <w:szCs w:val="30"/>
          <w:cs/>
        </w:rPr>
        <w:t>ซึ่งต้องไม่เกินหนึ่งปี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64A38">
        <w:rPr>
          <w:rFonts w:ascii="Angsana New" w:hAnsi="Angsana New" w:hint="cs"/>
          <w:sz w:val="30"/>
          <w:szCs w:val="30"/>
          <w:cs/>
        </w:rPr>
        <w:t>นับตั้งแต่วันซื้อกิจการ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โดยข้อมูลดังกล่าวมีผลต่อการวัดมูลค่าของจำนวนต่าง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64A38">
        <w:rPr>
          <w:rFonts w:ascii="Angsana New" w:hAnsi="Angsana New" w:hint="cs"/>
          <w:sz w:val="30"/>
          <w:szCs w:val="30"/>
          <w:cs/>
        </w:rPr>
        <w:t xml:space="preserve">ๆ ที่เคยรับรู้ไว้ ณ วันที่ซื้อธุรกิจ ทั้งนี้การประเมินมูลค่ายุติธรรมของสินทรัพย์และหนี้สินที่ได้มาจากการซื้อธุรกิจได้ดำเนินการเสร็จสิ้นในเดือนสิงหาคม </w:t>
      </w:r>
      <w:r w:rsidR="0001010D" w:rsidRPr="0001010D">
        <w:rPr>
          <w:rFonts w:ascii="Angsana New" w:hAnsi="Angsana New"/>
          <w:sz w:val="30"/>
          <w:szCs w:val="30"/>
        </w:rPr>
        <w:t>2565</w:t>
      </w:r>
    </w:p>
    <w:p w14:paraId="140002DE" w14:textId="77777777" w:rsidR="00440B0F" w:rsidRPr="00554604" w:rsidRDefault="00440B0F" w:rsidP="00440B0F">
      <w:pPr>
        <w:tabs>
          <w:tab w:val="clear" w:pos="227"/>
          <w:tab w:val="clear" w:pos="454"/>
          <w:tab w:val="clear" w:pos="680"/>
          <w:tab w:val="left" w:pos="720"/>
          <w:tab w:val="left" w:pos="9540"/>
        </w:tabs>
        <w:ind w:left="540" w:right="63"/>
        <w:jc w:val="thaiDistribute"/>
        <w:rPr>
          <w:rFonts w:ascii="Angsana New" w:hAnsi="Angsana New"/>
          <w:sz w:val="16"/>
          <w:szCs w:val="16"/>
        </w:rPr>
      </w:pPr>
    </w:p>
    <w:p w14:paraId="5F7AB3D9" w14:textId="77777777" w:rsidR="00440B0F" w:rsidRPr="00564A38" w:rsidRDefault="00440B0F" w:rsidP="00440B0F">
      <w:pPr>
        <w:tabs>
          <w:tab w:val="clear" w:pos="227"/>
          <w:tab w:val="clear" w:pos="454"/>
          <w:tab w:val="clear" w:pos="680"/>
          <w:tab w:val="left" w:pos="720"/>
          <w:tab w:val="left" w:pos="9540"/>
        </w:tabs>
        <w:ind w:left="540" w:right="63"/>
        <w:jc w:val="thaiDistribute"/>
        <w:rPr>
          <w:rFonts w:ascii="Angsana New" w:hAnsi="Angsana New"/>
          <w:sz w:val="30"/>
          <w:szCs w:val="30"/>
        </w:rPr>
      </w:pPr>
      <w:r w:rsidRPr="00564A38">
        <w:rPr>
          <w:rFonts w:ascii="Angsana New" w:hAnsi="Angsana New" w:hint="cs"/>
          <w:sz w:val="30"/>
          <w:szCs w:val="30"/>
          <w:cs/>
          <w:lang w:val="th-TH"/>
        </w:rPr>
        <w:t>รายละเอียดของสิ่งตอบแทนที่ใช้ในการซื้อธุรกิจและมูลค่ายุติธรรมของสินทรัพย์</w:t>
      </w:r>
      <w:r w:rsidRPr="00564A38">
        <w:rPr>
          <w:rFonts w:ascii="Angsana New" w:hAnsi="Angsana New" w:hint="cs"/>
          <w:sz w:val="30"/>
          <w:szCs w:val="30"/>
          <w:cs/>
        </w:rPr>
        <w:t>สุทธิที่ได้มา ณ วันที่ซื้อตามส่วนได้เสีย</w:t>
      </w:r>
      <w:r>
        <w:rPr>
          <w:rFonts w:ascii="Angsana New" w:hAnsi="Angsana New" w:hint="cs"/>
          <w:sz w:val="30"/>
          <w:szCs w:val="30"/>
          <w:cs/>
        </w:rPr>
        <w:t>ที่ได้มา</w:t>
      </w:r>
      <w:r w:rsidRPr="00564A38">
        <w:rPr>
          <w:rFonts w:ascii="Angsana New" w:hAnsi="Angsana New" w:hint="cs"/>
          <w:sz w:val="30"/>
          <w:szCs w:val="30"/>
          <w:cs/>
        </w:rPr>
        <w:t>ของบริษัท มีดังนี้</w:t>
      </w:r>
    </w:p>
    <w:p w14:paraId="01526454" w14:textId="77777777" w:rsidR="00440B0F" w:rsidRPr="00554604" w:rsidRDefault="00440B0F" w:rsidP="00440B0F">
      <w:pPr>
        <w:tabs>
          <w:tab w:val="clear" w:pos="227"/>
          <w:tab w:val="clear" w:pos="454"/>
          <w:tab w:val="clear" w:pos="680"/>
          <w:tab w:val="left" w:pos="720"/>
          <w:tab w:val="left" w:pos="9540"/>
        </w:tabs>
        <w:ind w:left="540" w:right="63"/>
        <w:jc w:val="thaiDistribute"/>
        <w:rPr>
          <w:rFonts w:ascii="Angsana New" w:hAnsi="Angsana New"/>
          <w:sz w:val="16"/>
          <w:szCs w:val="16"/>
          <w:highlight w:val="yellow"/>
          <w:cs/>
          <w:lang w:val="th-TH"/>
        </w:rPr>
      </w:pPr>
    </w:p>
    <w:tbl>
      <w:tblPr>
        <w:tblW w:w="8951" w:type="dxa"/>
        <w:tblInd w:w="450" w:type="dxa"/>
        <w:tblLook w:val="01E0" w:firstRow="1" w:lastRow="1" w:firstColumn="1" w:lastColumn="1" w:noHBand="0" w:noVBand="0"/>
      </w:tblPr>
      <w:tblGrid>
        <w:gridCol w:w="3792"/>
        <w:gridCol w:w="1552"/>
        <w:gridCol w:w="238"/>
        <w:gridCol w:w="1572"/>
        <w:gridCol w:w="256"/>
        <w:gridCol w:w="1541"/>
      </w:tblGrid>
      <w:tr w:rsidR="00440B0F" w:rsidRPr="000666CA" w14:paraId="7419275A" w14:textId="77777777" w:rsidTr="00505F10">
        <w:trPr>
          <w:tblHeader/>
        </w:trPr>
        <w:tc>
          <w:tcPr>
            <w:tcW w:w="3792" w:type="dxa"/>
            <w:vAlign w:val="bottom"/>
          </w:tcPr>
          <w:p w14:paraId="50DF8B7C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2" w:type="dxa"/>
            <w:vAlign w:val="bottom"/>
          </w:tcPr>
          <w:p w14:paraId="2AF6EAE4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66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ที่รับรู้</w:t>
            </w:r>
          </w:p>
        </w:tc>
        <w:tc>
          <w:tcPr>
            <w:tcW w:w="238" w:type="dxa"/>
            <w:vAlign w:val="bottom"/>
          </w:tcPr>
          <w:p w14:paraId="5D9DFFC6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2" w:type="dxa"/>
            <w:vAlign w:val="bottom"/>
          </w:tcPr>
          <w:p w14:paraId="116A2BB2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66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56" w:type="dxa"/>
            <w:vAlign w:val="bottom"/>
          </w:tcPr>
          <w:p w14:paraId="311AFA32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1" w:type="dxa"/>
            <w:vAlign w:val="bottom"/>
          </w:tcPr>
          <w:p w14:paraId="72FD2248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66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40B0F" w:rsidRPr="000666CA" w14:paraId="791CA344" w14:textId="77777777" w:rsidTr="00505F10">
        <w:trPr>
          <w:tblHeader/>
        </w:trPr>
        <w:tc>
          <w:tcPr>
            <w:tcW w:w="3792" w:type="dxa"/>
            <w:vAlign w:val="bottom"/>
          </w:tcPr>
          <w:p w14:paraId="0407AA00" w14:textId="77777777" w:rsidR="00440B0F" w:rsidRPr="000666CA" w:rsidRDefault="00440B0F" w:rsidP="00505F1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9" w:type="dxa"/>
            <w:gridSpan w:val="5"/>
            <w:vAlign w:val="bottom"/>
          </w:tcPr>
          <w:p w14:paraId="351170AE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666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666CA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440B0F" w:rsidRPr="000666CA" w14:paraId="57C125BD" w14:textId="77777777" w:rsidTr="00505F10">
        <w:tc>
          <w:tcPr>
            <w:tcW w:w="3792" w:type="dxa"/>
            <w:shd w:val="clear" w:color="auto" w:fill="auto"/>
            <w:vAlign w:val="bottom"/>
          </w:tcPr>
          <w:p w14:paraId="5AB062A9" w14:textId="77777777" w:rsidR="00440B0F" w:rsidRPr="000666CA" w:rsidRDefault="00440B0F" w:rsidP="00505F10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0666CA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2" w:type="dxa"/>
            <w:vAlign w:val="bottom"/>
          </w:tcPr>
          <w:p w14:paraId="3BC5CA15" w14:textId="46F919F1" w:rsidR="00440B0F" w:rsidRPr="000666CA" w:rsidRDefault="0001010D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</w:t>
            </w:r>
            <w:r w:rsidR="00440B0F" w:rsidRPr="000666CA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435</w:t>
            </w:r>
            <w:r w:rsidR="00440B0F" w:rsidRPr="000666CA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238" w:type="dxa"/>
            <w:vAlign w:val="bottom"/>
          </w:tcPr>
          <w:p w14:paraId="2DE6558E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786CFED3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14:paraId="0878E77B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  <w:vAlign w:val="bottom"/>
          </w:tcPr>
          <w:p w14:paraId="215512DB" w14:textId="0876AB8E" w:rsidR="00440B0F" w:rsidRPr="000666CA" w:rsidRDefault="0001010D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</w:t>
            </w:r>
            <w:r w:rsidR="00440B0F" w:rsidRPr="000666CA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435</w:t>
            </w:r>
            <w:r w:rsidR="00440B0F" w:rsidRPr="000666CA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164</w:t>
            </w:r>
          </w:p>
        </w:tc>
      </w:tr>
      <w:tr w:rsidR="00440B0F" w:rsidRPr="000666CA" w14:paraId="6D77DBD8" w14:textId="77777777" w:rsidTr="00505F10">
        <w:tc>
          <w:tcPr>
            <w:tcW w:w="3792" w:type="dxa"/>
            <w:vAlign w:val="bottom"/>
          </w:tcPr>
          <w:p w14:paraId="27D196C2" w14:textId="77777777" w:rsidR="00440B0F" w:rsidRPr="000666CA" w:rsidRDefault="00440B0F" w:rsidP="00505F10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0666CA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2" w:type="dxa"/>
            <w:vAlign w:val="bottom"/>
          </w:tcPr>
          <w:p w14:paraId="2E9154D0" w14:textId="7AB81BEC" w:rsidR="00440B0F" w:rsidRPr="000666CA" w:rsidRDefault="0001010D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573</w:t>
            </w:r>
            <w:r w:rsidR="00440B0F" w:rsidRPr="000666CA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238" w:type="dxa"/>
            <w:vAlign w:val="bottom"/>
          </w:tcPr>
          <w:p w14:paraId="186F7C38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07FD1CDB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14:paraId="1448ACFE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  <w:vAlign w:val="bottom"/>
          </w:tcPr>
          <w:p w14:paraId="43213EED" w14:textId="16A4F293" w:rsidR="00440B0F" w:rsidRPr="000666CA" w:rsidRDefault="0001010D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573</w:t>
            </w:r>
            <w:r w:rsidR="00440B0F" w:rsidRPr="000666CA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154</w:t>
            </w:r>
          </w:p>
        </w:tc>
      </w:tr>
      <w:tr w:rsidR="00440B0F" w:rsidRPr="000666CA" w14:paraId="224C8237" w14:textId="77777777" w:rsidTr="00505F10">
        <w:tc>
          <w:tcPr>
            <w:tcW w:w="3792" w:type="dxa"/>
            <w:vAlign w:val="bottom"/>
          </w:tcPr>
          <w:p w14:paraId="2A39CDD4" w14:textId="77777777" w:rsidR="00440B0F" w:rsidRPr="000666CA" w:rsidRDefault="00440B0F" w:rsidP="00505F10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0666CA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52" w:type="dxa"/>
            <w:vAlign w:val="bottom"/>
          </w:tcPr>
          <w:p w14:paraId="069A0846" w14:textId="7846C836" w:rsidR="00440B0F" w:rsidRPr="000666CA" w:rsidRDefault="0001010D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262</w:t>
            </w:r>
            <w:r w:rsidR="00440B0F" w:rsidRPr="000666CA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070</w:t>
            </w:r>
          </w:p>
        </w:tc>
        <w:tc>
          <w:tcPr>
            <w:tcW w:w="238" w:type="dxa"/>
            <w:vAlign w:val="bottom"/>
          </w:tcPr>
          <w:p w14:paraId="5E3C1921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429CED91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14:paraId="1952A0B4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  <w:vAlign w:val="bottom"/>
          </w:tcPr>
          <w:p w14:paraId="11EBE8BE" w14:textId="51024AA4" w:rsidR="00440B0F" w:rsidRPr="000666CA" w:rsidRDefault="0001010D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262</w:t>
            </w:r>
            <w:r w:rsidR="00440B0F" w:rsidRPr="000666CA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070</w:t>
            </w:r>
          </w:p>
        </w:tc>
      </w:tr>
      <w:tr w:rsidR="00440B0F" w:rsidRPr="000666CA" w14:paraId="2DAFE8C8" w14:textId="77777777" w:rsidTr="00505F10">
        <w:tc>
          <w:tcPr>
            <w:tcW w:w="3792" w:type="dxa"/>
            <w:vAlign w:val="bottom"/>
          </w:tcPr>
          <w:p w14:paraId="6C2C2C81" w14:textId="77777777" w:rsidR="00440B0F" w:rsidRPr="000666CA" w:rsidRDefault="00440B0F" w:rsidP="00505F10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0666CA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สัญญาซื้อขายไฟฟ้า</w:t>
            </w:r>
          </w:p>
        </w:tc>
        <w:tc>
          <w:tcPr>
            <w:tcW w:w="1552" w:type="dxa"/>
            <w:vAlign w:val="bottom"/>
          </w:tcPr>
          <w:p w14:paraId="75B4375D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1DBCD735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7098DFCC" w14:textId="07D8A778" w:rsidR="00440B0F" w:rsidRPr="000666CA" w:rsidRDefault="0001010D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3</w:t>
            </w:r>
            <w:r w:rsidR="00440B0F" w:rsidRPr="000666CA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680</w:t>
            </w:r>
            <w:r w:rsidR="00440B0F" w:rsidRPr="000666CA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256" w:type="dxa"/>
            <w:vAlign w:val="bottom"/>
          </w:tcPr>
          <w:p w14:paraId="33CE8341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  <w:vAlign w:val="bottom"/>
          </w:tcPr>
          <w:p w14:paraId="148E2F0E" w14:textId="383C1A39" w:rsidR="00440B0F" w:rsidRPr="000666CA" w:rsidRDefault="0001010D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3</w:t>
            </w:r>
            <w:r w:rsidR="00440B0F" w:rsidRPr="000666CA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680</w:t>
            </w:r>
            <w:r w:rsidR="00440B0F" w:rsidRPr="000666CA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444</w:t>
            </w:r>
          </w:p>
        </w:tc>
      </w:tr>
      <w:tr w:rsidR="00440B0F" w:rsidRPr="000666CA" w14:paraId="47E309C3" w14:textId="77777777" w:rsidTr="00505F10">
        <w:tc>
          <w:tcPr>
            <w:tcW w:w="3792" w:type="dxa"/>
            <w:vAlign w:val="bottom"/>
          </w:tcPr>
          <w:p w14:paraId="5081F914" w14:textId="77777777" w:rsidR="00440B0F" w:rsidRPr="000666CA" w:rsidRDefault="00440B0F" w:rsidP="00505F10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0666CA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52" w:type="dxa"/>
          </w:tcPr>
          <w:p w14:paraId="253D457D" w14:textId="073657AB" w:rsidR="00440B0F" w:rsidRPr="000666CA" w:rsidRDefault="0001010D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5</w:t>
            </w:r>
            <w:r w:rsidR="00440B0F" w:rsidRPr="000666CA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047</w:t>
            </w:r>
            <w:r w:rsidR="00440B0F" w:rsidRPr="000666CA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561</w:t>
            </w:r>
          </w:p>
        </w:tc>
        <w:tc>
          <w:tcPr>
            <w:tcW w:w="238" w:type="dxa"/>
            <w:vAlign w:val="bottom"/>
          </w:tcPr>
          <w:p w14:paraId="3A9FA25B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19243DA6" w14:textId="5C0A5570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141</w:t>
            </w:r>
            <w:r w:rsidRPr="000666CA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039</w:t>
            </w:r>
            <w:r w:rsidRPr="000666C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6" w:type="dxa"/>
            <w:vAlign w:val="bottom"/>
          </w:tcPr>
          <w:p w14:paraId="1E5DD2D0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  <w:vAlign w:val="bottom"/>
          </w:tcPr>
          <w:p w14:paraId="106D304F" w14:textId="2E0A7E78" w:rsidR="00440B0F" w:rsidRPr="000666CA" w:rsidRDefault="0001010D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4</w:t>
            </w:r>
            <w:r w:rsidR="00440B0F" w:rsidRPr="000666CA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906</w:t>
            </w:r>
            <w:r w:rsidR="00440B0F" w:rsidRPr="000666CA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522</w:t>
            </w:r>
          </w:p>
        </w:tc>
      </w:tr>
      <w:tr w:rsidR="00440B0F" w:rsidRPr="000666CA" w14:paraId="1CEC3DAD" w14:textId="77777777" w:rsidTr="00505F10">
        <w:tc>
          <w:tcPr>
            <w:tcW w:w="3792" w:type="dxa"/>
            <w:vAlign w:val="bottom"/>
          </w:tcPr>
          <w:p w14:paraId="6BFA471E" w14:textId="77777777" w:rsidR="00440B0F" w:rsidRPr="000666CA" w:rsidRDefault="00440B0F" w:rsidP="00505F10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EB3427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1552" w:type="dxa"/>
          </w:tcPr>
          <w:p w14:paraId="7B873C76" w14:textId="72CFA851" w:rsidR="00440B0F" w:rsidRPr="000666CA" w:rsidRDefault="0001010D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27</w:t>
            </w:r>
            <w:r w:rsidR="00440B0F" w:rsidRPr="000666CA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659</w:t>
            </w:r>
          </w:p>
        </w:tc>
        <w:tc>
          <w:tcPr>
            <w:tcW w:w="238" w:type="dxa"/>
            <w:vAlign w:val="bottom"/>
          </w:tcPr>
          <w:p w14:paraId="0E2770BC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1A1C8523" w14:textId="707C7FA2" w:rsidR="00440B0F" w:rsidRPr="000666CA" w:rsidRDefault="0001010D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57</w:t>
            </w:r>
            <w:r w:rsidR="00440B0F" w:rsidRPr="000666CA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502</w:t>
            </w:r>
          </w:p>
        </w:tc>
        <w:tc>
          <w:tcPr>
            <w:tcW w:w="256" w:type="dxa"/>
            <w:vAlign w:val="bottom"/>
          </w:tcPr>
          <w:p w14:paraId="532C42F7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  <w:vAlign w:val="bottom"/>
          </w:tcPr>
          <w:p w14:paraId="6411E0DC" w14:textId="3135CCFE" w:rsidR="00440B0F" w:rsidRPr="000666CA" w:rsidRDefault="0001010D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85</w:t>
            </w:r>
            <w:r w:rsidR="00440B0F" w:rsidRPr="000666CA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161</w:t>
            </w:r>
          </w:p>
        </w:tc>
      </w:tr>
      <w:tr w:rsidR="00440B0F" w:rsidRPr="000666CA" w14:paraId="57E7D62D" w14:textId="77777777" w:rsidTr="00505F10">
        <w:tc>
          <w:tcPr>
            <w:tcW w:w="3792" w:type="dxa"/>
            <w:vAlign w:val="bottom"/>
          </w:tcPr>
          <w:p w14:paraId="2E06E2F3" w14:textId="77777777" w:rsidR="00440B0F" w:rsidRPr="000666CA" w:rsidRDefault="00440B0F" w:rsidP="00505F10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0666CA">
              <w:rPr>
                <w:rFonts w:ascii="Angsana New" w:hAnsi="Angsana New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552" w:type="dxa"/>
          </w:tcPr>
          <w:p w14:paraId="593D5A98" w14:textId="1651244F" w:rsidR="00440B0F" w:rsidRPr="000666CA" w:rsidRDefault="0001010D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385</w:t>
            </w:r>
            <w:r w:rsidR="00440B0F" w:rsidRPr="000666CA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355</w:t>
            </w:r>
          </w:p>
        </w:tc>
        <w:tc>
          <w:tcPr>
            <w:tcW w:w="238" w:type="dxa"/>
            <w:vAlign w:val="bottom"/>
          </w:tcPr>
          <w:p w14:paraId="21C95CA7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44F42791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14:paraId="659EC8A7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1784ACDA" w14:textId="64550CE4" w:rsidR="00440B0F" w:rsidRPr="000666CA" w:rsidRDefault="0001010D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385</w:t>
            </w:r>
            <w:r w:rsidR="00440B0F" w:rsidRPr="000666CA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355</w:t>
            </w:r>
          </w:p>
        </w:tc>
      </w:tr>
      <w:tr w:rsidR="00440B0F" w:rsidRPr="000666CA" w14:paraId="6D67615E" w14:textId="77777777" w:rsidTr="00505F10">
        <w:tc>
          <w:tcPr>
            <w:tcW w:w="3792" w:type="dxa"/>
            <w:vAlign w:val="bottom"/>
          </w:tcPr>
          <w:p w14:paraId="741051EA" w14:textId="77777777" w:rsidR="00440B0F" w:rsidRPr="000666CA" w:rsidRDefault="00440B0F" w:rsidP="00505F10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0666C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552" w:type="dxa"/>
          </w:tcPr>
          <w:p w14:paraId="3123687B" w14:textId="7638E319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351</w:t>
            </w:r>
            <w:r w:rsidRPr="000666CA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198</w:t>
            </w:r>
            <w:r w:rsidRPr="000666C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vAlign w:val="bottom"/>
          </w:tcPr>
          <w:p w14:paraId="366C14DF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6B696ED9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14:paraId="46CE71BE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78EE6A0D" w14:textId="1A1C139D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351</w:t>
            </w:r>
            <w:r w:rsidRPr="000666CA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198</w:t>
            </w:r>
            <w:r w:rsidRPr="000666C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40B0F" w:rsidRPr="000666CA" w14:paraId="63965E21" w14:textId="77777777" w:rsidTr="00505F10">
        <w:tc>
          <w:tcPr>
            <w:tcW w:w="3792" w:type="dxa"/>
            <w:vAlign w:val="bottom"/>
          </w:tcPr>
          <w:p w14:paraId="320F3BAD" w14:textId="77777777" w:rsidR="00440B0F" w:rsidRPr="000666CA" w:rsidRDefault="00440B0F" w:rsidP="00505F10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0666CA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552" w:type="dxa"/>
          </w:tcPr>
          <w:p w14:paraId="0D711E50" w14:textId="64FBE0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2</w:t>
            </w:r>
            <w:r w:rsidRPr="000666CA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987</w:t>
            </w:r>
            <w:r w:rsidRPr="000666CA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379</w:t>
            </w:r>
            <w:r w:rsidRPr="000666C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vAlign w:val="bottom"/>
          </w:tcPr>
          <w:p w14:paraId="47A49AF5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10D9962D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14:paraId="066308C7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20547843" w14:textId="286BA401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2</w:t>
            </w:r>
            <w:r w:rsidRPr="000666CA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987</w:t>
            </w:r>
            <w:r w:rsidRPr="000666CA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379</w:t>
            </w:r>
            <w:r w:rsidRPr="000666C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40B0F" w:rsidRPr="000666CA" w14:paraId="5A590137" w14:textId="77777777" w:rsidTr="00505F10">
        <w:tc>
          <w:tcPr>
            <w:tcW w:w="3792" w:type="dxa"/>
            <w:vAlign w:val="bottom"/>
          </w:tcPr>
          <w:p w14:paraId="1AA6163F" w14:textId="77777777" w:rsidR="00440B0F" w:rsidRPr="000666CA" w:rsidRDefault="00440B0F" w:rsidP="00505F10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0666CA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1552" w:type="dxa"/>
            <w:vAlign w:val="bottom"/>
          </w:tcPr>
          <w:p w14:paraId="70B024D5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3081F731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04F4D75D" w14:textId="4927A6BD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692</w:t>
            </w:r>
            <w:r w:rsidRPr="000666CA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962</w:t>
            </w:r>
            <w:r w:rsidRPr="000666C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6" w:type="dxa"/>
            <w:vAlign w:val="bottom"/>
          </w:tcPr>
          <w:p w14:paraId="3FF6C5FB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  <w:vAlign w:val="bottom"/>
          </w:tcPr>
          <w:p w14:paraId="7915F4B0" w14:textId="43EDC2E2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692</w:t>
            </w:r>
            <w:r w:rsidRPr="000666CA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962</w:t>
            </w:r>
            <w:r w:rsidRPr="000666C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40B0F" w:rsidRPr="000666CA" w14:paraId="256D9890" w14:textId="77777777" w:rsidTr="00505F10">
        <w:tc>
          <w:tcPr>
            <w:tcW w:w="3792" w:type="dxa"/>
            <w:vAlign w:val="bottom"/>
          </w:tcPr>
          <w:p w14:paraId="23908FCC" w14:textId="77777777" w:rsidR="00440B0F" w:rsidRPr="000666CA" w:rsidRDefault="00440B0F" w:rsidP="00505F10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0666CA">
              <w:rPr>
                <w:rFonts w:ascii="Angsana New" w:hAnsi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552" w:type="dxa"/>
            <w:vAlign w:val="bottom"/>
          </w:tcPr>
          <w:p w14:paraId="7BE93F66" w14:textId="05D779E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428</w:t>
            </w:r>
            <w:r w:rsidRPr="000666CA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375</w:t>
            </w:r>
            <w:r w:rsidRPr="000666C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vAlign w:val="bottom"/>
          </w:tcPr>
          <w:p w14:paraId="3E323865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27AA5CC6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14:paraId="4DB5E8DA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  <w:vAlign w:val="bottom"/>
          </w:tcPr>
          <w:p w14:paraId="56B2D3A1" w14:textId="75B26162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428</w:t>
            </w:r>
            <w:r w:rsidRPr="000666CA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375</w:t>
            </w:r>
            <w:r w:rsidRPr="000666C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40B0F" w:rsidRPr="00710C99" w14:paraId="10902D2B" w14:textId="77777777" w:rsidTr="00505F10">
        <w:tc>
          <w:tcPr>
            <w:tcW w:w="3792" w:type="dxa"/>
            <w:vAlign w:val="bottom"/>
          </w:tcPr>
          <w:p w14:paraId="78829451" w14:textId="77777777" w:rsidR="00440B0F" w:rsidRPr="000666CA" w:rsidRDefault="00440B0F" w:rsidP="00505F10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0666CA">
              <w:rPr>
                <w:rFonts w:ascii="Angsana New" w:hAnsi="Angsana New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bottom"/>
          </w:tcPr>
          <w:p w14:paraId="4480D69F" w14:textId="7806221D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77</w:t>
            </w:r>
            <w:r w:rsidRPr="000666CA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610</w:t>
            </w:r>
            <w:r w:rsidRPr="000666C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vAlign w:val="bottom"/>
          </w:tcPr>
          <w:p w14:paraId="1DB65A85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tcBorders>
              <w:bottom w:val="single" w:sz="4" w:space="0" w:color="auto"/>
            </w:tcBorders>
            <w:vAlign w:val="bottom"/>
          </w:tcPr>
          <w:p w14:paraId="77BB621A" w14:textId="2229742C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ind w:right="-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2</w:t>
            </w:r>
            <w:r w:rsidRPr="000666CA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302</w:t>
            </w:r>
            <w:r w:rsidRPr="000666C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6" w:type="dxa"/>
            <w:vAlign w:val="bottom"/>
          </w:tcPr>
          <w:p w14:paraId="6AAF6BB7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66C43773" w14:textId="55B06841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  <w:cs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79</w:t>
            </w:r>
            <w:r w:rsidRPr="000666CA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912</w:t>
            </w:r>
            <w:r w:rsidRPr="000666C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40B0F" w:rsidRPr="00257436" w14:paraId="7E36A811" w14:textId="77777777" w:rsidTr="00505F10">
        <w:tc>
          <w:tcPr>
            <w:tcW w:w="3792" w:type="dxa"/>
            <w:vAlign w:val="bottom"/>
          </w:tcPr>
          <w:p w14:paraId="06217DCD" w14:textId="77777777" w:rsidR="00440B0F" w:rsidRPr="000666CA" w:rsidRDefault="00440B0F" w:rsidP="00505F10">
            <w:pPr>
              <w:tabs>
                <w:tab w:val="left" w:pos="1170"/>
              </w:tabs>
              <w:ind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66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E3D745" w14:textId="4A894FF9" w:rsidR="00440B0F" w:rsidRPr="001C7119" w:rsidRDefault="0001010D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40B0F" w:rsidRPr="001C71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886</w:t>
            </w:r>
            <w:r w:rsidR="00440B0F" w:rsidRPr="001C71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401</w:t>
            </w:r>
          </w:p>
        </w:tc>
        <w:tc>
          <w:tcPr>
            <w:tcW w:w="238" w:type="dxa"/>
            <w:vAlign w:val="bottom"/>
          </w:tcPr>
          <w:p w14:paraId="38C65BF1" w14:textId="77777777" w:rsidR="00440B0F" w:rsidRPr="001C7119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C1F947" w14:textId="4741C0AA" w:rsidR="00440B0F" w:rsidRPr="001C7119" w:rsidRDefault="0001010D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440B0F" w:rsidRPr="001C71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901</w:t>
            </w:r>
            <w:r w:rsidR="00440B0F" w:rsidRPr="001C71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643</w:t>
            </w:r>
          </w:p>
        </w:tc>
        <w:tc>
          <w:tcPr>
            <w:tcW w:w="256" w:type="dxa"/>
            <w:vAlign w:val="bottom"/>
          </w:tcPr>
          <w:p w14:paraId="2884F2A2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0F5D0287" w14:textId="67FDAC84" w:rsidR="00440B0F" w:rsidRPr="00945800" w:rsidRDefault="0001010D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440B0F" w:rsidRPr="0094580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788</w:t>
            </w:r>
            <w:r w:rsidR="00440B0F" w:rsidRPr="0094580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044</w:t>
            </w:r>
          </w:p>
        </w:tc>
      </w:tr>
      <w:tr w:rsidR="00440B0F" w:rsidRPr="00257436" w14:paraId="5F8EFDDA" w14:textId="77777777" w:rsidTr="00505F10">
        <w:tc>
          <w:tcPr>
            <w:tcW w:w="3792" w:type="dxa"/>
            <w:vAlign w:val="bottom"/>
          </w:tcPr>
          <w:p w14:paraId="11DA88C4" w14:textId="77777777" w:rsidR="00440B0F" w:rsidRPr="000666CA" w:rsidRDefault="00440B0F" w:rsidP="00505F10">
            <w:pPr>
              <w:tabs>
                <w:tab w:val="left" w:pos="1170"/>
              </w:tabs>
              <w:ind w:hanging="24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ส่วนได้เสียที่ได้มา </w:t>
            </w:r>
            <w:r w:rsidRPr="000666C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666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</w:t>
            </w:r>
            <w:r w:rsidRPr="00EB34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ละ</w:t>
            </w:r>
            <w:r w:rsidRPr="00EB342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52" w:type="dxa"/>
            <w:tcBorders>
              <w:top w:val="double" w:sz="4" w:space="0" w:color="auto"/>
            </w:tcBorders>
            <w:vAlign w:val="bottom"/>
          </w:tcPr>
          <w:p w14:paraId="07BD92F6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  <w:vAlign w:val="bottom"/>
          </w:tcPr>
          <w:p w14:paraId="0EBB8CFC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2" w:type="dxa"/>
            <w:tcBorders>
              <w:top w:val="double" w:sz="4" w:space="0" w:color="auto"/>
            </w:tcBorders>
            <w:vAlign w:val="bottom"/>
          </w:tcPr>
          <w:p w14:paraId="4C1C5A11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  <w:vAlign w:val="bottom"/>
          </w:tcPr>
          <w:p w14:paraId="76B812B1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center"/>
          </w:tcPr>
          <w:p w14:paraId="0EB20C4F" w14:textId="51A4C97A" w:rsidR="00440B0F" w:rsidRPr="000666CA" w:rsidRDefault="0001010D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440B0F" w:rsidRPr="00257436" w14:paraId="3C8A65CC" w14:textId="77777777" w:rsidTr="00505F10">
        <w:tc>
          <w:tcPr>
            <w:tcW w:w="3792" w:type="dxa"/>
            <w:vAlign w:val="bottom"/>
          </w:tcPr>
          <w:p w14:paraId="0BAD7528" w14:textId="77777777" w:rsidR="00440B0F" w:rsidRPr="000666CA" w:rsidRDefault="00440B0F" w:rsidP="00505F10">
            <w:pPr>
              <w:tabs>
                <w:tab w:val="left" w:pos="1170"/>
              </w:tabs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2" w:type="dxa"/>
            <w:vAlign w:val="bottom"/>
          </w:tcPr>
          <w:p w14:paraId="187434A8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  <w:vAlign w:val="bottom"/>
          </w:tcPr>
          <w:p w14:paraId="3D14E28E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65442D09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  <w:vAlign w:val="bottom"/>
          </w:tcPr>
          <w:p w14:paraId="0380AF1B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center"/>
          </w:tcPr>
          <w:p w14:paraId="7ACA4372" w14:textId="13977DF1" w:rsidR="00440B0F" w:rsidRPr="00EB4850" w:rsidRDefault="0001010D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40B0F" w:rsidRPr="00EB48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461</w:t>
            </w:r>
            <w:r w:rsidR="00440B0F" w:rsidRPr="00EB48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902</w:t>
            </w:r>
          </w:p>
        </w:tc>
      </w:tr>
      <w:tr w:rsidR="00440B0F" w:rsidRPr="00257436" w14:paraId="68D01A75" w14:textId="77777777" w:rsidTr="00505F10">
        <w:tc>
          <w:tcPr>
            <w:tcW w:w="3792" w:type="dxa"/>
            <w:vAlign w:val="bottom"/>
          </w:tcPr>
          <w:p w14:paraId="247026D7" w14:textId="77777777" w:rsidR="00440B0F" w:rsidRPr="00BA527B" w:rsidRDefault="00440B0F" w:rsidP="00505F10">
            <w:pPr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A527B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ค่าความนิยม</w:t>
            </w:r>
          </w:p>
        </w:tc>
        <w:tc>
          <w:tcPr>
            <w:tcW w:w="1552" w:type="dxa"/>
            <w:vAlign w:val="bottom"/>
          </w:tcPr>
          <w:p w14:paraId="7D8ED6E0" w14:textId="39237808" w:rsidR="00440B0F" w:rsidRPr="00BA527B" w:rsidRDefault="0001010D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</w:t>
            </w:r>
            <w:r w:rsidR="00440B0F" w:rsidRPr="00BA527B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430</w:t>
            </w:r>
            <w:r w:rsidR="00440B0F" w:rsidRPr="00BA527B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473</w:t>
            </w:r>
          </w:p>
        </w:tc>
        <w:tc>
          <w:tcPr>
            <w:tcW w:w="238" w:type="dxa"/>
            <w:vAlign w:val="bottom"/>
          </w:tcPr>
          <w:p w14:paraId="6BD6483B" w14:textId="77777777" w:rsidR="00440B0F" w:rsidRPr="00BA527B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169DFF30" w14:textId="18EA6BA8" w:rsidR="00440B0F" w:rsidRPr="00BA527B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527B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1</w:t>
            </w:r>
            <w:r w:rsidRPr="00BA527B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430</w:t>
            </w:r>
            <w:r w:rsidRPr="00BA527B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473</w:t>
            </w:r>
            <w:r w:rsidRPr="00BA527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6" w:type="dxa"/>
            <w:vAlign w:val="bottom"/>
          </w:tcPr>
          <w:p w14:paraId="4653A2BD" w14:textId="77777777" w:rsidR="00440B0F" w:rsidRPr="00BA527B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vAlign w:val="center"/>
          </w:tcPr>
          <w:p w14:paraId="1196FF62" w14:textId="77777777" w:rsidR="00440B0F" w:rsidRPr="00B33D54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D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0B0F" w:rsidRPr="0057620D" w14:paraId="23889422" w14:textId="77777777" w:rsidTr="00505F10">
        <w:tc>
          <w:tcPr>
            <w:tcW w:w="3792" w:type="dxa"/>
            <w:vAlign w:val="bottom"/>
          </w:tcPr>
          <w:p w14:paraId="1293DBC4" w14:textId="77777777" w:rsidR="00440B0F" w:rsidRPr="000666CA" w:rsidRDefault="00440B0F" w:rsidP="00505F10">
            <w:pPr>
              <w:ind w:right="-180" w:hanging="24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กำไรจากการซื้อในราคาต่อรอง</w:t>
            </w:r>
          </w:p>
        </w:tc>
        <w:tc>
          <w:tcPr>
            <w:tcW w:w="1552" w:type="dxa"/>
            <w:vAlign w:val="bottom"/>
          </w:tcPr>
          <w:p w14:paraId="4D6298D6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5A8E3124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1C002565" w14:textId="708E5AE9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49</w:t>
            </w:r>
            <w:r w:rsidRPr="000666CA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365</w:t>
            </w:r>
            <w:r w:rsidRPr="000666C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6" w:type="dxa"/>
            <w:vAlign w:val="bottom"/>
          </w:tcPr>
          <w:p w14:paraId="4CA75C12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4B840A36" w14:textId="37095CAF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49</w:t>
            </w:r>
            <w:r w:rsidRPr="000666CA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365</w:t>
            </w:r>
            <w:r w:rsidRPr="000666C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40B0F" w:rsidRPr="0057620D" w14:paraId="04B55530" w14:textId="77777777" w:rsidTr="00505F10">
        <w:tc>
          <w:tcPr>
            <w:tcW w:w="3792" w:type="dxa"/>
            <w:vAlign w:val="bottom"/>
          </w:tcPr>
          <w:p w14:paraId="49A7A003" w14:textId="77777777" w:rsidR="00440B0F" w:rsidRPr="000666CA" w:rsidRDefault="00440B0F" w:rsidP="00505F10">
            <w:pPr>
              <w:ind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66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552" w:type="dxa"/>
            <w:vAlign w:val="bottom"/>
          </w:tcPr>
          <w:p w14:paraId="3EB26DC1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E2956B5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72F05689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  <w:vAlign w:val="bottom"/>
          </w:tcPr>
          <w:p w14:paraId="0934BE7C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7C4023" w14:textId="2C04C8C4" w:rsidR="00440B0F" w:rsidRPr="001C7119" w:rsidRDefault="0001010D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40B0F" w:rsidRPr="001C71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412</w:t>
            </w:r>
            <w:r w:rsidR="00440B0F" w:rsidRPr="001C71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537</w:t>
            </w:r>
          </w:p>
        </w:tc>
      </w:tr>
    </w:tbl>
    <w:p w14:paraId="3B91B714" w14:textId="77777777" w:rsidR="00440B0F" w:rsidRPr="00E028A9" w:rsidRDefault="00440B0F" w:rsidP="00440B0F">
      <w:pPr>
        <w:tabs>
          <w:tab w:val="clear" w:pos="227"/>
          <w:tab w:val="clear" w:pos="454"/>
          <w:tab w:val="clear" w:pos="680"/>
          <w:tab w:val="left" w:pos="720"/>
          <w:tab w:val="left" w:pos="9540"/>
        </w:tabs>
        <w:ind w:left="540" w:right="63"/>
        <w:jc w:val="thaiDistribute"/>
        <w:rPr>
          <w:rFonts w:ascii="Angsana New" w:hAnsi="Angsana New"/>
          <w:sz w:val="12"/>
          <w:szCs w:val="12"/>
          <w:lang w:val="th-TH"/>
        </w:rPr>
      </w:pPr>
    </w:p>
    <w:p w14:paraId="60294D49" w14:textId="77777777" w:rsidR="00440B0F" w:rsidRDefault="00440B0F" w:rsidP="00440B0F">
      <w:pPr>
        <w:tabs>
          <w:tab w:val="clear" w:pos="227"/>
          <w:tab w:val="clear" w:pos="454"/>
          <w:tab w:val="clear" w:pos="680"/>
          <w:tab w:val="left" w:pos="720"/>
          <w:tab w:val="left" w:pos="9540"/>
        </w:tabs>
        <w:ind w:left="540" w:right="63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เทคนิคการประเมินมูลค่าที่ใช้ในการกำหนดมูลค่ายุติธรรมของสินทรัพย์ที่ได้มาที่มีสาระสำคัญ มีดังนี้</w:t>
      </w:r>
    </w:p>
    <w:p w14:paraId="2B86CD40" w14:textId="77777777" w:rsidR="00440B0F" w:rsidRPr="008921BD" w:rsidRDefault="00440B0F" w:rsidP="00440B0F">
      <w:pPr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8921BD">
        <w:rPr>
          <w:rFonts w:asciiTheme="majorBidi" w:hAnsiTheme="majorBidi" w:cstheme="majorBidi"/>
          <w:sz w:val="30"/>
          <w:szCs w:val="30"/>
          <w:cs/>
        </w:rPr>
        <w:t>การประเมินมูลค่ายุติธรรมของสัญญาซื้อขายไฟฟ้าและสิทธิในสัมปทานนั้นใช้วิธีรายได้ (</w:t>
      </w:r>
      <w:r w:rsidRPr="008921BD">
        <w:rPr>
          <w:rFonts w:asciiTheme="majorBidi" w:hAnsiTheme="majorBidi" w:cstheme="majorBidi"/>
          <w:sz w:val="30"/>
          <w:szCs w:val="30"/>
        </w:rPr>
        <w:t xml:space="preserve">Income approach) </w:t>
      </w:r>
      <w:r w:rsidRPr="008921BD">
        <w:rPr>
          <w:rFonts w:asciiTheme="majorBidi" w:hAnsiTheme="majorBidi" w:cstheme="majorBidi"/>
          <w:sz w:val="30"/>
          <w:szCs w:val="30"/>
          <w:cs/>
        </w:rPr>
        <w:t xml:space="preserve">ภายใต้วิธี </w:t>
      </w:r>
      <w:r w:rsidRPr="008921BD">
        <w:rPr>
          <w:rFonts w:asciiTheme="majorBidi" w:hAnsiTheme="majorBidi" w:cstheme="majorBidi"/>
          <w:sz w:val="30"/>
          <w:szCs w:val="30"/>
        </w:rPr>
        <w:t xml:space="preserve">Multi-period Excess Earning Method (MEEM) </w:t>
      </w:r>
      <w:r w:rsidRPr="008921BD">
        <w:rPr>
          <w:rFonts w:asciiTheme="majorBidi" w:hAnsiTheme="majorBidi" w:cstheme="majorBidi"/>
          <w:sz w:val="30"/>
          <w:szCs w:val="30"/>
          <w:cs/>
        </w:rPr>
        <w:t>โดยมีระยะเวลาในการดำเนินงานตามสัญญาซื้อขายไฟฟ้าและเงื่อนไขที่เกี่ยวข้อง ข้อสมมติที่สำคัญในการคำนวณ ได้แก่ ประมาณการรายได้ในอนาคต และอัตราคิดลด</w:t>
      </w:r>
    </w:p>
    <w:p w14:paraId="6D7CE105" w14:textId="77777777" w:rsidR="00440B0F" w:rsidRPr="008921BD" w:rsidRDefault="00440B0F" w:rsidP="00440B0F">
      <w:pPr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8921BD">
        <w:rPr>
          <w:rFonts w:asciiTheme="majorBidi" w:hAnsiTheme="majorBidi" w:cstheme="majorBidi"/>
          <w:sz w:val="30"/>
          <w:szCs w:val="30"/>
          <w:cs/>
        </w:rPr>
        <w:t>การประเมินมูลค่ายุติธรรมที่ดิน อาคารและอุปกรณ์นั้นใช้วิธีราคาตลาด</w:t>
      </w:r>
      <w:r w:rsidRPr="008921BD">
        <w:rPr>
          <w:rFonts w:asciiTheme="majorBidi" w:hAnsiTheme="majorBidi" w:cstheme="majorBidi"/>
          <w:sz w:val="30"/>
          <w:szCs w:val="30"/>
        </w:rPr>
        <w:t xml:space="preserve"> (Market approach)</w:t>
      </w:r>
    </w:p>
    <w:p w14:paraId="6AD175AC" w14:textId="77777777" w:rsidR="00440B0F" w:rsidRPr="00E028A9" w:rsidRDefault="00440B0F" w:rsidP="00440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2"/>
          <w:szCs w:val="12"/>
          <w:cs/>
        </w:rPr>
      </w:pPr>
    </w:p>
    <w:p w14:paraId="009C473E" w14:textId="034EF944" w:rsidR="00440B0F" w:rsidRPr="000666CA" w:rsidRDefault="00440B0F" w:rsidP="00440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666CA">
        <w:rPr>
          <w:rFonts w:ascii="Angsana New" w:hAnsi="Angsana New" w:hint="cs"/>
          <w:sz w:val="30"/>
          <w:szCs w:val="30"/>
          <w:cs/>
        </w:rPr>
        <w:t xml:space="preserve">งบการเงินรวม ณ วันที่ </w:t>
      </w:r>
      <w:r w:rsidR="0001010D" w:rsidRPr="0001010D">
        <w:rPr>
          <w:rFonts w:ascii="Angsana New" w:hAnsi="Angsana New"/>
          <w:sz w:val="30"/>
          <w:szCs w:val="30"/>
        </w:rPr>
        <w:t>31</w:t>
      </w:r>
      <w:r w:rsidRPr="000666CA">
        <w:rPr>
          <w:rFonts w:ascii="Angsana New" w:hAnsi="Angsana New"/>
          <w:sz w:val="30"/>
          <w:szCs w:val="30"/>
        </w:rPr>
        <w:t xml:space="preserve"> </w:t>
      </w:r>
      <w:r w:rsidRPr="000666C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1010D" w:rsidRPr="0001010D">
        <w:rPr>
          <w:rFonts w:ascii="Angsana New" w:hAnsi="Angsana New"/>
          <w:sz w:val="30"/>
          <w:szCs w:val="30"/>
        </w:rPr>
        <w:t>2564</w:t>
      </w:r>
      <w:r w:rsidRPr="000666CA">
        <w:rPr>
          <w:rFonts w:ascii="Angsana New" w:hAnsi="Angsana New"/>
          <w:sz w:val="30"/>
          <w:szCs w:val="30"/>
        </w:rPr>
        <w:t xml:space="preserve"> </w:t>
      </w:r>
      <w:r w:rsidRPr="000666CA">
        <w:rPr>
          <w:rFonts w:ascii="Angsana New" w:hAnsi="Angsana New" w:hint="cs"/>
          <w:sz w:val="30"/>
          <w:szCs w:val="30"/>
          <w:cs/>
        </w:rPr>
        <w:t>ที่แสดงเปรียบเทียบอยู่ในงบการเงินนี้ ได้ถูกปรับปรุงจากงบการเงินที่ได้จัดทำไว้เดิม เพื่อสะท้อนถึงข้อมูลเพิ่มเติมที่ได้รับเกี่ยวกับข้อเท็จจริงและสถานการณ์แวดล้อมที่มีอยู่ ณ วันที่ซื้อ และรายการปรับปรุงที่รับรู้ในภายหลัง ดังนี้</w:t>
      </w:r>
    </w:p>
    <w:p w14:paraId="0665BD77" w14:textId="77777777" w:rsidR="00440B0F" w:rsidRPr="00E028A9" w:rsidRDefault="00440B0F" w:rsidP="00440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  <w:lang w:val="th-TH"/>
        </w:rPr>
      </w:pPr>
    </w:p>
    <w:p w14:paraId="21C8B636" w14:textId="2E3955B2" w:rsidR="00440B0F" w:rsidRDefault="00440B0F" w:rsidP="00440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666CA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ผลกระทบต่องบแสดงฐานะการเงินรวม ณ วันที่ </w:t>
      </w:r>
      <w:r w:rsidR="0001010D" w:rsidRPr="0001010D">
        <w:rPr>
          <w:rFonts w:ascii="Angsana New" w:hAnsi="Angsana New"/>
          <w:b/>
          <w:bCs/>
          <w:sz w:val="30"/>
          <w:szCs w:val="30"/>
        </w:rPr>
        <w:t>31</w:t>
      </w:r>
      <w:r w:rsidRPr="000666CA">
        <w:rPr>
          <w:rFonts w:ascii="Angsana New" w:hAnsi="Angsana New"/>
          <w:b/>
          <w:bCs/>
          <w:sz w:val="30"/>
          <w:szCs w:val="30"/>
        </w:rPr>
        <w:t xml:space="preserve"> </w:t>
      </w:r>
      <w:r w:rsidRPr="000666CA">
        <w:rPr>
          <w:rFonts w:ascii="Angsana New" w:hAnsi="Angsana New" w:hint="cs"/>
          <w:b/>
          <w:bCs/>
          <w:sz w:val="30"/>
          <w:szCs w:val="30"/>
          <w:cs/>
        </w:rPr>
        <w:t xml:space="preserve">ธันวาคม </w:t>
      </w:r>
      <w:r w:rsidR="0001010D" w:rsidRPr="0001010D">
        <w:rPr>
          <w:rFonts w:ascii="Angsana New" w:hAnsi="Angsana New"/>
          <w:b/>
          <w:bCs/>
          <w:sz w:val="30"/>
          <w:szCs w:val="30"/>
        </w:rPr>
        <w:t>2564</w:t>
      </w:r>
    </w:p>
    <w:p w14:paraId="2C02F789" w14:textId="77777777" w:rsidR="00440B0F" w:rsidRPr="00E028A9" w:rsidRDefault="00440B0F" w:rsidP="00440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9098" w:type="dxa"/>
        <w:tblInd w:w="450" w:type="dxa"/>
        <w:tblLook w:val="01E0" w:firstRow="1" w:lastRow="1" w:firstColumn="1" w:lastColumn="1" w:noHBand="0" w:noVBand="0"/>
      </w:tblPr>
      <w:tblGrid>
        <w:gridCol w:w="4950"/>
        <w:gridCol w:w="1478"/>
        <w:gridCol w:w="91"/>
        <w:gridCol w:w="1049"/>
        <w:gridCol w:w="98"/>
        <w:gridCol w:w="1426"/>
        <w:gridCol w:w="6"/>
      </w:tblGrid>
      <w:tr w:rsidR="00440B0F" w:rsidRPr="00257436" w14:paraId="4A383606" w14:textId="77777777" w:rsidTr="00E028A9">
        <w:trPr>
          <w:tblHeader/>
        </w:trPr>
        <w:tc>
          <w:tcPr>
            <w:tcW w:w="4950" w:type="dxa"/>
            <w:vAlign w:val="bottom"/>
          </w:tcPr>
          <w:p w14:paraId="08DF1E7C" w14:textId="77777777" w:rsidR="00440B0F" w:rsidRPr="00AD45A7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9" w:type="dxa"/>
            <w:gridSpan w:val="2"/>
            <w:vAlign w:val="bottom"/>
          </w:tcPr>
          <w:p w14:paraId="72A13B1C" w14:textId="77777777" w:rsidR="00440B0F" w:rsidRPr="00257436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47" w:type="dxa"/>
            <w:gridSpan w:val="2"/>
            <w:vAlign w:val="bottom"/>
          </w:tcPr>
          <w:p w14:paraId="2E6586A0" w14:textId="77777777" w:rsidR="00440B0F" w:rsidRPr="00257436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432" w:type="dxa"/>
            <w:gridSpan w:val="2"/>
            <w:vAlign w:val="bottom"/>
          </w:tcPr>
          <w:p w14:paraId="07EA7FDF" w14:textId="77777777" w:rsidR="00440B0F" w:rsidRPr="000E6B4E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40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</w:rPr>
            </w:pPr>
            <w:r w:rsidRPr="000666C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666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666C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40B0F" w:rsidRPr="000666CA" w14:paraId="19DB3C05" w14:textId="77777777" w:rsidTr="00E028A9">
        <w:tc>
          <w:tcPr>
            <w:tcW w:w="4950" w:type="dxa"/>
            <w:vAlign w:val="bottom"/>
          </w:tcPr>
          <w:p w14:paraId="697D5DDE" w14:textId="77777777" w:rsidR="00440B0F" w:rsidRPr="000666CA" w:rsidRDefault="00440B0F" w:rsidP="00505F1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666C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4148" w:type="dxa"/>
            <w:gridSpan w:val="6"/>
            <w:vAlign w:val="bottom"/>
          </w:tcPr>
          <w:p w14:paraId="0986F7C0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40B0F" w:rsidRPr="000666CA" w14:paraId="6A9D14F8" w14:textId="77777777" w:rsidTr="00E028A9">
        <w:trPr>
          <w:gridAfter w:val="1"/>
          <w:wAfter w:w="6" w:type="dxa"/>
        </w:trPr>
        <w:tc>
          <w:tcPr>
            <w:tcW w:w="4950" w:type="dxa"/>
            <w:vAlign w:val="bottom"/>
          </w:tcPr>
          <w:p w14:paraId="0A9A594C" w14:textId="77777777" w:rsidR="00440B0F" w:rsidRPr="000666CA" w:rsidRDefault="00440B0F" w:rsidP="00505F10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0666CA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  <w:r w:rsidRPr="000666C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78" w:type="dxa"/>
            <w:vAlign w:val="bottom"/>
          </w:tcPr>
          <w:p w14:paraId="5E60650A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331125D2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33E4C66D" w14:textId="0C725E1D" w:rsidR="00440B0F" w:rsidRPr="000666CA" w:rsidRDefault="0001010D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3</w:t>
            </w:r>
            <w:r w:rsidR="00440B0F" w:rsidRPr="000666CA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674</w:t>
            </w:r>
            <w:r w:rsidR="00440B0F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266</w:t>
            </w:r>
          </w:p>
        </w:tc>
      </w:tr>
      <w:tr w:rsidR="00440B0F" w:rsidRPr="000666CA" w14:paraId="6F6AED43" w14:textId="77777777" w:rsidTr="00E028A9">
        <w:trPr>
          <w:gridAfter w:val="1"/>
          <w:wAfter w:w="6" w:type="dxa"/>
        </w:trPr>
        <w:tc>
          <w:tcPr>
            <w:tcW w:w="4950" w:type="dxa"/>
            <w:vAlign w:val="bottom"/>
          </w:tcPr>
          <w:p w14:paraId="273A51FA" w14:textId="77777777" w:rsidR="00440B0F" w:rsidRPr="000666CA" w:rsidRDefault="00440B0F" w:rsidP="00505F10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0666CA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อาคารและอุปกรณ์ลดลง</w:t>
            </w:r>
          </w:p>
        </w:tc>
        <w:tc>
          <w:tcPr>
            <w:tcW w:w="1478" w:type="dxa"/>
            <w:vAlign w:val="bottom"/>
          </w:tcPr>
          <w:p w14:paraId="03679C2C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38DEE7E0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5A725670" w14:textId="0FDEB0FE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140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814</w:t>
            </w:r>
            <w:r w:rsidRPr="000666C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40B0F" w:rsidRPr="000666CA" w14:paraId="6521CDF8" w14:textId="77777777" w:rsidTr="00E028A9">
        <w:trPr>
          <w:gridAfter w:val="1"/>
          <w:wAfter w:w="6" w:type="dxa"/>
        </w:trPr>
        <w:tc>
          <w:tcPr>
            <w:tcW w:w="4950" w:type="dxa"/>
            <w:vAlign w:val="bottom"/>
          </w:tcPr>
          <w:p w14:paraId="741D16BA" w14:textId="77777777" w:rsidR="00440B0F" w:rsidRPr="00BA3610" w:rsidRDefault="00440B0F" w:rsidP="00505F10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BA3610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BA3610">
              <w:rPr>
                <w:rFonts w:ascii="Angsana New" w:hAnsi="Angsana New" w:hint="cs"/>
                <w:sz w:val="30"/>
                <w:szCs w:val="30"/>
                <w:cs/>
              </w:rPr>
              <w:t>ตัดบัญชีเพิ่มขึ้น</w:t>
            </w:r>
          </w:p>
        </w:tc>
        <w:tc>
          <w:tcPr>
            <w:tcW w:w="1478" w:type="dxa"/>
            <w:vAlign w:val="bottom"/>
          </w:tcPr>
          <w:p w14:paraId="1AFDD349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169F58C9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7A1DD282" w14:textId="3CCAB8EC" w:rsidR="00440B0F" w:rsidRPr="000666CA" w:rsidRDefault="0001010D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57</w:t>
            </w:r>
            <w:r w:rsidR="00440B0F" w:rsidRPr="000666CA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177</w:t>
            </w:r>
          </w:p>
        </w:tc>
      </w:tr>
      <w:tr w:rsidR="00440B0F" w:rsidRPr="000666CA" w14:paraId="2D8B26B2" w14:textId="77777777" w:rsidTr="00E028A9">
        <w:trPr>
          <w:gridAfter w:val="1"/>
          <w:wAfter w:w="6" w:type="dxa"/>
        </w:trPr>
        <w:tc>
          <w:tcPr>
            <w:tcW w:w="4950" w:type="dxa"/>
            <w:vAlign w:val="bottom"/>
          </w:tcPr>
          <w:p w14:paraId="5CE78FF7" w14:textId="77777777" w:rsidR="00440B0F" w:rsidRPr="00BA3610" w:rsidRDefault="00440B0F" w:rsidP="00505F10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BA3610">
              <w:rPr>
                <w:rFonts w:ascii="Angsana New" w:hAnsi="Angsana New" w:hint="cs"/>
                <w:sz w:val="30"/>
                <w:szCs w:val="30"/>
                <w:cs/>
              </w:rPr>
              <w:t>ค่าความนิยมลดลง</w:t>
            </w:r>
          </w:p>
        </w:tc>
        <w:tc>
          <w:tcPr>
            <w:tcW w:w="1478" w:type="dxa"/>
            <w:vAlign w:val="bottom"/>
          </w:tcPr>
          <w:p w14:paraId="3A8ACDA6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7A0027C0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7301F7C5" w14:textId="35264979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430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473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40B0F" w:rsidRPr="00E028A9" w14:paraId="715B7B4F" w14:textId="77777777" w:rsidTr="00E028A9">
        <w:trPr>
          <w:gridAfter w:val="1"/>
          <w:wAfter w:w="6" w:type="dxa"/>
        </w:trPr>
        <w:tc>
          <w:tcPr>
            <w:tcW w:w="4950" w:type="dxa"/>
            <w:vAlign w:val="bottom"/>
          </w:tcPr>
          <w:p w14:paraId="4E584451" w14:textId="77777777" w:rsidR="00440B0F" w:rsidRPr="00E028A9" w:rsidRDefault="00440B0F" w:rsidP="00505F10">
            <w:pPr>
              <w:ind w:hanging="24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78" w:type="dxa"/>
            <w:vAlign w:val="bottom"/>
          </w:tcPr>
          <w:p w14:paraId="2B41C679" w14:textId="77777777" w:rsidR="00440B0F" w:rsidRPr="00E028A9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1567CAC7" w14:textId="77777777" w:rsidR="00440B0F" w:rsidRPr="00E028A9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9DAFE52" w14:textId="77777777" w:rsidR="00440B0F" w:rsidRPr="00E028A9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40B0F" w:rsidRPr="000666CA" w14:paraId="61E1091F" w14:textId="77777777" w:rsidTr="00E028A9">
        <w:trPr>
          <w:gridAfter w:val="1"/>
          <w:wAfter w:w="6" w:type="dxa"/>
        </w:trPr>
        <w:tc>
          <w:tcPr>
            <w:tcW w:w="4950" w:type="dxa"/>
            <w:vAlign w:val="bottom"/>
          </w:tcPr>
          <w:p w14:paraId="5D9678A3" w14:textId="77777777" w:rsidR="00440B0F" w:rsidRPr="00EB3427" w:rsidRDefault="00440B0F" w:rsidP="00505F10">
            <w:pPr>
              <w:ind w:hanging="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478" w:type="dxa"/>
            <w:vAlign w:val="bottom"/>
          </w:tcPr>
          <w:p w14:paraId="709EF7A1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1D8EC357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08E8B128" w14:textId="77777777" w:rsidR="00440B0F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0B0F" w:rsidRPr="000666CA" w14:paraId="3936CA3A" w14:textId="77777777" w:rsidTr="00E028A9">
        <w:trPr>
          <w:gridAfter w:val="1"/>
          <w:wAfter w:w="6" w:type="dxa"/>
        </w:trPr>
        <w:tc>
          <w:tcPr>
            <w:tcW w:w="4950" w:type="dxa"/>
            <w:vAlign w:val="bottom"/>
          </w:tcPr>
          <w:p w14:paraId="1127CFF1" w14:textId="77777777" w:rsidR="00440B0F" w:rsidRPr="00BA3610" w:rsidRDefault="00440B0F" w:rsidP="00505F10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BA3610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BA3610">
              <w:rPr>
                <w:rFonts w:ascii="Angsana New" w:hAnsi="Angsana New" w:hint="cs"/>
                <w:sz w:val="30"/>
                <w:szCs w:val="30"/>
                <w:cs/>
              </w:rPr>
              <w:t>ตัดบัญชีเพิ่มขึ้น</w:t>
            </w:r>
          </w:p>
        </w:tc>
        <w:tc>
          <w:tcPr>
            <w:tcW w:w="1478" w:type="dxa"/>
            <w:vAlign w:val="bottom"/>
          </w:tcPr>
          <w:p w14:paraId="3F6116AF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0AB01204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1FAFE026" w14:textId="0948ECF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691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755</w:t>
            </w:r>
            <w:r w:rsidRPr="000666C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40B0F" w:rsidRPr="000666CA" w14:paraId="173EB87D" w14:textId="77777777" w:rsidTr="00E028A9">
        <w:trPr>
          <w:gridAfter w:val="1"/>
          <w:wAfter w:w="6" w:type="dxa"/>
        </w:trPr>
        <w:tc>
          <w:tcPr>
            <w:tcW w:w="4950" w:type="dxa"/>
            <w:vAlign w:val="bottom"/>
          </w:tcPr>
          <w:p w14:paraId="05F8E44C" w14:textId="77777777" w:rsidR="00440B0F" w:rsidRPr="00BA3610" w:rsidRDefault="00440B0F" w:rsidP="00505F10">
            <w:pPr>
              <w:tabs>
                <w:tab w:val="left" w:pos="1170"/>
              </w:tabs>
              <w:ind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6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8" w:type="dxa"/>
            <w:vAlign w:val="bottom"/>
          </w:tcPr>
          <w:p w14:paraId="385AE731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12640364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E2DCD6" w14:textId="02417F34" w:rsidR="00440B0F" w:rsidRPr="009B3BEB" w:rsidRDefault="0001010D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40B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468</w:t>
            </w:r>
            <w:r w:rsidR="00440B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401</w:t>
            </w:r>
          </w:p>
        </w:tc>
      </w:tr>
      <w:tr w:rsidR="00440B0F" w:rsidRPr="00E028A9" w14:paraId="075D5FA6" w14:textId="77777777" w:rsidTr="00E028A9">
        <w:trPr>
          <w:gridAfter w:val="1"/>
          <w:wAfter w:w="6" w:type="dxa"/>
        </w:trPr>
        <w:tc>
          <w:tcPr>
            <w:tcW w:w="4950" w:type="dxa"/>
            <w:vAlign w:val="bottom"/>
          </w:tcPr>
          <w:p w14:paraId="5C385678" w14:textId="77777777" w:rsidR="00440B0F" w:rsidRPr="00E028A9" w:rsidRDefault="00440B0F" w:rsidP="00505F10">
            <w:pPr>
              <w:tabs>
                <w:tab w:val="left" w:pos="1170"/>
              </w:tabs>
              <w:ind w:hanging="24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78" w:type="dxa"/>
            <w:vAlign w:val="bottom"/>
          </w:tcPr>
          <w:p w14:paraId="785A293C" w14:textId="77777777" w:rsidR="00440B0F" w:rsidRPr="00E028A9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35ECD55D" w14:textId="77777777" w:rsidR="00440B0F" w:rsidRPr="00E028A9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24" w:type="dxa"/>
            <w:gridSpan w:val="2"/>
            <w:tcBorders>
              <w:top w:val="double" w:sz="4" w:space="0" w:color="auto"/>
            </w:tcBorders>
            <w:vAlign w:val="bottom"/>
          </w:tcPr>
          <w:p w14:paraId="59C22048" w14:textId="77777777" w:rsidR="00440B0F" w:rsidRPr="00E028A9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40B0F" w:rsidRPr="000666CA" w14:paraId="7E5B9C8D" w14:textId="77777777" w:rsidTr="00E028A9">
        <w:trPr>
          <w:gridAfter w:val="1"/>
          <w:wAfter w:w="6" w:type="dxa"/>
        </w:trPr>
        <w:tc>
          <w:tcPr>
            <w:tcW w:w="4950" w:type="dxa"/>
            <w:vAlign w:val="bottom"/>
          </w:tcPr>
          <w:p w14:paraId="242B0F97" w14:textId="77777777" w:rsidR="00440B0F" w:rsidRPr="00BA3610" w:rsidRDefault="00440B0F" w:rsidP="00505F10">
            <w:pPr>
              <w:tabs>
                <w:tab w:val="left" w:pos="1170"/>
              </w:tabs>
              <w:ind w:hanging="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A36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478" w:type="dxa"/>
            <w:vAlign w:val="bottom"/>
          </w:tcPr>
          <w:p w14:paraId="2301D4BF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184B6267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1F0ADA0B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40B0F" w:rsidRPr="00BA3610" w14:paraId="1973271A" w14:textId="77777777" w:rsidTr="00E028A9">
        <w:trPr>
          <w:gridAfter w:val="1"/>
          <w:wAfter w:w="6" w:type="dxa"/>
        </w:trPr>
        <w:tc>
          <w:tcPr>
            <w:tcW w:w="4950" w:type="dxa"/>
            <w:vAlign w:val="bottom"/>
          </w:tcPr>
          <w:p w14:paraId="1B91D525" w14:textId="77777777" w:rsidR="00440B0F" w:rsidRPr="00BA3610" w:rsidRDefault="00440B0F" w:rsidP="00505F10">
            <w:pPr>
              <w:tabs>
                <w:tab w:val="left" w:pos="1170"/>
              </w:tabs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BA3610">
              <w:rPr>
                <w:rFonts w:ascii="Angsana New" w:hAnsi="Angsana New" w:hint="cs"/>
                <w:sz w:val="30"/>
                <w:szCs w:val="30"/>
                <w:cs/>
              </w:rPr>
              <w:t>กำไรสะสมเพิ่มขึ้น</w:t>
            </w:r>
          </w:p>
        </w:tc>
        <w:tc>
          <w:tcPr>
            <w:tcW w:w="1478" w:type="dxa"/>
            <w:vAlign w:val="bottom"/>
          </w:tcPr>
          <w:p w14:paraId="44AAB319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63A5AAEF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659B7F65" w14:textId="5B282C6D" w:rsidR="00440B0F" w:rsidRPr="00BA3610" w:rsidRDefault="0001010D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46</w:t>
            </w:r>
            <w:r w:rsidR="00440B0F" w:rsidRPr="00BA3610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778</w:t>
            </w:r>
          </w:p>
        </w:tc>
      </w:tr>
      <w:tr w:rsidR="00440B0F" w:rsidRPr="000666CA" w14:paraId="5B701F30" w14:textId="77777777" w:rsidTr="00E028A9">
        <w:trPr>
          <w:gridAfter w:val="1"/>
          <w:wAfter w:w="6" w:type="dxa"/>
        </w:trPr>
        <w:tc>
          <w:tcPr>
            <w:tcW w:w="4950" w:type="dxa"/>
            <w:vAlign w:val="bottom"/>
          </w:tcPr>
          <w:p w14:paraId="71AFC903" w14:textId="77777777" w:rsidR="00440B0F" w:rsidRPr="00BA3610" w:rsidRDefault="00440B0F" w:rsidP="00505F10">
            <w:pPr>
              <w:tabs>
                <w:tab w:val="clear" w:pos="3515"/>
                <w:tab w:val="left" w:pos="1170"/>
                <w:tab w:val="left" w:pos="2955"/>
                <w:tab w:val="left" w:pos="3045"/>
                <w:tab w:val="left" w:pos="3225"/>
              </w:tabs>
              <w:ind w:right="-450"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BA3610">
              <w:rPr>
                <w:rFonts w:ascii="Angsana New" w:hAnsi="Angsana New" w:hint="cs"/>
                <w:sz w:val="30"/>
                <w:szCs w:val="30"/>
                <w:cs/>
              </w:rPr>
              <w:t>ส่วน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ของส่วน</w:t>
            </w:r>
            <w:r w:rsidRPr="00BA3610">
              <w:rPr>
                <w:rFonts w:ascii="Angsana New" w:hAnsi="Angsana New" w:hint="cs"/>
                <w:sz w:val="30"/>
                <w:szCs w:val="30"/>
                <w:cs/>
              </w:rPr>
              <w:t>ได้เสียที่ไม่มีอำนาจควบคุมเพิ่มขึ้น</w:t>
            </w:r>
          </w:p>
        </w:tc>
        <w:tc>
          <w:tcPr>
            <w:tcW w:w="1478" w:type="dxa"/>
            <w:vAlign w:val="bottom"/>
          </w:tcPr>
          <w:p w14:paraId="7FBF7D9C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7042BDE2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tcBorders>
              <w:bottom w:val="single" w:sz="4" w:space="0" w:color="auto"/>
            </w:tcBorders>
            <w:vAlign w:val="bottom"/>
          </w:tcPr>
          <w:p w14:paraId="4B7B7CD0" w14:textId="5B03A9EE" w:rsidR="00440B0F" w:rsidRPr="000666CA" w:rsidRDefault="0001010D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</w:t>
            </w:r>
            <w:r w:rsidR="00440B0F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421</w:t>
            </w:r>
            <w:r w:rsidR="00440B0F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623</w:t>
            </w:r>
          </w:p>
        </w:tc>
      </w:tr>
      <w:tr w:rsidR="00440B0F" w:rsidRPr="000666CA" w14:paraId="43AC3609" w14:textId="77777777" w:rsidTr="00E028A9">
        <w:trPr>
          <w:gridAfter w:val="1"/>
          <w:wAfter w:w="6" w:type="dxa"/>
        </w:trPr>
        <w:tc>
          <w:tcPr>
            <w:tcW w:w="4950" w:type="dxa"/>
            <w:vAlign w:val="bottom"/>
          </w:tcPr>
          <w:p w14:paraId="7769564A" w14:textId="77777777" w:rsidR="00440B0F" w:rsidRPr="000666CA" w:rsidRDefault="00440B0F" w:rsidP="00505F10">
            <w:pPr>
              <w:tabs>
                <w:tab w:val="left" w:pos="1170"/>
              </w:tabs>
              <w:ind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66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D81F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ส่วนของ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</w:t>
            </w:r>
            <w:r w:rsidRPr="00D81F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78" w:type="dxa"/>
            <w:vAlign w:val="bottom"/>
          </w:tcPr>
          <w:p w14:paraId="1F205DA1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37B4AFFF" w14:textId="77777777" w:rsidR="00440B0F" w:rsidRPr="000666CA" w:rsidRDefault="00440B0F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0A08E" w14:textId="5C11B499" w:rsidR="00440B0F" w:rsidRPr="000666CA" w:rsidRDefault="0001010D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40B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468</w:t>
            </w:r>
            <w:r w:rsidR="00440B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401</w:t>
            </w:r>
          </w:p>
        </w:tc>
      </w:tr>
    </w:tbl>
    <w:p w14:paraId="40A1D7ED" w14:textId="77777777" w:rsidR="00440B0F" w:rsidRPr="00E028A9" w:rsidRDefault="00440B0F" w:rsidP="00440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14:paraId="670A62E5" w14:textId="315CEF03" w:rsidR="00396B4E" w:rsidRDefault="00396B4E" w:rsidP="00396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666CA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ผลกระทบต่องบ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กำไรขาดทุนเบ็ดเสร็จ</w:t>
      </w:r>
      <w:r w:rsidRPr="000666CA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รวม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สำหรับปีสิ้นสุดวั</w:t>
      </w:r>
      <w:r w:rsidRPr="000666CA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นที่ </w:t>
      </w:r>
      <w:r w:rsidR="0001010D" w:rsidRPr="0001010D">
        <w:rPr>
          <w:rFonts w:ascii="Angsana New" w:hAnsi="Angsana New"/>
          <w:b/>
          <w:bCs/>
          <w:sz w:val="30"/>
          <w:szCs w:val="30"/>
        </w:rPr>
        <w:t>31</w:t>
      </w:r>
      <w:r w:rsidRPr="000666CA">
        <w:rPr>
          <w:rFonts w:ascii="Angsana New" w:hAnsi="Angsana New"/>
          <w:b/>
          <w:bCs/>
          <w:sz w:val="30"/>
          <w:szCs w:val="30"/>
        </w:rPr>
        <w:t xml:space="preserve"> </w:t>
      </w:r>
      <w:r w:rsidRPr="000666CA">
        <w:rPr>
          <w:rFonts w:ascii="Angsana New" w:hAnsi="Angsana New" w:hint="cs"/>
          <w:b/>
          <w:bCs/>
          <w:sz w:val="30"/>
          <w:szCs w:val="30"/>
          <w:cs/>
        </w:rPr>
        <w:t xml:space="preserve">ธันวาคม </w:t>
      </w:r>
      <w:r w:rsidR="0001010D" w:rsidRPr="0001010D">
        <w:rPr>
          <w:rFonts w:ascii="Angsana New" w:hAnsi="Angsana New"/>
          <w:b/>
          <w:bCs/>
          <w:sz w:val="30"/>
          <w:szCs w:val="30"/>
        </w:rPr>
        <w:t>2564</w:t>
      </w:r>
    </w:p>
    <w:p w14:paraId="4F2F0BE8" w14:textId="67CC796E" w:rsidR="00440B0F" w:rsidRPr="0031125D" w:rsidRDefault="00440B0F" w:rsidP="00440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0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97"/>
        <w:gridCol w:w="2306"/>
        <w:gridCol w:w="457"/>
        <w:gridCol w:w="1537"/>
        <w:gridCol w:w="6"/>
      </w:tblGrid>
      <w:tr w:rsidR="00396B4E" w:rsidRPr="00257436" w14:paraId="0E26451D" w14:textId="77777777" w:rsidTr="00680359">
        <w:trPr>
          <w:tblHeader/>
        </w:trPr>
        <w:tc>
          <w:tcPr>
            <w:tcW w:w="4797" w:type="dxa"/>
            <w:vAlign w:val="bottom"/>
          </w:tcPr>
          <w:p w14:paraId="07C241A3" w14:textId="77777777" w:rsidR="00396B4E" w:rsidRPr="00AD45A7" w:rsidRDefault="00396B4E" w:rsidP="004E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6" w:type="dxa"/>
            <w:vAlign w:val="bottom"/>
          </w:tcPr>
          <w:p w14:paraId="425CC27C" w14:textId="77777777" w:rsidR="00396B4E" w:rsidRPr="00257436" w:rsidRDefault="00396B4E" w:rsidP="004E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457" w:type="dxa"/>
            <w:vAlign w:val="bottom"/>
          </w:tcPr>
          <w:p w14:paraId="7B9DF8B1" w14:textId="77777777" w:rsidR="00396B4E" w:rsidRPr="00257436" w:rsidRDefault="00396B4E" w:rsidP="004E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543" w:type="dxa"/>
            <w:gridSpan w:val="2"/>
            <w:vAlign w:val="bottom"/>
          </w:tcPr>
          <w:p w14:paraId="765AA2D9" w14:textId="77777777" w:rsidR="00396B4E" w:rsidRPr="000E6B4E" w:rsidRDefault="00396B4E" w:rsidP="004E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40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</w:rPr>
            </w:pPr>
            <w:r w:rsidRPr="000666C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666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666C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96B4E" w:rsidRPr="000666CA" w14:paraId="32FE37F6" w14:textId="77777777" w:rsidTr="00680359">
        <w:trPr>
          <w:gridAfter w:val="1"/>
          <w:wAfter w:w="6" w:type="dxa"/>
        </w:trPr>
        <w:tc>
          <w:tcPr>
            <w:tcW w:w="4797" w:type="dxa"/>
            <w:vAlign w:val="bottom"/>
          </w:tcPr>
          <w:p w14:paraId="696DBE93" w14:textId="03BC1FB8" w:rsidR="00396B4E" w:rsidRPr="000666CA" w:rsidRDefault="000C38ED" w:rsidP="004E4FB5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  <w:r w:rsidR="00F63AE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06" w:type="dxa"/>
            <w:vAlign w:val="bottom"/>
          </w:tcPr>
          <w:p w14:paraId="3234F614" w14:textId="77777777" w:rsidR="00396B4E" w:rsidRPr="000666CA" w:rsidRDefault="00396B4E" w:rsidP="004E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7" w:type="dxa"/>
            <w:vAlign w:val="bottom"/>
          </w:tcPr>
          <w:p w14:paraId="34D12D97" w14:textId="77777777" w:rsidR="00396B4E" w:rsidRPr="000666CA" w:rsidRDefault="00396B4E" w:rsidP="004E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vAlign w:val="bottom"/>
          </w:tcPr>
          <w:p w14:paraId="57CEC8E7" w14:textId="14B12890" w:rsidR="00396B4E" w:rsidRPr="00680359" w:rsidRDefault="000C38ED" w:rsidP="00680359">
            <w:pPr>
              <w:pStyle w:val="acctfourfigures"/>
              <w:tabs>
                <w:tab w:val="clear" w:pos="765"/>
                <w:tab w:val="decimal" w:pos="124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035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68035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954</w:t>
            </w:r>
            <w:r w:rsidRPr="0068035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96B4E" w:rsidRPr="000666CA" w14:paraId="0BF36A08" w14:textId="77777777" w:rsidTr="00680359">
        <w:trPr>
          <w:gridAfter w:val="1"/>
          <w:wAfter w:w="6" w:type="dxa"/>
        </w:trPr>
        <w:tc>
          <w:tcPr>
            <w:tcW w:w="4797" w:type="dxa"/>
            <w:vAlign w:val="bottom"/>
          </w:tcPr>
          <w:p w14:paraId="27A2DD4C" w14:textId="2D37E6DB" w:rsidR="00396B4E" w:rsidRDefault="000C38ED" w:rsidP="004E4FB5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กำไรจากการต่อรองราคาในการซื้อธุรกิจเพิ่มขึ้น</w:t>
            </w:r>
          </w:p>
        </w:tc>
        <w:tc>
          <w:tcPr>
            <w:tcW w:w="2306" w:type="dxa"/>
            <w:vAlign w:val="bottom"/>
          </w:tcPr>
          <w:p w14:paraId="2E10682E" w14:textId="77777777" w:rsidR="00396B4E" w:rsidRPr="000666CA" w:rsidRDefault="00396B4E" w:rsidP="004E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7" w:type="dxa"/>
            <w:vAlign w:val="bottom"/>
          </w:tcPr>
          <w:p w14:paraId="46797D55" w14:textId="77777777" w:rsidR="00396B4E" w:rsidRPr="000666CA" w:rsidRDefault="00396B4E" w:rsidP="004E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vAlign w:val="bottom"/>
          </w:tcPr>
          <w:p w14:paraId="3DCA10CD" w14:textId="705BB7F2" w:rsidR="00396B4E" w:rsidRPr="00680359" w:rsidRDefault="0001010D" w:rsidP="00680359">
            <w:pPr>
              <w:pStyle w:val="acctfourfigures"/>
              <w:tabs>
                <w:tab w:val="clear" w:pos="765"/>
                <w:tab w:val="decimal" w:pos="124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49</w:t>
            </w:r>
            <w:r w:rsidR="000C38ED" w:rsidRPr="0068035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365</w:t>
            </w:r>
          </w:p>
        </w:tc>
      </w:tr>
      <w:tr w:rsidR="00396B4E" w:rsidRPr="000666CA" w14:paraId="1B3C6EE0" w14:textId="77777777" w:rsidTr="00680359">
        <w:trPr>
          <w:gridAfter w:val="1"/>
          <w:wAfter w:w="6" w:type="dxa"/>
        </w:trPr>
        <w:tc>
          <w:tcPr>
            <w:tcW w:w="4797" w:type="dxa"/>
            <w:vAlign w:val="bottom"/>
          </w:tcPr>
          <w:p w14:paraId="5BE8A537" w14:textId="1DCD1097" w:rsidR="00396B4E" w:rsidRDefault="000C38ED" w:rsidP="004E4FB5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ค่าใช้จ่ายภาษีเงินได้ลดลง</w:t>
            </w:r>
          </w:p>
        </w:tc>
        <w:tc>
          <w:tcPr>
            <w:tcW w:w="2306" w:type="dxa"/>
            <w:vAlign w:val="bottom"/>
          </w:tcPr>
          <w:p w14:paraId="07172320" w14:textId="77777777" w:rsidR="00396B4E" w:rsidRPr="000666CA" w:rsidRDefault="00396B4E" w:rsidP="004E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7" w:type="dxa"/>
            <w:vAlign w:val="bottom"/>
          </w:tcPr>
          <w:p w14:paraId="1DAB2492" w14:textId="77777777" w:rsidR="00396B4E" w:rsidRPr="000666CA" w:rsidRDefault="00396B4E" w:rsidP="004E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vAlign w:val="bottom"/>
          </w:tcPr>
          <w:p w14:paraId="49A6B361" w14:textId="71A19929" w:rsidR="00396B4E" w:rsidRPr="00680359" w:rsidRDefault="0001010D" w:rsidP="00680359">
            <w:pPr>
              <w:pStyle w:val="acctfourfigures"/>
              <w:tabs>
                <w:tab w:val="clear" w:pos="765"/>
                <w:tab w:val="decimal" w:pos="124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882</w:t>
            </w:r>
          </w:p>
        </w:tc>
      </w:tr>
      <w:tr w:rsidR="00396B4E" w:rsidRPr="000666CA" w14:paraId="62D43E62" w14:textId="77777777" w:rsidTr="00680359">
        <w:trPr>
          <w:gridAfter w:val="1"/>
          <w:wAfter w:w="6" w:type="dxa"/>
        </w:trPr>
        <w:tc>
          <w:tcPr>
            <w:tcW w:w="4797" w:type="dxa"/>
            <w:vAlign w:val="bottom"/>
          </w:tcPr>
          <w:p w14:paraId="5DB59D60" w14:textId="10361AE8" w:rsidR="00396B4E" w:rsidRPr="009F21D9" w:rsidRDefault="000C38ED" w:rsidP="004E4FB5">
            <w:pPr>
              <w:ind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F21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กำไรขาดทุนเบ็ดเสร็จสำหรับปีเพิ่มขึ้น</w:t>
            </w:r>
          </w:p>
        </w:tc>
        <w:tc>
          <w:tcPr>
            <w:tcW w:w="2306" w:type="dxa"/>
            <w:vAlign w:val="bottom"/>
          </w:tcPr>
          <w:p w14:paraId="1B6350E2" w14:textId="77777777" w:rsidR="00396B4E" w:rsidRPr="000666CA" w:rsidRDefault="00396B4E" w:rsidP="004E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7" w:type="dxa"/>
            <w:vAlign w:val="bottom"/>
          </w:tcPr>
          <w:p w14:paraId="4C229BE2" w14:textId="77777777" w:rsidR="00396B4E" w:rsidRPr="000666CA" w:rsidRDefault="00396B4E" w:rsidP="004E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30644" w14:textId="42E7B6C0" w:rsidR="00396B4E" w:rsidRPr="000C38ED" w:rsidRDefault="0001010D" w:rsidP="00680359">
            <w:pPr>
              <w:pStyle w:val="acctfourfigures"/>
              <w:tabs>
                <w:tab w:val="clear" w:pos="765"/>
                <w:tab w:val="decimal" w:pos="124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</w:t>
            </w:r>
            <w:r w:rsidR="000C38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293</w:t>
            </w:r>
          </w:p>
        </w:tc>
      </w:tr>
      <w:tr w:rsidR="000C38ED" w:rsidRPr="009F21D9" w14:paraId="34A589FC" w14:textId="77777777" w:rsidTr="00B15AA9">
        <w:trPr>
          <w:gridAfter w:val="1"/>
          <w:wAfter w:w="6" w:type="dxa"/>
        </w:trPr>
        <w:tc>
          <w:tcPr>
            <w:tcW w:w="4797" w:type="dxa"/>
            <w:vAlign w:val="bottom"/>
          </w:tcPr>
          <w:p w14:paraId="0EEDAE43" w14:textId="77777777" w:rsidR="000C38ED" w:rsidRPr="009F21D9" w:rsidRDefault="000C38ED" w:rsidP="004E4FB5">
            <w:pPr>
              <w:ind w:hanging="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6" w:type="dxa"/>
            <w:vAlign w:val="bottom"/>
          </w:tcPr>
          <w:p w14:paraId="4F4306C6" w14:textId="77777777" w:rsidR="000C38ED" w:rsidRPr="009F21D9" w:rsidRDefault="000C38ED" w:rsidP="004E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7" w:type="dxa"/>
            <w:vAlign w:val="bottom"/>
          </w:tcPr>
          <w:p w14:paraId="5967A9E0" w14:textId="77777777" w:rsidR="000C38ED" w:rsidRPr="009F21D9" w:rsidRDefault="000C38ED" w:rsidP="004E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14:paraId="78ECEF4E" w14:textId="77777777" w:rsidR="000C38ED" w:rsidRPr="009F21D9" w:rsidRDefault="000C38ED" w:rsidP="004E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C38ED" w:rsidRPr="000666CA" w14:paraId="78EBB965" w14:textId="77777777" w:rsidTr="00B15AA9">
        <w:trPr>
          <w:gridAfter w:val="1"/>
          <w:wAfter w:w="6" w:type="dxa"/>
        </w:trPr>
        <w:tc>
          <w:tcPr>
            <w:tcW w:w="4797" w:type="dxa"/>
            <w:vAlign w:val="bottom"/>
          </w:tcPr>
          <w:p w14:paraId="168C19CB" w14:textId="432B9874" w:rsidR="000C38ED" w:rsidRPr="009F21D9" w:rsidRDefault="009F21D9" w:rsidP="004E4FB5">
            <w:pPr>
              <w:ind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F21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</w:t>
            </w:r>
          </w:p>
        </w:tc>
        <w:tc>
          <w:tcPr>
            <w:tcW w:w="2306" w:type="dxa"/>
            <w:vAlign w:val="bottom"/>
          </w:tcPr>
          <w:p w14:paraId="17C64C20" w14:textId="77777777" w:rsidR="000C38ED" w:rsidRPr="000666CA" w:rsidRDefault="000C38ED" w:rsidP="004E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7" w:type="dxa"/>
            <w:vAlign w:val="bottom"/>
          </w:tcPr>
          <w:p w14:paraId="2D633720" w14:textId="77777777" w:rsidR="000C38ED" w:rsidRPr="000666CA" w:rsidRDefault="000C38ED" w:rsidP="004E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vAlign w:val="bottom"/>
          </w:tcPr>
          <w:p w14:paraId="524695C0" w14:textId="77777777" w:rsidR="000C38ED" w:rsidRDefault="000C38ED" w:rsidP="004E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38ED" w:rsidRPr="000666CA" w14:paraId="243D42B2" w14:textId="77777777" w:rsidTr="00B15AA9">
        <w:trPr>
          <w:gridAfter w:val="1"/>
          <w:wAfter w:w="6" w:type="dxa"/>
        </w:trPr>
        <w:tc>
          <w:tcPr>
            <w:tcW w:w="4797" w:type="dxa"/>
            <w:vAlign w:val="bottom"/>
          </w:tcPr>
          <w:p w14:paraId="578EA90C" w14:textId="335933DB" w:rsidR="000C38ED" w:rsidRPr="009F21D9" w:rsidRDefault="009F21D9" w:rsidP="004E4FB5">
            <w:pPr>
              <w:ind w:hanging="2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9F21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(บาท)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06" w:type="dxa"/>
            <w:vAlign w:val="bottom"/>
          </w:tcPr>
          <w:p w14:paraId="16F80DD3" w14:textId="77777777" w:rsidR="000C38ED" w:rsidRPr="000666CA" w:rsidRDefault="000C38ED" w:rsidP="004E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7" w:type="dxa"/>
            <w:vAlign w:val="bottom"/>
          </w:tcPr>
          <w:p w14:paraId="453710AC" w14:textId="77777777" w:rsidR="000C38ED" w:rsidRPr="000666CA" w:rsidRDefault="000C38ED" w:rsidP="004E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14:paraId="6C877916" w14:textId="1C63ACB2" w:rsidR="000C38ED" w:rsidRDefault="0001010D" w:rsidP="00680359">
            <w:pPr>
              <w:pStyle w:val="acctfourfigures"/>
              <w:tabs>
                <w:tab w:val="clear" w:pos="765"/>
                <w:tab w:val="decimal" w:pos="124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9F21D9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</w:t>
            </w:r>
          </w:p>
        </w:tc>
      </w:tr>
    </w:tbl>
    <w:p w14:paraId="2A5B6C12" w14:textId="104DB2BA" w:rsidR="00396B4E" w:rsidRPr="0031125D" w:rsidRDefault="00396B4E" w:rsidP="00440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  <w:lang w:val="th-TH"/>
        </w:rPr>
      </w:pPr>
    </w:p>
    <w:p w14:paraId="0FCE484A" w14:textId="1B239006" w:rsidR="00396B4E" w:rsidRPr="00396B4E" w:rsidRDefault="00396B4E" w:rsidP="00440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96B4E">
        <w:rPr>
          <w:rFonts w:ascii="Angsana New" w:hAnsi="Angsana New" w:hint="cs"/>
          <w:b/>
          <w:bCs/>
          <w:sz w:val="30"/>
          <w:szCs w:val="30"/>
          <w:cs/>
        </w:rPr>
        <w:t xml:space="preserve">ผลกระทบต่องบกระแสเงินสดรวมสำหรับปีสิ้นสุดวันที่ </w:t>
      </w:r>
      <w:r w:rsidR="0001010D" w:rsidRPr="0001010D">
        <w:rPr>
          <w:rFonts w:ascii="Angsana New" w:hAnsi="Angsana New"/>
          <w:b/>
          <w:bCs/>
          <w:sz w:val="30"/>
          <w:szCs w:val="30"/>
        </w:rPr>
        <w:t>31</w:t>
      </w:r>
      <w:r w:rsidRPr="00396B4E">
        <w:rPr>
          <w:rFonts w:ascii="Angsana New" w:hAnsi="Angsana New"/>
          <w:b/>
          <w:bCs/>
          <w:sz w:val="30"/>
          <w:szCs w:val="30"/>
        </w:rPr>
        <w:t xml:space="preserve"> </w:t>
      </w:r>
      <w:r w:rsidRPr="00396B4E">
        <w:rPr>
          <w:rFonts w:ascii="Angsana New" w:hAnsi="Angsana New" w:hint="cs"/>
          <w:b/>
          <w:bCs/>
          <w:sz w:val="30"/>
          <w:szCs w:val="30"/>
          <w:cs/>
        </w:rPr>
        <w:t xml:space="preserve">ธันวาคม </w:t>
      </w:r>
      <w:r w:rsidR="0001010D" w:rsidRPr="0001010D">
        <w:rPr>
          <w:rFonts w:ascii="Angsana New" w:hAnsi="Angsana New"/>
          <w:b/>
          <w:bCs/>
          <w:sz w:val="30"/>
          <w:szCs w:val="30"/>
        </w:rPr>
        <w:t>2564</w:t>
      </w:r>
    </w:p>
    <w:p w14:paraId="2F86686D" w14:textId="1856ED2E" w:rsidR="00396B4E" w:rsidRPr="0031125D" w:rsidRDefault="00396B4E" w:rsidP="00440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0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47"/>
        <w:gridCol w:w="2339"/>
        <w:gridCol w:w="634"/>
        <w:gridCol w:w="1172"/>
        <w:gridCol w:w="6"/>
      </w:tblGrid>
      <w:tr w:rsidR="00396B4E" w:rsidRPr="0003667B" w14:paraId="6DAA1720" w14:textId="77777777" w:rsidTr="00344BFD">
        <w:trPr>
          <w:tblHeader/>
        </w:trPr>
        <w:tc>
          <w:tcPr>
            <w:tcW w:w="4947" w:type="dxa"/>
            <w:shd w:val="clear" w:color="auto" w:fill="auto"/>
            <w:vAlign w:val="bottom"/>
          </w:tcPr>
          <w:p w14:paraId="74ED1C43" w14:textId="77777777" w:rsidR="00396B4E" w:rsidRPr="00344BFD" w:rsidRDefault="00396B4E" w:rsidP="004E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9" w:type="dxa"/>
            <w:shd w:val="clear" w:color="auto" w:fill="auto"/>
            <w:vAlign w:val="bottom"/>
          </w:tcPr>
          <w:p w14:paraId="476239D7" w14:textId="77777777" w:rsidR="00396B4E" w:rsidRPr="00344BFD" w:rsidRDefault="00396B4E" w:rsidP="004E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1E51BE8E" w14:textId="77777777" w:rsidR="00396B4E" w:rsidRPr="00344BFD" w:rsidRDefault="00396B4E" w:rsidP="004E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14:paraId="41081212" w14:textId="77777777" w:rsidR="00396B4E" w:rsidRPr="00344BFD" w:rsidRDefault="00396B4E" w:rsidP="004E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4B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44B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44BF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96B4E" w:rsidRPr="0003667B" w14:paraId="772E85F1" w14:textId="77777777" w:rsidTr="00344BFD">
        <w:trPr>
          <w:gridAfter w:val="1"/>
          <w:wAfter w:w="6" w:type="dxa"/>
        </w:trPr>
        <w:tc>
          <w:tcPr>
            <w:tcW w:w="4947" w:type="dxa"/>
            <w:shd w:val="clear" w:color="auto" w:fill="auto"/>
            <w:vAlign w:val="bottom"/>
          </w:tcPr>
          <w:p w14:paraId="3146179E" w14:textId="3DC487BD" w:rsidR="00396B4E" w:rsidRPr="00344BFD" w:rsidRDefault="00396B4E" w:rsidP="004E4FB5">
            <w:pPr>
              <w:ind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กระแสเงินสดจากกิจกรรมดำเนินงาน</w:t>
            </w:r>
          </w:p>
        </w:tc>
        <w:tc>
          <w:tcPr>
            <w:tcW w:w="2339" w:type="dxa"/>
            <w:shd w:val="clear" w:color="auto" w:fill="auto"/>
            <w:vAlign w:val="bottom"/>
          </w:tcPr>
          <w:p w14:paraId="6904DEF0" w14:textId="77777777" w:rsidR="00396B4E" w:rsidRPr="00344BFD" w:rsidRDefault="00396B4E" w:rsidP="004E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7AE99585" w14:textId="77777777" w:rsidR="00396B4E" w:rsidRPr="00344BFD" w:rsidRDefault="00396B4E" w:rsidP="004E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E1A0494" w14:textId="35390C85" w:rsidR="00396B4E" w:rsidRPr="00344BFD" w:rsidRDefault="00396B4E" w:rsidP="004E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6B4E" w:rsidRPr="0003667B" w14:paraId="45917029" w14:textId="77777777" w:rsidTr="00344BFD">
        <w:trPr>
          <w:gridAfter w:val="1"/>
          <w:wAfter w:w="6" w:type="dxa"/>
        </w:trPr>
        <w:tc>
          <w:tcPr>
            <w:tcW w:w="4947" w:type="dxa"/>
            <w:shd w:val="clear" w:color="auto" w:fill="auto"/>
            <w:vAlign w:val="bottom"/>
          </w:tcPr>
          <w:p w14:paraId="4ED56935" w14:textId="79281EE4" w:rsidR="00396B4E" w:rsidRPr="00344BFD" w:rsidRDefault="00396B4E" w:rsidP="004E4FB5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344BFD">
              <w:rPr>
                <w:rFonts w:ascii="Angsana New" w:hAnsi="Angsana New" w:hint="cs"/>
                <w:sz w:val="30"/>
                <w:szCs w:val="30"/>
                <w:cs/>
              </w:rPr>
              <w:t>กำไรสำหรับปีเพิ่มขึ้น</w:t>
            </w:r>
          </w:p>
        </w:tc>
        <w:tc>
          <w:tcPr>
            <w:tcW w:w="2339" w:type="dxa"/>
            <w:shd w:val="clear" w:color="auto" w:fill="auto"/>
            <w:vAlign w:val="bottom"/>
          </w:tcPr>
          <w:p w14:paraId="6C31FD6E" w14:textId="77777777" w:rsidR="00396B4E" w:rsidRPr="00344BFD" w:rsidRDefault="00396B4E" w:rsidP="004E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54D4435F" w14:textId="77777777" w:rsidR="00396B4E" w:rsidRPr="00344BFD" w:rsidRDefault="00396B4E" w:rsidP="004E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E296841" w14:textId="08B54C37" w:rsidR="00396B4E" w:rsidRPr="00344BFD" w:rsidRDefault="0001010D" w:rsidP="0068035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="00396B4E" w:rsidRPr="00344BFD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293</w:t>
            </w:r>
          </w:p>
        </w:tc>
      </w:tr>
      <w:tr w:rsidR="00396B4E" w:rsidRPr="0003667B" w14:paraId="56C54E0D" w14:textId="77777777" w:rsidTr="00344BFD">
        <w:trPr>
          <w:gridAfter w:val="1"/>
          <w:wAfter w:w="6" w:type="dxa"/>
        </w:trPr>
        <w:tc>
          <w:tcPr>
            <w:tcW w:w="4947" w:type="dxa"/>
            <w:shd w:val="clear" w:color="auto" w:fill="auto"/>
            <w:vAlign w:val="bottom"/>
          </w:tcPr>
          <w:p w14:paraId="7788BA1F" w14:textId="0D6B1694" w:rsidR="00396B4E" w:rsidRPr="00344BFD" w:rsidRDefault="00396B4E" w:rsidP="004E4FB5">
            <w:pPr>
              <w:ind w:hanging="2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4B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339" w:type="dxa"/>
            <w:shd w:val="clear" w:color="auto" w:fill="auto"/>
            <w:vAlign w:val="bottom"/>
          </w:tcPr>
          <w:p w14:paraId="5359204F" w14:textId="77777777" w:rsidR="00396B4E" w:rsidRPr="00344BFD" w:rsidRDefault="00396B4E" w:rsidP="004E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1D396A04" w14:textId="77777777" w:rsidR="00396B4E" w:rsidRPr="00344BFD" w:rsidRDefault="00396B4E" w:rsidP="004E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EA4E3D6" w14:textId="77777777" w:rsidR="00396B4E" w:rsidRPr="00344BFD" w:rsidRDefault="00396B4E" w:rsidP="0068035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96B4E" w:rsidRPr="009F21D9" w14:paraId="7F5008A7" w14:textId="77777777" w:rsidTr="00344BFD">
        <w:trPr>
          <w:gridAfter w:val="1"/>
          <w:wAfter w:w="6" w:type="dxa"/>
        </w:trPr>
        <w:tc>
          <w:tcPr>
            <w:tcW w:w="4947" w:type="dxa"/>
            <w:shd w:val="clear" w:color="auto" w:fill="auto"/>
            <w:vAlign w:val="bottom"/>
          </w:tcPr>
          <w:p w14:paraId="6A50233C" w14:textId="68B7DCD4" w:rsidR="00396B4E" w:rsidRPr="00344BFD" w:rsidRDefault="00680359" w:rsidP="004E4FB5">
            <w:pPr>
              <w:ind w:hanging="24"/>
              <w:rPr>
                <w:rFonts w:ascii="Angsana New" w:hAnsi="Angsana New"/>
                <w:sz w:val="28"/>
                <w:szCs w:val="28"/>
                <w:cs/>
              </w:rPr>
            </w:pPr>
            <w:r w:rsidRPr="00344BF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ค่าใช้จ่ายภาษีเงินได้ลดลง</w:t>
            </w:r>
          </w:p>
        </w:tc>
        <w:tc>
          <w:tcPr>
            <w:tcW w:w="2339" w:type="dxa"/>
            <w:shd w:val="clear" w:color="auto" w:fill="auto"/>
            <w:vAlign w:val="bottom"/>
          </w:tcPr>
          <w:p w14:paraId="1F649ED3" w14:textId="77777777" w:rsidR="00396B4E" w:rsidRPr="00344BFD" w:rsidRDefault="00396B4E" w:rsidP="004E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722DB8F3" w14:textId="77777777" w:rsidR="00396B4E" w:rsidRPr="00344BFD" w:rsidRDefault="00396B4E" w:rsidP="004E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F1D3A3C" w14:textId="2AC7DD09" w:rsidR="00396B4E" w:rsidRPr="00344BFD" w:rsidRDefault="00680359" w:rsidP="0068035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F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882</w:t>
            </w:r>
            <w:r w:rsidRPr="00344BF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680359" w:rsidRPr="009F21D9" w14:paraId="194F7C49" w14:textId="77777777" w:rsidTr="00344BFD">
        <w:trPr>
          <w:gridAfter w:val="1"/>
          <w:wAfter w:w="6" w:type="dxa"/>
        </w:trPr>
        <w:tc>
          <w:tcPr>
            <w:tcW w:w="4947" w:type="dxa"/>
            <w:shd w:val="clear" w:color="auto" w:fill="auto"/>
            <w:vAlign w:val="bottom"/>
          </w:tcPr>
          <w:p w14:paraId="204AE191" w14:textId="52B86FDC" w:rsidR="00680359" w:rsidRPr="00344BFD" w:rsidRDefault="00680359" w:rsidP="004E4FB5">
            <w:pPr>
              <w:ind w:hanging="24"/>
              <w:rPr>
                <w:rFonts w:ascii="Angsana New" w:hAnsi="Angsana New"/>
                <w:sz w:val="28"/>
                <w:szCs w:val="28"/>
                <w:cs/>
              </w:rPr>
            </w:pPr>
            <w:r w:rsidRPr="00344BFD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ค่าตัดจำหน่ายเพิ่มขึ้น</w:t>
            </w:r>
          </w:p>
        </w:tc>
        <w:tc>
          <w:tcPr>
            <w:tcW w:w="2339" w:type="dxa"/>
            <w:shd w:val="clear" w:color="auto" w:fill="auto"/>
            <w:vAlign w:val="bottom"/>
          </w:tcPr>
          <w:p w14:paraId="73BC375D" w14:textId="77777777" w:rsidR="00680359" w:rsidRPr="00344BFD" w:rsidRDefault="00680359" w:rsidP="004E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16A4D3C3" w14:textId="77777777" w:rsidR="00680359" w:rsidRPr="00344BFD" w:rsidRDefault="00680359" w:rsidP="004E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C5CA5BF" w14:textId="70117D64" w:rsidR="00680359" w:rsidRPr="00344BFD" w:rsidRDefault="0001010D" w:rsidP="0068035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680359" w:rsidRPr="00344BF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954</w:t>
            </w:r>
          </w:p>
        </w:tc>
      </w:tr>
      <w:tr w:rsidR="00680359" w:rsidRPr="009F21D9" w14:paraId="732CA26B" w14:textId="77777777" w:rsidTr="00344BFD">
        <w:trPr>
          <w:gridAfter w:val="1"/>
          <w:wAfter w:w="6" w:type="dxa"/>
        </w:trPr>
        <w:tc>
          <w:tcPr>
            <w:tcW w:w="4947" w:type="dxa"/>
            <w:shd w:val="clear" w:color="auto" w:fill="auto"/>
            <w:vAlign w:val="bottom"/>
          </w:tcPr>
          <w:p w14:paraId="24B78F1F" w14:textId="59403E58" w:rsidR="00680359" w:rsidRPr="00344BFD" w:rsidRDefault="00680359" w:rsidP="004E4FB5">
            <w:pPr>
              <w:ind w:hanging="24"/>
              <w:rPr>
                <w:rFonts w:ascii="Angsana New" w:hAnsi="Angsana New"/>
                <w:sz w:val="28"/>
                <w:szCs w:val="28"/>
                <w:cs/>
              </w:rPr>
            </w:pPr>
            <w:r w:rsidRPr="00344BFD">
              <w:rPr>
                <w:rFonts w:ascii="Angsana New" w:hAnsi="Angsana New" w:hint="cs"/>
                <w:sz w:val="28"/>
                <w:szCs w:val="28"/>
                <w:cs/>
              </w:rPr>
              <w:t>กำไรจากการต่อรองราคาซื้อเพิ่มขึ้น</w:t>
            </w:r>
          </w:p>
        </w:tc>
        <w:tc>
          <w:tcPr>
            <w:tcW w:w="2339" w:type="dxa"/>
            <w:shd w:val="clear" w:color="auto" w:fill="auto"/>
            <w:vAlign w:val="bottom"/>
          </w:tcPr>
          <w:p w14:paraId="30FA64EA" w14:textId="77777777" w:rsidR="00680359" w:rsidRPr="00344BFD" w:rsidRDefault="00680359" w:rsidP="004E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10FE37E2" w14:textId="77777777" w:rsidR="00680359" w:rsidRPr="00344BFD" w:rsidRDefault="00680359" w:rsidP="004E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28889" w14:textId="42B2A704" w:rsidR="00680359" w:rsidRPr="00344BFD" w:rsidRDefault="00680359" w:rsidP="0068035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F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49</w:t>
            </w:r>
            <w:r w:rsidRPr="00344BF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365</w:t>
            </w:r>
            <w:r w:rsidRPr="00344BF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96B4E" w:rsidRPr="000666CA" w14:paraId="2F15282D" w14:textId="77777777" w:rsidTr="00344BFD">
        <w:trPr>
          <w:gridAfter w:val="1"/>
          <w:wAfter w:w="6" w:type="dxa"/>
        </w:trPr>
        <w:tc>
          <w:tcPr>
            <w:tcW w:w="4947" w:type="dxa"/>
            <w:shd w:val="clear" w:color="auto" w:fill="auto"/>
            <w:vAlign w:val="bottom"/>
          </w:tcPr>
          <w:p w14:paraId="3C68EE59" w14:textId="763BD3CB" w:rsidR="00396B4E" w:rsidRPr="00344BFD" w:rsidRDefault="00396B4E" w:rsidP="004E4FB5">
            <w:pPr>
              <w:ind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กระแสเงินสดเปลี่ยนแปลงสุทธิ</w:t>
            </w:r>
          </w:p>
        </w:tc>
        <w:tc>
          <w:tcPr>
            <w:tcW w:w="2339" w:type="dxa"/>
            <w:shd w:val="clear" w:color="auto" w:fill="auto"/>
            <w:vAlign w:val="bottom"/>
          </w:tcPr>
          <w:p w14:paraId="208C9397" w14:textId="77777777" w:rsidR="00396B4E" w:rsidRPr="00344BFD" w:rsidRDefault="00396B4E" w:rsidP="004E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4C06D7BB" w14:textId="77777777" w:rsidR="00396B4E" w:rsidRPr="00344BFD" w:rsidRDefault="00396B4E" w:rsidP="004E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8EEC89" w14:textId="34FA22B6" w:rsidR="00396B4E" w:rsidRPr="00344BFD" w:rsidRDefault="00680359" w:rsidP="0068035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F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9D5AA24" w14:textId="77777777" w:rsidR="00396B4E" w:rsidRPr="0031125D" w:rsidRDefault="00396B4E" w:rsidP="00440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5AE8B399" w14:textId="068E352F" w:rsidR="00440B0F" w:rsidRPr="0082412F" w:rsidRDefault="00440B0F" w:rsidP="00440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นอกจากนี้ เมื่อวันที่ </w:t>
      </w:r>
      <w:r w:rsidR="0001010D" w:rsidRPr="0001010D">
        <w:rPr>
          <w:rFonts w:ascii="Angsana New" w:hAnsi="Angsana New"/>
          <w:sz w:val="30"/>
          <w:szCs w:val="30"/>
        </w:rPr>
        <w:t>31</w:t>
      </w:r>
      <w:r w:rsidRPr="00ED58B8">
        <w:rPr>
          <w:rFonts w:ascii="Angsana New" w:hAnsi="Angsana New"/>
          <w:sz w:val="30"/>
          <w:szCs w:val="30"/>
          <w:lang w:val="th-TH"/>
        </w:rPr>
        <w:t xml:space="preserve"> </w:t>
      </w: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มกราคม </w:t>
      </w:r>
      <w:r w:rsidR="0001010D" w:rsidRPr="0001010D">
        <w:rPr>
          <w:rFonts w:ascii="Angsana New" w:hAnsi="Angsana New"/>
          <w:sz w:val="30"/>
          <w:szCs w:val="30"/>
        </w:rPr>
        <w:t>2565</w:t>
      </w:r>
      <w:r w:rsidRPr="00ED58B8">
        <w:rPr>
          <w:rFonts w:ascii="Angsana New" w:hAnsi="Angsana New"/>
          <w:sz w:val="30"/>
          <w:szCs w:val="30"/>
          <w:lang w:val="th-TH"/>
        </w:rPr>
        <w:t xml:space="preserve"> </w:t>
      </w: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ซึ่งเป็นวันสุดท้ายของการกำหนดรับซื้อหลักทรัพย์ มีผู้แสดงเจตนาขายหลักทรัพย์เป็นจำนวน </w:t>
      </w:r>
      <w:r w:rsidR="0001010D" w:rsidRPr="0001010D">
        <w:rPr>
          <w:rFonts w:ascii="Angsana New" w:hAnsi="Angsana New"/>
          <w:sz w:val="30"/>
          <w:szCs w:val="30"/>
        </w:rPr>
        <w:t>7</w:t>
      </w:r>
      <w:r w:rsidRPr="00ED58B8">
        <w:rPr>
          <w:rFonts w:ascii="Angsana New" w:hAnsi="Angsana New"/>
          <w:sz w:val="30"/>
          <w:szCs w:val="30"/>
          <w:lang w:val="th-TH"/>
        </w:rPr>
        <w:t>.</w:t>
      </w:r>
      <w:r w:rsidR="0001010D" w:rsidRPr="0001010D">
        <w:rPr>
          <w:rFonts w:ascii="Angsana New" w:hAnsi="Angsana New"/>
          <w:sz w:val="30"/>
          <w:szCs w:val="30"/>
        </w:rPr>
        <w:t>80</w:t>
      </w:r>
      <w:r w:rsidRPr="00ED58B8">
        <w:rPr>
          <w:rFonts w:ascii="Angsana New" w:hAnsi="Angsana New"/>
          <w:sz w:val="30"/>
          <w:szCs w:val="30"/>
          <w:lang w:val="th-TH"/>
        </w:rPr>
        <w:t xml:space="preserve"> </w:t>
      </w: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ล้านหุ้น คิดเป็นร้อยละ </w:t>
      </w:r>
      <w:r w:rsidR="0001010D" w:rsidRPr="0001010D">
        <w:rPr>
          <w:rFonts w:ascii="Angsana New" w:hAnsi="Angsana New"/>
          <w:sz w:val="30"/>
          <w:szCs w:val="30"/>
        </w:rPr>
        <w:t>0</w:t>
      </w:r>
      <w:r w:rsidRPr="00ED58B8">
        <w:rPr>
          <w:rFonts w:ascii="Angsana New" w:hAnsi="Angsana New"/>
          <w:sz w:val="30"/>
          <w:szCs w:val="30"/>
          <w:lang w:val="th-TH"/>
        </w:rPr>
        <w:t>.</w:t>
      </w:r>
      <w:r w:rsidR="0001010D" w:rsidRPr="0001010D">
        <w:rPr>
          <w:rFonts w:ascii="Angsana New" w:hAnsi="Angsana New"/>
          <w:sz w:val="30"/>
          <w:szCs w:val="30"/>
        </w:rPr>
        <w:t>67</w:t>
      </w:r>
      <w:r w:rsidRPr="00ED58B8">
        <w:rPr>
          <w:rFonts w:ascii="Angsana New" w:hAnsi="Angsana New"/>
          <w:sz w:val="30"/>
          <w:szCs w:val="30"/>
          <w:lang w:val="th-TH"/>
        </w:rPr>
        <w:t xml:space="preserve"> </w:t>
      </w: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ของหุ้นที่ออกและจำหน่ายได้แล้วทั้งหมด ในราคาหุ้นละ </w:t>
      </w:r>
      <w:r w:rsidR="0001010D" w:rsidRPr="0001010D">
        <w:rPr>
          <w:rFonts w:ascii="Angsana New" w:hAnsi="Angsana New"/>
          <w:sz w:val="30"/>
          <w:szCs w:val="30"/>
        </w:rPr>
        <w:t>5</w:t>
      </w:r>
      <w:r w:rsidRPr="00ED58B8">
        <w:rPr>
          <w:rFonts w:ascii="Angsana New" w:hAnsi="Angsana New"/>
          <w:sz w:val="30"/>
          <w:szCs w:val="30"/>
          <w:lang w:val="th-TH"/>
        </w:rPr>
        <w:t>.</w:t>
      </w:r>
      <w:r w:rsidR="0001010D" w:rsidRPr="0001010D">
        <w:rPr>
          <w:rFonts w:ascii="Angsana New" w:hAnsi="Angsana New"/>
          <w:sz w:val="30"/>
          <w:szCs w:val="30"/>
        </w:rPr>
        <w:t>75</w:t>
      </w:r>
      <w:r w:rsidRPr="00ED58B8">
        <w:rPr>
          <w:rFonts w:ascii="Angsana New" w:hAnsi="Angsana New"/>
          <w:sz w:val="30"/>
          <w:szCs w:val="30"/>
          <w:lang w:val="th-TH"/>
        </w:rPr>
        <w:t xml:space="preserve"> </w:t>
      </w: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บาท คิดเป็นจำนวนเงินทั้งสิ้น </w:t>
      </w:r>
      <w:r w:rsidR="0001010D" w:rsidRPr="0001010D">
        <w:rPr>
          <w:rFonts w:ascii="Angsana New" w:hAnsi="Angsana New"/>
          <w:sz w:val="30"/>
          <w:szCs w:val="30"/>
        </w:rPr>
        <w:t>44</w:t>
      </w:r>
      <w:r w:rsidRPr="00ED58B8">
        <w:rPr>
          <w:rFonts w:ascii="Angsana New" w:hAnsi="Angsana New"/>
          <w:sz w:val="30"/>
          <w:szCs w:val="30"/>
          <w:lang w:val="th-TH"/>
        </w:rPr>
        <w:t>.</w:t>
      </w:r>
      <w:r w:rsidR="0001010D" w:rsidRPr="0001010D">
        <w:rPr>
          <w:rFonts w:ascii="Angsana New" w:hAnsi="Angsana New"/>
          <w:sz w:val="30"/>
          <w:szCs w:val="30"/>
        </w:rPr>
        <w:t>83</w:t>
      </w:r>
      <w:r w:rsidRPr="00ED58B8">
        <w:rPr>
          <w:rFonts w:ascii="Angsana New" w:hAnsi="Angsana New"/>
          <w:sz w:val="30"/>
          <w:szCs w:val="30"/>
          <w:lang w:val="th-TH"/>
        </w:rPr>
        <w:t xml:space="preserve"> </w:t>
      </w: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ล้านบาท ส่งผลให้ภายหลังการทำคำเสนอซื้อ บริษัทถือหุ้นสามัญของ </w:t>
      </w:r>
      <w:r w:rsidRPr="00ED58B8">
        <w:rPr>
          <w:rFonts w:ascii="Angsana New" w:hAnsi="Angsana New"/>
          <w:sz w:val="30"/>
          <w:szCs w:val="30"/>
          <w:lang w:val="th-TH"/>
        </w:rPr>
        <w:t xml:space="preserve">SCG </w:t>
      </w: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เป็นจำนวนรวมทั้งสิ้น </w:t>
      </w:r>
      <w:r w:rsidR="0001010D" w:rsidRPr="0001010D">
        <w:rPr>
          <w:rFonts w:ascii="Angsana New" w:hAnsi="Angsana New"/>
          <w:sz w:val="30"/>
          <w:szCs w:val="30"/>
        </w:rPr>
        <w:t>601</w:t>
      </w:r>
      <w:r w:rsidRPr="00ED58B8">
        <w:rPr>
          <w:rFonts w:ascii="Angsana New" w:hAnsi="Angsana New"/>
          <w:sz w:val="30"/>
          <w:szCs w:val="30"/>
          <w:lang w:val="th-TH"/>
        </w:rPr>
        <w:t>.</w:t>
      </w:r>
      <w:r w:rsidR="0001010D" w:rsidRPr="0001010D">
        <w:rPr>
          <w:rFonts w:ascii="Angsana New" w:hAnsi="Angsana New"/>
          <w:sz w:val="30"/>
          <w:szCs w:val="30"/>
        </w:rPr>
        <w:t>28</w:t>
      </w:r>
      <w:r w:rsidRPr="00ED58B8">
        <w:rPr>
          <w:rFonts w:ascii="Angsana New" w:hAnsi="Angsana New"/>
          <w:sz w:val="30"/>
          <w:szCs w:val="30"/>
          <w:lang w:val="th-TH"/>
        </w:rPr>
        <w:t xml:space="preserve"> </w:t>
      </w: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ล้านหุ้น คิดเป็นสัดส่วนร้อยละ </w:t>
      </w:r>
      <w:r w:rsidR="0001010D" w:rsidRPr="0001010D">
        <w:rPr>
          <w:rFonts w:ascii="Angsana New" w:hAnsi="Angsana New"/>
          <w:sz w:val="30"/>
          <w:szCs w:val="30"/>
        </w:rPr>
        <w:t>51</w:t>
      </w:r>
      <w:r w:rsidRPr="00ED58B8">
        <w:rPr>
          <w:rFonts w:ascii="Angsana New" w:hAnsi="Angsana New"/>
          <w:sz w:val="30"/>
          <w:szCs w:val="30"/>
          <w:lang w:val="th-TH"/>
        </w:rPr>
        <w:t>.</w:t>
      </w:r>
      <w:r w:rsidR="0001010D" w:rsidRPr="0001010D">
        <w:rPr>
          <w:rFonts w:ascii="Angsana New" w:hAnsi="Angsana New"/>
          <w:sz w:val="30"/>
          <w:szCs w:val="30"/>
        </w:rPr>
        <w:t>67</w:t>
      </w:r>
      <w:r w:rsidRPr="00ED58B8">
        <w:rPr>
          <w:rFonts w:ascii="Angsana New" w:hAnsi="Angsana New"/>
          <w:sz w:val="30"/>
          <w:szCs w:val="30"/>
          <w:lang w:val="th-TH"/>
        </w:rPr>
        <w:t xml:space="preserve"> </w:t>
      </w:r>
      <w:r w:rsidRPr="00ED58B8">
        <w:rPr>
          <w:rFonts w:ascii="Angsana New" w:hAnsi="Angsana New"/>
          <w:sz w:val="30"/>
          <w:szCs w:val="30"/>
          <w:cs/>
          <w:lang w:val="th-TH"/>
        </w:rPr>
        <w:t>ของจำนวนหุ้นที่จำหน่ายได้แล้วทั้งหมด</w:t>
      </w:r>
    </w:p>
    <w:p w14:paraId="2C3ED923" w14:textId="77777777" w:rsidR="00440B0F" w:rsidRPr="0031125D" w:rsidRDefault="00440B0F" w:rsidP="00440B0F">
      <w:pPr>
        <w:tabs>
          <w:tab w:val="left" w:pos="360"/>
        </w:tabs>
        <w:ind w:left="360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021CE46B" w14:textId="77777777" w:rsidR="00440B0F" w:rsidRPr="00FB074F" w:rsidRDefault="00440B0F" w:rsidP="00440B0F">
      <w:pPr>
        <w:tabs>
          <w:tab w:val="clear" w:pos="227"/>
          <w:tab w:val="clear" w:pos="454"/>
          <w:tab w:val="clear" w:pos="680"/>
          <w:tab w:val="left" w:pos="720"/>
          <w:tab w:val="left" w:pos="9540"/>
        </w:tabs>
        <w:ind w:left="540" w:right="639"/>
        <w:jc w:val="thaiDistribute"/>
        <w:rPr>
          <w:rFonts w:ascii="Angsana New" w:hAnsi="Angsana New"/>
          <w:sz w:val="30"/>
          <w:szCs w:val="30"/>
          <w:lang w:val="th-TH"/>
        </w:rPr>
      </w:pPr>
      <w:r w:rsidRPr="00FB074F">
        <w:rPr>
          <w:rFonts w:ascii="Angsana New" w:hAnsi="Angsana New" w:hint="cs"/>
          <w:sz w:val="30"/>
          <w:szCs w:val="30"/>
          <w:cs/>
          <w:lang w:val="th-TH"/>
        </w:rPr>
        <w:t>ผลกระทบของการเปลี่ยนแปลงในส่วนได้เสียในงบการเงินรวม ดังนี้</w:t>
      </w:r>
    </w:p>
    <w:p w14:paraId="2973820A" w14:textId="77777777" w:rsidR="00440B0F" w:rsidRPr="0031125D" w:rsidRDefault="00440B0F" w:rsidP="00440B0F">
      <w:pPr>
        <w:tabs>
          <w:tab w:val="left" w:pos="360"/>
        </w:tabs>
        <w:ind w:left="360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26"/>
        <w:gridCol w:w="934"/>
        <w:gridCol w:w="360"/>
        <w:gridCol w:w="1170"/>
      </w:tblGrid>
      <w:tr w:rsidR="00440B0F" w:rsidRPr="00FB074F" w14:paraId="211236E9" w14:textId="77777777" w:rsidTr="00680359">
        <w:trPr>
          <w:trHeight w:val="360"/>
        </w:trPr>
        <w:tc>
          <w:tcPr>
            <w:tcW w:w="7920" w:type="dxa"/>
            <w:gridSpan w:val="3"/>
          </w:tcPr>
          <w:p w14:paraId="4F5070B5" w14:textId="77777777" w:rsidR="00440B0F" w:rsidRPr="00FB074F" w:rsidRDefault="00440B0F" w:rsidP="00505F10">
            <w:pPr>
              <w:pStyle w:val="BodyText"/>
              <w:spacing w:after="0"/>
              <w:ind w:right="-130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00ADA3" w14:textId="77777777" w:rsidR="00440B0F" w:rsidRPr="00FB074F" w:rsidRDefault="00440B0F" w:rsidP="00505F10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B074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0B0F" w:rsidRPr="00FB074F" w14:paraId="6407A06E" w14:textId="77777777" w:rsidTr="00680359">
        <w:trPr>
          <w:trHeight w:val="360"/>
        </w:trPr>
        <w:tc>
          <w:tcPr>
            <w:tcW w:w="6626" w:type="dxa"/>
          </w:tcPr>
          <w:p w14:paraId="52D14350" w14:textId="77777777" w:rsidR="00440B0F" w:rsidRPr="00BD79F5" w:rsidRDefault="00440B0F" w:rsidP="00505F10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6CA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มูลค่าตามบัญชีของส่วนได้เสียที่ไม่มีอำนาจควบคุมที่ได้มา</w:t>
            </w:r>
          </w:p>
        </w:tc>
        <w:tc>
          <w:tcPr>
            <w:tcW w:w="934" w:type="dxa"/>
            <w:tcBorders>
              <w:left w:val="nil"/>
            </w:tcBorders>
          </w:tcPr>
          <w:p w14:paraId="41103685" w14:textId="77777777" w:rsidR="00440B0F" w:rsidRPr="00156CD7" w:rsidRDefault="00440B0F" w:rsidP="00505F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360" w:type="dxa"/>
          </w:tcPr>
          <w:p w14:paraId="260859B8" w14:textId="77777777" w:rsidR="00440B0F" w:rsidRPr="00156CD7" w:rsidRDefault="00440B0F" w:rsidP="00505F10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70" w:type="dxa"/>
          </w:tcPr>
          <w:p w14:paraId="2966B3AC" w14:textId="7091B9A8" w:rsidR="00440B0F" w:rsidRPr="00D81F84" w:rsidRDefault="0001010D" w:rsidP="00505F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  <w:r w:rsidR="00440B0F" w:rsidRPr="00D81F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436</w:t>
            </w:r>
          </w:p>
        </w:tc>
      </w:tr>
      <w:tr w:rsidR="00440B0F" w:rsidRPr="00FB074F" w14:paraId="5FFCC573" w14:textId="77777777" w:rsidTr="00680359">
        <w:trPr>
          <w:trHeight w:val="360"/>
        </w:trPr>
        <w:tc>
          <w:tcPr>
            <w:tcW w:w="6626" w:type="dxa"/>
          </w:tcPr>
          <w:p w14:paraId="13A278BA" w14:textId="77777777" w:rsidR="00440B0F" w:rsidRPr="000666CA" w:rsidRDefault="00440B0F" w:rsidP="00505F10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0666C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สิ่งตอบแทนที่โอนให้ส่วนได้เสียที่ไม่มีอำนาจควบคุม</w:t>
            </w:r>
          </w:p>
        </w:tc>
        <w:tc>
          <w:tcPr>
            <w:tcW w:w="934" w:type="dxa"/>
            <w:tcBorders>
              <w:left w:val="nil"/>
            </w:tcBorders>
          </w:tcPr>
          <w:p w14:paraId="5AFE2619" w14:textId="77777777" w:rsidR="00440B0F" w:rsidRPr="00156CD7" w:rsidRDefault="00440B0F" w:rsidP="00505F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360" w:type="dxa"/>
          </w:tcPr>
          <w:p w14:paraId="63088591" w14:textId="77777777" w:rsidR="00440B0F" w:rsidRPr="00156CD7" w:rsidRDefault="00440B0F" w:rsidP="00505F10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F8E883" w14:textId="4AB750B1" w:rsidR="00440B0F" w:rsidRPr="00D81F84" w:rsidRDefault="00440B0F" w:rsidP="00505F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81F84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  <w:r w:rsidRPr="00D81F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828</w:t>
            </w:r>
            <w:r w:rsidRPr="00D81F84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440B0F" w:rsidRPr="00FB074F" w14:paraId="3F6EB851" w14:textId="77777777" w:rsidTr="00680359">
        <w:trPr>
          <w:trHeight w:val="360"/>
        </w:trPr>
        <w:tc>
          <w:tcPr>
            <w:tcW w:w="6626" w:type="dxa"/>
          </w:tcPr>
          <w:p w14:paraId="7F2FC123" w14:textId="77777777" w:rsidR="00440B0F" w:rsidRPr="000666CA" w:rsidRDefault="00440B0F" w:rsidP="00505F10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66C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ส่วนได้เสียของ</w:t>
            </w:r>
            <w:r w:rsidRPr="00EB342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บริษัทที่เพิ่มขึ้น</w:t>
            </w:r>
            <w:r w:rsidRPr="000666C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จากการเพิ่มสัดส่วนในบริษัทย่อย</w:t>
            </w:r>
          </w:p>
        </w:tc>
        <w:tc>
          <w:tcPr>
            <w:tcW w:w="934" w:type="dxa"/>
            <w:tcBorders>
              <w:left w:val="nil"/>
            </w:tcBorders>
          </w:tcPr>
          <w:p w14:paraId="66115F49" w14:textId="77777777" w:rsidR="00440B0F" w:rsidRPr="00156CD7" w:rsidRDefault="00440B0F" w:rsidP="00505F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360" w:type="dxa"/>
          </w:tcPr>
          <w:p w14:paraId="43817239" w14:textId="77777777" w:rsidR="00440B0F" w:rsidRPr="00156CD7" w:rsidRDefault="00440B0F" w:rsidP="00505F10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07D477" w14:textId="0F0DE198" w:rsidR="00440B0F" w:rsidRPr="00D81F84" w:rsidRDefault="0001010D" w:rsidP="00505F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608</w:t>
            </w:r>
          </w:p>
        </w:tc>
      </w:tr>
    </w:tbl>
    <w:p w14:paraId="15A1C229" w14:textId="77777777" w:rsidR="00440B0F" w:rsidRPr="0031125D" w:rsidRDefault="00440B0F" w:rsidP="00440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highlight w:val="yellow"/>
          <w:cs/>
        </w:rPr>
      </w:pPr>
    </w:p>
    <w:p w14:paraId="79A2645A" w14:textId="77777777" w:rsidR="00440B0F" w:rsidRPr="00EB3427" w:rsidRDefault="00440B0F" w:rsidP="00440B0F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EB3427">
        <w:rPr>
          <w:rStyle w:val="normaltextrun"/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 xml:space="preserve">การซื้อส่วนได้เสียที่ไม่มีอำนาจควบคุมในบริษัท ราช โคเจนเนอเรชั่น จำกัด </w:t>
      </w:r>
      <w:r w:rsidRPr="00EB3427">
        <w:rPr>
          <w:rFonts w:ascii="Angsana New" w:hAnsi="Angsana New"/>
          <w:b/>
          <w:bCs/>
          <w:i/>
          <w:iCs/>
          <w:sz w:val="30"/>
          <w:szCs w:val="30"/>
        </w:rPr>
        <w:t>(“</w:t>
      </w:r>
      <w:r w:rsidRPr="00EB3427">
        <w:rPr>
          <w:rFonts w:ascii="Angsana New" w:hAnsi="Angsana New" w:cs="Angsana New"/>
          <w:b/>
          <w:bCs/>
          <w:i/>
          <w:iCs/>
          <w:sz w:val="30"/>
          <w:szCs w:val="38"/>
        </w:rPr>
        <w:t>RCO</w:t>
      </w:r>
      <w:r w:rsidRPr="00EB3427">
        <w:rPr>
          <w:rFonts w:ascii="Angsana New" w:hAnsi="Angsana New"/>
          <w:b/>
          <w:bCs/>
          <w:i/>
          <w:iCs/>
          <w:sz w:val="30"/>
          <w:szCs w:val="30"/>
        </w:rPr>
        <w:t>”)</w:t>
      </w:r>
    </w:p>
    <w:p w14:paraId="65F0B925" w14:textId="77777777" w:rsidR="00440B0F" w:rsidRPr="00736E0A" w:rsidRDefault="00440B0F" w:rsidP="00440B0F">
      <w:pPr>
        <w:ind w:left="540"/>
        <w:jc w:val="thaiDistribute"/>
        <w:rPr>
          <w:rFonts w:ascii="Angsana New" w:hAnsi="Angsana New"/>
          <w:snapToGrid w:val="0"/>
          <w:highlight w:val="green"/>
          <w:lang w:eastAsia="th-TH"/>
        </w:rPr>
      </w:pPr>
    </w:p>
    <w:p w14:paraId="5EFBA25F" w14:textId="06A4D639" w:rsidR="00440B0F" w:rsidRPr="000666CA" w:rsidRDefault="00440B0F" w:rsidP="00440B0F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Fonts w:asciiTheme="majorBidi" w:hAnsiTheme="majorBidi" w:cstheme="majorBidi"/>
          <w:sz w:val="30"/>
          <w:szCs w:val="30"/>
        </w:rPr>
      </w:pPr>
      <w:r w:rsidRPr="000666CA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01010D" w:rsidRPr="0001010D">
        <w:rPr>
          <w:rFonts w:asciiTheme="majorBidi" w:hAnsiTheme="majorBidi" w:cstheme="majorBidi"/>
          <w:sz w:val="30"/>
          <w:szCs w:val="30"/>
        </w:rPr>
        <w:t>18</w:t>
      </w:r>
      <w:r w:rsidRPr="000666CA">
        <w:rPr>
          <w:rFonts w:asciiTheme="majorBidi" w:hAnsiTheme="majorBidi" w:cstheme="majorBidi" w:hint="cs"/>
          <w:sz w:val="30"/>
          <w:szCs w:val="30"/>
          <w:cs/>
        </w:rPr>
        <w:t xml:space="preserve"> กรกฎาคม </w:t>
      </w:r>
      <w:r w:rsidR="0001010D" w:rsidRPr="0001010D">
        <w:rPr>
          <w:rFonts w:asciiTheme="majorBidi" w:hAnsiTheme="majorBidi" w:cstheme="majorBidi"/>
          <w:sz w:val="30"/>
          <w:szCs w:val="30"/>
        </w:rPr>
        <w:t>2565</w:t>
      </w:r>
      <w:r w:rsidRPr="000666CA">
        <w:rPr>
          <w:rFonts w:asciiTheme="majorBidi" w:hAnsiTheme="majorBidi" w:cstheme="majorBidi"/>
          <w:sz w:val="30"/>
          <w:szCs w:val="30"/>
        </w:rPr>
        <w:t xml:space="preserve"> </w:t>
      </w:r>
      <w:r w:rsidRPr="000666CA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บริษัทได้ซื้อส่วนได้เสียในบริษัท ราช โคเจนเนอเรชั่น จำกัด ซึ่งเป็นบริษัทย่อยทางตรง เพิ่มเติมร้อยละ </w:t>
      </w:r>
      <w:r w:rsidR="0001010D" w:rsidRPr="0001010D">
        <w:rPr>
          <w:rFonts w:asciiTheme="majorBidi" w:hAnsiTheme="majorBidi" w:cstheme="majorBidi"/>
          <w:sz w:val="30"/>
          <w:szCs w:val="30"/>
        </w:rPr>
        <w:t>0</w:t>
      </w:r>
      <w:r w:rsidRPr="000666CA">
        <w:rPr>
          <w:rFonts w:asciiTheme="majorBidi" w:hAnsiTheme="majorBidi" w:cstheme="majorBidi"/>
          <w:sz w:val="30"/>
          <w:szCs w:val="30"/>
        </w:rPr>
        <w:t>.</w:t>
      </w:r>
      <w:r w:rsidR="0001010D" w:rsidRPr="0001010D">
        <w:rPr>
          <w:rFonts w:asciiTheme="majorBidi" w:hAnsiTheme="majorBidi" w:cstheme="majorBidi"/>
          <w:sz w:val="30"/>
          <w:szCs w:val="30"/>
        </w:rPr>
        <w:t>03</w:t>
      </w:r>
      <w:r w:rsidRPr="000666CA">
        <w:rPr>
          <w:rFonts w:asciiTheme="majorBidi" w:hAnsiTheme="majorBidi" w:cstheme="majorBidi"/>
          <w:sz w:val="30"/>
          <w:szCs w:val="30"/>
        </w:rPr>
        <w:t xml:space="preserve"> </w:t>
      </w:r>
      <w:r w:rsidRPr="000666CA">
        <w:rPr>
          <w:rFonts w:asciiTheme="majorBidi" w:hAnsiTheme="majorBidi" w:cstheme="majorBidi" w:hint="cs"/>
          <w:sz w:val="30"/>
          <w:szCs w:val="30"/>
          <w:cs/>
        </w:rPr>
        <w:t xml:space="preserve">จากผู้ถือหุ้นเดิม เป็นจำนวนเงิน </w:t>
      </w:r>
      <w:r w:rsidR="0001010D" w:rsidRPr="0001010D">
        <w:rPr>
          <w:rFonts w:asciiTheme="majorBidi" w:hAnsiTheme="majorBidi" w:cstheme="majorBidi"/>
          <w:sz w:val="30"/>
          <w:szCs w:val="30"/>
        </w:rPr>
        <w:t>0</w:t>
      </w:r>
      <w:r w:rsidRPr="000666CA">
        <w:rPr>
          <w:rFonts w:asciiTheme="majorBidi" w:hAnsiTheme="majorBidi" w:cstheme="majorBidi"/>
          <w:sz w:val="30"/>
          <w:szCs w:val="30"/>
        </w:rPr>
        <w:t>.</w:t>
      </w:r>
      <w:r w:rsidR="0001010D" w:rsidRPr="0001010D">
        <w:rPr>
          <w:rFonts w:asciiTheme="majorBidi" w:hAnsiTheme="majorBidi" w:cstheme="majorBidi"/>
          <w:sz w:val="30"/>
          <w:szCs w:val="30"/>
        </w:rPr>
        <w:t>55</w:t>
      </w:r>
      <w:r w:rsidRPr="000666CA">
        <w:rPr>
          <w:rFonts w:asciiTheme="majorBidi" w:hAnsiTheme="majorBidi" w:cstheme="majorBidi"/>
          <w:sz w:val="30"/>
          <w:szCs w:val="30"/>
        </w:rPr>
        <w:t xml:space="preserve"> </w:t>
      </w:r>
      <w:r w:rsidRPr="000666CA">
        <w:rPr>
          <w:rFonts w:asciiTheme="majorBidi" w:hAnsiTheme="majorBidi" w:cstheme="majorBidi" w:hint="cs"/>
          <w:sz w:val="30"/>
          <w:szCs w:val="30"/>
          <w:cs/>
        </w:rPr>
        <w:t xml:space="preserve">ล้านบาท ทำให้สัดส่วนความเป็นเจ้าของเพิ่มขึ้นจากร้อยละ </w:t>
      </w:r>
      <w:r w:rsidR="0001010D" w:rsidRPr="0001010D">
        <w:rPr>
          <w:rFonts w:asciiTheme="majorBidi" w:hAnsiTheme="majorBidi" w:cstheme="majorBidi"/>
          <w:sz w:val="30"/>
          <w:szCs w:val="30"/>
        </w:rPr>
        <w:t>99</w:t>
      </w:r>
      <w:r w:rsidRPr="000666CA">
        <w:rPr>
          <w:rFonts w:asciiTheme="majorBidi" w:hAnsiTheme="majorBidi" w:cstheme="majorBidi"/>
          <w:sz w:val="30"/>
          <w:szCs w:val="30"/>
        </w:rPr>
        <w:t>.</w:t>
      </w:r>
      <w:r w:rsidR="0001010D" w:rsidRPr="0001010D">
        <w:rPr>
          <w:rFonts w:asciiTheme="majorBidi" w:hAnsiTheme="majorBidi" w:cstheme="majorBidi"/>
          <w:sz w:val="30"/>
          <w:szCs w:val="30"/>
        </w:rPr>
        <w:t>97</w:t>
      </w:r>
      <w:r w:rsidRPr="000666CA">
        <w:rPr>
          <w:rFonts w:asciiTheme="majorBidi" w:hAnsiTheme="majorBidi" w:cstheme="majorBidi"/>
          <w:sz w:val="30"/>
          <w:szCs w:val="30"/>
        </w:rPr>
        <w:t xml:space="preserve"> </w:t>
      </w:r>
      <w:r w:rsidRPr="000666CA">
        <w:rPr>
          <w:rFonts w:asciiTheme="majorBidi" w:hAnsiTheme="majorBidi" w:cstheme="majorBidi" w:hint="cs"/>
          <w:sz w:val="30"/>
          <w:szCs w:val="30"/>
          <w:cs/>
        </w:rPr>
        <w:t xml:space="preserve">เป็นร้อยละ </w:t>
      </w:r>
      <w:r w:rsidR="00FC2F69">
        <w:rPr>
          <w:rFonts w:asciiTheme="majorBidi" w:hAnsiTheme="majorBidi" w:cstheme="majorBidi"/>
          <w:sz w:val="30"/>
          <w:szCs w:val="30"/>
        </w:rPr>
        <w:t>99.99</w:t>
      </w:r>
    </w:p>
    <w:p w14:paraId="7690FFDC" w14:textId="77777777" w:rsidR="00440B0F" w:rsidRPr="00736E0A" w:rsidRDefault="00440B0F" w:rsidP="00440B0F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Fonts w:asciiTheme="majorBidi" w:hAnsiTheme="majorBidi" w:cstheme="majorBidi"/>
          <w:sz w:val="18"/>
          <w:szCs w:val="18"/>
        </w:rPr>
      </w:pPr>
    </w:p>
    <w:p w14:paraId="33B48399" w14:textId="77777777" w:rsidR="00440B0F" w:rsidRPr="000666CA" w:rsidRDefault="00440B0F" w:rsidP="00440B0F">
      <w:pPr>
        <w:tabs>
          <w:tab w:val="clear" w:pos="227"/>
          <w:tab w:val="clear" w:pos="454"/>
          <w:tab w:val="clear" w:pos="680"/>
          <w:tab w:val="left" w:pos="720"/>
          <w:tab w:val="left" w:pos="9540"/>
        </w:tabs>
        <w:ind w:left="540" w:right="639"/>
        <w:jc w:val="thaiDistribute"/>
        <w:rPr>
          <w:rFonts w:ascii="Angsana New" w:hAnsi="Angsana New"/>
          <w:sz w:val="30"/>
          <w:szCs w:val="30"/>
          <w:lang w:val="th-TH"/>
        </w:rPr>
      </w:pPr>
      <w:r w:rsidRPr="000666CA">
        <w:rPr>
          <w:rFonts w:ascii="Angsana New" w:hAnsi="Angsana New" w:hint="cs"/>
          <w:sz w:val="30"/>
          <w:szCs w:val="30"/>
          <w:cs/>
          <w:lang w:val="th-TH"/>
        </w:rPr>
        <w:t>ผลกระทบของการเปลี่ยนแปลงในส่วนได้เสียในงบการเงินรวม ดังนี้</w:t>
      </w:r>
    </w:p>
    <w:p w14:paraId="2F2954FB" w14:textId="77777777" w:rsidR="00440B0F" w:rsidRPr="00736E0A" w:rsidRDefault="00440B0F" w:rsidP="00440B0F">
      <w:pPr>
        <w:tabs>
          <w:tab w:val="left" w:pos="360"/>
        </w:tabs>
        <w:ind w:left="360"/>
        <w:jc w:val="thaiDistribute"/>
        <w:rPr>
          <w:rFonts w:ascii="Angsana New" w:hAnsi="Angsana New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26"/>
        <w:gridCol w:w="1185"/>
        <w:gridCol w:w="270"/>
        <w:gridCol w:w="1189"/>
      </w:tblGrid>
      <w:tr w:rsidR="00440B0F" w:rsidRPr="000666CA" w14:paraId="5734FA29" w14:textId="77777777" w:rsidTr="00505F10">
        <w:trPr>
          <w:trHeight w:val="360"/>
        </w:trPr>
        <w:tc>
          <w:tcPr>
            <w:tcW w:w="8081" w:type="dxa"/>
            <w:gridSpan w:val="3"/>
          </w:tcPr>
          <w:p w14:paraId="5FADF733" w14:textId="77777777" w:rsidR="00440B0F" w:rsidRPr="000666CA" w:rsidRDefault="00440B0F" w:rsidP="00505F10">
            <w:pPr>
              <w:pStyle w:val="BodyText"/>
              <w:spacing w:after="0"/>
              <w:ind w:right="-130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9" w:type="dxa"/>
          </w:tcPr>
          <w:p w14:paraId="2FF14D73" w14:textId="77777777" w:rsidR="00440B0F" w:rsidRPr="000666CA" w:rsidRDefault="00440B0F" w:rsidP="00505F10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666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0B0F" w:rsidRPr="000666CA" w14:paraId="688D2BF8" w14:textId="77777777" w:rsidTr="00505F10">
        <w:trPr>
          <w:trHeight w:val="360"/>
        </w:trPr>
        <w:tc>
          <w:tcPr>
            <w:tcW w:w="6626" w:type="dxa"/>
          </w:tcPr>
          <w:p w14:paraId="266DD861" w14:textId="77777777" w:rsidR="00440B0F" w:rsidRPr="000666CA" w:rsidRDefault="00440B0F" w:rsidP="00505F10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66CA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มูลค่าตามบัญชีของส่วนได้เสียที่ไม่มีอำนาจควบคุมที่ได้มา</w:t>
            </w:r>
          </w:p>
        </w:tc>
        <w:tc>
          <w:tcPr>
            <w:tcW w:w="1185" w:type="dxa"/>
            <w:tcBorders>
              <w:left w:val="nil"/>
            </w:tcBorders>
          </w:tcPr>
          <w:p w14:paraId="5F12C0C7" w14:textId="77777777" w:rsidR="00440B0F" w:rsidRPr="000666CA" w:rsidRDefault="00440B0F" w:rsidP="00505F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D7A6D54" w14:textId="77777777" w:rsidR="00440B0F" w:rsidRPr="000666CA" w:rsidRDefault="00440B0F" w:rsidP="00505F10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</w:tcPr>
          <w:p w14:paraId="0CC123F5" w14:textId="3BD8B911" w:rsidR="00440B0F" w:rsidRPr="000666CA" w:rsidRDefault="0001010D" w:rsidP="00505F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730</w:t>
            </w:r>
          </w:p>
        </w:tc>
      </w:tr>
      <w:tr w:rsidR="00440B0F" w:rsidRPr="000666CA" w14:paraId="6120DEC7" w14:textId="77777777" w:rsidTr="00505F10">
        <w:trPr>
          <w:trHeight w:val="360"/>
        </w:trPr>
        <w:tc>
          <w:tcPr>
            <w:tcW w:w="6626" w:type="dxa"/>
          </w:tcPr>
          <w:p w14:paraId="0ADCAB41" w14:textId="77777777" w:rsidR="00440B0F" w:rsidRPr="000666CA" w:rsidRDefault="00440B0F" w:rsidP="00505F10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0666C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สิ่งตอบแทนที่โอนให้ส่วนได้เสียที่ไม่มีอำนาจควบคุม</w:t>
            </w:r>
          </w:p>
        </w:tc>
        <w:tc>
          <w:tcPr>
            <w:tcW w:w="1185" w:type="dxa"/>
            <w:tcBorders>
              <w:left w:val="nil"/>
            </w:tcBorders>
          </w:tcPr>
          <w:p w14:paraId="4EA28E24" w14:textId="77777777" w:rsidR="00440B0F" w:rsidRPr="000666CA" w:rsidRDefault="00440B0F" w:rsidP="00505F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D33D764" w14:textId="77777777" w:rsidR="00440B0F" w:rsidRPr="000666CA" w:rsidRDefault="00440B0F" w:rsidP="00505F10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58DAE8C6" w14:textId="3BAD6F77" w:rsidR="00440B0F" w:rsidRPr="000666CA" w:rsidRDefault="00440B0F" w:rsidP="00505F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6CA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550</w:t>
            </w:r>
            <w:r w:rsidRPr="000666CA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440B0F" w:rsidRPr="00FB074F" w14:paraId="736D5403" w14:textId="77777777" w:rsidTr="00505F10">
        <w:trPr>
          <w:trHeight w:val="360"/>
        </w:trPr>
        <w:tc>
          <w:tcPr>
            <w:tcW w:w="6626" w:type="dxa"/>
          </w:tcPr>
          <w:p w14:paraId="450F52E2" w14:textId="77777777" w:rsidR="00440B0F" w:rsidRPr="000666CA" w:rsidRDefault="00440B0F" w:rsidP="00505F10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66C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ส่วนได้เสียของบริษัทที่เพิ่มขึ้นจากการเพิ่มสัดส่วนในบริษัทย่อย</w:t>
            </w:r>
          </w:p>
        </w:tc>
        <w:tc>
          <w:tcPr>
            <w:tcW w:w="1185" w:type="dxa"/>
            <w:tcBorders>
              <w:left w:val="nil"/>
            </w:tcBorders>
          </w:tcPr>
          <w:p w14:paraId="77EB72BA" w14:textId="77777777" w:rsidR="00440B0F" w:rsidRPr="000666CA" w:rsidRDefault="00440B0F" w:rsidP="00505F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E9D467A" w14:textId="77777777" w:rsidR="00440B0F" w:rsidRPr="000666CA" w:rsidRDefault="00440B0F" w:rsidP="00505F10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12A5885F" w14:textId="38A7B139" w:rsidR="00440B0F" w:rsidRPr="000666CA" w:rsidRDefault="0001010D" w:rsidP="00505F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180</w:t>
            </w:r>
          </w:p>
        </w:tc>
      </w:tr>
    </w:tbl>
    <w:p w14:paraId="65FE0109" w14:textId="02617E5E" w:rsidR="00440B0F" w:rsidRPr="00736E0A" w:rsidRDefault="00440B0F" w:rsidP="00440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lang w:eastAsia="th-TH"/>
        </w:rPr>
      </w:pPr>
    </w:p>
    <w:p w14:paraId="48A6B187" w14:textId="77777777" w:rsidR="00811093" w:rsidRPr="00A4790D" w:rsidRDefault="00811093" w:rsidP="00811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4790D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 xml:space="preserve">การจดทะเบียนจัดตั้งบริษัทของบริษัท สหโคเจน (ชลบุรี) จำกัด (มหาชน) </w:t>
      </w:r>
      <w:r w:rsidRPr="00A4790D">
        <w:rPr>
          <w:rFonts w:ascii="Angsana New" w:hAnsi="Angsana New"/>
          <w:b/>
          <w:bCs/>
          <w:i/>
          <w:iCs/>
          <w:sz w:val="30"/>
          <w:szCs w:val="30"/>
        </w:rPr>
        <w:t>(“SCG”)</w:t>
      </w:r>
    </w:p>
    <w:p w14:paraId="3DF56255" w14:textId="77777777" w:rsidR="00811093" w:rsidRPr="00736E0A" w:rsidRDefault="00811093" w:rsidP="00811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lang w:val="th-TH"/>
        </w:rPr>
      </w:pPr>
    </w:p>
    <w:p w14:paraId="09CA2C00" w14:textId="7268A669" w:rsidR="00811093" w:rsidRPr="00A4790D" w:rsidRDefault="00811093" w:rsidP="00811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A4790D">
        <w:rPr>
          <w:rFonts w:ascii="Angsana New" w:hAnsi="Angsana New" w:hint="cs"/>
          <w:sz w:val="30"/>
          <w:szCs w:val="30"/>
          <w:cs/>
          <w:lang w:val="th-TH"/>
        </w:rPr>
        <w:t xml:space="preserve">เมื่อวันที่ </w:t>
      </w:r>
      <w:r w:rsidR="0001010D" w:rsidRPr="0001010D">
        <w:rPr>
          <w:rFonts w:ascii="Angsana New" w:hAnsi="Angsana New"/>
          <w:sz w:val="30"/>
          <w:szCs w:val="30"/>
        </w:rPr>
        <w:t>4</w:t>
      </w:r>
      <w:r w:rsidRPr="00A4790D">
        <w:rPr>
          <w:rFonts w:ascii="Angsana New" w:hAnsi="Angsana New"/>
          <w:sz w:val="30"/>
          <w:szCs w:val="30"/>
        </w:rPr>
        <w:t xml:space="preserve"> </w:t>
      </w:r>
      <w:r w:rsidRPr="00A4790D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01010D" w:rsidRPr="0001010D">
        <w:rPr>
          <w:rFonts w:ascii="Angsana New" w:hAnsi="Angsana New"/>
          <w:sz w:val="30"/>
          <w:szCs w:val="30"/>
        </w:rPr>
        <w:t>2565</w:t>
      </w:r>
      <w:r w:rsidRPr="00A4790D">
        <w:rPr>
          <w:rFonts w:ascii="Angsana New" w:hAnsi="Angsana New"/>
          <w:sz w:val="30"/>
          <w:szCs w:val="30"/>
        </w:rPr>
        <w:t xml:space="preserve"> </w:t>
      </w:r>
      <w:r w:rsidRPr="00A4790D">
        <w:rPr>
          <w:rFonts w:ascii="Angsana New" w:hAnsi="Angsana New" w:hint="cs"/>
          <w:sz w:val="30"/>
          <w:szCs w:val="30"/>
          <w:cs/>
        </w:rPr>
        <w:t xml:space="preserve">บริษัท สหโคเจน (ชลบุรี) จำกัด (มหาชน) </w:t>
      </w:r>
      <w:r w:rsidRPr="00A4790D">
        <w:rPr>
          <w:rFonts w:ascii="Angsana New" w:hAnsi="Angsana New"/>
          <w:sz w:val="30"/>
          <w:szCs w:val="30"/>
        </w:rPr>
        <w:t xml:space="preserve">(“SCG”) </w:t>
      </w:r>
      <w:r w:rsidRPr="00A4790D">
        <w:rPr>
          <w:rFonts w:ascii="Angsana New" w:hAnsi="Angsana New" w:hint="cs"/>
          <w:sz w:val="30"/>
          <w:szCs w:val="30"/>
          <w:cs/>
        </w:rPr>
        <w:t>ซึ่งเป็นบริษัทย่อยทางตรง ได้ดำเนินการจดทะเบียนจัดตั้งบริษัท โซลาริสท์ โฮลดิ้ง จำกัด (</w:t>
      </w:r>
      <w:r w:rsidRPr="00A4790D">
        <w:rPr>
          <w:rFonts w:ascii="Angsana New" w:hAnsi="Angsana New"/>
          <w:sz w:val="30"/>
          <w:szCs w:val="30"/>
        </w:rPr>
        <w:t>“SOL”</w:t>
      </w:r>
      <w:r w:rsidRPr="00A4790D">
        <w:rPr>
          <w:rFonts w:ascii="Angsana New" w:hAnsi="Angsana New" w:hint="cs"/>
          <w:sz w:val="30"/>
          <w:szCs w:val="30"/>
          <w:cs/>
        </w:rPr>
        <w:t xml:space="preserve">) เพื่อลงทุนและดำเนินธุรกิจโรงไฟฟ้าพลังแสงอาทิตย์ โดยมีทุนจดทะเบียนจำนวน </w:t>
      </w:r>
      <w:r w:rsidR="0001010D" w:rsidRPr="0001010D">
        <w:rPr>
          <w:rFonts w:ascii="Angsana New" w:hAnsi="Angsana New"/>
          <w:sz w:val="30"/>
          <w:szCs w:val="30"/>
        </w:rPr>
        <w:t>1</w:t>
      </w:r>
      <w:r w:rsidRPr="00A4790D">
        <w:rPr>
          <w:rFonts w:ascii="Angsana New" w:hAnsi="Angsana New"/>
          <w:sz w:val="30"/>
          <w:szCs w:val="30"/>
        </w:rPr>
        <w:t xml:space="preserve"> </w:t>
      </w:r>
      <w:r w:rsidRPr="00A4790D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A4790D">
        <w:rPr>
          <w:rFonts w:ascii="Angsana New" w:hAnsi="Angsana New" w:hint="cs"/>
          <w:i/>
          <w:iCs/>
          <w:sz w:val="30"/>
          <w:szCs w:val="30"/>
          <w:cs/>
        </w:rPr>
        <w:t xml:space="preserve">(หุ้นสามัญจำนวน 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100</w:t>
      </w:r>
      <w:r w:rsidRPr="00A4790D">
        <w:rPr>
          <w:rFonts w:ascii="Angsana New" w:hAnsi="Angsana New"/>
          <w:i/>
          <w:iCs/>
          <w:sz w:val="30"/>
          <w:szCs w:val="30"/>
        </w:rPr>
        <w:t>,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000</w:t>
      </w:r>
      <w:r w:rsidRPr="00A4790D">
        <w:rPr>
          <w:rFonts w:ascii="Angsana New" w:hAnsi="Angsana New"/>
          <w:i/>
          <w:iCs/>
          <w:sz w:val="30"/>
          <w:szCs w:val="30"/>
        </w:rPr>
        <w:t xml:space="preserve"> </w:t>
      </w:r>
      <w:r w:rsidRPr="00A4790D">
        <w:rPr>
          <w:rFonts w:ascii="Angsana New" w:hAnsi="Angsana New" w:hint="cs"/>
          <w:i/>
          <w:iCs/>
          <w:sz w:val="30"/>
          <w:szCs w:val="30"/>
          <w:cs/>
        </w:rPr>
        <w:t xml:space="preserve">หุ้น มูลค่าที่ตราไว้หุ้นละ 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10</w:t>
      </w:r>
      <w:r w:rsidRPr="00A4790D">
        <w:rPr>
          <w:rFonts w:ascii="Angsana New" w:hAnsi="Angsana New"/>
          <w:i/>
          <w:iCs/>
          <w:sz w:val="30"/>
          <w:szCs w:val="30"/>
        </w:rPr>
        <w:t xml:space="preserve"> </w:t>
      </w:r>
      <w:r w:rsidRPr="00A4790D">
        <w:rPr>
          <w:rFonts w:ascii="Angsana New" w:hAnsi="Angsana New" w:hint="cs"/>
          <w:i/>
          <w:iCs/>
          <w:sz w:val="30"/>
          <w:szCs w:val="30"/>
          <w:cs/>
        </w:rPr>
        <w:t xml:space="preserve">บาท) </w:t>
      </w:r>
      <w:r w:rsidRPr="00A4790D">
        <w:rPr>
          <w:rFonts w:ascii="Angsana New" w:hAnsi="Angsana New"/>
          <w:sz w:val="30"/>
          <w:szCs w:val="30"/>
        </w:rPr>
        <w:t xml:space="preserve">SCG </w:t>
      </w:r>
      <w:r w:rsidRPr="00A4790D">
        <w:rPr>
          <w:rFonts w:ascii="Angsana New" w:hAnsi="Angsana New" w:hint="cs"/>
          <w:sz w:val="30"/>
          <w:szCs w:val="30"/>
          <w:cs/>
        </w:rPr>
        <w:t xml:space="preserve">ถือหุ้นในสัดส่วนร้อยละ </w:t>
      </w:r>
      <w:r w:rsidR="0001010D" w:rsidRPr="0001010D">
        <w:rPr>
          <w:rFonts w:ascii="Angsana New" w:hAnsi="Angsana New"/>
          <w:sz w:val="30"/>
          <w:szCs w:val="30"/>
        </w:rPr>
        <w:t>100</w:t>
      </w:r>
      <w:r w:rsidRPr="00A4790D">
        <w:rPr>
          <w:rFonts w:ascii="Angsana New" w:hAnsi="Angsana New"/>
          <w:sz w:val="30"/>
          <w:szCs w:val="30"/>
        </w:rPr>
        <w:t xml:space="preserve"> </w:t>
      </w:r>
      <w:r w:rsidRPr="00A4790D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="0001010D" w:rsidRPr="0001010D">
        <w:rPr>
          <w:rFonts w:ascii="Angsana New" w:hAnsi="Angsana New"/>
          <w:sz w:val="30"/>
          <w:szCs w:val="30"/>
        </w:rPr>
        <w:t>19</w:t>
      </w:r>
      <w:r w:rsidRPr="00A4790D">
        <w:rPr>
          <w:rFonts w:ascii="Angsana New" w:hAnsi="Angsana New"/>
          <w:sz w:val="30"/>
          <w:szCs w:val="30"/>
        </w:rPr>
        <w:t xml:space="preserve"> </w:t>
      </w:r>
      <w:r w:rsidRPr="00A4790D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01010D" w:rsidRPr="0001010D">
        <w:rPr>
          <w:rFonts w:ascii="Angsana New" w:hAnsi="Angsana New"/>
          <w:sz w:val="30"/>
          <w:szCs w:val="30"/>
        </w:rPr>
        <w:t>2565</w:t>
      </w:r>
      <w:r w:rsidRPr="00A4790D">
        <w:rPr>
          <w:rFonts w:ascii="Angsana New" w:hAnsi="Angsana New"/>
          <w:sz w:val="30"/>
          <w:szCs w:val="30"/>
        </w:rPr>
        <w:t xml:space="preserve"> </w:t>
      </w:r>
      <w:r w:rsidRPr="00A4790D">
        <w:rPr>
          <w:rFonts w:ascii="Angsana New" w:hAnsi="Angsana New" w:hint="cs"/>
          <w:sz w:val="30"/>
          <w:szCs w:val="30"/>
          <w:cs/>
        </w:rPr>
        <w:t xml:space="preserve">ที่ประชุมคณะกรรมการของ </w:t>
      </w:r>
      <w:r w:rsidRPr="00A4790D">
        <w:rPr>
          <w:rFonts w:ascii="Angsana New" w:hAnsi="Angsana New"/>
          <w:sz w:val="30"/>
          <w:szCs w:val="30"/>
        </w:rPr>
        <w:t xml:space="preserve">SCG </w:t>
      </w:r>
      <w:r w:rsidRPr="00A4790D">
        <w:rPr>
          <w:rFonts w:ascii="Angsana New" w:hAnsi="Angsana New" w:hint="cs"/>
          <w:sz w:val="30"/>
          <w:szCs w:val="30"/>
          <w:cs/>
        </w:rPr>
        <w:t xml:space="preserve">ได้มีมติอนุมัติการเพิ่มทุนใน </w:t>
      </w:r>
      <w:r w:rsidRPr="00A4790D">
        <w:rPr>
          <w:rFonts w:ascii="Angsana New" w:hAnsi="Angsana New"/>
          <w:sz w:val="30"/>
          <w:szCs w:val="30"/>
        </w:rPr>
        <w:t xml:space="preserve">SOL </w:t>
      </w:r>
      <w:r w:rsidRPr="00A4790D">
        <w:rPr>
          <w:rFonts w:ascii="Angsana New" w:hAnsi="Angsana New" w:hint="cs"/>
          <w:sz w:val="30"/>
          <w:szCs w:val="30"/>
          <w:cs/>
        </w:rPr>
        <w:t xml:space="preserve">จากทุนจดทะเบียน </w:t>
      </w:r>
      <w:r w:rsidR="0001010D" w:rsidRPr="0001010D">
        <w:rPr>
          <w:rFonts w:ascii="Angsana New" w:hAnsi="Angsana New"/>
          <w:sz w:val="30"/>
          <w:szCs w:val="30"/>
        </w:rPr>
        <w:t>1</w:t>
      </w:r>
      <w:r w:rsidRPr="00A4790D">
        <w:rPr>
          <w:rFonts w:ascii="Angsana New" w:hAnsi="Angsana New"/>
          <w:sz w:val="30"/>
          <w:szCs w:val="30"/>
        </w:rPr>
        <w:t xml:space="preserve"> </w:t>
      </w:r>
      <w:r w:rsidRPr="00A4790D">
        <w:rPr>
          <w:rFonts w:ascii="Angsana New" w:hAnsi="Angsana New" w:hint="cs"/>
          <w:sz w:val="30"/>
          <w:szCs w:val="30"/>
          <w:cs/>
        </w:rPr>
        <w:t xml:space="preserve">ล้านบาท เป็นทุนจดทะเบียนใหม่ </w:t>
      </w:r>
      <w:r w:rsidR="0001010D" w:rsidRPr="0001010D">
        <w:rPr>
          <w:rFonts w:ascii="Angsana New" w:hAnsi="Angsana New"/>
          <w:sz w:val="30"/>
          <w:szCs w:val="30"/>
        </w:rPr>
        <w:t>2</w:t>
      </w:r>
      <w:r w:rsidRPr="00A4790D">
        <w:rPr>
          <w:rFonts w:ascii="Angsana New" w:hAnsi="Angsana New"/>
          <w:sz w:val="30"/>
          <w:szCs w:val="30"/>
        </w:rPr>
        <w:t>,</w:t>
      </w:r>
      <w:r w:rsidR="0001010D" w:rsidRPr="0001010D">
        <w:rPr>
          <w:rFonts w:ascii="Angsana New" w:hAnsi="Angsana New"/>
          <w:sz w:val="30"/>
          <w:szCs w:val="30"/>
        </w:rPr>
        <w:t>610</w:t>
      </w:r>
      <w:r w:rsidRPr="00A4790D">
        <w:rPr>
          <w:rFonts w:ascii="Angsana New" w:hAnsi="Angsana New"/>
          <w:sz w:val="30"/>
          <w:szCs w:val="30"/>
        </w:rPr>
        <w:t xml:space="preserve"> </w:t>
      </w:r>
      <w:r w:rsidRPr="00A4790D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A4790D">
        <w:rPr>
          <w:rFonts w:ascii="Angsana New" w:hAnsi="Angsana New" w:hint="cs"/>
          <w:i/>
          <w:iCs/>
          <w:sz w:val="30"/>
          <w:szCs w:val="30"/>
          <w:cs/>
        </w:rPr>
        <w:t xml:space="preserve">(หุ้นสามัญจำนวน 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261</w:t>
      </w:r>
      <w:r w:rsidRPr="00A4790D">
        <w:rPr>
          <w:rFonts w:ascii="Angsana New" w:hAnsi="Angsana New"/>
          <w:i/>
          <w:iCs/>
          <w:sz w:val="30"/>
          <w:szCs w:val="30"/>
        </w:rPr>
        <w:t xml:space="preserve"> </w:t>
      </w:r>
      <w:r w:rsidRPr="00A4790D">
        <w:rPr>
          <w:rFonts w:ascii="Angsana New" w:hAnsi="Angsana New" w:hint="cs"/>
          <w:i/>
          <w:iCs/>
          <w:sz w:val="30"/>
          <w:szCs w:val="30"/>
          <w:cs/>
        </w:rPr>
        <w:t xml:space="preserve">ล้านหุ้น มูลค่าที่ตราไว้หุ้นละ 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10</w:t>
      </w:r>
      <w:r w:rsidRPr="00A4790D">
        <w:rPr>
          <w:rFonts w:ascii="Angsana New" w:hAnsi="Angsana New"/>
          <w:i/>
          <w:iCs/>
          <w:sz w:val="30"/>
          <w:szCs w:val="30"/>
        </w:rPr>
        <w:t xml:space="preserve"> </w:t>
      </w:r>
      <w:r w:rsidRPr="00A4790D">
        <w:rPr>
          <w:rFonts w:ascii="Angsana New" w:hAnsi="Angsana New" w:hint="cs"/>
          <w:i/>
          <w:iCs/>
          <w:sz w:val="30"/>
          <w:szCs w:val="30"/>
          <w:cs/>
        </w:rPr>
        <w:t xml:space="preserve">บาท) </w:t>
      </w:r>
      <w:r w:rsidRPr="00A4790D">
        <w:rPr>
          <w:rFonts w:ascii="Angsana New" w:hAnsi="Angsana New" w:hint="cs"/>
          <w:sz w:val="30"/>
          <w:szCs w:val="30"/>
          <w:cs/>
        </w:rPr>
        <w:t>และเรียกชำระค่าหุ้นเพิ่มทุนร้อยละ</w:t>
      </w:r>
      <w:r w:rsidRPr="00A4790D">
        <w:rPr>
          <w:rFonts w:ascii="Angsana New" w:hAnsi="Angsana New"/>
          <w:sz w:val="30"/>
          <w:szCs w:val="30"/>
          <w:cs/>
        </w:rPr>
        <w:t xml:space="preserve"> </w:t>
      </w:r>
      <w:r w:rsidR="0001010D" w:rsidRPr="0001010D">
        <w:rPr>
          <w:rFonts w:ascii="Angsana New" w:hAnsi="Angsana New"/>
          <w:sz w:val="30"/>
          <w:szCs w:val="30"/>
        </w:rPr>
        <w:t>25</w:t>
      </w:r>
      <w:r w:rsidRPr="00A4790D">
        <w:rPr>
          <w:rFonts w:ascii="Angsana New" w:hAnsi="Angsana New"/>
          <w:sz w:val="30"/>
          <w:szCs w:val="30"/>
          <w:cs/>
        </w:rPr>
        <w:t xml:space="preserve"> </w:t>
      </w:r>
      <w:r w:rsidRPr="00A4790D">
        <w:rPr>
          <w:rFonts w:ascii="Angsana New" w:hAnsi="Angsana New" w:hint="cs"/>
          <w:sz w:val="30"/>
          <w:szCs w:val="30"/>
          <w:cs/>
        </w:rPr>
        <w:t>ของทุนจดทะเบียนที่</w:t>
      </w:r>
      <w:r w:rsidRPr="00A4790D">
        <w:rPr>
          <w:rFonts w:ascii="Angsana New" w:eastAsia="Angsana New" w:hAnsi="Angsana New" w:hint="cs"/>
          <w:sz w:val="30"/>
          <w:szCs w:val="30"/>
          <w:cs/>
        </w:rPr>
        <w:t>เพิ่มขึ้น</w:t>
      </w:r>
      <w:r w:rsidRPr="00A4790D">
        <w:rPr>
          <w:rFonts w:ascii="Angsana New" w:hAnsi="Angsana New"/>
          <w:sz w:val="30"/>
          <w:szCs w:val="30"/>
          <w:cs/>
        </w:rPr>
        <w:t xml:space="preserve"> </w:t>
      </w:r>
      <w:r w:rsidRPr="00A4790D">
        <w:rPr>
          <w:rFonts w:ascii="Angsana New" w:hAnsi="Angsana New" w:hint="cs"/>
          <w:sz w:val="30"/>
          <w:szCs w:val="30"/>
          <w:cs/>
        </w:rPr>
        <w:t>ต่อมาเมื่อวันที</w:t>
      </w:r>
      <w:r w:rsidRPr="00A4790D">
        <w:rPr>
          <w:rFonts w:ascii="Angsana New" w:eastAsia="Angsana New" w:hAnsi="Angsana New" w:hint="cs"/>
          <w:sz w:val="30"/>
          <w:szCs w:val="30"/>
          <w:cs/>
        </w:rPr>
        <w:t>่</w:t>
      </w:r>
      <w:r w:rsidRPr="00A4790D">
        <w:rPr>
          <w:rFonts w:ascii="Angsana New" w:hAnsi="Angsana New"/>
          <w:sz w:val="30"/>
          <w:szCs w:val="30"/>
          <w:cs/>
        </w:rPr>
        <w:t xml:space="preserve"> </w:t>
      </w:r>
      <w:r w:rsidR="0001010D" w:rsidRPr="0001010D">
        <w:rPr>
          <w:rFonts w:ascii="Angsana New" w:hAnsi="Angsana New"/>
          <w:sz w:val="30"/>
          <w:szCs w:val="30"/>
        </w:rPr>
        <w:t>26</w:t>
      </w:r>
      <w:r w:rsidRPr="00A4790D">
        <w:rPr>
          <w:rFonts w:ascii="Angsana New" w:hAnsi="Angsana New"/>
          <w:sz w:val="30"/>
          <w:szCs w:val="30"/>
          <w:cs/>
        </w:rPr>
        <w:t xml:space="preserve"> </w:t>
      </w:r>
      <w:r w:rsidRPr="00A4790D">
        <w:rPr>
          <w:rFonts w:ascii="Angsana New" w:hAnsi="Angsana New" w:hint="cs"/>
          <w:sz w:val="30"/>
          <w:szCs w:val="30"/>
          <w:cs/>
        </w:rPr>
        <w:t>ตุลาคม</w:t>
      </w:r>
      <w:r w:rsidRPr="00A4790D">
        <w:rPr>
          <w:rFonts w:ascii="Angsana New" w:hAnsi="Angsana New"/>
          <w:sz w:val="30"/>
          <w:szCs w:val="30"/>
          <w:cs/>
        </w:rPr>
        <w:t xml:space="preserve"> </w:t>
      </w:r>
      <w:r w:rsidR="0001010D" w:rsidRPr="0001010D">
        <w:rPr>
          <w:rFonts w:ascii="Angsana New" w:hAnsi="Angsana New"/>
          <w:sz w:val="30"/>
          <w:szCs w:val="30"/>
        </w:rPr>
        <w:t>2565</w:t>
      </w:r>
      <w:r w:rsidRPr="00A4790D">
        <w:rPr>
          <w:rFonts w:ascii="Angsana New" w:hAnsi="Angsana New"/>
          <w:sz w:val="30"/>
          <w:szCs w:val="30"/>
          <w:cs/>
        </w:rPr>
        <w:t xml:space="preserve"> </w:t>
      </w:r>
      <w:r w:rsidRPr="00A4790D">
        <w:rPr>
          <w:rFonts w:ascii="Angsana New" w:hAnsi="Angsana New" w:hint="cs"/>
          <w:sz w:val="30"/>
          <w:szCs w:val="30"/>
          <w:cs/>
        </w:rPr>
        <w:t>บริษัทย่อยได้ชำระค่าหุ้นเพ</w:t>
      </w:r>
      <w:r w:rsidRPr="00A4790D">
        <w:rPr>
          <w:rFonts w:ascii="Angsana New" w:eastAsia="Angsana New" w:hAnsi="Angsana New" w:hint="cs"/>
          <w:sz w:val="30"/>
          <w:szCs w:val="30"/>
          <w:cs/>
        </w:rPr>
        <w:t>ิ่</w:t>
      </w:r>
      <w:r w:rsidRPr="00A4790D">
        <w:rPr>
          <w:rFonts w:ascii="Angsana New" w:hAnsi="Angsana New" w:hint="cs"/>
          <w:sz w:val="30"/>
          <w:szCs w:val="30"/>
          <w:cs/>
        </w:rPr>
        <w:t>มทุนดังกล่าว</w:t>
      </w:r>
      <w:r w:rsidRPr="00A4790D">
        <w:rPr>
          <w:rFonts w:ascii="Angsana New" w:hAnsi="Angsana New"/>
          <w:sz w:val="30"/>
          <w:szCs w:val="30"/>
          <w:cs/>
        </w:rPr>
        <w:t xml:space="preserve"> </w:t>
      </w:r>
      <w:r w:rsidRPr="00A4790D">
        <w:rPr>
          <w:rFonts w:ascii="Angsana New" w:hAnsi="Angsana New" w:hint="cs"/>
          <w:sz w:val="30"/>
          <w:szCs w:val="30"/>
          <w:cs/>
        </w:rPr>
        <w:t>เป็นจำนวนเงินทั</w:t>
      </w:r>
      <w:r w:rsidRPr="00A4790D">
        <w:rPr>
          <w:rFonts w:ascii="Angsana New" w:eastAsia="Angsana New" w:hAnsi="Angsana New" w:hint="cs"/>
          <w:sz w:val="30"/>
          <w:szCs w:val="30"/>
          <w:cs/>
        </w:rPr>
        <w:t>้งสิ้น</w:t>
      </w:r>
      <w:r w:rsidRPr="00A4790D">
        <w:rPr>
          <w:rFonts w:ascii="Angsana New" w:hAnsi="Angsana New"/>
          <w:sz w:val="30"/>
          <w:szCs w:val="30"/>
          <w:cs/>
        </w:rPr>
        <w:t xml:space="preserve"> </w:t>
      </w:r>
      <w:r w:rsidR="0001010D" w:rsidRPr="0001010D">
        <w:rPr>
          <w:rFonts w:ascii="Angsana New" w:hAnsi="Angsana New"/>
          <w:sz w:val="30"/>
          <w:szCs w:val="30"/>
        </w:rPr>
        <w:t>652</w:t>
      </w:r>
      <w:r w:rsidRPr="00A4790D">
        <w:rPr>
          <w:rFonts w:ascii="Angsana New" w:hAnsi="Angsana New"/>
          <w:sz w:val="30"/>
          <w:szCs w:val="30"/>
          <w:cs/>
        </w:rPr>
        <w:t xml:space="preserve"> </w:t>
      </w:r>
      <w:r w:rsidRPr="00A4790D">
        <w:rPr>
          <w:rFonts w:ascii="Angsana New" w:hAnsi="Angsana New" w:hint="cs"/>
          <w:sz w:val="30"/>
          <w:szCs w:val="30"/>
          <w:cs/>
        </w:rPr>
        <w:t>ล้านบาท</w:t>
      </w:r>
      <w:r w:rsidRPr="00A4790D">
        <w:rPr>
          <w:rFonts w:ascii="Angsana New" w:hAnsi="Angsana New"/>
          <w:sz w:val="30"/>
          <w:szCs w:val="30"/>
          <w:cs/>
        </w:rPr>
        <w:t xml:space="preserve"> </w:t>
      </w:r>
      <w:r w:rsidRPr="00A4790D">
        <w:rPr>
          <w:rFonts w:ascii="Angsana New" w:hAnsi="Angsana New" w:hint="cs"/>
          <w:sz w:val="30"/>
          <w:szCs w:val="30"/>
          <w:cs/>
        </w:rPr>
        <w:t>เพื่อใช้ลงทุนในการขยายธุรกิจผลิตไฟฟ้าและเป็นเงินทุนหมุนเวียน</w:t>
      </w:r>
    </w:p>
    <w:p w14:paraId="71399219" w14:textId="77777777" w:rsidR="00811093" w:rsidRPr="00736E0A" w:rsidRDefault="00811093" w:rsidP="00440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lang w:eastAsia="th-TH"/>
        </w:rPr>
      </w:pPr>
    </w:p>
    <w:p w14:paraId="37CFD848" w14:textId="26CEC8E7" w:rsidR="000E72AB" w:rsidRPr="00D246FB" w:rsidRDefault="000E72AB" w:rsidP="000E72AB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246F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การเรียกชำระค่าหุ้นเพิ่มทุนของบริษัท อาร์เอช อินเตอร์เนชั่นแนล</w:t>
      </w:r>
      <w:r w:rsidRPr="00D246FB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 </w:t>
      </w:r>
      <w:r w:rsidRPr="00D246F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คอร์ปอเรชั่น จำกัด </w:t>
      </w:r>
      <w:r w:rsidRPr="00D246FB">
        <w:rPr>
          <w:rFonts w:ascii="Angsana New" w:hAnsi="Angsana New" w:hint="cs"/>
          <w:b/>
          <w:bCs/>
          <w:i/>
          <w:iCs/>
          <w:sz w:val="30"/>
          <w:szCs w:val="30"/>
        </w:rPr>
        <w:t>(“RHIC”)</w:t>
      </w:r>
    </w:p>
    <w:p w14:paraId="3BA91421" w14:textId="77777777" w:rsidR="000E72AB" w:rsidRPr="00736E0A" w:rsidRDefault="000E72AB" w:rsidP="000E7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lang w:eastAsia="th-TH"/>
        </w:rPr>
      </w:pP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800"/>
        <w:gridCol w:w="1440"/>
        <w:gridCol w:w="1080"/>
        <w:gridCol w:w="1441"/>
        <w:gridCol w:w="271"/>
        <w:gridCol w:w="1530"/>
      </w:tblGrid>
      <w:tr w:rsidR="005D2064" w:rsidRPr="00D246FB" w14:paraId="41914706" w14:textId="77777777" w:rsidTr="005D2064">
        <w:tc>
          <w:tcPr>
            <w:tcW w:w="1800" w:type="dxa"/>
            <w:vAlign w:val="bottom"/>
          </w:tcPr>
          <w:p w14:paraId="607604E3" w14:textId="77777777" w:rsidR="005D2064" w:rsidRPr="00D246FB" w:rsidRDefault="005D2064" w:rsidP="000E72AB">
            <w:pPr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</w:p>
        </w:tc>
        <w:tc>
          <w:tcPr>
            <w:tcW w:w="1800" w:type="dxa"/>
            <w:vAlign w:val="bottom"/>
          </w:tcPr>
          <w:p w14:paraId="2AA65C92" w14:textId="77777777" w:rsidR="005D2064" w:rsidRPr="00D246FB" w:rsidRDefault="005D2064" w:rsidP="000E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440" w:type="dxa"/>
            <w:vAlign w:val="bottom"/>
          </w:tcPr>
          <w:p w14:paraId="4B3A1A4A" w14:textId="77777777" w:rsidR="005D2064" w:rsidRPr="00D246FB" w:rsidRDefault="005D2064" w:rsidP="000E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80" w:type="dxa"/>
            <w:vAlign w:val="bottom"/>
          </w:tcPr>
          <w:p w14:paraId="0F0F6D24" w14:textId="77777777" w:rsidR="005D2064" w:rsidRPr="00D246FB" w:rsidRDefault="005D2064" w:rsidP="000E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t>มูลค่าหุ้นละ</w:t>
            </w:r>
          </w:p>
        </w:tc>
        <w:tc>
          <w:tcPr>
            <w:tcW w:w="1441" w:type="dxa"/>
            <w:vAlign w:val="bottom"/>
          </w:tcPr>
          <w:p w14:paraId="5DDAB2E7" w14:textId="77777777" w:rsidR="005D2064" w:rsidRPr="00D246FB" w:rsidRDefault="005D2064" w:rsidP="000E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271" w:type="dxa"/>
          </w:tcPr>
          <w:p w14:paraId="2A0E23EE" w14:textId="77777777" w:rsidR="005D2064" w:rsidRPr="00D246FB" w:rsidRDefault="005D2064" w:rsidP="000E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7B853D65" w14:textId="77777777" w:rsidR="005D2064" w:rsidRPr="00D246FB" w:rsidRDefault="005D2064" w:rsidP="000E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t>ทุนที่ชำระแล้ว</w:t>
            </w:r>
          </w:p>
        </w:tc>
      </w:tr>
      <w:tr w:rsidR="005D2064" w:rsidRPr="00D246FB" w14:paraId="5DFFDEA6" w14:textId="77777777" w:rsidTr="005D2064">
        <w:tc>
          <w:tcPr>
            <w:tcW w:w="1800" w:type="dxa"/>
            <w:vAlign w:val="bottom"/>
          </w:tcPr>
          <w:p w14:paraId="7D5E8A6A" w14:textId="77777777" w:rsidR="005D2064" w:rsidRPr="00D246FB" w:rsidRDefault="005D2064" w:rsidP="000E72AB">
            <w:pPr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EF11186" w14:textId="77777777" w:rsidR="005D2064" w:rsidRPr="00D246FB" w:rsidRDefault="005D2064" w:rsidP="000E72AB">
            <w:pPr>
              <w:ind w:left="342" w:right="-45" w:hanging="342"/>
              <w:jc w:val="center"/>
              <w:rPr>
                <w:rFonts w:ascii="Angsana New" w:hAnsi="Angsana New"/>
                <w:i/>
                <w:iCs/>
                <w:spacing w:val="-2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13A15D2" w14:textId="77777777" w:rsidR="005D2064" w:rsidRPr="00D246FB" w:rsidRDefault="005D2064" w:rsidP="000E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(</w:t>
            </w:r>
            <w:r w:rsidR="009B328F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พั</w:t>
            </w:r>
            <w:r w:rsidRPr="00D246FB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นหุ้น</w:t>
            </w:r>
            <w:r w:rsidRPr="00D246FB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)</w:t>
            </w:r>
          </w:p>
        </w:tc>
        <w:tc>
          <w:tcPr>
            <w:tcW w:w="1080" w:type="dxa"/>
            <w:vAlign w:val="bottom"/>
          </w:tcPr>
          <w:p w14:paraId="5C6418D1" w14:textId="77777777" w:rsidR="005D2064" w:rsidRPr="00D246FB" w:rsidRDefault="005D2064" w:rsidP="000E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(</w:t>
            </w:r>
            <w:r w:rsidRPr="00D246FB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บาท</w:t>
            </w:r>
            <w:r w:rsidRPr="00D246FB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)</w:t>
            </w:r>
          </w:p>
        </w:tc>
        <w:tc>
          <w:tcPr>
            <w:tcW w:w="1441" w:type="dxa"/>
            <w:vAlign w:val="bottom"/>
          </w:tcPr>
          <w:p w14:paraId="0718E9C3" w14:textId="77777777" w:rsidR="005D2064" w:rsidRPr="00D246FB" w:rsidRDefault="005D2064" w:rsidP="000E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(</w:t>
            </w:r>
            <w:r w:rsidR="009B328F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พั</w:t>
            </w:r>
            <w:r w:rsidRPr="00D246FB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นบาท</w:t>
            </w:r>
            <w:r w:rsidRPr="00D246FB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14:paraId="61CC9D87" w14:textId="77777777" w:rsidR="005D2064" w:rsidRPr="00D246FB" w:rsidRDefault="005D2064" w:rsidP="000E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1C42D06" w14:textId="77777777" w:rsidR="005D2064" w:rsidRPr="00D246FB" w:rsidRDefault="005D2064" w:rsidP="000E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(</w:t>
            </w:r>
            <w:r w:rsidR="009B328F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พั</w:t>
            </w:r>
            <w:r w:rsidRPr="00D246FB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นบาท</w:t>
            </w:r>
            <w:r w:rsidRPr="00D246FB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)</w:t>
            </w:r>
          </w:p>
        </w:tc>
      </w:tr>
      <w:tr w:rsidR="009B328F" w:rsidRPr="00D246FB" w14:paraId="6626E37A" w14:textId="77777777" w:rsidTr="005D2064">
        <w:tc>
          <w:tcPr>
            <w:tcW w:w="1800" w:type="dxa"/>
            <w:vAlign w:val="bottom"/>
          </w:tcPr>
          <w:p w14:paraId="3C0D6B3C" w14:textId="1CE1C491" w:rsidR="009B328F" w:rsidRPr="00D246FB" w:rsidRDefault="0001010D" w:rsidP="009B328F">
            <w:pPr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</w:t>
            </w:r>
            <w:r w:rsidR="009B328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B328F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01010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0" w:type="dxa"/>
            <w:vAlign w:val="bottom"/>
          </w:tcPr>
          <w:p w14:paraId="69D7C0F9" w14:textId="77777777" w:rsidR="009B328F" w:rsidRPr="00D246FB" w:rsidRDefault="009B328F" w:rsidP="009B328F">
            <w:pPr>
              <w:ind w:left="342" w:right="-45" w:hanging="342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14:paraId="15130B0B" w14:textId="3502E7FE" w:rsidR="009B328F" w:rsidRPr="00D246FB" w:rsidRDefault="0001010D" w:rsidP="009B328F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9B328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265</w:t>
            </w:r>
            <w:r w:rsidR="009B328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080" w:type="dxa"/>
            <w:vAlign w:val="bottom"/>
          </w:tcPr>
          <w:p w14:paraId="169B5EC5" w14:textId="27F36D26" w:rsidR="009B328F" w:rsidRPr="00D246FB" w:rsidRDefault="0001010D" w:rsidP="009B328F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441" w:type="dxa"/>
            <w:vAlign w:val="bottom"/>
          </w:tcPr>
          <w:p w14:paraId="618F60C4" w14:textId="58928093" w:rsidR="009B328F" w:rsidRPr="00D246FB" w:rsidRDefault="0001010D" w:rsidP="009B328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 w:rsidR="009B328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650</w:t>
            </w:r>
            <w:r w:rsidR="009B328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1" w:type="dxa"/>
          </w:tcPr>
          <w:p w14:paraId="548017B1" w14:textId="77777777" w:rsidR="009B328F" w:rsidRPr="00D43133" w:rsidRDefault="009B328F" w:rsidP="009B328F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5119CEFF" w14:textId="4A7C10E2" w:rsidR="009B328F" w:rsidRPr="00D246FB" w:rsidRDefault="0001010D" w:rsidP="009B328F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="009B328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130</w:t>
            </w:r>
            <w:r w:rsidR="009B328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440B0F" w:rsidRPr="00D246FB" w14:paraId="7B0B74AD" w14:textId="77777777" w:rsidTr="005D2064">
        <w:tc>
          <w:tcPr>
            <w:tcW w:w="1800" w:type="dxa"/>
            <w:vAlign w:val="bottom"/>
          </w:tcPr>
          <w:p w14:paraId="66AF05F2" w14:textId="48EF964C" w:rsidR="00440B0F" w:rsidRPr="000D72D7" w:rsidRDefault="0001010D" w:rsidP="009B328F">
            <w:pPr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22</w:t>
            </w:r>
            <w:r w:rsidR="00440B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0B0F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Pr="0001010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0" w:type="dxa"/>
            <w:vAlign w:val="bottom"/>
          </w:tcPr>
          <w:p w14:paraId="6383F45F" w14:textId="633A59EB" w:rsidR="00440B0F" w:rsidRDefault="00440B0F" w:rsidP="009B328F">
            <w:pPr>
              <w:ind w:left="342" w:right="-45" w:hanging="342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เพิ่มทุนจดทะเบียน</w:t>
            </w:r>
          </w:p>
        </w:tc>
        <w:tc>
          <w:tcPr>
            <w:tcW w:w="1440" w:type="dxa"/>
            <w:vAlign w:val="bottom"/>
          </w:tcPr>
          <w:p w14:paraId="5842CA16" w14:textId="3E7EC4FB" w:rsidR="00440B0F" w:rsidRPr="000D72D7" w:rsidRDefault="00736E0A" w:rsidP="009B328F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440B0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712</w:t>
            </w:r>
            <w:r w:rsidR="00440B0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080" w:type="dxa"/>
            <w:vAlign w:val="bottom"/>
          </w:tcPr>
          <w:p w14:paraId="154F8536" w14:textId="478464A4" w:rsidR="00440B0F" w:rsidRPr="000D72D7" w:rsidRDefault="0001010D" w:rsidP="009B328F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441" w:type="dxa"/>
            <w:vAlign w:val="bottom"/>
          </w:tcPr>
          <w:p w14:paraId="26B62C94" w14:textId="30CC4261" w:rsidR="00440B0F" w:rsidRPr="000D72D7" w:rsidRDefault="00736E0A" w:rsidP="009B328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="00440B0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125</w:t>
            </w:r>
            <w:r w:rsidR="00440B0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1" w:type="dxa"/>
          </w:tcPr>
          <w:p w14:paraId="35D8F9F1" w14:textId="77777777" w:rsidR="00440B0F" w:rsidRPr="00D43133" w:rsidRDefault="00440B0F" w:rsidP="009B328F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5FF953A9" w14:textId="2FB5BC64" w:rsidR="00440B0F" w:rsidRPr="000D72D7" w:rsidRDefault="00440B0F" w:rsidP="00440B0F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left="-108" w:right="34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B328F" w:rsidRPr="00D246FB" w14:paraId="5F450238" w14:textId="77777777" w:rsidTr="005D2064">
        <w:tc>
          <w:tcPr>
            <w:tcW w:w="1800" w:type="dxa"/>
            <w:vAlign w:val="bottom"/>
          </w:tcPr>
          <w:p w14:paraId="7CF1AD29" w14:textId="1CBD00F8" w:rsidR="009B328F" w:rsidRPr="00D246FB" w:rsidRDefault="0001010D" w:rsidP="009B328F">
            <w:pPr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20</w:t>
            </w:r>
            <w:r w:rsidR="009B328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C202B">
              <w:rPr>
                <w:rFonts w:ascii="Angsana New" w:hAnsi="Angsana New" w:hint="cs"/>
                <w:sz w:val="30"/>
                <w:szCs w:val="30"/>
                <w:cs/>
              </w:rPr>
              <w:t>ตุลา</w:t>
            </w:r>
            <w:r w:rsidR="009B328F">
              <w:rPr>
                <w:rFonts w:ascii="Angsana New" w:hAnsi="Angsana New" w:hint="cs"/>
                <w:sz w:val="30"/>
                <w:szCs w:val="30"/>
                <w:cs/>
              </w:rPr>
              <w:t xml:space="preserve">คม </w:t>
            </w:r>
            <w:r w:rsidRPr="0001010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0" w:type="dxa"/>
            <w:vAlign w:val="bottom"/>
          </w:tcPr>
          <w:p w14:paraId="5E8D0909" w14:textId="77777777" w:rsidR="009B328F" w:rsidRPr="00D246FB" w:rsidRDefault="009B328F" w:rsidP="009B328F">
            <w:pPr>
              <w:ind w:right="-45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  <w:vAlign w:val="bottom"/>
          </w:tcPr>
          <w:p w14:paraId="63A083F2" w14:textId="77777777" w:rsidR="009B328F" w:rsidRPr="00D246FB" w:rsidRDefault="009B328F" w:rsidP="009B328F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1FF2C76A" w14:textId="77777777" w:rsidR="009B328F" w:rsidRPr="00D246FB" w:rsidRDefault="009B328F" w:rsidP="009B328F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vAlign w:val="bottom"/>
          </w:tcPr>
          <w:p w14:paraId="3FD8E195" w14:textId="77777777" w:rsidR="009B328F" w:rsidRPr="00D246FB" w:rsidRDefault="009B328F" w:rsidP="009B328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7E52F42E" w14:textId="77777777" w:rsidR="009B328F" w:rsidRPr="00D246FB" w:rsidRDefault="009B328F" w:rsidP="009B328F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F6E8DDC" w14:textId="0E1EC02B" w:rsidR="009B328F" w:rsidRPr="00D246FB" w:rsidRDefault="0001010D" w:rsidP="009B328F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9C202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145</w:t>
            </w:r>
            <w:r w:rsidR="009B328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736E0A" w:rsidRPr="00D246FB" w14:paraId="50A53B81" w14:textId="77777777" w:rsidTr="005D2064">
        <w:tc>
          <w:tcPr>
            <w:tcW w:w="1800" w:type="dxa"/>
            <w:vAlign w:val="bottom"/>
          </w:tcPr>
          <w:p w14:paraId="1D910DE6" w14:textId="4EC72C54" w:rsidR="00736E0A" w:rsidRPr="0001010D" w:rsidRDefault="00321CCF" w:rsidP="009B328F">
            <w:pPr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พฤศจิกายน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0" w:type="dxa"/>
            <w:vAlign w:val="bottom"/>
          </w:tcPr>
          <w:p w14:paraId="60CEF2B7" w14:textId="7662335F" w:rsidR="00736E0A" w:rsidRDefault="00321CCF" w:rsidP="009B328F">
            <w:pPr>
              <w:ind w:right="-45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  <w:vAlign w:val="bottom"/>
          </w:tcPr>
          <w:p w14:paraId="7E423F3A" w14:textId="3059B481" w:rsidR="00736E0A" w:rsidRDefault="00321CCF" w:rsidP="009B328F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4E8091B9" w14:textId="77777777" w:rsidR="00736E0A" w:rsidRPr="00D246FB" w:rsidRDefault="00736E0A" w:rsidP="009B328F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vAlign w:val="bottom"/>
          </w:tcPr>
          <w:p w14:paraId="35635793" w14:textId="7C6E8F67" w:rsidR="00736E0A" w:rsidRDefault="00321CCF" w:rsidP="009B328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3F23756C" w14:textId="77777777" w:rsidR="00736E0A" w:rsidRPr="00D246FB" w:rsidRDefault="00736E0A" w:rsidP="009B328F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E5C93F7" w14:textId="650ECC36" w:rsidR="00736E0A" w:rsidRPr="0001010D" w:rsidRDefault="00321CCF" w:rsidP="009B328F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21,000,000</w:t>
            </w:r>
          </w:p>
        </w:tc>
      </w:tr>
      <w:tr w:rsidR="00736E0A" w:rsidRPr="00D246FB" w14:paraId="20439234" w14:textId="77777777" w:rsidTr="005D2064">
        <w:tc>
          <w:tcPr>
            <w:tcW w:w="1800" w:type="dxa"/>
            <w:vAlign w:val="bottom"/>
          </w:tcPr>
          <w:p w14:paraId="1A1441DB" w14:textId="65CDFF3A" w:rsidR="00736E0A" w:rsidRPr="0001010D" w:rsidRDefault="00321CCF" w:rsidP="009B328F">
            <w:pPr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0" w:type="dxa"/>
            <w:vAlign w:val="bottom"/>
          </w:tcPr>
          <w:p w14:paraId="162F34FE" w14:textId="1041F516" w:rsidR="00736E0A" w:rsidRDefault="00321CCF" w:rsidP="009B328F">
            <w:pPr>
              <w:ind w:right="-45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  <w:vAlign w:val="bottom"/>
          </w:tcPr>
          <w:p w14:paraId="2C10C439" w14:textId="4D63FE38" w:rsidR="00736E0A" w:rsidRDefault="00321CCF" w:rsidP="009B328F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1A449148" w14:textId="77777777" w:rsidR="00736E0A" w:rsidRPr="00D246FB" w:rsidRDefault="00736E0A" w:rsidP="009B328F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vAlign w:val="bottom"/>
          </w:tcPr>
          <w:p w14:paraId="53863113" w14:textId="101C9126" w:rsidR="00736E0A" w:rsidRDefault="00321CCF" w:rsidP="009B328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5E158F66" w14:textId="77777777" w:rsidR="00736E0A" w:rsidRPr="00D246FB" w:rsidRDefault="00736E0A" w:rsidP="009B328F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C2B32AA" w14:textId="5AE1C9A7" w:rsidR="00736E0A" w:rsidRPr="0001010D" w:rsidRDefault="00321CCF" w:rsidP="009B328F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9,500,000</w:t>
            </w:r>
          </w:p>
        </w:tc>
      </w:tr>
      <w:tr w:rsidR="005D2064" w:rsidRPr="00D246FB" w14:paraId="24B8AFA7" w14:textId="77777777" w:rsidTr="005D2064">
        <w:tc>
          <w:tcPr>
            <w:tcW w:w="1800" w:type="dxa"/>
            <w:vAlign w:val="bottom"/>
          </w:tcPr>
          <w:p w14:paraId="280D0FDA" w14:textId="52D44908" w:rsidR="005D2064" w:rsidRPr="00D246FB" w:rsidRDefault="0001010D" w:rsidP="000E72AB">
            <w:pPr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64"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5D2064"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1010D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0" w:type="dxa"/>
            <w:vAlign w:val="bottom"/>
          </w:tcPr>
          <w:p w14:paraId="1825D80B" w14:textId="77777777" w:rsidR="005D2064" w:rsidRPr="00D246FB" w:rsidRDefault="005D2064" w:rsidP="000E72AB">
            <w:pPr>
              <w:ind w:left="342" w:right="-45" w:hanging="342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DDA29" w14:textId="30EF0E6D" w:rsidR="005D2064" w:rsidRPr="00D246FB" w:rsidRDefault="00321CCF" w:rsidP="005D206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5D2064" w:rsidRPr="00D246F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977</w:t>
            </w:r>
            <w:r w:rsidR="009B32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080" w:type="dxa"/>
            <w:vAlign w:val="bottom"/>
          </w:tcPr>
          <w:p w14:paraId="200751A1" w14:textId="558CB038" w:rsidR="005D2064" w:rsidRPr="00D246FB" w:rsidRDefault="0001010D" w:rsidP="005D2064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right="4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35558" w14:textId="046B945E" w:rsidR="005D2064" w:rsidRPr="00D246FB" w:rsidRDefault="00321CCF" w:rsidP="005D206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</w:t>
            </w:r>
            <w:r w:rsidR="005D2064" w:rsidRPr="00D246F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775</w:t>
            </w:r>
            <w:r w:rsidR="009B32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1" w:type="dxa"/>
          </w:tcPr>
          <w:p w14:paraId="6D7DF239" w14:textId="77777777" w:rsidR="005D2064" w:rsidRPr="00D43133" w:rsidRDefault="005D2064" w:rsidP="000E72AB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C26C12" w14:textId="27A71C18" w:rsidR="005D2064" w:rsidRPr="00D246FB" w:rsidRDefault="00321CCF" w:rsidP="000E72AB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5D2064" w:rsidRPr="00D246F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</w:t>
            </w:r>
            <w:r w:rsidR="009B32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</w:tbl>
    <w:p w14:paraId="5C376D96" w14:textId="00ECE335" w:rsidR="00F9609F" w:rsidRPr="0031125D" w:rsidRDefault="00F9609F" w:rsidP="000E7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lang w:eastAsia="th-TH"/>
        </w:rPr>
      </w:pPr>
    </w:p>
    <w:p w14:paraId="777BEFAA" w14:textId="77777777" w:rsidR="00440B0F" w:rsidRPr="00C926EE" w:rsidRDefault="00440B0F" w:rsidP="00440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C926EE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การจดทะเบียนเลิกกิจการ</w:t>
      </w:r>
      <w:r w:rsidRPr="00C926EE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ของบริษัท </w:t>
      </w:r>
      <w:r w:rsidRPr="00C926E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ราช ไชน่า พาวเวอร์ จำกัด</w:t>
      </w:r>
      <w:r w:rsidRPr="00C926EE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 (“</w:t>
      </w:r>
      <w:r w:rsidRPr="00C926EE">
        <w:rPr>
          <w:rFonts w:ascii="Angsana New" w:hAnsi="Angsana New"/>
          <w:b/>
          <w:bCs/>
          <w:i/>
          <w:iCs/>
          <w:sz w:val="30"/>
          <w:szCs w:val="30"/>
        </w:rPr>
        <w:t>RCNP</w:t>
      </w:r>
      <w:r w:rsidRPr="00C926EE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”)</w:t>
      </w:r>
      <w:r w:rsidRPr="00C926EE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68A64C5C" w14:textId="77777777" w:rsidR="00440B0F" w:rsidRPr="00C926EE" w:rsidRDefault="00440B0F" w:rsidP="00440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22"/>
          <w:szCs w:val="22"/>
          <w:cs/>
        </w:rPr>
      </w:pPr>
    </w:p>
    <w:p w14:paraId="4ECC4C26" w14:textId="4CBC6489" w:rsidR="00440B0F" w:rsidRDefault="00440B0F" w:rsidP="00440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926EE"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="0001010D" w:rsidRPr="0001010D">
        <w:rPr>
          <w:rFonts w:ascii="Angsana New" w:hAnsi="Angsana New"/>
          <w:sz w:val="30"/>
          <w:szCs w:val="30"/>
        </w:rPr>
        <w:t>20</w:t>
      </w:r>
      <w:r w:rsidRPr="00C926EE">
        <w:rPr>
          <w:rFonts w:ascii="Angsana New" w:hAnsi="Angsana New"/>
          <w:sz w:val="30"/>
          <w:szCs w:val="30"/>
        </w:rPr>
        <w:t xml:space="preserve"> </w:t>
      </w:r>
      <w:r w:rsidRPr="00C926EE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01010D" w:rsidRPr="0001010D">
        <w:rPr>
          <w:rFonts w:ascii="Angsana New" w:hAnsi="Angsana New"/>
          <w:sz w:val="30"/>
          <w:szCs w:val="30"/>
        </w:rPr>
        <w:t>2565</w:t>
      </w:r>
      <w:r w:rsidRPr="00C926EE">
        <w:rPr>
          <w:rFonts w:ascii="Angsana New" w:hAnsi="Angsana New"/>
          <w:sz w:val="30"/>
          <w:szCs w:val="30"/>
          <w:cs/>
          <w:lang w:val="th-TH"/>
        </w:rPr>
        <w:t xml:space="preserve"> คณะกรรมการของ</w:t>
      </w:r>
      <w:r w:rsidRPr="00C926EE">
        <w:rPr>
          <w:rFonts w:ascii="Angsana New" w:hAnsi="Angsana New" w:hint="cs"/>
          <w:sz w:val="30"/>
          <w:szCs w:val="30"/>
          <w:cs/>
        </w:rPr>
        <w:t>บริษัท</w:t>
      </w:r>
      <w:r w:rsidRPr="00C926EE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C926EE">
        <w:rPr>
          <w:rFonts w:ascii="Angsana New" w:hAnsi="Angsana New" w:hint="cs"/>
          <w:sz w:val="30"/>
          <w:szCs w:val="30"/>
          <w:cs/>
        </w:rPr>
        <w:t>ราช ไชน่า พาวเวอร์ จำกัด</w:t>
      </w:r>
      <w:r w:rsidRPr="00C926EE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 </w:t>
      </w:r>
      <w:r w:rsidRPr="00C926EE">
        <w:rPr>
          <w:rFonts w:ascii="Angsana New" w:hAnsi="Angsana New"/>
          <w:sz w:val="30"/>
          <w:szCs w:val="30"/>
          <w:cs/>
          <w:lang w:val="th-TH"/>
        </w:rPr>
        <w:t xml:space="preserve">ซึ่งเป็นบริษัทย่อยทางอ้อม </w:t>
      </w:r>
      <w:r w:rsidRPr="00C926EE">
        <w:rPr>
          <w:rFonts w:ascii="Angsana New" w:hAnsi="Angsana New" w:hint="cs"/>
          <w:sz w:val="30"/>
          <w:szCs w:val="30"/>
          <w:cs/>
          <w:lang w:val="th-TH"/>
        </w:rPr>
        <w:t>ได้</w:t>
      </w:r>
      <w:r w:rsidRPr="00C926EE">
        <w:rPr>
          <w:rFonts w:ascii="Angsana New" w:hAnsi="Angsana New"/>
          <w:sz w:val="30"/>
          <w:szCs w:val="30"/>
          <w:cs/>
          <w:lang w:val="th-TH"/>
        </w:rPr>
        <w:t>มีมติ</w:t>
      </w:r>
      <w:r w:rsidRPr="00C926EE">
        <w:rPr>
          <w:rFonts w:ascii="Angsana New" w:hAnsi="Angsana New" w:hint="cs"/>
          <w:sz w:val="30"/>
          <w:szCs w:val="30"/>
          <w:cs/>
          <w:lang w:val="th-TH"/>
        </w:rPr>
        <w:t>ให้เลิกกิจการของบริษัทโดย</w:t>
      </w:r>
      <w:r w:rsidRPr="00C926EE">
        <w:rPr>
          <w:rFonts w:ascii="Angsana New" w:hAnsi="Angsana New" w:hint="cs"/>
          <w:sz w:val="30"/>
          <w:szCs w:val="30"/>
          <w:cs/>
        </w:rPr>
        <w:t>ได้จดทะเบียนเลิกกิจการแล้วและอยู่ระหว่างการชำระบัญชี</w:t>
      </w:r>
    </w:p>
    <w:p w14:paraId="31485BB1" w14:textId="77777777" w:rsidR="00440B0F" w:rsidRPr="002D1F6B" w:rsidRDefault="00440B0F" w:rsidP="000E7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2"/>
          <w:szCs w:val="22"/>
          <w:lang w:eastAsia="th-TH"/>
        </w:rPr>
      </w:pPr>
    </w:p>
    <w:p w14:paraId="2252B6C0" w14:textId="77777777" w:rsidR="008E6A54" w:rsidRPr="008D117E" w:rsidRDefault="008E6A54" w:rsidP="008E6A5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D117E">
        <w:rPr>
          <w:rFonts w:ascii="Angsana New" w:hAnsi="Angsana New" w:hint="cs"/>
          <w:b/>
          <w:bCs/>
          <w:sz w:val="30"/>
          <w:szCs w:val="30"/>
          <w:cs/>
          <w:lang w:val="th-TH"/>
        </w:rPr>
        <w:t>ที่ดินสำหรับโครงการพัฒนาในอนาคต</w:t>
      </w:r>
    </w:p>
    <w:p w14:paraId="5A39A3BD" w14:textId="77777777" w:rsidR="008E6A54" w:rsidRPr="002D1F6B" w:rsidRDefault="008E6A54" w:rsidP="008E6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ind w:left="540"/>
        <w:jc w:val="both"/>
        <w:rPr>
          <w:rFonts w:ascii="Angsana New" w:hAnsi="Angsana New"/>
          <w:sz w:val="22"/>
          <w:szCs w:val="22"/>
          <w:cs/>
        </w:rPr>
      </w:pPr>
    </w:p>
    <w:p w14:paraId="456421E7" w14:textId="403F7DDF" w:rsidR="00A068A5" w:rsidRPr="00E028A9" w:rsidRDefault="00A068A5" w:rsidP="00A068A5">
      <w:pPr>
        <w:pStyle w:val="PlainText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D31E50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01010D" w:rsidRPr="0001010D">
        <w:rPr>
          <w:rFonts w:ascii="Angsana New" w:hAnsi="Angsana New"/>
          <w:spacing w:val="-6"/>
          <w:sz w:val="30"/>
          <w:szCs w:val="30"/>
        </w:rPr>
        <w:t>31</w:t>
      </w:r>
      <w:r w:rsidRPr="00D31E50">
        <w:rPr>
          <w:rFonts w:ascii="Angsana New" w:hAnsi="Angsana New" w:hint="cs"/>
          <w:spacing w:val="-6"/>
          <w:sz w:val="30"/>
          <w:szCs w:val="30"/>
          <w:cs/>
        </w:rPr>
        <w:t xml:space="preserve"> ธันวาคม </w:t>
      </w:r>
      <w:r w:rsidR="0001010D" w:rsidRPr="0001010D">
        <w:rPr>
          <w:rFonts w:ascii="Angsana New" w:hAnsi="Angsana New"/>
          <w:spacing w:val="-6"/>
          <w:sz w:val="30"/>
          <w:szCs w:val="30"/>
        </w:rPr>
        <w:t>2565</w:t>
      </w:r>
      <w:r w:rsidRPr="00D31E50">
        <w:rPr>
          <w:rFonts w:ascii="Angsana New" w:hAnsi="Angsana New" w:hint="cs"/>
          <w:spacing w:val="-6"/>
          <w:sz w:val="30"/>
          <w:szCs w:val="30"/>
          <w:cs/>
        </w:rPr>
        <w:t xml:space="preserve"> กลุ่มบริษัทมีที่ดินสำหรับโครงการพัฒนาในอนาคต ซึ่งประกอบด้วยที่ดินจำนวนประมาณ </w:t>
      </w:r>
      <w:r w:rsidR="0001010D" w:rsidRPr="0001010D">
        <w:rPr>
          <w:rFonts w:ascii="Angsana New" w:hAnsi="Angsana New"/>
          <w:spacing w:val="-6"/>
          <w:sz w:val="30"/>
          <w:szCs w:val="30"/>
        </w:rPr>
        <w:t>317</w:t>
      </w:r>
      <w:r w:rsidRPr="00D31E50">
        <w:rPr>
          <w:rFonts w:ascii="Angsana New" w:hAnsi="Angsana New"/>
          <w:spacing w:val="-6"/>
          <w:sz w:val="30"/>
          <w:szCs w:val="30"/>
        </w:rPr>
        <w:t xml:space="preserve"> </w:t>
      </w:r>
      <w:r w:rsidRPr="00D31E50">
        <w:rPr>
          <w:rFonts w:ascii="Angsana New" w:hAnsi="Angsana New" w:hint="cs"/>
          <w:spacing w:val="-6"/>
          <w:sz w:val="30"/>
          <w:szCs w:val="30"/>
          <w:cs/>
        </w:rPr>
        <w:t>ไร่ ตั้งอยู่ในจังหวัดปทุมธานี ที่ดินจำนวน</w:t>
      </w:r>
      <w:r w:rsidRPr="00A4790D">
        <w:rPr>
          <w:rFonts w:ascii="Angsana New" w:hAnsi="Angsana New" w:hint="cs"/>
          <w:spacing w:val="-6"/>
          <w:sz w:val="30"/>
          <w:szCs w:val="30"/>
          <w:cs/>
        </w:rPr>
        <w:t xml:space="preserve">ประมาณ </w:t>
      </w:r>
      <w:r w:rsidR="0001010D" w:rsidRPr="0001010D">
        <w:rPr>
          <w:rFonts w:ascii="Angsana New" w:hAnsi="Angsana New"/>
          <w:spacing w:val="-6"/>
          <w:sz w:val="30"/>
          <w:szCs w:val="30"/>
        </w:rPr>
        <w:t>19</w:t>
      </w:r>
      <w:r w:rsidRPr="00A4790D">
        <w:rPr>
          <w:rFonts w:ascii="Angsana New" w:hAnsi="Angsana New"/>
          <w:spacing w:val="-6"/>
          <w:sz w:val="30"/>
          <w:szCs w:val="30"/>
        </w:rPr>
        <w:t xml:space="preserve"> </w:t>
      </w:r>
      <w:r w:rsidRPr="00A4790D">
        <w:rPr>
          <w:rFonts w:ascii="Angsana New" w:hAnsi="Angsana New" w:hint="cs"/>
          <w:spacing w:val="-6"/>
          <w:sz w:val="30"/>
          <w:szCs w:val="30"/>
          <w:cs/>
        </w:rPr>
        <w:t xml:space="preserve">ไร่ ตั้งอยู่ในจังหวัดนครศรีธรรมราช ที่ดินจำนวนประมาณ </w:t>
      </w:r>
      <w:r w:rsidR="0001010D" w:rsidRPr="0001010D">
        <w:rPr>
          <w:rFonts w:ascii="Angsana New" w:hAnsi="Angsana New"/>
          <w:spacing w:val="-6"/>
          <w:sz w:val="30"/>
          <w:szCs w:val="30"/>
        </w:rPr>
        <w:t>52</w:t>
      </w:r>
      <w:r w:rsidRPr="00A4790D">
        <w:rPr>
          <w:rFonts w:ascii="Angsana New" w:hAnsi="Angsana New" w:hint="cs"/>
          <w:spacing w:val="-6"/>
          <w:sz w:val="30"/>
          <w:szCs w:val="30"/>
          <w:cs/>
        </w:rPr>
        <w:t xml:space="preserve"> ไร่ ตั้งอยู่ในจังหวัดเพชรบุรี </w:t>
      </w:r>
      <w:r w:rsidR="008A6B02" w:rsidRPr="00A4790D">
        <w:rPr>
          <w:rFonts w:ascii="Angsana New" w:hAnsi="Angsana New" w:hint="cs"/>
          <w:spacing w:val="-6"/>
          <w:sz w:val="30"/>
          <w:szCs w:val="30"/>
          <w:cs/>
        </w:rPr>
        <w:t xml:space="preserve">และที่ดินจำนวน </w:t>
      </w:r>
      <w:r w:rsidR="008A6B02" w:rsidRPr="0001010D">
        <w:rPr>
          <w:rFonts w:ascii="Angsana New" w:hAnsi="Angsana New" w:hint="cs"/>
          <w:spacing w:val="-6"/>
          <w:sz w:val="30"/>
          <w:szCs w:val="30"/>
        </w:rPr>
        <w:t>10</w:t>
      </w:r>
      <w:r w:rsidR="008A6B02" w:rsidRPr="0001010D">
        <w:rPr>
          <w:rFonts w:ascii="Angsana New" w:hAnsi="Angsana New"/>
          <w:spacing w:val="-6"/>
          <w:sz w:val="30"/>
          <w:szCs w:val="30"/>
        </w:rPr>
        <w:t>5</w:t>
      </w:r>
      <w:r w:rsidR="008A6B02" w:rsidRPr="00A4790D">
        <w:rPr>
          <w:rFonts w:ascii="Angsana New" w:hAnsi="Angsana New" w:hint="cs"/>
          <w:spacing w:val="-6"/>
          <w:sz w:val="30"/>
          <w:szCs w:val="30"/>
          <w:cs/>
        </w:rPr>
        <w:t xml:space="preserve"> ไร่ ตั้งอยู่ในจังหวัดราชบุรี</w:t>
      </w:r>
      <w:r w:rsidR="008A6B02">
        <w:rPr>
          <w:rFonts w:ascii="Angsana New" w:hAnsi="Angsana New"/>
          <w:spacing w:val="-6"/>
          <w:sz w:val="30"/>
          <w:szCs w:val="30"/>
        </w:rPr>
        <w:t xml:space="preserve"> </w:t>
      </w:r>
      <w:r w:rsidRPr="00A4790D">
        <w:rPr>
          <w:rFonts w:ascii="Angsana New" w:hAnsi="Angsana New" w:hint="cs"/>
          <w:spacing w:val="-6"/>
          <w:sz w:val="30"/>
          <w:szCs w:val="30"/>
          <w:cs/>
        </w:rPr>
        <w:t xml:space="preserve">ซึ่งกลุ่มบริษัทอยู่ระหว่างการพิจารณาแผนการพัฒนาแต่ยังไม่แล้วเสร็จ ทั้งนี้ ที่ดินทั้งหมดดังกล่าวมีมูลค่าตามบัญชีสุทธิรวมเป็นจำนวน </w:t>
      </w:r>
      <w:r w:rsidR="0001010D" w:rsidRPr="0001010D">
        <w:rPr>
          <w:rFonts w:ascii="Angsana New" w:hAnsi="Angsana New"/>
          <w:spacing w:val="-6"/>
          <w:sz w:val="30"/>
          <w:szCs w:val="30"/>
        </w:rPr>
        <w:t>355</w:t>
      </w:r>
      <w:r w:rsidRPr="00A4790D">
        <w:rPr>
          <w:rFonts w:ascii="Angsana New" w:hAnsi="Angsana New"/>
          <w:spacing w:val="-6"/>
          <w:sz w:val="30"/>
          <w:szCs w:val="30"/>
        </w:rPr>
        <w:t>.</w:t>
      </w:r>
      <w:r w:rsidR="0001010D" w:rsidRPr="0001010D">
        <w:rPr>
          <w:rFonts w:ascii="Angsana New" w:hAnsi="Angsana New"/>
          <w:spacing w:val="-6"/>
          <w:sz w:val="30"/>
          <w:szCs w:val="30"/>
        </w:rPr>
        <w:t>77</w:t>
      </w:r>
      <w:r w:rsidRPr="00A4790D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 ณ วันที่ </w:t>
      </w:r>
      <w:r w:rsidR="00811093">
        <w:rPr>
          <w:rFonts w:ascii="Angsana New" w:hAnsi="Angsana New"/>
          <w:spacing w:val="-6"/>
          <w:sz w:val="30"/>
          <w:szCs w:val="30"/>
        </w:rPr>
        <w:br/>
      </w:r>
      <w:r w:rsidR="0001010D" w:rsidRPr="0001010D">
        <w:rPr>
          <w:rFonts w:ascii="Angsana New" w:hAnsi="Angsana New"/>
          <w:spacing w:val="-6"/>
          <w:sz w:val="30"/>
          <w:szCs w:val="30"/>
        </w:rPr>
        <w:t>31</w:t>
      </w:r>
      <w:r w:rsidRPr="00A4790D">
        <w:rPr>
          <w:rFonts w:ascii="Angsana New" w:hAnsi="Angsana New"/>
          <w:spacing w:val="-6"/>
          <w:sz w:val="30"/>
          <w:szCs w:val="30"/>
        </w:rPr>
        <w:t xml:space="preserve"> </w:t>
      </w:r>
      <w:r w:rsidRPr="00A4790D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="0001010D" w:rsidRPr="0001010D">
        <w:rPr>
          <w:rFonts w:ascii="Angsana New" w:hAnsi="Angsana New"/>
          <w:spacing w:val="-6"/>
          <w:sz w:val="30"/>
          <w:szCs w:val="30"/>
        </w:rPr>
        <w:t>2565</w:t>
      </w:r>
      <w:r w:rsidRPr="00A4790D">
        <w:rPr>
          <w:rFonts w:ascii="Angsana New" w:hAnsi="Angsana New"/>
          <w:spacing w:val="-6"/>
          <w:sz w:val="30"/>
          <w:szCs w:val="30"/>
        </w:rPr>
        <w:t xml:space="preserve"> </w:t>
      </w:r>
      <w:r w:rsidRPr="00A4790D">
        <w:rPr>
          <w:rFonts w:ascii="Angsana New" w:hAnsi="Angsana New" w:hint="cs"/>
          <w:spacing w:val="-6"/>
          <w:sz w:val="30"/>
          <w:szCs w:val="30"/>
          <w:cs/>
        </w:rPr>
        <w:t>กลุ่มบริษัทได้มีการเปรียบเทียบราคาตลาด ซึ่ง</w:t>
      </w:r>
      <w:r w:rsidRPr="00D31E50">
        <w:rPr>
          <w:rFonts w:ascii="Angsana New" w:hAnsi="Angsana New" w:hint="cs"/>
          <w:spacing w:val="-6"/>
          <w:sz w:val="30"/>
          <w:szCs w:val="30"/>
          <w:cs/>
        </w:rPr>
        <w:t>ไม่พบว่ามูลค่าตามบัญชีของที่ดินดังกล่าวสูงกว่ามูลค่าที่คาดว่าจะได้รับคืน</w:t>
      </w:r>
    </w:p>
    <w:p w14:paraId="7CC0992E" w14:textId="08F3B0DA" w:rsidR="002117BF" w:rsidRPr="003E4C39" w:rsidRDefault="002117BF" w:rsidP="003E4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B438023" w14:textId="5FDAA583" w:rsidR="00FA0C0A" w:rsidRPr="001A4311" w:rsidRDefault="00FA0C0A" w:rsidP="001A4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5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sectPr w:rsidR="00FA0C0A" w:rsidRPr="001A4311" w:rsidSect="00696AD7">
          <w:headerReference w:type="default" r:id="rId15"/>
          <w:pgSz w:w="11907" w:h="16840" w:code="9"/>
          <w:pgMar w:top="1152" w:right="1109" w:bottom="1152" w:left="1170" w:header="720" w:footer="720" w:gutter="0"/>
          <w:cols w:space="708"/>
          <w:docGrid w:linePitch="360"/>
        </w:sectPr>
      </w:pPr>
    </w:p>
    <w:p w14:paraId="1B08D199" w14:textId="77777777" w:rsidR="001E3E54" w:rsidRDefault="00BB4E92" w:rsidP="00F42FA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D246FB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ที่ดิน อาคารและอุปกร</w:t>
      </w:r>
      <w:r w:rsidR="001E3E54" w:rsidRPr="00D246FB">
        <w:rPr>
          <w:rFonts w:ascii="Angsana New" w:hAnsi="Angsana New" w:hint="cs"/>
          <w:b/>
          <w:bCs/>
          <w:sz w:val="30"/>
          <w:szCs w:val="30"/>
          <w:cs/>
          <w:lang w:val="th-TH"/>
        </w:rPr>
        <w:t>ณ์</w:t>
      </w:r>
    </w:p>
    <w:p w14:paraId="3C5D99AC" w14:textId="77777777" w:rsidR="00740369" w:rsidRPr="00740369" w:rsidRDefault="00740369" w:rsidP="0074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12"/>
          <w:szCs w:val="12"/>
          <w:cs/>
          <w:lang w:val="th-TH"/>
        </w:rPr>
      </w:pPr>
    </w:p>
    <w:p w14:paraId="6DDD3313" w14:textId="77777777" w:rsidR="007664B1" w:rsidRPr="00D246FB" w:rsidRDefault="007664B1" w:rsidP="00F51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4"/>
          <w:szCs w:val="4"/>
        </w:rPr>
      </w:pPr>
    </w:p>
    <w:tbl>
      <w:tblPr>
        <w:tblW w:w="146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67"/>
        <w:gridCol w:w="1080"/>
        <w:gridCol w:w="269"/>
        <w:gridCol w:w="1262"/>
        <w:gridCol w:w="273"/>
        <w:gridCol w:w="1708"/>
        <w:gridCol w:w="7"/>
        <w:gridCol w:w="236"/>
        <w:gridCol w:w="7"/>
        <w:gridCol w:w="1103"/>
        <w:gridCol w:w="7"/>
        <w:gridCol w:w="269"/>
        <w:gridCol w:w="7"/>
        <w:gridCol w:w="976"/>
        <w:gridCol w:w="7"/>
        <w:gridCol w:w="268"/>
        <w:gridCol w:w="7"/>
        <w:gridCol w:w="1058"/>
        <w:gridCol w:w="7"/>
        <w:gridCol w:w="8"/>
        <w:gridCol w:w="256"/>
        <w:gridCol w:w="7"/>
        <w:gridCol w:w="8"/>
        <w:gridCol w:w="1066"/>
        <w:gridCol w:w="12"/>
        <w:gridCol w:w="20"/>
      </w:tblGrid>
      <w:tr w:rsidR="008E6A54" w:rsidRPr="00A733E0" w14:paraId="648E4952" w14:textId="77777777" w:rsidTr="00440B0F">
        <w:trPr>
          <w:gridAfter w:val="1"/>
          <w:wAfter w:w="20" w:type="dxa"/>
          <w:trHeight w:hRule="exact" w:val="340"/>
          <w:tblHeader/>
        </w:trPr>
        <w:tc>
          <w:tcPr>
            <w:tcW w:w="14675" w:type="dxa"/>
            <w:gridSpan w:val="25"/>
          </w:tcPr>
          <w:p w14:paraId="59FD46B4" w14:textId="77777777" w:rsidR="008E6A54" w:rsidRPr="00A733E0" w:rsidRDefault="008E6A54" w:rsidP="00AB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4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A733E0" w:rsidRPr="00A733E0" w14:paraId="099A28B7" w14:textId="77777777" w:rsidTr="00A733E0">
        <w:trPr>
          <w:trHeight w:hRule="exact" w:val="342"/>
          <w:tblHeader/>
        </w:trPr>
        <w:tc>
          <w:tcPr>
            <w:tcW w:w="4767" w:type="dxa"/>
            <w:vAlign w:val="center"/>
          </w:tcPr>
          <w:p w14:paraId="7BF4F4AD" w14:textId="77777777" w:rsidR="00A733E0" w:rsidRPr="00A733E0" w:rsidRDefault="00A733E0" w:rsidP="00A733E0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7F5B935F" w14:textId="77777777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69" w:type="dxa"/>
            <w:vAlign w:val="center"/>
          </w:tcPr>
          <w:p w14:paraId="77318D88" w14:textId="77777777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  <w:vAlign w:val="center"/>
          </w:tcPr>
          <w:p w14:paraId="430F9B82" w14:textId="77777777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อาคาร</w:t>
            </w:r>
          </w:p>
        </w:tc>
        <w:tc>
          <w:tcPr>
            <w:tcW w:w="273" w:type="dxa"/>
            <w:vAlign w:val="center"/>
          </w:tcPr>
          <w:p w14:paraId="48CDA2DE" w14:textId="77777777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5" w:type="dxa"/>
            <w:gridSpan w:val="2"/>
            <w:vAlign w:val="center"/>
          </w:tcPr>
          <w:p w14:paraId="13EDF3EB" w14:textId="5467C448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โรงไฟฟ้า ระบบ</w:t>
            </w:r>
          </w:p>
        </w:tc>
        <w:tc>
          <w:tcPr>
            <w:tcW w:w="236" w:type="dxa"/>
            <w:vAlign w:val="center"/>
          </w:tcPr>
          <w:p w14:paraId="2AB34CF9" w14:textId="77777777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7" w:type="dxa"/>
            <w:gridSpan w:val="3"/>
            <w:vAlign w:val="center"/>
          </w:tcPr>
          <w:p w14:paraId="3B9CB4B0" w14:textId="389DDBC8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 xml:space="preserve">เครื่องตกแต่ง </w:t>
            </w:r>
          </w:p>
        </w:tc>
        <w:tc>
          <w:tcPr>
            <w:tcW w:w="276" w:type="dxa"/>
            <w:gridSpan w:val="2"/>
            <w:vAlign w:val="center"/>
          </w:tcPr>
          <w:p w14:paraId="05CCA1AD" w14:textId="77777777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gridSpan w:val="2"/>
            <w:vAlign w:val="center"/>
          </w:tcPr>
          <w:p w14:paraId="1663263E" w14:textId="77777777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5" w:type="dxa"/>
            <w:gridSpan w:val="2"/>
            <w:vAlign w:val="center"/>
          </w:tcPr>
          <w:p w14:paraId="74BEDB6E" w14:textId="77777777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3" w:type="dxa"/>
            <w:gridSpan w:val="3"/>
            <w:vAlign w:val="center"/>
          </w:tcPr>
          <w:p w14:paraId="58F51308" w14:textId="12E67588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 w:hanging="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271" w:type="dxa"/>
            <w:gridSpan w:val="3"/>
            <w:vAlign w:val="center"/>
          </w:tcPr>
          <w:p w14:paraId="4CE7EE5A" w14:textId="77777777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8" w:type="dxa"/>
            <w:gridSpan w:val="3"/>
            <w:vAlign w:val="center"/>
          </w:tcPr>
          <w:p w14:paraId="78AFC15E" w14:textId="77777777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A733E0" w:rsidRPr="00A733E0" w14:paraId="7ABCD1B8" w14:textId="77777777" w:rsidTr="00440B0F">
        <w:trPr>
          <w:trHeight w:hRule="exact" w:val="340"/>
          <w:tblHeader/>
        </w:trPr>
        <w:tc>
          <w:tcPr>
            <w:tcW w:w="4767" w:type="dxa"/>
            <w:vAlign w:val="center"/>
          </w:tcPr>
          <w:p w14:paraId="7A18A7CE" w14:textId="77777777" w:rsidR="00A733E0" w:rsidRPr="00A733E0" w:rsidRDefault="00A733E0" w:rsidP="00A733E0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1EEA73F0" w14:textId="77777777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69" w:type="dxa"/>
            <w:vAlign w:val="center"/>
          </w:tcPr>
          <w:p w14:paraId="236E7975" w14:textId="77777777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  <w:vAlign w:val="center"/>
          </w:tcPr>
          <w:p w14:paraId="60364AFA" w14:textId="77777777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สิ่งปลูกสร้างและ</w:t>
            </w:r>
          </w:p>
        </w:tc>
        <w:tc>
          <w:tcPr>
            <w:tcW w:w="273" w:type="dxa"/>
            <w:vAlign w:val="center"/>
          </w:tcPr>
          <w:p w14:paraId="1DE751FB" w14:textId="77777777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5" w:type="dxa"/>
            <w:gridSpan w:val="2"/>
            <w:vAlign w:val="center"/>
          </w:tcPr>
          <w:p w14:paraId="4E40D902" w14:textId="141F2CAE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ส่งพลังงานไฟฟ้าและ</w:t>
            </w:r>
          </w:p>
        </w:tc>
        <w:tc>
          <w:tcPr>
            <w:tcW w:w="236" w:type="dxa"/>
            <w:vAlign w:val="center"/>
          </w:tcPr>
          <w:p w14:paraId="28D1FEDD" w14:textId="77777777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7" w:type="dxa"/>
            <w:gridSpan w:val="3"/>
            <w:vAlign w:val="center"/>
          </w:tcPr>
          <w:p w14:paraId="1B2B35A9" w14:textId="2E01D742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ติดตั้งและ</w:t>
            </w:r>
          </w:p>
        </w:tc>
        <w:tc>
          <w:tcPr>
            <w:tcW w:w="276" w:type="dxa"/>
            <w:gridSpan w:val="2"/>
            <w:vAlign w:val="center"/>
          </w:tcPr>
          <w:p w14:paraId="63B651E9" w14:textId="77777777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gridSpan w:val="2"/>
            <w:vAlign w:val="center"/>
          </w:tcPr>
          <w:p w14:paraId="6471365A" w14:textId="77777777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5" w:type="dxa"/>
            <w:gridSpan w:val="2"/>
            <w:vAlign w:val="center"/>
          </w:tcPr>
          <w:p w14:paraId="663F0B4F" w14:textId="77777777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3" w:type="dxa"/>
            <w:gridSpan w:val="3"/>
            <w:vAlign w:val="center"/>
          </w:tcPr>
          <w:p w14:paraId="1BA1D621" w14:textId="2521D4EA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 w:hanging="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ระหว่าง</w:t>
            </w:r>
          </w:p>
        </w:tc>
        <w:tc>
          <w:tcPr>
            <w:tcW w:w="271" w:type="dxa"/>
            <w:gridSpan w:val="3"/>
            <w:vAlign w:val="center"/>
          </w:tcPr>
          <w:p w14:paraId="2AA07034" w14:textId="77777777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8" w:type="dxa"/>
            <w:gridSpan w:val="3"/>
            <w:vAlign w:val="center"/>
          </w:tcPr>
          <w:p w14:paraId="67FD47EA" w14:textId="77777777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C73D70" w:rsidRPr="00A733E0" w14:paraId="6886DD69" w14:textId="77777777" w:rsidTr="00A733E0">
        <w:trPr>
          <w:trHeight w:hRule="exact" w:val="666"/>
          <w:tblHeader/>
        </w:trPr>
        <w:tc>
          <w:tcPr>
            <w:tcW w:w="4767" w:type="dxa"/>
            <w:vAlign w:val="center"/>
          </w:tcPr>
          <w:p w14:paraId="38C66765" w14:textId="77777777" w:rsidR="00C73D70" w:rsidRPr="00A733E0" w:rsidRDefault="00C73D70" w:rsidP="00C73D70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2E7968BB" w14:textId="77777777" w:rsidR="00C73D70" w:rsidRPr="00A733E0" w:rsidRDefault="00C73D7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ที่ดิน</w:t>
            </w:r>
          </w:p>
        </w:tc>
        <w:tc>
          <w:tcPr>
            <w:tcW w:w="269" w:type="dxa"/>
            <w:vAlign w:val="bottom"/>
          </w:tcPr>
          <w:p w14:paraId="02B39C03" w14:textId="77777777" w:rsidR="00C73D70" w:rsidRPr="00A733E0" w:rsidRDefault="00C73D7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  <w:vAlign w:val="bottom"/>
          </w:tcPr>
          <w:p w14:paraId="3F74DCE8" w14:textId="77777777" w:rsidR="00C73D70" w:rsidRPr="00A733E0" w:rsidRDefault="00C73D7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ส่วนปรับปรุงอาคาร</w:t>
            </w:r>
          </w:p>
        </w:tc>
        <w:tc>
          <w:tcPr>
            <w:tcW w:w="273" w:type="dxa"/>
            <w:vAlign w:val="bottom"/>
          </w:tcPr>
          <w:p w14:paraId="014B8482" w14:textId="77777777" w:rsidR="00C73D70" w:rsidRPr="00A733E0" w:rsidRDefault="00C73D7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5" w:type="dxa"/>
            <w:gridSpan w:val="2"/>
            <w:vAlign w:val="bottom"/>
          </w:tcPr>
          <w:p w14:paraId="492719A3" w14:textId="4B55CBDE" w:rsidR="00C73D7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เครื่องมือเครื่องใช้ใน</w:t>
            </w:r>
            <w:r w:rsidRPr="00A733E0">
              <w:rPr>
                <w:rFonts w:ascii="Angsana New" w:hAnsi="Angsana New"/>
                <w:sz w:val="27"/>
                <w:szCs w:val="27"/>
              </w:rPr>
              <w:br/>
            </w:r>
            <w:r w:rsidR="00C73D70" w:rsidRPr="00A733E0">
              <w:rPr>
                <w:rFonts w:ascii="Angsana New" w:hAnsi="Angsana New" w:hint="cs"/>
                <w:sz w:val="27"/>
                <w:szCs w:val="27"/>
                <w:cs/>
              </w:rPr>
              <w:t>การผลิตและ</w:t>
            </w: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บำรุงรักษา</w:t>
            </w:r>
          </w:p>
        </w:tc>
        <w:tc>
          <w:tcPr>
            <w:tcW w:w="236" w:type="dxa"/>
            <w:vAlign w:val="bottom"/>
          </w:tcPr>
          <w:p w14:paraId="7C0F54B5" w14:textId="77777777" w:rsidR="00C73D70" w:rsidRPr="00A733E0" w:rsidRDefault="00C73D7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7" w:type="dxa"/>
            <w:gridSpan w:val="3"/>
            <w:vAlign w:val="bottom"/>
          </w:tcPr>
          <w:p w14:paraId="7331AEE5" w14:textId="6CDA465F" w:rsidR="00C73D7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เครื่องใช้</w:t>
            </w:r>
            <w:r w:rsidR="00C73D70" w:rsidRPr="00A733E0">
              <w:rPr>
                <w:rFonts w:ascii="Angsana New" w:hAnsi="Angsana New" w:hint="cs"/>
                <w:sz w:val="27"/>
                <w:szCs w:val="27"/>
                <w:cs/>
              </w:rPr>
              <w:t>สำนักงาน</w:t>
            </w:r>
          </w:p>
        </w:tc>
        <w:tc>
          <w:tcPr>
            <w:tcW w:w="276" w:type="dxa"/>
            <w:gridSpan w:val="2"/>
            <w:vAlign w:val="bottom"/>
          </w:tcPr>
          <w:p w14:paraId="540F6CDE" w14:textId="77777777" w:rsidR="00C73D70" w:rsidRPr="00A733E0" w:rsidRDefault="00C73D7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6ED06D38" w14:textId="77777777" w:rsidR="00C73D70" w:rsidRPr="00A733E0" w:rsidRDefault="00C73D7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275" w:type="dxa"/>
            <w:gridSpan w:val="2"/>
            <w:vAlign w:val="bottom"/>
          </w:tcPr>
          <w:p w14:paraId="4CFADEC0" w14:textId="77777777" w:rsidR="00C73D70" w:rsidRPr="00A733E0" w:rsidRDefault="00C73D7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3" w:type="dxa"/>
            <w:gridSpan w:val="3"/>
            <w:vAlign w:val="bottom"/>
          </w:tcPr>
          <w:p w14:paraId="4F404AAF" w14:textId="1A3A9483" w:rsidR="00C73D7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 w:hanging="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การก่อสร้าง</w:t>
            </w:r>
            <w:r w:rsidR="00C73D70" w:rsidRPr="00A733E0">
              <w:rPr>
                <w:rFonts w:ascii="Angsana New" w:hAnsi="Angsana New" w:hint="cs"/>
                <w:sz w:val="27"/>
                <w:szCs w:val="27"/>
                <w:cs/>
              </w:rPr>
              <w:t>และติดตั้ง</w:t>
            </w:r>
          </w:p>
        </w:tc>
        <w:tc>
          <w:tcPr>
            <w:tcW w:w="271" w:type="dxa"/>
            <w:gridSpan w:val="3"/>
            <w:vAlign w:val="bottom"/>
          </w:tcPr>
          <w:p w14:paraId="707DFABB" w14:textId="77777777" w:rsidR="00C73D70" w:rsidRPr="00A733E0" w:rsidRDefault="00C73D7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8" w:type="dxa"/>
            <w:gridSpan w:val="3"/>
            <w:vAlign w:val="bottom"/>
          </w:tcPr>
          <w:p w14:paraId="2C08CC00" w14:textId="77777777" w:rsidR="00C73D70" w:rsidRPr="00A733E0" w:rsidRDefault="00C73D7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</w:tr>
      <w:tr w:rsidR="00C73D70" w:rsidRPr="00A733E0" w14:paraId="51E6DEB2" w14:textId="77777777" w:rsidTr="00440B0F">
        <w:trPr>
          <w:trHeight w:hRule="exact" w:val="288"/>
          <w:tblHeader/>
        </w:trPr>
        <w:tc>
          <w:tcPr>
            <w:tcW w:w="4767" w:type="dxa"/>
            <w:vAlign w:val="center"/>
          </w:tcPr>
          <w:p w14:paraId="18E8F4F1" w14:textId="77777777" w:rsidR="00C73D70" w:rsidRPr="00A733E0" w:rsidRDefault="00C73D70" w:rsidP="00C73D70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28" w:type="dxa"/>
            <w:gridSpan w:val="25"/>
            <w:vAlign w:val="center"/>
          </w:tcPr>
          <w:p w14:paraId="3C097554" w14:textId="77777777" w:rsidR="00C73D70" w:rsidRPr="00A733E0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733E0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C73D70" w:rsidRPr="00A733E0" w14:paraId="4603D012" w14:textId="77777777" w:rsidTr="00440B0F">
        <w:trPr>
          <w:trHeight w:hRule="exact" w:val="331"/>
        </w:trPr>
        <w:tc>
          <w:tcPr>
            <w:tcW w:w="4767" w:type="dxa"/>
            <w:vAlign w:val="center"/>
          </w:tcPr>
          <w:p w14:paraId="20FA41EF" w14:textId="77777777" w:rsidR="00C73D70" w:rsidRPr="00A733E0" w:rsidRDefault="00C73D70" w:rsidP="00C73D70">
            <w:pPr>
              <w:spacing w:line="320" w:lineRule="exact"/>
              <w:ind w:right="-185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080" w:type="dxa"/>
            <w:vAlign w:val="center"/>
          </w:tcPr>
          <w:p w14:paraId="3BC03D8C" w14:textId="77777777" w:rsidR="00C73D70" w:rsidRPr="00A733E0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left="-108" w:right="-22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9" w:type="dxa"/>
            <w:vAlign w:val="center"/>
          </w:tcPr>
          <w:p w14:paraId="590607E3" w14:textId="77777777" w:rsidR="00C73D70" w:rsidRPr="00A733E0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  <w:vAlign w:val="center"/>
          </w:tcPr>
          <w:p w14:paraId="57697C1C" w14:textId="77777777" w:rsidR="00C73D70" w:rsidRPr="00A733E0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3" w:type="dxa"/>
            <w:vAlign w:val="center"/>
          </w:tcPr>
          <w:p w14:paraId="04CB268D" w14:textId="77777777" w:rsidR="00C73D70" w:rsidRPr="00A733E0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5" w:type="dxa"/>
            <w:gridSpan w:val="2"/>
            <w:vAlign w:val="center"/>
          </w:tcPr>
          <w:p w14:paraId="0092A3AD" w14:textId="77777777" w:rsidR="00C73D70" w:rsidRPr="00A733E0" w:rsidRDefault="00C73D70" w:rsidP="00C73D7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49DDD05" w14:textId="77777777" w:rsidR="00C73D70" w:rsidRPr="00A733E0" w:rsidRDefault="00C73D70" w:rsidP="00C73D7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17" w:type="dxa"/>
            <w:gridSpan w:val="3"/>
            <w:vAlign w:val="center"/>
          </w:tcPr>
          <w:p w14:paraId="0734D300" w14:textId="77777777" w:rsidR="00C73D70" w:rsidRPr="00A733E0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6" w:type="dxa"/>
            <w:gridSpan w:val="2"/>
            <w:vAlign w:val="center"/>
          </w:tcPr>
          <w:p w14:paraId="108F5F3D" w14:textId="77777777" w:rsidR="00C73D70" w:rsidRPr="00A733E0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gridSpan w:val="2"/>
            <w:vAlign w:val="center"/>
          </w:tcPr>
          <w:p w14:paraId="674553C7" w14:textId="77777777" w:rsidR="00C73D70" w:rsidRPr="00A733E0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5" w:type="dxa"/>
            <w:gridSpan w:val="2"/>
            <w:vAlign w:val="center"/>
          </w:tcPr>
          <w:p w14:paraId="69ABECB8" w14:textId="77777777" w:rsidR="00C73D70" w:rsidRPr="00A733E0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3" w:type="dxa"/>
            <w:gridSpan w:val="3"/>
            <w:vAlign w:val="center"/>
          </w:tcPr>
          <w:p w14:paraId="03A534E6" w14:textId="77777777" w:rsidR="00C73D70" w:rsidRPr="00A733E0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1" w:type="dxa"/>
            <w:gridSpan w:val="3"/>
            <w:vAlign w:val="center"/>
          </w:tcPr>
          <w:p w14:paraId="73EB1E2A" w14:textId="77777777" w:rsidR="00C73D70" w:rsidRPr="00A733E0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8" w:type="dxa"/>
            <w:gridSpan w:val="3"/>
            <w:vAlign w:val="center"/>
          </w:tcPr>
          <w:p w14:paraId="1DF11D75" w14:textId="77777777" w:rsidR="00C73D70" w:rsidRPr="00A733E0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73D70" w:rsidRPr="00A733E0" w14:paraId="7E4163A8" w14:textId="77777777" w:rsidTr="00440B0F">
        <w:trPr>
          <w:trHeight w:hRule="exact" w:val="331"/>
        </w:trPr>
        <w:tc>
          <w:tcPr>
            <w:tcW w:w="4767" w:type="dxa"/>
            <w:vAlign w:val="center"/>
          </w:tcPr>
          <w:p w14:paraId="1B520FB8" w14:textId="13B18439" w:rsidR="00C73D70" w:rsidRPr="00A733E0" w:rsidRDefault="00C73D70" w:rsidP="00C73D70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 w:hint="cs"/>
                <w:sz w:val="27"/>
                <w:szCs w:val="27"/>
              </w:rPr>
              <w:t>1</w:t>
            </w: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 xml:space="preserve"> มกราคม </w:t>
            </w:r>
            <w:r w:rsidR="0001010D" w:rsidRPr="0001010D">
              <w:rPr>
                <w:rFonts w:ascii="Angsana New" w:hAnsi="Angsana New" w:hint="cs"/>
                <w:sz w:val="27"/>
                <w:szCs w:val="27"/>
              </w:rPr>
              <w:t>256</w:t>
            </w:r>
            <w:r w:rsidR="0001010D" w:rsidRPr="0001010D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080" w:type="dxa"/>
            <w:vAlign w:val="center"/>
          </w:tcPr>
          <w:p w14:paraId="3631BCC4" w14:textId="3AA2B21F" w:rsidR="00C73D70" w:rsidRPr="00A733E0" w:rsidRDefault="0001010D" w:rsidP="00C73D70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="00C73D70" w:rsidRPr="00A733E0">
              <w:rPr>
                <w:rFonts w:ascii="Angsana New" w:hAnsi="Angsana New" w:hint="cs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 w:hint="cs"/>
                <w:sz w:val="27"/>
                <w:szCs w:val="27"/>
                <w:lang w:val="en-US"/>
              </w:rPr>
              <w:t>7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39</w:t>
            </w:r>
            <w:r w:rsidR="00C73D70" w:rsidRPr="00A733E0">
              <w:rPr>
                <w:rFonts w:ascii="Angsana New" w:hAnsi="Angsana New" w:hint="cs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143</w:t>
            </w:r>
          </w:p>
        </w:tc>
        <w:tc>
          <w:tcPr>
            <w:tcW w:w="269" w:type="dxa"/>
            <w:vAlign w:val="center"/>
          </w:tcPr>
          <w:p w14:paraId="2D238A83" w14:textId="77777777" w:rsidR="00C73D70" w:rsidRPr="00A733E0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  <w:vAlign w:val="center"/>
          </w:tcPr>
          <w:p w14:paraId="47859F3A" w14:textId="0025A4F6" w:rsidR="00C73D70" w:rsidRPr="00A733E0" w:rsidRDefault="0001010D" w:rsidP="00C73D70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 w:hint="cs"/>
                <w:sz w:val="27"/>
                <w:szCs w:val="27"/>
                <w:lang w:val="en-US"/>
              </w:rPr>
              <w:t>5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27</w:t>
            </w:r>
            <w:r w:rsidR="00C73D70" w:rsidRPr="00A733E0">
              <w:rPr>
                <w:rFonts w:ascii="Angsana New" w:hAnsi="Angsana New" w:hint="cs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201</w:t>
            </w:r>
          </w:p>
        </w:tc>
        <w:tc>
          <w:tcPr>
            <w:tcW w:w="273" w:type="dxa"/>
            <w:vAlign w:val="center"/>
          </w:tcPr>
          <w:p w14:paraId="6C3A5387" w14:textId="77777777" w:rsidR="00C73D70" w:rsidRPr="00A733E0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5" w:type="dxa"/>
            <w:gridSpan w:val="2"/>
            <w:vAlign w:val="center"/>
          </w:tcPr>
          <w:p w14:paraId="14A34B9F" w14:textId="186D23F5" w:rsidR="00C73D70" w:rsidRPr="00A733E0" w:rsidRDefault="0001010D" w:rsidP="00C73D70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1010D">
              <w:rPr>
                <w:rFonts w:ascii="Angsana New" w:hAnsi="Angsana New" w:hint="cs"/>
                <w:sz w:val="27"/>
                <w:szCs w:val="27"/>
                <w:lang w:val="en-US" w:bidi="th-TH"/>
              </w:rPr>
              <w:t>3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6</w:t>
            </w:r>
            <w:r w:rsidR="00C73D70" w:rsidRPr="00A733E0">
              <w:rPr>
                <w:rFonts w:ascii="Angsana New" w:hAnsi="Angsana New" w:hint="cs"/>
                <w:sz w:val="27"/>
                <w:szCs w:val="27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590</w:t>
            </w:r>
            <w:r w:rsidR="00C73D70" w:rsidRPr="00A733E0">
              <w:rPr>
                <w:rFonts w:ascii="Angsana New" w:hAnsi="Angsana New" w:hint="cs"/>
                <w:sz w:val="27"/>
                <w:szCs w:val="27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465</w:t>
            </w:r>
          </w:p>
        </w:tc>
        <w:tc>
          <w:tcPr>
            <w:tcW w:w="236" w:type="dxa"/>
            <w:vAlign w:val="center"/>
          </w:tcPr>
          <w:p w14:paraId="5798C3B0" w14:textId="77777777" w:rsidR="00C73D70" w:rsidRPr="00A733E0" w:rsidRDefault="00C73D70" w:rsidP="00C73D7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117" w:type="dxa"/>
            <w:gridSpan w:val="3"/>
            <w:vAlign w:val="center"/>
          </w:tcPr>
          <w:p w14:paraId="1A98283B" w14:textId="7A5062C4" w:rsidR="00C73D70" w:rsidRPr="00A733E0" w:rsidRDefault="0001010D" w:rsidP="00C73D7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14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1010D">
              <w:rPr>
                <w:rFonts w:ascii="Angsana New" w:hAnsi="Angsana New" w:hint="cs"/>
                <w:sz w:val="27"/>
                <w:szCs w:val="27"/>
                <w:lang w:val="en-US" w:bidi="th-TH"/>
              </w:rPr>
              <w:t>5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71</w:t>
            </w:r>
            <w:r w:rsidR="00C73D70" w:rsidRPr="00A733E0">
              <w:rPr>
                <w:rFonts w:ascii="Angsana New" w:hAnsi="Angsana New" w:hint="cs"/>
                <w:sz w:val="27"/>
                <w:szCs w:val="27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686</w:t>
            </w:r>
          </w:p>
        </w:tc>
        <w:tc>
          <w:tcPr>
            <w:tcW w:w="276" w:type="dxa"/>
            <w:gridSpan w:val="2"/>
            <w:vAlign w:val="center"/>
          </w:tcPr>
          <w:p w14:paraId="5A4C2B7C" w14:textId="77777777" w:rsidR="00C73D70" w:rsidRPr="00A733E0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gridSpan w:val="2"/>
            <w:vAlign w:val="center"/>
          </w:tcPr>
          <w:p w14:paraId="372D1BE6" w14:textId="40689B41" w:rsidR="00C73D70" w:rsidRPr="00A733E0" w:rsidRDefault="0001010D" w:rsidP="00C73D70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3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18</w:t>
            </w:r>
            <w:r w:rsidR="00C73D70" w:rsidRPr="00A733E0">
              <w:rPr>
                <w:rFonts w:ascii="Angsana New" w:hAnsi="Angsana New" w:hint="cs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356</w:t>
            </w:r>
          </w:p>
        </w:tc>
        <w:tc>
          <w:tcPr>
            <w:tcW w:w="275" w:type="dxa"/>
            <w:gridSpan w:val="2"/>
            <w:vAlign w:val="center"/>
          </w:tcPr>
          <w:p w14:paraId="589416F4" w14:textId="77777777" w:rsidR="00C73D70" w:rsidRPr="00A733E0" w:rsidRDefault="00C73D70" w:rsidP="00C73D7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35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073" w:type="dxa"/>
            <w:gridSpan w:val="3"/>
            <w:vAlign w:val="center"/>
          </w:tcPr>
          <w:p w14:paraId="444164A9" w14:textId="3D39CE3A" w:rsidR="00C73D70" w:rsidRPr="00A733E0" w:rsidRDefault="0001010D" w:rsidP="00C73D70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3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  <w:r w:rsidR="00C73D70" w:rsidRPr="00A733E0">
              <w:rPr>
                <w:rFonts w:ascii="Angsana New" w:hAnsi="Angsana New" w:hint="cs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117</w:t>
            </w:r>
            <w:r w:rsidR="00C73D70" w:rsidRPr="00A733E0">
              <w:rPr>
                <w:rFonts w:ascii="Angsana New" w:hAnsi="Angsana New" w:hint="cs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218</w:t>
            </w:r>
          </w:p>
        </w:tc>
        <w:tc>
          <w:tcPr>
            <w:tcW w:w="271" w:type="dxa"/>
            <w:gridSpan w:val="3"/>
            <w:vAlign w:val="center"/>
          </w:tcPr>
          <w:p w14:paraId="1BBF6EF4" w14:textId="77777777" w:rsidR="00C73D70" w:rsidRPr="00A733E0" w:rsidRDefault="00C73D70" w:rsidP="00C73D7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098" w:type="dxa"/>
            <w:gridSpan w:val="3"/>
            <w:vAlign w:val="center"/>
          </w:tcPr>
          <w:p w14:paraId="1A104C07" w14:textId="33DF891C" w:rsidR="00C73D70" w:rsidRPr="00A733E0" w:rsidRDefault="0001010D" w:rsidP="00C73D70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7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46</w:t>
            </w:r>
            <w:r w:rsidR="00C73D70" w:rsidRPr="00A733E0">
              <w:rPr>
                <w:rFonts w:ascii="Angsana New" w:hAnsi="Angsana New" w:hint="cs"/>
                <w:sz w:val="27"/>
                <w:szCs w:val="27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564</w:t>
            </w:r>
            <w:r w:rsidR="00C73D70" w:rsidRPr="00A733E0">
              <w:rPr>
                <w:rFonts w:ascii="Angsana New" w:hAnsi="Angsana New" w:hint="cs"/>
                <w:sz w:val="27"/>
                <w:szCs w:val="27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069</w:t>
            </w:r>
          </w:p>
        </w:tc>
      </w:tr>
      <w:tr w:rsidR="00440B0F" w:rsidRPr="00A733E0" w14:paraId="1E5A83C4" w14:textId="77777777" w:rsidTr="00440B0F">
        <w:trPr>
          <w:trHeight w:hRule="exact" w:val="331"/>
        </w:trPr>
        <w:tc>
          <w:tcPr>
            <w:tcW w:w="4767" w:type="dxa"/>
            <w:vAlign w:val="center"/>
          </w:tcPr>
          <w:p w14:paraId="2D99304C" w14:textId="77777777" w:rsidR="00440B0F" w:rsidRPr="00A733E0" w:rsidRDefault="00440B0F" w:rsidP="00440B0F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080" w:type="dxa"/>
            <w:vAlign w:val="center"/>
          </w:tcPr>
          <w:p w14:paraId="68DEAEA5" w14:textId="6F528CEB" w:rsidR="00440B0F" w:rsidRPr="00A733E0" w:rsidRDefault="0001010D" w:rsidP="00440B0F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10</w:t>
            </w:r>
            <w:r w:rsidR="00440B0F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294</w:t>
            </w:r>
          </w:p>
        </w:tc>
        <w:tc>
          <w:tcPr>
            <w:tcW w:w="269" w:type="dxa"/>
            <w:vAlign w:val="center"/>
          </w:tcPr>
          <w:p w14:paraId="41DEE461" w14:textId="77777777" w:rsidR="00440B0F" w:rsidRPr="00A733E0" w:rsidRDefault="00440B0F" w:rsidP="0044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  <w:vAlign w:val="center"/>
          </w:tcPr>
          <w:p w14:paraId="1EEC416B" w14:textId="17B24867" w:rsidR="00440B0F" w:rsidRPr="00A733E0" w:rsidRDefault="0001010D" w:rsidP="00440B0F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38</w:t>
            </w:r>
            <w:r w:rsidR="00440B0F"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636</w:t>
            </w:r>
          </w:p>
        </w:tc>
        <w:tc>
          <w:tcPr>
            <w:tcW w:w="273" w:type="dxa"/>
            <w:vAlign w:val="center"/>
          </w:tcPr>
          <w:p w14:paraId="68967A17" w14:textId="77777777" w:rsidR="00440B0F" w:rsidRPr="00A733E0" w:rsidRDefault="00440B0F" w:rsidP="0044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5" w:type="dxa"/>
            <w:gridSpan w:val="2"/>
            <w:vAlign w:val="center"/>
          </w:tcPr>
          <w:p w14:paraId="6FD6A47C" w14:textId="09D8E35D" w:rsidR="00440B0F" w:rsidRPr="00A733E0" w:rsidRDefault="003A504A" w:rsidP="00440B0F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696</w:t>
            </w:r>
            <w:r w:rsidR="00440B0F"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594</w:t>
            </w:r>
          </w:p>
        </w:tc>
        <w:tc>
          <w:tcPr>
            <w:tcW w:w="236" w:type="dxa"/>
            <w:vAlign w:val="center"/>
          </w:tcPr>
          <w:p w14:paraId="18712AFA" w14:textId="77777777" w:rsidR="00440B0F" w:rsidRPr="00A733E0" w:rsidRDefault="00440B0F" w:rsidP="0044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7" w:type="dxa"/>
            <w:gridSpan w:val="3"/>
            <w:vAlign w:val="center"/>
          </w:tcPr>
          <w:p w14:paraId="488A6B19" w14:textId="707CE39B" w:rsidR="00440B0F" w:rsidRPr="00A733E0" w:rsidRDefault="0001010D" w:rsidP="00440B0F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14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8</w:t>
            </w:r>
            <w:r w:rsidR="00440B0F"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295</w:t>
            </w:r>
          </w:p>
        </w:tc>
        <w:tc>
          <w:tcPr>
            <w:tcW w:w="276" w:type="dxa"/>
            <w:gridSpan w:val="2"/>
            <w:vAlign w:val="center"/>
          </w:tcPr>
          <w:p w14:paraId="013B735B" w14:textId="77777777" w:rsidR="00440B0F" w:rsidRPr="00A733E0" w:rsidRDefault="00440B0F" w:rsidP="0044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gridSpan w:val="2"/>
            <w:vAlign w:val="center"/>
          </w:tcPr>
          <w:p w14:paraId="60C5124B" w14:textId="2BFBE0D6" w:rsidR="00440B0F" w:rsidRPr="00A733E0" w:rsidRDefault="00440B0F" w:rsidP="00440B0F">
            <w:pPr>
              <w:pStyle w:val="acctfourfigures"/>
              <w:tabs>
                <w:tab w:val="clear" w:pos="765"/>
                <w:tab w:val="decimal" w:pos="520"/>
              </w:tabs>
              <w:spacing w:line="360" w:lineRule="exact"/>
              <w:ind w:left="-79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75" w:type="dxa"/>
            <w:gridSpan w:val="2"/>
            <w:vAlign w:val="center"/>
          </w:tcPr>
          <w:p w14:paraId="035BB5D8" w14:textId="77777777" w:rsidR="00440B0F" w:rsidRPr="00A733E0" w:rsidRDefault="00440B0F" w:rsidP="0044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3" w:type="dxa"/>
            <w:gridSpan w:val="3"/>
            <w:vAlign w:val="center"/>
          </w:tcPr>
          <w:p w14:paraId="705BE24D" w14:textId="77CE8282" w:rsidR="00440B0F" w:rsidRPr="00A733E0" w:rsidRDefault="0001010D" w:rsidP="00440B0F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3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440B0F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691</w:t>
            </w:r>
            <w:r w:rsidR="00440B0F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397</w:t>
            </w:r>
          </w:p>
        </w:tc>
        <w:tc>
          <w:tcPr>
            <w:tcW w:w="271" w:type="dxa"/>
            <w:gridSpan w:val="3"/>
            <w:vAlign w:val="center"/>
          </w:tcPr>
          <w:p w14:paraId="1005A514" w14:textId="77777777" w:rsidR="00440B0F" w:rsidRPr="00A733E0" w:rsidRDefault="00440B0F" w:rsidP="0044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8" w:type="dxa"/>
            <w:gridSpan w:val="3"/>
            <w:vAlign w:val="center"/>
          </w:tcPr>
          <w:p w14:paraId="439AA28B" w14:textId="347C588D" w:rsidR="00440B0F" w:rsidRPr="00A733E0" w:rsidRDefault="0001010D" w:rsidP="00440B0F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7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440B0F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3A504A">
              <w:rPr>
                <w:rFonts w:ascii="Angsana New" w:hAnsi="Angsana New"/>
                <w:sz w:val="27"/>
                <w:szCs w:val="27"/>
                <w:lang w:val="en-US"/>
              </w:rPr>
              <w:t>445</w:t>
            </w:r>
            <w:r w:rsidR="00440B0F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3A504A">
              <w:rPr>
                <w:rFonts w:ascii="Angsana New" w:hAnsi="Angsana New"/>
                <w:sz w:val="27"/>
                <w:szCs w:val="27"/>
                <w:lang w:val="en-US"/>
              </w:rPr>
              <w:t>216</w:t>
            </w:r>
          </w:p>
        </w:tc>
      </w:tr>
      <w:tr w:rsidR="00440B0F" w:rsidRPr="00A733E0" w14:paraId="59E275BA" w14:textId="77777777" w:rsidTr="00657808">
        <w:trPr>
          <w:trHeight w:hRule="exact" w:val="331"/>
        </w:trPr>
        <w:tc>
          <w:tcPr>
            <w:tcW w:w="4767" w:type="dxa"/>
            <w:vAlign w:val="center"/>
          </w:tcPr>
          <w:p w14:paraId="287F608C" w14:textId="3DF9BF0B" w:rsidR="00440B0F" w:rsidRPr="00A733E0" w:rsidRDefault="00440B0F" w:rsidP="00440B0F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/>
                <w:sz w:val="27"/>
                <w:szCs w:val="27"/>
                <w:cs/>
              </w:rPr>
              <w:t>ได้มาจากการรวมธุรกิจ</w:t>
            </w:r>
            <w:r w:rsidR="00B15AA9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A367B2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="00A367B2">
              <w:rPr>
                <w:rFonts w:ascii="Angsana New" w:hAnsi="Angsana New" w:hint="cs"/>
                <w:sz w:val="27"/>
                <w:szCs w:val="27"/>
                <w:cs/>
              </w:rPr>
              <w:t>ปรับปรุงใหม่</w:t>
            </w:r>
          </w:p>
        </w:tc>
        <w:tc>
          <w:tcPr>
            <w:tcW w:w="1080" w:type="dxa"/>
            <w:vAlign w:val="center"/>
          </w:tcPr>
          <w:p w14:paraId="39A7935B" w14:textId="1758FFA9" w:rsidR="00440B0F" w:rsidRPr="00A733E0" w:rsidRDefault="0001010D" w:rsidP="00440B0F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883</w:t>
            </w:r>
            <w:r w:rsidR="00440B0F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515</w:t>
            </w:r>
          </w:p>
        </w:tc>
        <w:tc>
          <w:tcPr>
            <w:tcW w:w="269" w:type="dxa"/>
            <w:vAlign w:val="center"/>
          </w:tcPr>
          <w:p w14:paraId="6CCCE23F" w14:textId="77777777" w:rsidR="00440B0F" w:rsidRPr="00A733E0" w:rsidRDefault="00440B0F" w:rsidP="0044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  <w:vAlign w:val="center"/>
          </w:tcPr>
          <w:p w14:paraId="0B108313" w14:textId="7B2626C2" w:rsidR="00440B0F" w:rsidRPr="00A733E0" w:rsidRDefault="00EB5DC1" w:rsidP="00440B0F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167</w:t>
            </w:r>
            <w:r w:rsidR="00657808"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909</w:t>
            </w:r>
          </w:p>
        </w:tc>
        <w:tc>
          <w:tcPr>
            <w:tcW w:w="273" w:type="dxa"/>
            <w:vAlign w:val="center"/>
          </w:tcPr>
          <w:p w14:paraId="138130DE" w14:textId="77777777" w:rsidR="00440B0F" w:rsidRPr="00A733E0" w:rsidRDefault="00440B0F" w:rsidP="0044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5" w:type="dxa"/>
            <w:gridSpan w:val="2"/>
            <w:vAlign w:val="center"/>
          </w:tcPr>
          <w:p w14:paraId="5E3C7AA1" w14:textId="7DF2A869" w:rsidR="00440B0F" w:rsidRPr="00A733E0" w:rsidRDefault="00EB5DC1" w:rsidP="00440B0F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3</w:t>
            </w:r>
            <w:r w:rsidR="00440B0F"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804</w:t>
            </w:r>
            <w:r w:rsidR="00440B0F"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262</w:t>
            </w:r>
          </w:p>
        </w:tc>
        <w:tc>
          <w:tcPr>
            <w:tcW w:w="236" w:type="dxa"/>
            <w:vAlign w:val="center"/>
          </w:tcPr>
          <w:p w14:paraId="5139655A" w14:textId="77777777" w:rsidR="00440B0F" w:rsidRPr="00A733E0" w:rsidRDefault="00440B0F" w:rsidP="0044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7" w:type="dxa"/>
            <w:gridSpan w:val="3"/>
            <w:shd w:val="clear" w:color="auto" w:fill="auto"/>
            <w:vAlign w:val="center"/>
          </w:tcPr>
          <w:p w14:paraId="21F218FF" w14:textId="526708E7" w:rsidR="00440B0F" w:rsidRPr="00A733E0" w:rsidRDefault="00EB5DC1" w:rsidP="00440B0F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14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9</w:t>
            </w:r>
            <w:r w:rsidR="00440B0F"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251</w:t>
            </w:r>
          </w:p>
        </w:tc>
        <w:tc>
          <w:tcPr>
            <w:tcW w:w="276" w:type="dxa"/>
            <w:gridSpan w:val="2"/>
            <w:vAlign w:val="center"/>
          </w:tcPr>
          <w:p w14:paraId="5FB5A64F" w14:textId="77777777" w:rsidR="00440B0F" w:rsidRPr="00A733E0" w:rsidRDefault="00440B0F" w:rsidP="0044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gridSpan w:val="2"/>
            <w:vAlign w:val="center"/>
          </w:tcPr>
          <w:p w14:paraId="56B9FCF7" w14:textId="0E2FB97B" w:rsidR="00440B0F" w:rsidRPr="00A733E0" w:rsidRDefault="00EB5DC1" w:rsidP="00440B0F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35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  <w:r w:rsidR="00657808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691</w:t>
            </w:r>
          </w:p>
        </w:tc>
        <w:tc>
          <w:tcPr>
            <w:tcW w:w="275" w:type="dxa"/>
            <w:gridSpan w:val="2"/>
            <w:vAlign w:val="center"/>
          </w:tcPr>
          <w:p w14:paraId="382A6885" w14:textId="77777777" w:rsidR="00440B0F" w:rsidRPr="00A733E0" w:rsidRDefault="00440B0F" w:rsidP="0044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3" w:type="dxa"/>
            <w:gridSpan w:val="3"/>
            <w:vAlign w:val="center"/>
          </w:tcPr>
          <w:p w14:paraId="4DF89985" w14:textId="2771FE63" w:rsidR="00440B0F" w:rsidRPr="00A733E0" w:rsidRDefault="0001010D" w:rsidP="00440B0F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3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37</w:t>
            </w:r>
            <w:r w:rsidR="00440B0F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747</w:t>
            </w:r>
          </w:p>
        </w:tc>
        <w:tc>
          <w:tcPr>
            <w:tcW w:w="271" w:type="dxa"/>
            <w:gridSpan w:val="3"/>
            <w:vAlign w:val="center"/>
          </w:tcPr>
          <w:p w14:paraId="55267009" w14:textId="77777777" w:rsidR="00440B0F" w:rsidRPr="00A733E0" w:rsidRDefault="00440B0F" w:rsidP="0044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8" w:type="dxa"/>
            <w:gridSpan w:val="3"/>
            <w:vAlign w:val="center"/>
          </w:tcPr>
          <w:p w14:paraId="3EA4F89D" w14:textId="74055246" w:rsidR="00440B0F" w:rsidRPr="00A733E0" w:rsidRDefault="00EB5DC1" w:rsidP="00440B0F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70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4</w:t>
            </w:r>
            <w:r w:rsidR="00440B0F"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908</w:t>
            </w:r>
            <w:r w:rsidR="00440B0F"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375</w:t>
            </w:r>
          </w:p>
        </w:tc>
      </w:tr>
      <w:tr w:rsidR="00440B0F" w:rsidRPr="00A733E0" w14:paraId="607AB207" w14:textId="77777777" w:rsidTr="00440B0F">
        <w:trPr>
          <w:trHeight w:hRule="exact" w:val="331"/>
        </w:trPr>
        <w:tc>
          <w:tcPr>
            <w:tcW w:w="4767" w:type="dxa"/>
            <w:vAlign w:val="center"/>
          </w:tcPr>
          <w:p w14:paraId="117DC4CE" w14:textId="77777777" w:rsidR="00440B0F" w:rsidRPr="00A733E0" w:rsidRDefault="00440B0F" w:rsidP="00440B0F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โอน</w:t>
            </w:r>
          </w:p>
        </w:tc>
        <w:tc>
          <w:tcPr>
            <w:tcW w:w="1080" w:type="dxa"/>
            <w:vAlign w:val="center"/>
          </w:tcPr>
          <w:p w14:paraId="20F3DB12" w14:textId="5B7BB376" w:rsidR="00440B0F" w:rsidRPr="00A733E0" w:rsidRDefault="00440B0F" w:rsidP="00440B0F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right="-208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103</w:t>
            </w: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300</w:t>
            </w: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69" w:type="dxa"/>
            <w:vAlign w:val="center"/>
          </w:tcPr>
          <w:p w14:paraId="4627F8E9" w14:textId="77777777" w:rsidR="00440B0F" w:rsidRPr="00A733E0" w:rsidRDefault="00440B0F" w:rsidP="0044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  <w:vAlign w:val="center"/>
          </w:tcPr>
          <w:p w14:paraId="0684E567" w14:textId="34B841C4" w:rsidR="00440B0F" w:rsidRPr="00A733E0" w:rsidRDefault="0001010D" w:rsidP="00440B0F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72</w:t>
            </w:r>
            <w:r w:rsidR="00440B0F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407</w:t>
            </w:r>
          </w:p>
        </w:tc>
        <w:tc>
          <w:tcPr>
            <w:tcW w:w="273" w:type="dxa"/>
            <w:vAlign w:val="center"/>
          </w:tcPr>
          <w:p w14:paraId="33616354" w14:textId="77777777" w:rsidR="00440B0F" w:rsidRPr="00A733E0" w:rsidRDefault="00440B0F" w:rsidP="0044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5" w:type="dxa"/>
            <w:gridSpan w:val="2"/>
            <w:vAlign w:val="center"/>
          </w:tcPr>
          <w:p w14:paraId="3A2C6F39" w14:textId="7F9DF67E" w:rsidR="00440B0F" w:rsidRPr="00A733E0" w:rsidRDefault="0001010D" w:rsidP="00440B0F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7</w:t>
            </w:r>
            <w:r w:rsidR="00440B0F"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300</w:t>
            </w:r>
            <w:r w:rsidR="00440B0F"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421</w:t>
            </w:r>
          </w:p>
        </w:tc>
        <w:tc>
          <w:tcPr>
            <w:tcW w:w="236" w:type="dxa"/>
            <w:vAlign w:val="center"/>
          </w:tcPr>
          <w:p w14:paraId="55B3B226" w14:textId="77777777" w:rsidR="00440B0F" w:rsidRPr="00A733E0" w:rsidRDefault="00440B0F" w:rsidP="0044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7" w:type="dxa"/>
            <w:gridSpan w:val="3"/>
            <w:vAlign w:val="center"/>
          </w:tcPr>
          <w:p w14:paraId="69C650D7" w14:textId="0E5DD9B9" w:rsidR="00440B0F" w:rsidRPr="00A733E0" w:rsidRDefault="0001010D" w:rsidP="00440B0F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14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="00440B0F"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550</w:t>
            </w:r>
          </w:p>
        </w:tc>
        <w:tc>
          <w:tcPr>
            <w:tcW w:w="276" w:type="dxa"/>
            <w:gridSpan w:val="2"/>
            <w:vAlign w:val="center"/>
          </w:tcPr>
          <w:p w14:paraId="78183DAA" w14:textId="77777777" w:rsidR="00440B0F" w:rsidRPr="00A733E0" w:rsidRDefault="00440B0F" w:rsidP="0044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gridSpan w:val="2"/>
            <w:vAlign w:val="center"/>
          </w:tcPr>
          <w:p w14:paraId="5502A2BC" w14:textId="68A61005" w:rsidR="00440B0F" w:rsidRPr="00A733E0" w:rsidRDefault="00440B0F" w:rsidP="00440B0F">
            <w:pPr>
              <w:pStyle w:val="acctfourfigures"/>
              <w:tabs>
                <w:tab w:val="clear" w:pos="765"/>
                <w:tab w:val="decimal" w:pos="520"/>
              </w:tabs>
              <w:spacing w:line="360" w:lineRule="exact"/>
              <w:ind w:left="-79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75" w:type="dxa"/>
            <w:gridSpan w:val="2"/>
            <w:vAlign w:val="center"/>
          </w:tcPr>
          <w:p w14:paraId="6129E96D" w14:textId="77777777" w:rsidR="00440B0F" w:rsidRPr="00A733E0" w:rsidRDefault="00440B0F" w:rsidP="0044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3" w:type="dxa"/>
            <w:gridSpan w:val="3"/>
            <w:vAlign w:val="center"/>
          </w:tcPr>
          <w:p w14:paraId="1FECE05A" w14:textId="72BF715A" w:rsidR="00440B0F" w:rsidRPr="00A733E0" w:rsidRDefault="00440B0F" w:rsidP="00440B0F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-2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660</w:t>
            </w: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144</w:t>
            </w: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1" w:type="dxa"/>
            <w:gridSpan w:val="3"/>
            <w:vAlign w:val="center"/>
          </w:tcPr>
          <w:p w14:paraId="5D67A9CC" w14:textId="77777777" w:rsidR="00440B0F" w:rsidRPr="00A733E0" w:rsidRDefault="00440B0F" w:rsidP="00440B0F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098" w:type="dxa"/>
            <w:gridSpan w:val="3"/>
            <w:vAlign w:val="center"/>
          </w:tcPr>
          <w:p w14:paraId="6CE9CD6D" w14:textId="1FCDB00F" w:rsidR="00440B0F" w:rsidRPr="00A733E0" w:rsidRDefault="00440B0F" w:rsidP="00790268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10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389</w:t>
            </w: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066</w:t>
            </w: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</w:tr>
      <w:tr w:rsidR="00440B0F" w:rsidRPr="00A733E0" w14:paraId="5C0BC05A" w14:textId="77777777" w:rsidTr="00440B0F">
        <w:trPr>
          <w:trHeight w:hRule="exact" w:val="331"/>
        </w:trPr>
        <w:tc>
          <w:tcPr>
            <w:tcW w:w="4767" w:type="dxa"/>
            <w:vAlign w:val="center"/>
          </w:tcPr>
          <w:p w14:paraId="5E0C91E1" w14:textId="77777777" w:rsidR="00440B0F" w:rsidRPr="00A733E0" w:rsidRDefault="00440B0F" w:rsidP="00440B0F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1080" w:type="dxa"/>
            <w:vAlign w:val="center"/>
          </w:tcPr>
          <w:p w14:paraId="23454EB0" w14:textId="44331E93" w:rsidR="00440B0F" w:rsidRPr="00A733E0" w:rsidRDefault="00440B0F" w:rsidP="00440B0F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9" w:type="dxa"/>
            <w:vAlign w:val="center"/>
          </w:tcPr>
          <w:p w14:paraId="34E889A2" w14:textId="77777777" w:rsidR="00440B0F" w:rsidRPr="00A733E0" w:rsidRDefault="00440B0F" w:rsidP="0044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  <w:vAlign w:val="center"/>
          </w:tcPr>
          <w:p w14:paraId="57F4E192" w14:textId="4E28B5F0" w:rsidR="00440B0F" w:rsidRPr="00A733E0" w:rsidRDefault="00440B0F" w:rsidP="00440B0F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3" w:type="dxa"/>
            <w:vAlign w:val="center"/>
          </w:tcPr>
          <w:p w14:paraId="687E7015" w14:textId="77777777" w:rsidR="00440B0F" w:rsidRPr="00A733E0" w:rsidRDefault="00440B0F" w:rsidP="0044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5" w:type="dxa"/>
            <w:gridSpan w:val="2"/>
            <w:vAlign w:val="center"/>
          </w:tcPr>
          <w:p w14:paraId="559ED1DC" w14:textId="4F465E3D" w:rsidR="00440B0F" w:rsidRPr="00A733E0" w:rsidRDefault="00440B0F" w:rsidP="00440B0F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420</w:t>
            </w: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48E5C4E8" w14:textId="77777777" w:rsidR="00440B0F" w:rsidRPr="00A733E0" w:rsidRDefault="00440B0F" w:rsidP="0044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7" w:type="dxa"/>
            <w:gridSpan w:val="3"/>
            <w:vAlign w:val="center"/>
          </w:tcPr>
          <w:p w14:paraId="31BFC5E8" w14:textId="6970D5B0" w:rsidR="00440B0F" w:rsidRPr="00A733E0" w:rsidRDefault="00440B0F" w:rsidP="00440B0F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7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9</w:t>
            </w: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264</w:t>
            </w: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6" w:type="dxa"/>
            <w:gridSpan w:val="2"/>
            <w:vAlign w:val="center"/>
          </w:tcPr>
          <w:p w14:paraId="25183604" w14:textId="77777777" w:rsidR="00440B0F" w:rsidRPr="00A733E0" w:rsidRDefault="00440B0F" w:rsidP="0044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gridSpan w:val="2"/>
            <w:vAlign w:val="center"/>
          </w:tcPr>
          <w:p w14:paraId="2CDCFE09" w14:textId="438CA711" w:rsidR="00440B0F" w:rsidRPr="00A733E0" w:rsidRDefault="00440B0F" w:rsidP="00440B0F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right="-12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655</w:t>
            </w: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5" w:type="dxa"/>
            <w:gridSpan w:val="2"/>
            <w:vAlign w:val="center"/>
          </w:tcPr>
          <w:p w14:paraId="350A7D28" w14:textId="77777777" w:rsidR="00440B0F" w:rsidRPr="00A733E0" w:rsidRDefault="00440B0F" w:rsidP="0044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3" w:type="dxa"/>
            <w:gridSpan w:val="3"/>
            <w:vAlign w:val="center"/>
          </w:tcPr>
          <w:p w14:paraId="6E7031DC" w14:textId="52E3C9CB" w:rsidR="00440B0F" w:rsidRPr="00A733E0" w:rsidRDefault="00440B0F" w:rsidP="00440B0F">
            <w:pPr>
              <w:pStyle w:val="acctfourfigures"/>
              <w:tabs>
                <w:tab w:val="clear" w:pos="765"/>
                <w:tab w:val="decimal" w:pos="520"/>
              </w:tabs>
              <w:spacing w:line="360" w:lineRule="exact"/>
              <w:ind w:left="-79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71" w:type="dxa"/>
            <w:gridSpan w:val="3"/>
            <w:vAlign w:val="center"/>
          </w:tcPr>
          <w:p w14:paraId="6135A5F4" w14:textId="77777777" w:rsidR="00440B0F" w:rsidRPr="00A733E0" w:rsidRDefault="00440B0F" w:rsidP="00440B0F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098" w:type="dxa"/>
            <w:gridSpan w:val="3"/>
            <w:vAlign w:val="center"/>
          </w:tcPr>
          <w:p w14:paraId="622C642B" w14:textId="52671486" w:rsidR="00440B0F" w:rsidRPr="00A733E0" w:rsidRDefault="00440B0F" w:rsidP="00790268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14</w:t>
            </w: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339</w:t>
            </w: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</w:tr>
      <w:tr w:rsidR="00440B0F" w:rsidRPr="00A733E0" w14:paraId="74E46447" w14:textId="77777777" w:rsidTr="008929FB">
        <w:trPr>
          <w:trHeight w:hRule="exact" w:val="396"/>
        </w:trPr>
        <w:tc>
          <w:tcPr>
            <w:tcW w:w="4767" w:type="dxa"/>
            <w:vAlign w:val="center"/>
          </w:tcPr>
          <w:p w14:paraId="49DF2AC4" w14:textId="3E463425" w:rsidR="00440B0F" w:rsidRPr="00A733E0" w:rsidRDefault="00440B0F" w:rsidP="00440B0F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ผลต่างจากการเปลี่ยนแปลงอัตราแลกเปลี่ยนเงินตรา</w:t>
            </w:r>
            <w:r w:rsidR="00A733E0" w:rsidRPr="00A733E0">
              <w:rPr>
                <w:rFonts w:ascii="Angsana New" w:hAnsi="Angsana New" w:hint="cs"/>
                <w:sz w:val="27"/>
                <w:szCs w:val="27"/>
                <w:cs/>
              </w:rPr>
              <w:t>ต่างประเทศ</w:t>
            </w:r>
          </w:p>
        </w:tc>
        <w:tc>
          <w:tcPr>
            <w:tcW w:w="1080" w:type="dxa"/>
            <w:vAlign w:val="bottom"/>
          </w:tcPr>
          <w:p w14:paraId="11787487" w14:textId="0880CFE4" w:rsidR="00440B0F" w:rsidRPr="00A733E0" w:rsidRDefault="0001010D" w:rsidP="008929FB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10</w:t>
            </w:r>
            <w:r w:rsidR="00440B0F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881</w:t>
            </w:r>
          </w:p>
        </w:tc>
        <w:tc>
          <w:tcPr>
            <w:tcW w:w="269" w:type="dxa"/>
            <w:vAlign w:val="bottom"/>
          </w:tcPr>
          <w:p w14:paraId="551B11EB" w14:textId="77777777" w:rsidR="00440B0F" w:rsidRPr="00A733E0" w:rsidRDefault="00440B0F" w:rsidP="0089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  <w:vAlign w:val="bottom"/>
          </w:tcPr>
          <w:p w14:paraId="0A8B4B07" w14:textId="690052AF" w:rsidR="00440B0F" w:rsidRPr="00A733E0" w:rsidRDefault="0001010D" w:rsidP="008929FB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  <w:r w:rsidR="00440B0F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746</w:t>
            </w:r>
          </w:p>
        </w:tc>
        <w:tc>
          <w:tcPr>
            <w:tcW w:w="273" w:type="dxa"/>
            <w:vAlign w:val="bottom"/>
          </w:tcPr>
          <w:p w14:paraId="1CC9F92D" w14:textId="77777777" w:rsidR="00440B0F" w:rsidRPr="00A733E0" w:rsidRDefault="00440B0F" w:rsidP="0089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5" w:type="dxa"/>
            <w:gridSpan w:val="2"/>
            <w:vAlign w:val="bottom"/>
          </w:tcPr>
          <w:p w14:paraId="0B68FE94" w14:textId="15C14017" w:rsidR="00440B0F" w:rsidRPr="00A733E0" w:rsidRDefault="0001010D" w:rsidP="008929FB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440B0F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729</w:t>
            </w:r>
            <w:r w:rsidR="00440B0F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258</w:t>
            </w:r>
          </w:p>
        </w:tc>
        <w:tc>
          <w:tcPr>
            <w:tcW w:w="236" w:type="dxa"/>
            <w:vAlign w:val="bottom"/>
          </w:tcPr>
          <w:p w14:paraId="55FB3554" w14:textId="77777777" w:rsidR="00440B0F" w:rsidRPr="00A733E0" w:rsidRDefault="00440B0F" w:rsidP="0089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7" w:type="dxa"/>
            <w:gridSpan w:val="3"/>
            <w:vAlign w:val="bottom"/>
          </w:tcPr>
          <w:p w14:paraId="2139AEE2" w14:textId="3634E08A" w:rsidR="00440B0F" w:rsidRPr="00A733E0" w:rsidRDefault="0001010D" w:rsidP="008929FB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14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661</w:t>
            </w:r>
          </w:p>
        </w:tc>
        <w:tc>
          <w:tcPr>
            <w:tcW w:w="276" w:type="dxa"/>
            <w:gridSpan w:val="2"/>
            <w:vAlign w:val="bottom"/>
          </w:tcPr>
          <w:p w14:paraId="3CF6E600" w14:textId="77777777" w:rsidR="00440B0F" w:rsidRPr="00A733E0" w:rsidRDefault="00440B0F" w:rsidP="0089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66E255EE" w14:textId="5791A1E5" w:rsidR="00440B0F" w:rsidRPr="00A733E0" w:rsidRDefault="0001010D" w:rsidP="008929FB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35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293</w:t>
            </w:r>
          </w:p>
        </w:tc>
        <w:tc>
          <w:tcPr>
            <w:tcW w:w="275" w:type="dxa"/>
            <w:gridSpan w:val="2"/>
            <w:vAlign w:val="bottom"/>
          </w:tcPr>
          <w:p w14:paraId="140773B0" w14:textId="77777777" w:rsidR="00440B0F" w:rsidRPr="00A733E0" w:rsidRDefault="00440B0F" w:rsidP="0089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3" w:type="dxa"/>
            <w:gridSpan w:val="3"/>
            <w:vAlign w:val="bottom"/>
          </w:tcPr>
          <w:p w14:paraId="7CEDF3CF" w14:textId="4ED4422B" w:rsidR="00440B0F" w:rsidRPr="00A733E0" w:rsidRDefault="0001010D" w:rsidP="008929FB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-2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317</w:t>
            </w:r>
            <w:r w:rsidR="00440B0F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141</w:t>
            </w:r>
          </w:p>
        </w:tc>
        <w:tc>
          <w:tcPr>
            <w:tcW w:w="271" w:type="dxa"/>
            <w:gridSpan w:val="3"/>
            <w:vAlign w:val="bottom"/>
          </w:tcPr>
          <w:p w14:paraId="4FAF5A56" w14:textId="77777777" w:rsidR="00440B0F" w:rsidRPr="00A733E0" w:rsidRDefault="00440B0F" w:rsidP="008929FB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098" w:type="dxa"/>
            <w:gridSpan w:val="3"/>
            <w:vAlign w:val="bottom"/>
          </w:tcPr>
          <w:p w14:paraId="1529851D" w14:textId="23F0A366" w:rsidR="00440B0F" w:rsidRPr="00A733E0" w:rsidRDefault="0001010D" w:rsidP="008929FB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7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="00440B0F"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066</w:t>
            </w:r>
            <w:r w:rsidR="00440B0F"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980</w:t>
            </w:r>
          </w:p>
        </w:tc>
      </w:tr>
      <w:tr w:rsidR="00631F00" w:rsidRPr="00A733E0" w14:paraId="16772EF3" w14:textId="77777777" w:rsidTr="00440B0F">
        <w:trPr>
          <w:trHeight w:hRule="exact" w:val="331"/>
        </w:trPr>
        <w:tc>
          <w:tcPr>
            <w:tcW w:w="4767" w:type="dxa"/>
            <w:shd w:val="clear" w:color="auto" w:fill="auto"/>
            <w:vAlign w:val="center"/>
          </w:tcPr>
          <w:p w14:paraId="1C92F309" w14:textId="3122E6BC" w:rsidR="00631F00" w:rsidRPr="00A733E0" w:rsidRDefault="00631F00" w:rsidP="00631F00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 w:hint="cs"/>
                <w:b/>
                <w:bCs/>
                <w:sz w:val="27"/>
                <w:szCs w:val="27"/>
              </w:rPr>
              <w:t>31</w:t>
            </w: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="0001010D" w:rsidRPr="0001010D">
              <w:rPr>
                <w:rFonts w:ascii="Angsana New" w:hAnsi="Angsana New" w:hint="cs"/>
                <w:b/>
                <w:bCs/>
                <w:sz w:val="27"/>
                <w:szCs w:val="27"/>
              </w:rPr>
              <w:t>256</w:t>
            </w:r>
            <w:r w:rsidR="0001010D" w:rsidRPr="0001010D"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</w:rPr>
              <w:t xml:space="preserve"> </w:t>
            </w: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และ</w:t>
            </w: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</w:rPr>
              <w:t xml:space="preserve"> </w:t>
            </w:r>
            <w:r w:rsidR="0001010D" w:rsidRPr="0001010D">
              <w:rPr>
                <w:rFonts w:ascii="Angsana New" w:hAnsi="Angsana New" w:hint="cs"/>
                <w:b/>
                <w:bCs/>
                <w:sz w:val="27"/>
                <w:szCs w:val="27"/>
              </w:rPr>
              <w:t>1</w:t>
            </w: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</w:rPr>
              <w:t xml:space="preserve"> </w:t>
            </w: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มกราคม</w:t>
            </w:r>
            <w:r w:rsidRPr="00A733E0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01010D" w:rsidRPr="0001010D">
              <w:rPr>
                <w:rFonts w:ascii="Angsana New" w:hAnsi="Angsana New" w:hint="cs"/>
                <w:b/>
                <w:bCs/>
                <w:sz w:val="27"/>
                <w:szCs w:val="27"/>
              </w:rPr>
              <w:t>256</w:t>
            </w:r>
            <w:r w:rsidR="0001010D" w:rsidRPr="0001010D">
              <w:rPr>
                <w:rFonts w:ascii="Angsana New" w:hAnsi="Angsana New"/>
                <w:b/>
                <w:bCs/>
                <w:sz w:val="27"/>
                <w:szCs w:val="27"/>
              </w:rPr>
              <w:t>5</w:t>
            </w:r>
            <w:r w:rsidR="00B15AA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</w:t>
            </w:r>
            <w:r w:rsidR="00A367B2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- </w:t>
            </w:r>
            <w:r w:rsidR="00A367B2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ปรับปรุงใหม่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825A90" w14:textId="1ADAC47C" w:rsidR="00631F00" w:rsidRPr="00A733E0" w:rsidRDefault="0001010D" w:rsidP="00631F00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</w:t>
            </w:r>
            <w:r w:rsidR="00631F00" w:rsidRPr="00A733E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540</w:t>
            </w:r>
            <w:r w:rsidR="00631F00" w:rsidRPr="00A733E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533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3FD92C4A" w14:textId="77777777" w:rsidR="00631F00" w:rsidRPr="00A733E0" w:rsidRDefault="00631F00" w:rsidP="0063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84F4E5" w14:textId="1F3E2BD1" w:rsidR="00631F00" w:rsidRPr="00A733E0" w:rsidRDefault="00EB5DC1" w:rsidP="00631F00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814</w:t>
            </w:r>
            <w:r w:rsidR="00631F00" w:rsidRPr="00A733E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899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4CB398C8" w14:textId="77777777" w:rsidR="00631F00" w:rsidRPr="00A733E0" w:rsidRDefault="00631F00" w:rsidP="0063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F91536" w14:textId="5C5A1E4A" w:rsidR="00631F00" w:rsidRPr="00A733E0" w:rsidRDefault="003A504A" w:rsidP="00631F00">
            <w:pPr>
              <w:pStyle w:val="acctfourfigures"/>
              <w:tabs>
                <w:tab w:val="clear" w:pos="765"/>
                <w:tab w:val="decimal" w:pos="1339"/>
              </w:tabs>
              <w:spacing w:line="360" w:lineRule="exact"/>
              <w:ind w:left="-79" w:right="64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</w:t>
            </w:r>
            <w:r w:rsidR="00EB5DC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0</w:t>
            </w:r>
            <w:r w:rsidR="00631F00" w:rsidRPr="00A733E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EB5DC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118</w:t>
            </w:r>
            <w:r w:rsidR="00631F00" w:rsidRPr="00A733E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EB5DC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580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AF8951" w14:textId="77777777" w:rsidR="00631F00" w:rsidRPr="00A733E0" w:rsidRDefault="00631F00" w:rsidP="0063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33B3F3" w14:textId="3E419405" w:rsidR="00631F00" w:rsidRPr="00A733E0" w:rsidRDefault="00EB5DC1" w:rsidP="00631F0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146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582</w:t>
            </w:r>
            <w:r w:rsidR="00631F00" w:rsidRPr="00A733E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179</w:t>
            </w:r>
          </w:p>
        </w:tc>
        <w:tc>
          <w:tcPr>
            <w:tcW w:w="276" w:type="dxa"/>
            <w:gridSpan w:val="2"/>
            <w:shd w:val="clear" w:color="auto" w:fill="auto"/>
            <w:vAlign w:val="center"/>
          </w:tcPr>
          <w:p w14:paraId="7D8B7513" w14:textId="77777777" w:rsidR="00631F00" w:rsidRPr="00A733E0" w:rsidRDefault="00631F00" w:rsidP="0063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174738" w14:textId="00312B3E" w:rsidR="00631F00" w:rsidRPr="00A733E0" w:rsidRDefault="00EB5DC1" w:rsidP="00631F00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35"/>
              <w:jc w:val="right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21</w:t>
            </w:r>
            <w:r w:rsidR="00631F00" w:rsidRPr="00A733E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685</w:t>
            </w:r>
          </w:p>
        </w:tc>
        <w:tc>
          <w:tcPr>
            <w:tcW w:w="275" w:type="dxa"/>
            <w:gridSpan w:val="2"/>
            <w:shd w:val="clear" w:color="auto" w:fill="auto"/>
            <w:vAlign w:val="center"/>
          </w:tcPr>
          <w:p w14:paraId="1A143026" w14:textId="77777777" w:rsidR="00631F00" w:rsidRPr="00A733E0" w:rsidRDefault="00631F00" w:rsidP="0063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3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87DE80" w14:textId="64CF0180" w:rsidR="00631F00" w:rsidRPr="00A733E0" w:rsidRDefault="0001010D" w:rsidP="00631F00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35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</w:t>
            </w:r>
            <w:r w:rsidR="00631F00" w:rsidRPr="00A733E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503</w:t>
            </w:r>
            <w:r w:rsidR="00631F00" w:rsidRPr="00A733E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359</w:t>
            </w:r>
          </w:p>
        </w:tc>
        <w:tc>
          <w:tcPr>
            <w:tcW w:w="271" w:type="dxa"/>
            <w:gridSpan w:val="3"/>
            <w:shd w:val="clear" w:color="auto" w:fill="auto"/>
            <w:vAlign w:val="center"/>
          </w:tcPr>
          <w:p w14:paraId="5E6F8CEB" w14:textId="77777777" w:rsidR="00631F00" w:rsidRPr="00A733E0" w:rsidRDefault="00631F00" w:rsidP="0063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7E0AF4" w14:textId="4298195D" w:rsidR="00631F00" w:rsidRPr="00A733E0" w:rsidRDefault="00EB5DC1" w:rsidP="00CA33A5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7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55</w:t>
            </w:r>
            <w:r w:rsidR="00631F00" w:rsidRPr="00A733E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581</w:t>
            </w:r>
            <w:r w:rsidR="00631F00" w:rsidRPr="00A733E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235</w:t>
            </w:r>
          </w:p>
        </w:tc>
      </w:tr>
      <w:tr w:rsidR="00C73D70" w:rsidRPr="00A733E0" w14:paraId="366B5010" w14:textId="77777777" w:rsidTr="00440B0F">
        <w:trPr>
          <w:trHeight w:hRule="exact" w:val="331"/>
        </w:trPr>
        <w:tc>
          <w:tcPr>
            <w:tcW w:w="4767" w:type="dxa"/>
            <w:shd w:val="clear" w:color="auto" w:fill="auto"/>
            <w:vAlign w:val="center"/>
          </w:tcPr>
          <w:p w14:paraId="7550E0F0" w14:textId="77777777" w:rsidR="00C73D70" w:rsidRPr="00A733E0" w:rsidRDefault="00C73D70" w:rsidP="00C73D70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เพิ่มขึ้น</w:t>
            </w:r>
          </w:p>
          <w:p w14:paraId="3AD24E06" w14:textId="77777777" w:rsidR="00C73D70" w:rsidRPr="00A733E0" w:rsidRDefault="00C73D70" w:rsidP="00C73D70">
            <w:pPr>
              <w:spacing w:line="320" w:lineRule="exact"/>
              <w:ind w:left="90" w:right="-185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1081951" w14:textId="755103C8" w:rsidR="00C73D70" w:rsidRPr="00A733E0" w:rsidRDefault="0001010D" w:rsidP="00C73D70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="Angsana New" w:hAnsi="Angsana New"/>
                <w:sz w:val="27"/>
                <w:szCs w:val="27"/>
                <w:rtl/>
                <w:cs/>
                <w:lang w:val="en-US" w:bidi="th-TH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="008111DC"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142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EC009CD" w14:textId="77777777" w:rsidR="00C73D70" w:rsidRPr="00A733E0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02116430" w14:textId="2B506D22" w:rsidR="00C73D70" w:rsidRPr="00A733E0" w:rsidRDefault="0001010D" w:rsidP="00C73D70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="008111DC"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847</w:t>
            </w:r>
          </w:p>
          <w:p w14:paraId="4844BAFD" w14:textId="703D28CD" w:rsidR="008111DC" w:rsidRPr="00A733E0" w:rsidRDefault="008111DC" w:rsidP="00C73D70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0FC65A9F" w14:textId="77777777" w:rsidR="00C73D70" w:rsidRPr="00A733E0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5" w:type="dxa"/>
            <w:gridSpan w:val="2"/>
            <w:shd w:val="clear" w:color="auto" w:fill="auto"/>
            <w:vAlign w:val="center"/>
          </w:tcPr>
          <w:p w14:paraId="478F5004" w14:textId="5D3FC6F4" w:rsidR="00C73D70" w:rsidRPr="00A733E0" w:rsidRDefault="00F36881" w:rsidP="00C73D70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56,955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FFD8384" w14:textId="77777777" w:rsidR="00C73D70" w:rsidRPr="00A733E0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7" w:type="dxa"/>
            <w:gridSpan w:val="3"/>
            <w:shd w:val="clear" w:color="auto" w:fill="auto"/>
            <w:vAlign w:val="center"/>
          </w:tcPr>
          <w:p w14:paraId="1BAB4588" w14:textId="7469EB63" w:rsidR="00C73D70" w:rsidRPr="00A733E0" w:rsidRDefault="0001010D" w:rsidP="00C73D7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14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4</w:t>
            </w:r>
            <w:r w:rsidR="00922557"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763</w:t>
            </w:r>
          </w:p>
        </w:tc>
        <w:tc>
          <w:tcPr>
            <w:tcW w:w="276" w:type="dxa"/>
            <w:gridSpan w:val="2"/>
            <w:shd w:val="clear" w:color="auto" w:fill="auto"/>
            <w:vAlign w:val="center"/>
          </w:tcPr>
          <w:p w14:paraId="14973F6F" w14:textId="77777777" w:rsidR="00C73D70" w:rsidRPr="00A733E0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gridSpan w:val="2"/>
            <w:shd w:val="clear" w:color="auto" w:fill="auto"/>
            <w:vAlign w:val="center"/>
          </w:tcPr>
          <w:p w14:paraId="096954AD" w14:textId="214AF29D" w:rsidR="00C73D70" w:rsidRPr="00A733E0" w:rsidRDefault="0001010D" w:rsidP="00922557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35"/>
              <w:jc w:val="right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922557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717</w:t>
            </w:r>
          </w:p>
        </w:tc>
        <w:tc>
          <w:tcPr>
            <w:tcW w:w="275" w:type="dxa"/>
            <w:gridSpan w:val="2"/>
            <w:shd w:val="clear" w:color="auto" w:fill="auto"/>
            <w:vAlign w:val="center"/>
          </w:tcPr>
          <w:p w14:paraId="28E23209" w14:textId="77777777" w:rsidR="00C73D70" w:rsidRPr="00A733E0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3" w:type="dxa"/>
            <w:gridSpan w:val="3"/>
            <w:shd w:val="clear" w:color="auto" w:fill="auto"/>
            <w:vAlign w:val="center"/>
          </w:tcPr>
          <w:p w14:paraId="08A65E29" w14:textId="1CA70090" w:rsidR="00C73D70" w:rsidRPr="00A733E0" w:rsidRDefault="0001010D" w:rsidP="00C73D70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3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922557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F36881">
              <w:rPr>
                <w:rFonts w:ascii="Angsana New" w:hAnsi="Angsana New"/>
                <w:sz w:val="27"/>
                <w:szCs w:val="27"/>
                <w:lang w:val="en-US"/>
              </w:rPr>
              <w:t>99</w:t>
            </w:r>
            <w:r w:rsidR="00DA53C8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F36881">
              <w:rPr>
                <w:rFonts w:ascii="Angsana New" w:hAnsi="Angsana New"/>
                <w:sz w:val="27"/>
                <w:szCs w:val="27"/>
                <w:lang w:val="en-US"/>
              </w:rPr>
              <w:t>519</w:t>
            </w:r>
          </w:p>
        </w:tc>
        <w:tc>
          <w:tcPr>
            <w:tcW w:w="271" w:type="dxa"/>
            <w:gridSpan w:val="3"/>
            <w:shd w:val="clear" w:color="auto" w:fill="auto"/>
            <w:vAlign w:val="center"/>
          </w:tcPr>
          <w:p w14:paraId="71770B08" w14:textId="77777777" w:rsidR="00C73D70" w:rsidRPr="00A733E0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8" w:type="dxa"/>
            <w:gridSpan w:val="3"/>
            <w:shd w:val="clear" w:color="auto" w:fill="auto"/>
            <w:vAlign w:val="center"/>
          </w:tcPr>
          <w:p w14:paraId="7EEF1E53" w14:textId="629A8F1E" w:rsidR="00C73D70" w:rsidRPr="00A733E0" w:rsidRDefault="0001010D" w:rsidP="00C73D70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7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3B2D54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0F2A63">
              <w:rPr>
                <w:rFonts w:ascii="Angsana New" w:hAnsi="Angsana New"/>
                <w:sz w:val="27"/>
                <w:szCs w:val="27"/>
                <w:lang w:val="en-US"/>
              </w:rPr>
              <w:t>167</w:t>
            </w:r>
            <w:r w:rsidR="00DA53C8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0F2A63">
              <w:rPr>
                <w:rFonts w:ascii="Angsana New" w:hAnsi="Angsana New"/>
                <w:sz w:val="27"/>
                <w:szCs w:val="27"/>
                <w:lang w:val="en-US"/>
              </w:rPr>
              <w:t>943</w:t>
            </w:r>
          </w:p>
        </w:tc>
      </w:tr>
      <w:tr w:rsidR="008552C6" w:rsidRPr="00A733E0" w14:paraId="5675B41D" w14:textId="77777777" w:rsidTr="00440B0F">
        <w:trPr>
          <w:trHeight w:hRule="exact" w:val="331"/>
        </w:trPr>
        <w:tc>
          <w:tcPr>
            <w:tcW w:w="4767" w:type="dxa"/>
            <w:shd w:val="clear" w:color="auto" w:fill="auto"/>
            <w:vAlign w:val="center"/>
          </w:tcPr>
          <w:p w14:paraId="665709DD" w14:textId="0BCDC96A" w:rsidR="008552C6" w:rsidRPr="00A733E0" w:rsidRDefault="008552C6" w:rsidP="00C73D70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ได้มาจากการรวมธุรกิจ</w:t>
            </w:r>
            <w:r w:rsidR="00D3015F" w:rsidRPr="00A733E0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D3015F" w:rsidRPr="00A733E0">
              <w:rPr>
                <w:rFonts w:ascii="Angsana New" w:hAnsi="Angsana New"/>
                <w:i/>
                <w:iCs/>
                <w:sz w:val="27"/>
                <w:szCs w:val="27"/>
              </w:rPr>
              <w:t>(</w:t>
            </w:r>
            <w:r w:rsidR="00D3015F" w:rsidRPr="00A733E0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 xml:space="preserve">ดูหมายเหตุข้อ </w:t>
            </w:r>
            <w:r w:rsidR="0001010D" w:rsidRPr="0001010D">
              <w:rPr>
                <w:rFonts w:ascii="Angsana New" w:hAnsi="Angsana New"/>
                <w:i/>
                <w:iCs/>
                <w:sz w:val="27"/>
                <w:szCs w:val="27"/>
              </w:rPr>
              <w:t>4</w:t>
            </w:r>
            <w:r w:rsidR="00D3015F" w:rsidRPr="00A733E0">
              <w:rPr>
                <w:rFonts w:ascii="Angsana New" w:hAnsi="Angsana New"/>
                <w:i/>
                <w:iCs/>
                <w:sz w:val="27"/>
                <w:szCs w:val="27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2248AA" w14:textId="271ACC1F" w:rsidR="008552C6" w:rsidRPr="00A733E0" w:rsidRDefault="0001010D" w:rsidP="00C73D70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="Angsana New" w:hAnsi="Angsana New"/>
                <w:sz w:val="27"/>
                <w:szCs w:val="27"/>
                <w:rtl/>
                <w:cs/>
                <w:lang w:val="en-US" w:bidi="th-TH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28</w:t>
            </w:r>
            <w:r w:rsidR="008111DC"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497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24A7262" w14:textId="77777777" w:rsidR="008552C6" w:rsidRPr="00A733E0" w:rsidRDefault="008552C6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1D12DE2A" w14:textId="54132551" w:rsidR="008552C6" w:rsidRPr="00A733E0" w:rsidRDefault="00DA53C8" w:rsidP="00DA53C8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77E1AC73" w14:textId="77777777" w:rsidR="008552C6" w:rsidRPr="00A733E0" w:rsidRDefault="008552C6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5" w:type="dxa"/>
            <w:gridSpan w:val="2"/>
            <w:shd w:val="clear" w:color="auto" w:fill="auto"/>
            <w:vAlign w:val="center"/>
          </w:tcPr>
          <w:p w14:paraId="27A1A4A6" w14:textId="391E94E8" w:rsidR="008552C6" w:rsidRPr="00A733E0" w:rsidRDefault="0001010D" w:rsidP="00C73D70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="00EB5DC1">
              <w:rPr>
                <w:rFonts w:ascii="Angsana New" w:hAnsi="Angsana New"/>
                <w:sz w:val="27"/>
                <w:szCs w:val="27"/>
                <w:lang w:val="en-US" w:bidi="th-TH"/>
              </w:rPr>
              <w:t>7</w:t>
            </w:r>
            <w:r w:rsidR="008111DC"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EB5DC1">
              <w:rPr>
                <w:rFonts w:ascii="Angsana New" w:hAnsi="Angsana New"/>
                <w:sz w:val="27"/>
                <w:szCs w:val="27"/>
                <w:lang w:val="en-US" w:bidi="th-TH"/>
              </w:rPr>
              <w:t>222</w:t>
            </w:r>
            <w:r w:rsidR="008111DC"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EB5DC1">
              <w:rPr>
                <w:rFonts w:ascii="Angsana New" w:hAnsi="Angsana New"/>
                <w:sz w:val="27"/>
                <w:szCs w:val="27"/>
                <w:lang w:val="en-US" w:bidi="th-TH"/>
              </w:rPr>
              <w:t>490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364B4B" w14:textId="77777777" w:rsidR="008552C6" w:rsidRPr="00A733E0" w:rsidRDefault="008552C6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7" w:type="dxa"/>
            <w:gridSpan w:val="3"/>
            <w:shd w:val="clear" w:color="auto" w:fill="auto"/>
            <w:vAlign w:val="center"/>
          </w:tcPr>
          <w:p w14:paraId="60F37807" w14:textId="5E9CBF67" w:rsidR="008552C6" w:rsidRPr="00A733E0" w:rsidRDefault="00EB5DC1" w:rsidP="00C73D7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14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5</w:t>
            </w:r>
            <w:r w:rsidR="00922557"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217</w:t>
            </w:r>
          </w:p>
        </w:tc>
        <w:tc>
          <w:tcPr>
            <w:tcW w:w="276" w:type="dxa"/>
            <w:gridSpan w:val="2"/>
            <w:shd w:val="clear" w:color="auto" w:fill="auto"/>
            <w:vAlign w:val="center"/>
          </w:tcPr>
          <w:p w14:paraId="77508114" w14:textId="77777777" w:rsidR="008552C6" w:rsidRPr="00A733E0" w:rsidRDefault="008552C6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gridSpan w:val="2"/>
            <w:shd w:val="clear" w:color="auto" w:fill="auto"/>
            <w:vAlign w:val="center"/>
          </w:tcPr>
          <w:p w14:paraId="6674C29E" w14:textId="2A7EE82C" w:rsidR="008552C6" w:rsidRPr="00A733E0" w:rsidRDefault="00EB5DC1" w:rsidP="00922557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35"/>
              <w:jc w:val="right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627</w:t>
            </w:r>
          </w:p>
        </w:tc>
        <w:tc>
          <w:tcPr>
            <w:tcW w:w="275" w:type="dxa"/>
            <w:gridSpan w:val="2"/>
            <w:shd w:val="clear" w:color="auto" w:fill="auto"/>
            <w:vAlign w:val="center"/>
          </w:tcPr>
          <w:p w14:paraId="285B0609" w14:textId="77777777" w:rsidR="008552C6" w:rsidRPr="00A733E0" w:rsidRDefault="008552C6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3" w:type="dxa"/>
            <w:gridSpan w:val="3"/>
            <w:shd w:val="clear" w:color="auto" w:fill="auto"/>
            <w:vAlign w:val="center"/>
          </w:tcPr>
          <w:p w14:paraId="47034A8E" w14:textId="019AEBA4" w:rsidR="008552C6" w:rsidRPr="00A733E0" w:rsidRDefault="0001010D" w:rsidP="00C73D70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3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213</w:t>
            </w:r>
            <w:r w:rsidR="00922557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525</w:t>
            </w:r>
          </w:p>
        </w:tc>
        <w:tc>
          <w:tcPr>
            <w:tcW w:w="271" w:type="dxa"/>
            <w:gridSpan w:val="3"/>
            <w:shd w:val="clear" w:color="auto" w:fill="auto"/>
            <w:vAlign w:val="center"/>
          </w:tcPr>
          <w:p w14:paraId="645007C5" w14:textId="77777777" w:rsidR="008552C6" w:rsidRPr="00A733E0" w:rsidRDefault="008552C6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8" w:type="dxa"/>
            <w:gridSpan w:val="3"/>
            <w:shd w:val="clear" w:color="auto" w:fill="auto"/>
            <w:vAlign w:val="center"/>
          </w:tcPr>
          <w:p w14:paraId="6D46F6C4" w14:textId="2D13013F" w:rsidR="008552C6" w:rsidRPr="00A733E0" w:rsidRDefault="0001010D" w:rsidP="00C73D70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7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EB5DC1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  <w:r w:rsidR="003B2D54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EB5DC1">
              <w:rPr>
                <w:rFonts w:ascii="Angsana New" w:hAnsi="Angsana New"/>
                <w:sz w:val="27"/>
                <w:szCs w:val="27"/>
                <w:lang w:val="en-US"/>
              </w:rPr>
              <w:t>470</w:t>
            </w:r>
            <w:r w:rsidR="003B2D54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EB5DC1">
              <w:rPr>
                <w:rFonts w:ascii="Angsana New" w:hAnsi="Angsana New"/>
                <w:sz w:val="27"/>
                <w:szCs w:val="27"/>
                <w:lang w:val="en-US"/>
              </w:rPr>
              <w:t>356</w:t>
            </w:r>
          </w:p>
        </w:tc>
      </w:tr>
      <w:tr w:rsidR="00922557" w:rsidRPr="00A733E0" w14:paraId="21AC1C3F" w14:textId="77777777" w:rsidTr="00440B0F">
        <w:trPr>
          <w:trHeight w:hRule="exact" w:val="331"/>
        </w:trPr>
        <w:tc>
          <w:tcPr>
            <w:tcW w:w="4767" w:type="dxa"/>
            <w:shd w:val="clear" w:color="auto" w:fill="auto"/>
            <w:vAlign w:val="center"/>
          </w:tcPr>
          <w:p w14:paraId="3D0AF52A" w14:textId="77777777" w:rsidR="00922557" w:rsidRPr="00A733E0" w:rsidRDefault="00922557" w:rsidP="00922557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6C2845" w14:textId="20C71C1D" w:rsidR="00922557" w:rsidRPr="00A733E0" w:rsidRDefault="00922557" w:rsidP="00AC78EC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rPr>
                <w:rFonts w:ascii="Angsana New" w:hAnsi="Angsana New"/>
                <w:sz w:val="27"/>
                <w:szCs w:val="27"/>
                <w:rtl/>
                <w:lang w:val="en-US" w:bidi="th-TH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851BB02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127FEA56" w14:textId="70CFF7A6" w:rsidR="00922557" w:rsidRPr="00A733E0" w:rsidRDefault="00922557" w:rsidP="00922557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73</w:t>
            </w: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702</w:t>
            </w: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504D97F8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5" w:type="dxa"/>
            <w:gridSpan w:val="2"/>
            <w:shd w:val="clear" w:color="auto" w:fill="auto"/>
            <w:vAlign w:val="center"/>
          </w:tcPr>
          <w:p w14:paraId="4BCBDDCF" w14:textId="0B6D78E4" w:rsidR="00922557" w:rsidRPr="00A733E0" w:rsidRDefault="0001010D" w:rsidP="00922557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="00922557"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954</w:t>
            </w:r>
            <w:r w:rsidR="00922557"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412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092A6F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7" w:type="dxa"/>
            <w:gridSpan w:val="3"/>
            <w:shd w:val="clear" w:color="auto" w:fill="auto"/>
            <w:vAlign w:val="center"/>
          </w:tcPr>
          <w:p w14:paraId="65ADD52A" w14:textId="7A4878AE" w:rsidR="00922557" w:rsidRPr="00A733E0" w:rsidRDefault="0001010D" w:rsidP="00922557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14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509</w:t>
            </w:r>
          </w:p>
        </w:tc>
        <w:tc>
          <w:tcPr>
            <w:tcW w:w="276" w:type="dxa"/>
            <w:gridSpan w:val="2"/>
            <w:shd w:val="clear" w:color="auto" w:fill="auto"/>
            <w:vAlign w:val="center"/>
          </w:tcPr>
          <w:p w14:paraId="58D79B3A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gridSpan w:val="2"/>
            <w:shd w:val="clear" w:color="auto" w:fill="auto"/>
            <w:vAlign w:val="center"/>
          </w:tcPr>
          <w:p w14:paraId="626ADA48" w14:textId="27D00DB4" w:rsidR="00922557" w:rsidRPr="00A733E0" w:rsidRDefault="00922557" w:rsidP="00AC78EC">
            <w:pPr>
              <w:pStyle w:val="acctfourfigures"/>
              <w:tabs>
                <w:tab w:val="clear" w:pos="765"/>
                <w:tab w:val="decimal" w:pos="520"/>
              </w:tabs>
              <w:spacing w:line="360" w:lineRule="exact"/>
              <w:ind w:left="-79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  <w:vAlign w:val="center"/>
          </w:tcPr>
          <w:p w14:paraId="3844F0AC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3" w:type="dxa"/>
            <w:gridSpan w:val="3"/>
            <w:shd w:val="clear" w:color="auto" w:fill="auto"/>
            <w:vAlign w:val="center"/>
          </w:tcPr>
          <w:p w14:paraId="47D1BB45" w14:textId="4A469B08" w:rsidR="00922557" w:rsidRPr="00A733E0" w:rsidRDefault="00922557" w:rsidP="00922557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-21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967</w:t>
            </w: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817</w:t>
            </w: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1" w:type="dxa"/>
            <w:gridSpan w:val="3"/>
            <w:shd w:val="clear" w:color="auto" w:fill="auto"/>
            <w:vAlign w:val="center"/>
          </w:tcPr>
          <w:p w14:paraId="540A162A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8" w:type="dxa"/>
            <w:gridSpan w:val="3"/>
            <w:shd w:val="clear" w:color="auto" w:fill="auto"/>
            <w:vAlign w:val="center"/>
          </w:tcPr>
          <w:p w14:paraId="220129C5" w14:textId="19AB99ED" w:rsidR="00922557" w:rsidRPr="00A733E0" w:rsidRDefault="003B2D54" w:rsidP="00790268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86</w:t>
            </w: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598</w:t>
            </w: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</w:tr>
      <w:tr w:rsidR="00922557" w:rsidRPr="00A733E0" w14:paraId="1429540C" w14:textId="77777777" w:rsidTr="00440B0F">
        <w:trPr>
          <w:trHeight w:hRule="exact" w:val="331"/>
        </w:trPr>
        <w:tc>
          <w:tcPr>
            <w:tcW w:w="4767" w:type="dxa"/>
            <w:shd w:val="clear" w:color="auto" w:fill="auto"/>
            <w:vAlign w:val="center"/>
          </w:tcPr>
          <w:p w14:paraId="62C460C5" w14:textId="77777777" w:rsidR="00922557" w:rsidRPr="00A733E0" w:rsidRDefault="00922557" w:rsidP="00922557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2C15523" w14:textId="679625FD" w:rsidR="00922557" w:rsidRPr="00A733E0" w:rsidRDefault="00922557" w:rsidP="00AC78EC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200"/>
              <w:rPr>
                <w:rFonts w:ascii="Angsana New" w:hAnsi="Angsana New"/>
                <w:sz w:val="27"/>
                <w:szCs w:val="27"/>
                <w:rtl/>
                <w:cs/>
                <w:lang w:val="en-US" w:bidi="th-TH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531</w:t>
            </w: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6DEBE4F2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0DBB11D3" w14:textId="51905430" w:rsidR="00922557" w:rsidRPr="00A733E0" w:rsidRDefault="00922557" w:rsidP="00922557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rtl/>
                <w:cs/>
                <w:lang w:val="en-US" w:bidi="th-TH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16</w:t>
            </w: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382</w:t>
            </w: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5CA79382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5" w:type="dxa"/>
            <w:gridSpan w:val="2"/>
            <w:shd w:val="clear" w:color="auto" w:fill="auto"/>
            <w:vAlign w:val="center"/>
          </w:tcPr>
          <w:p w14:paraId="23D2C37C" w14:textId="761A59B7" w:rsidR="00922557" w:rsidRPr="00A733E0" w:rsidRDefault="00922557" w:rsidP="00922557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172</w:t>
            </w: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251</w:t>
            </w: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A23D0B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7" w:type="dxa"/>
            <w:gridSpan w:val="3"/>
            <w:shd w:val="clear" w:color="auto" w:fill="auto"/>
            <w:vAlign w:val="center"/>
          </w:tcPr>
          <w:p w14:paraId="560CB665" w14:textId="50BB91F6" w:rsidR="00922557" w:rsidRPr="00A733E0" w:rsidRDefault="00922557" w:rsidP="00922557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7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9</w:t>
            </w: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320</w:t>
            </w: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6" w:type="dxa"/>
            <w:gridSpan w:val="2"/>
            <w:shd w:val="clear" w:color="auto" w:fill="auto"/>
            <w:vAlign w:val="center"/>
          </w:tcPr>
          <w:p w14:paraId="40BE3402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gridSpan w:val="2"/>
            <w:shd w:val="clear" w:color="auto" w:fill="auto"/>
            <w:vAlign w:val="center"/>
          </w:tcPr>
          <w:p w14:paraId="5BDDF91B" w14:textId="797CE38A" w:rsidR="00922557" w:rsidRPr="00A733E0" w:rsidRDefault="00922557" w:rsidP="00AC78EC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-10"/>
              <w:jc w:val="right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923</w:t>
            </w: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5" w:type="dxa"/>
            <w:gridSpan w:val="2"/>
            <w:shd w:val="clear" w:color="auto" w:fill="auto"/>
            <w:vAlign w:val="center"/>
          </w:tcPr>
          <w:p w14:paraId="6DAA6C7A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3" w:type="dxa"/>
            <w:gridSpan w:val="3"/>
            <w:shd w:val="clear" w:color="auto" w:fill="auto"/>
            <w:vAlign w:val="center"/>
          </w:tcPr>
          <w:p w14:paraId="3E108533" w14:textId="039812D4" w:rsidR="00922557" w:rsidRPr="00A733E0" w:rsidRDefault="00DA53C8" w:rsidP="00DA53C8">
            <w:pPr>
              <w:pStyle w:val="acctfourfigures"/>
              <w:tabs>
                <w:tab w:val="clear" w:pos="765"/>
                <w:tab w:val="decimal" w:pos="520"/>
              </w:tabs>
              <w:spacing w:line="360" w:lineRule="exact"/>
              <w:ind w:left="-79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71" w:type="dxa"/>
            <w:gridSpan w:val="3"/>
            <w:shd w:val="clear" w:color="auto" w:fill="auto"/>
            <w:vAlign w:val="center"/>
          </w:tcPr>
          <w:p w14:paraId="1AD2B931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8" w:type="dxa"/>
            <w:gridSpan w:val="3"/>
            <w:shd w:val="clear" w:color="auto" w:fill="auto"/>
            <w:vAlign w:val="center"/>
          </w:tcPr>
          <w:p w14:paraId="2117411A" w14:textId="5409F292" w:rsidR="00922557" w:rsidRPr="00A733E0" w:rsidRDefault="003B2D54" w:rsidP="00790268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201</w:t>
            </w:r>
            <w:r w:rsidR="00DA53C8"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407</w:t>
            </w: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</w:tr>
      <w:tr w:rsidR="00922557" w:rsidRPr="00A733E0" w14:paraId="7341BBF5" w14:textId="77777777" w:rsidTr="008929FB">
        <w:trPr>
          <w:trHeight w:hRule="exact" w:val="324"/>
        </w:trPr>
        <w:tc>
          <w:tcPr>
            <w:tcW w:w="4767" w:type="dxa"/>
            <w:shd w:val="clear" w:color="auto" w:fill="auto"/>
            <w:vAlign w:val="bottom"/>
          </w:tcPr>
          <w:p w14:paraId="1089FC6C" w14:textId="0D4D25A8" w:rsidR="00922557" w:rsidRPr="00A733E0" w:rsidRDefault="00922557" w:rsidP="008929FB">
            <w:pPr>
              <w:tabs>
                <w:tab w:val="clear" w:pos="227"/>
                <w:tab w:val="left" w:pos="0"/>
              </w:tabs>
              <w:spacing w:line="320" w:lineRule="exact"/>
              <w:ind w:right="-107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A56738" w14:textId="55343531" w:rsidR="00922557" w:rsidRPr="00A733E0" w:rsidRDefault="00922557" w:rsidP="008929FB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0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862</w:t>
            </w: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69" w:type="dxa"/>
            <w:vAlign w:val="bottom"/>
          </w:tcPr>
          <w:p w14:paraId="1C759AB9" w14:textId="77777777" w:rsidR="00922557" w:rsidRPr="00A733E0" w:rsidRDefault="00922557" w:rsidP="0089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66BD7AB4" w14:textId="66768C87" w:rsidR="00922557" w:rsidRPr="00A733E0" w:rsidRDefault="00922557" w:rsidP="008929FB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974</w:t>
            </w: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3" w:type="dxa"/>
            <w:vAlign w:val="bottom"/>
          </w:tcPr>
          <w:p w14:paraId="0E1940E2" w14:textId="77777777" w:rsidR="00922557" w:rsidRPr="00A733E0" w:rsidRDefault="00922557" w:rsidP="0089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5" w:type="dxa"/>
            <w:gridSpan w:val="2"/>
            <w:tcBorders>
              <w:bottom w:val="single" w:sz="4" w:space="0" w:color="auto"/>
            </w:tcBorders>
            <w:vAlign w:val="bottom"/>
          </w:tcPr>
          <w:p w14:paraId="79DACA62" w14:textId="00A7747E" w:rsidR="00922557" w:rsidRPr="00A733E0" w:rsidRDefault="00922557" w:rsidP="008929FB">
            <w:pPr>
              <w:pStyle w:val="acctfourfigures"/>
              <w:tabs>
                <w:tab w:val="clear" w:pos="765"/>
                <w:tab w:val="decimal" w:pos="1408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301</w:t>
            </w: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821</w:t>
            </w: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992F8DA" w14:textId="77777777" w:rsidR="00922557" w:rsidRPr="00A733E0" w:rsidRDefault="00922557" w:rsidP="008929FB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117" w:type="dxa"/>
            <w:gridSpan w:val="3"/>
            <w:tcBorders>
              <w:bottom w:val="single" w:sz="4" w:space="0" w:color="auto"/>
            </w:tcBorders>
            <w:vAlign w:val="bottom"/>
          </w:tcPr>
          <w:p w14:paraId="7661A8B8" w14:textId="535BD9FC" w:rsidR="00922557" w:rsidRPr="00A733E0" w:rsidRDefault="0001010D" w:rsidP="008929FB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14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350</w:t>
            </w:r>
          </w:p>
        </w:tc>
        <w:tc>
          <w:tcPr>
            <w:tcW w:w="276" w:type="dxa"/>
            <w:gridSpan w:val="2"/>
            <w:vAlign w:val="bottom"/>
          </w:tcPr>
          <w:p w14:paraId="1B929FC5" w14:textId="77777777" w:rsidR="00922557" w:rsidRPr="00A733E0" w:rsidRDefault="00922557" w:rsidP="0089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gridSpan w:val="2"/>
            <w:tcBorders>
              <w:bottom w:val="single" w:sz="4" w:space="0" w:color="auto"/>
            </w:tcBorders>
            <w:vAlign w:val="bottom"/>
          </w:tcPr>
          <w:p w14:paraId="63080508" w14:textId="170C5B50" w:rsidR="00922557" w:rsidRPr="00A733E0" w:rsidRDefault="0001010D" w:rsidP="008929FB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35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285</w:t>
            </w:r>
          </w:p>
        </w:tc>
        <w:tc>
          <w:tcPr>
            <w:tcW w:w="275" w:type="dxa"/>
            <w:gridSpan w:val="2"/>
            <w:vAlign w:val="bottom"/>
          </w:tcPr>
          <w:p w14:paraId="45B5F426" w14:textId="77777777" w:rsidR="00922557" w:rsidRPr="00A733E0" w:rsidRDefault="00922557" w:rsidP="0089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3" w:type="dxa"/>
            <w:gridSpan w:val="3"/>
            <w:tcBorders>
              <w:bottom w:val="single" w:sz="4" w:space="0" w:color="auto"/>
            </w:tcBorders>
            <w:vAlign w:val="bottom"/>
          </w:tcPr>
          <w:p w14:paraId="70643363" w14:textId="3E35139A" w:rsidR="00922557" w:rsidRPr="00A733E0" w:rsidRDefault="00922557" w:rsidP="008929FB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3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626</w:t>
            </w: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1" w:type="dxa"/>
            <w:gridSpan w:val="3"/>
            <w:vAlign w:val="bottom"/>
          </w:tcPr>
          <w:p w14:paraId="4F145825" w14:textId="77777777" w:rsidR="00922557" w:rsidRPr="00A733E0" w:rsidRDefault="00922557" w:rsidP="008929FB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098" w:type="dxa"/>
            <w:gridSpan w:val="3"/>
            <w:tcBorders>
              <w:bottom w:val="single" w:sz="4" w:space="0" w:color="auto"/>
            </w:tcBorders>
            <w:vAlign w:val="bottom"/>
          </w:tcPr>
          <w:p w14:paraId="5A8674F5" w14:textId="7ED4234D" w:rsidR="00922557" w:rsidRPr="00A733E0" w:rsidRDefault="003B2D54" w:rsidP="008929FB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1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323</w:t>
            </w: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648</w:t>
            </w: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</w:tr>
      <w:tr w:rsidR="00922557" w:rsidRPr="00A733E0" w14:paraId="58CA8F23" w14:textId="77777777" w:rsidTr="00440B0F">
        <w:trPr>
          <w:trHeight w:hRule="exact" w:val="340"/>
        </w:trPr>
        <w:tc>
          <w:tcPr>
            <w:tcW w:w="4767" w:type="dxa"/>
            <w:shd w:val="clear" w:color="auto" w:fill="auto"/>
            <w:vAlign w:val="center"/>
          </w:tcPr>
          <w:p w14:paraId="3BD4A7DB" w14:textId="4B3D40AE" w:rsidR="00922557" w:rsidRPr="00A733E0" w:rsidRDefault="00922557" w:rsidP="00922557">
            <w:pPr>
              <w:tabs>
                <w:tab w:val="clear" w:pos="227"/>
                <w:tab w:val="left" w:pos="0"/>
              </w:tabs>
              <w:spacing w:line="320" w:lineRule="exact"/>
              <w:ind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 w:hint="cs"/>
                <w:b/>
                <w:bCs/>
                <w:sz w:val="27"/>
                <w:szCs w:val="27"/>
              </w:rPr>
              <w:t>31</w:t>
            </w: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="0001010D" w:rsidRPr="0001010D">
              <w:rPr>
                <w:rFonts w:ascii="Angsana New" w:hAnsi="Angsana New" w:hint="cs"/>
                <w:b/>
                <w:bCs/>
                <w:sz w:val="27"/>
                <w:szCs w:val="27"/>
              </w:rPr>
              <w:t>256</w:t>
            </w:r>
            <w:r w:rsidR="0001010D" w:rsidRPr="0001010D">
              <w:rPr>
                <w:rFonts w:ascii="Angsana New" w:hAnsi="Angsana New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84E27" w14:textId="4CA633BF" w:rsidR="00922557" w:rsidRPr="00A733E0" w:rsidRDefault="0001010D" w:rsidP="0092255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</w:t>
            </w:r>
            <w:r w:rsidR="00922557" w:rsidRPr="00A733E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562</w:t>
            </w:r>
            <w:r w:rsidR="00922557" w:rsidRPr="00A733E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779</w:t>
            </w:r>
          </w:p>
        </w:tc>
        <w:tc>
          <w:tcPr>
            <w:tcW w:w="269" w:type="dxa"/>
            <w:vAlign w:val="center"/>
          </w:tcPr>
          <w:p w14:paraId="531B26F4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230FC" w14:textId="58A34583" w:rsidR="00922557" w:rsidRPr="00A733E0" w:rsidRDefault="0048537D" w:rsidP="00922557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719,688</w:t>
            </w:r>
          </w:p>
        </w:tc>
        <w:tc>
          <w:tcPr>
            <w:tcW w:w="273" w:type="dxa"/>
            <w:vAlign w:val="center"/>
          </w:tcPr>
          <w:p w14:paraId="760E2549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95762" w14:textId="2173E687" w:rsidR="00922557" w:rsidRPr="00A733E0" w:rsidRDefault="0048537D" w:rsidP="00922557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380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67</w:t>
            </w:r>
            <w:r w:rsidR="00922557" w:rsidRPr="00A733E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F3688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878</w:t>
            </w:r>
            <w:r w:rsidR="00922557" w:rsidRPr="00A733E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F3688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365</w:t>
            </w:r>
          </w:p>
        </w:tc>
        <w:tc>
          <w:tcPr>
            <w:tcW w:w="236" w:type="dxa"/>
            <w:vAlign w:val="center"/>
          </w:tcPr>
          <w:p w14:paraId="3C5A19CD" w14:textId="77777777" w:rsidR="00922557" w:rsidRPr="00A733E0" w:rsidRDefault="00922557" w:rsidP="00922557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11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CA716" w14:textId="534CC61D" w:rsidR="00922557" w:rsidRPr="00A733E0" w:rsidRDefault="0048537D" w:rsidP="00922557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146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583</w:t>
            </w:r>
            <w:r w:rsidR="00922557" w:rsidRPr="00A733E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698</w:t>
            </w:r>
          </w:p>
        </w:tc>
        <w:tc>
          <w:tcPr>
            <w:tcW w:w="276" w:type="dxa"/>
            <w:gridSpan w:val="2"/>
            <w:vAlign w:val="center"/>
          </w:tcPr>
          <w:p w14:paraId="7FC2DA1E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6BD03" w14:textId="5E8BEEC4" w:rsidR="00922557" w:rsidRPr="00A733E0" w:rsidRDefault="0048537D" w:rsidP="00922557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35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23</w:t>
            </w:r>
            <w:r w:rsidR="00922557" w:rsidRPr="00A733E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391</w:t>
            </w:r>
          </w:p>
        </w:tc>
        <w:tc>
          <w:tcPr>
            <w:tcW w:w="275" w:type="dxa"/>
            <w:gridSpan w:val="2"/>
            <w:vAlign w:val="center"/>
          </w:tcPr>
          <w:p w14:paraId="5BFE0FB4" w14:textId="77777777" w:rsidR="00922557" w:rsidRPr="00A733E0" w:rsidRDefault="00922557" w:rsidP="00922557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D50B8" w14:textId="5D3D7837" w:rsidR="00922557" w:rsidRPr="00A733E0" w:rsidRDefault="0001010D" w:rsidP="00922557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35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</w:t>
            </w:r>
            <w:r w:rsidR="00922557" w:rsidRPr="00A733E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="00F3688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839</w:t>
            </w:r>
            <w:r w:rsidR="00922557" w:rsidRPr="00A733E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="00F3688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960</w:t>
            </w:r>
          </w:p>
        </w:tc>
        <w:tc>
          <w:tcPr>
            <w:tcW w:w="271" w:type="dxa"/>
            <w:gridSpan w:val="3"/>
            <w:vAlign w:val="center"/>
          </w:tcPr>
          <w:p w14:paraId="5FFE8500" w14:textId="77777777" w:rsidR="00922557" w:rsidRPr="00A733E0" w:rsidRDefault="00922557" w:rsidP="00922557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128E4" w14:textId="0218A0F9" w:rsidR="00922557" w:rsidRPr="00A733E0" w:rsidRDefault="0048537D" w:rsidP="00922557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73</w:t>
            </w:r>
            <w:r w:rsidR="003B2D54" w:rsidRPr="00A733E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607</w:t>
            </w:r>
            <w:r w:rsidR="003B2D54" w:rsidRPr="00A733E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881</w:t>
            </w:r>
          </w:p>
        </w:tc>
      </w:tr>
      <w:tr w:rsidR="00922557" w:rsidRPr="00A733E0" w14:paraId="5ACF7172" w14:textId="77777777" w:rsidTr="00440B0F">
        <w:trPr>
          <w:trHeight w:hRule="exact" w:val="340"/>
        </w:trPr>
        <w:tc>
          <w:tcPr>
            <w:tcW w:w="4767" w:type="dxa"/>
            <w:shd w:val="clear" w:color="auto" w:fill="auto"/>
            <w:vAlign w:val="center"/>
          </w:tcPr>
          <w:p w14:paraId="6DE22986" w14:textId="77777777" w:rsidR="00922557" w:rsidRPr="00A733E0" w:rsidRDefault="00922557" w:rsidP="00922557">
            <w:pPr>
              <w:tabs>
                <w:tab w:val="clear" w:pos="227"/>
                <w:tab w:val="left" w:pos="0"/>
              </w:tabs>
              <w:spacing w:line="320" w:lineRule="exact"/>
              <w:ind w:right="-107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85FE488" w14:textId="77777777" w:rsidR="00922557" w:rsidRPr="00A733E0" w:rsidRDefault="00922557" w:rsidP="0092255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9" w:type="dxa"/>
            <w:vAlign w:val="center"/>
          </w:tcPr>
          <w:p w14:paraId="31CEE9C8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69EB7638" w14:textId="77777777" w:rsidR="00922557" w:rsidRPr="00A733E0" w:rsidRDefault="00922557" w:rsidP="00922557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3" w:type="dxa"/>
            <w:vAlign w:val="center"/>
          </w:tcPr>
          <w:p w14:paraId="09233703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</w:tcBorders>
            <w:vAlign w:val="center"/>
          </w:tcPr>
          <w:p w14:paraId="27021A73" w14:textId="77777777" w:rsidR="00922557" w:rsidRPr="00A733E0" w:rsidRDefault="00922557" w:rsidP="00922557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380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16BD75A3" w14:textId="77777777" w:rsidR="00922557" w:rsidRPr="00A733E0" w:rsidRDefault="00922557" w:rsidP="00922557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117" w:type="dxa"/>
            <w:gridSpan w:val="3"/>
            <w:tcBorders>
              <w:top w:val="single" w:sz="4" w:space="0" w:color="auto"/>
            </w:tcBorders>
            <w:vAlign w:val="center"/>
          </w:tcPr>
          <w:p w14:paraId="7D56A91B" w14:textId="77777777" w:rsidR="00922557" w:rsidRPr="00A733E0" w:rsidRDefault="00922557" w:rsidP="00922557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6" w:type="dxa"/>
            <w:gridSpan w:val="2"/>
            <w:vAlign w:val="center"/>
          </w:tcPr>
          <w:p w14:paraId="00A2682C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</w:tcBorders>
            <w:vAlign w:val="center"/>
          </w:tcPr>
          <w:p w14:paraId="71832118" w14:textId="77777777" w:rsidR="00922557" w:rsidRPr="00A733E0" w:rsidRDefault="00922557" w:rsidP="00922557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5" w:type="dxa"/>
            <w:gridSpan w:val="2"/>
            <w:vAlign w:val="center"/>
          </w:tcPr>
          <w:p w14:paraId="4E999001" w14:textId="77777777" w:rsidR="00922557" w:rsidRPr="00A733E0" w:rsidRDefault="00922557" w:rsidP="00922557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auto"/>
            </w:tcBorders>
            <w:vAlign w:val="center"/>
          </w:tcPr>
          <w:p w14:paraId="74364629" w14:textId="77777777" w:rsidR="00922557" w:rsidRPr="00A733E0" w:rsidRDefault="00922557" w:rsidP="00922557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1" w:type="dxa"/>
            <w:gridSpan w:val="3"/>
            <w:vAlign w:val="center"/>
          </w:tcPr>
          <w:p w14:paraId="612E7DE4" w14:textId="77777777" w:rsidR="00922557" w:rsidRPr="00A733E0" w:rsidRDefault="00922557" w:rsidP="00922557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</w:tcBorders>
            <w:vAlign w:val="center"/>
          </w:tcPr>
          <w:p w14:paraId="4FA07C5A" w14:textId="77777777" w:rsidR="00922557" w:rsidRPr="00A733E0" w:rsidRDefault="00922557" w:rsidP="00922557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-156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</w:tr>
      <w:tr w:rsidR="00922557" w:rsidRPr="00A733E0" w14:paraId="4C7E8961" w14:textId="77777777" w:rsidTr="00440B0F">
        <w:trPr>
          <w:gridAfter w:val="1"/>
          <w:wAfter w:w="20" w:type="dxa"/>
        </w:trPr>
        <w:tc>
          <w:tcPr>
            <w:tcW w:w="4767" w:type="dxa"/>
            <w:vAlign w:val="center"/>
          </w:tcPr>
          <w:p w14:paraId="633FF9B4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center"/>
          </w:tcPr>
          <w:p w14:paraId="285B5FAF" w14:textId="77777777" w:rsidR="00922557" w:rsidRPr="00A733E0" w:rsidRDefault="00922557" w:rsidP="00922557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269" w:type="dxa"/>
            <w:vAlign w:val="center"/>
          </w:tcPr>
          <w:p w14:paraId="547288A0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  <w:vAlign w:val="center"/>
          </w:tcPr>
          <w:p w14:paraId="48F049FA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3" w:type="dxa"/>
            <w:vAlign w:val="center"/>
          </w:tcPr>
          <w:p w14:paraId="4552CC38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5" w:type="dxa"/>
            <w:gridSpan w:val="2"/>
            <w:vAlign w:val="center"/>
          </w:tcPr>
          <w:p w14:paraId="1471565D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5B0AF557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4E72F65A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6" w:type="dxa"/>
            <w:gridSpan w:val="2"/>
            <w:vAlign w:val="center"/>
          </w:tcPr>
          <w:p w14:paraId="2B61BC2E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gridSpan w:val="2"/>
            <w:vAlign w:val="center"/>
          </w:tcPr>
          <w:p w14:paraId="5F7CF040" w14:textId="77777777" w:rsidR="00922557" w:rsidRPr="00A733E0" w:rsidRDefault="00922557" w:rsidP="00922557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5" w:type="dxa"/>
            <w:gridSpan w:val="2"/>
            <w:vAlign w:val="center"/>
          </w:tcPr>
          <w:p w14:paraId="5719A249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5" w:type="dxa"/>
            <w:gridSpan w:val="2"/>
            <w:vAlign w:val="center"/>
          </w:tcPr>
          <w:p w14:paraId="0D73BEF6" w14:textId="77777777" w:rsidR="00922557" w:rsidRPr="00A733E0" w:rsidRDefault="00922557" w:rsidP="00922557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1" w:type="dxa"/>
            <w:gridSpan w:val="3"/>
            <w:vAlign w:val="center"/>
          </w:tcPr>
          <w:p w14:paraId="2C71A12F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6" w:type="dxa"/>
            <w:gridSpan w:val="3"/>
            <w:vAlign w:val="center"/>
          </w:tcPr>
          <w:p w14:paraId="1E415C4C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22557" w:rsidRPr="00A733E0" w14:paraId="3069B94A" w14:textId="77777777" w:rsidTr="00440B0F">
        <w:trPr>
          <w:gridAfter w:val="1"/>
          <w:wAfter w:w="20" w:type="dxa"/>
        </w:trPr>
        <w:tc>
          <w:tcPr>
            <w:tcW w:w="4767" w:type="dxa"/>
            <w:vAlign w:val="center"/>
          </w:tcPr>
          <w:p w14:paraId="1A88C7C1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center"/>
          </w:tcPr>
          <w:p w14:paraId="0C63E9EB" w14:textId="77777777" w:rsidR="00922557" w:rsidRPr="00A733E0" w:rsidRDefault="00922557" w:rsidP="00922557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269" w:type="dxa"/>
            <w:vAlign w:val="center"/>
          </w:tcPr>
          <w:p w14:paraId="701195B0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  <w:vAlign w:val="center"/>
          </w:tcPr>
          <w:p w14:paraId="6DA87F6A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3" w:type="dxa"/>
            <w:vAlign w:val="center"/>
          </w:tcPr>
          <w:p w14:paraId="742CF6B9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5" w:type="dxa"/>
            <w:gridSpan w:val="2"/>
            <w:vAlign w:val="center"/>
          </w:tcPr>
          <w:p w14:paraId="7C0202BA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742F8C95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5F312970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6" w:type="dxa"/>
            <w:gridSpan w:val="2"/>
            <w:vAlign w:val="center"/>
          </w:tcPr>
          <w:p w14:paraId="7C0F8A85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gridSpan w:val="2"/>
            <w:vAlign w:val="center"/>
          </w:tcPr>
          <w:p w14:paraId="7B42128A" w14:textId="77777777" w:rsidR="00922557" w:rsidRPr="00A733E0" w:rsidRDefault="00922557" w:rsidP="00922557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5" w:type="dxa"/>
            <w:gridSpan w:val="2"/>
            <w:vAlign w:val="center"/>
          </w:tcPr>
          <w:p w14:paraId="30CE2CA6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5" w:type="dxa"/>
            <w:gridSpan w:val="2"/>
            <w:vAlign w:val="center"/>
          </w:tcPr>
          <w:p w14:paraId="7093A129" w14:textId="77777777" w:rsidR="00922557" w:rsidRPr="00A733E0" w:rsidRDefault="00922557" w:rsidP="00922557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1" w:type="dxa"/>
            <w:gridSpan w:val="3"/>
            <w:vAlign w:val="center"/>
          </w:tcPr>
          <w:p w14:paraId="6A9A9F52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6" w:type="dxa"/>
            <w:gridSpan w:val="3"/>
            <w:vAlign w:val="center"/>
          </w:tcPr>
          <w:p w14:paraId="48DF0FB0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22557" w:rsidRPr="00A733E0" w14:paraId="1D15D25B" w14:textId="77777777" w:rsidTr="00440B0F">
        <w:trPr>
          <w:gridAfter w:val="1"/>
          <w:wAfter w:w="20" w:type="dxa"/>
        </w:trPr>
        <w:tc>
          <w:tcPr>
            <w:tcW w:w="4767" w:type="dxa"/>
            <w:vAlign w:val="center"/>
          </w:tcPr>
          <w:p w14:paraId="73036DF1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A733E0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lastRenderedPageBreak/>
              <w:t>ค่าเสื่อมราคา</w:t>
            </w:r>
            <w:r w:rsidRPr="00A733E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และขาดทุนจากการด้อยค่า</w:t>
            </w:r>
          </w:p>
        </w:tc>
        <w:tc>
          <w:tcPr>
            <w:tcW w:w="1080" w:type="dxa"/>
            <w:vAlign w:val="center"/>
          </w:tcPr>
          <w:p w14:paraId="659DA824" w14:textId="77777777" w:rsidR="00922557" w:rsidRPr="00A733E0" w:rsidRDefault="00922557" w:rsidP="00922557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269" w:type="dxa"/>
            <w:vAlign w:val="center"/>
          </w:tcPr>
          <w:p w14:paraId="6C485500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  <w:vAlign w:val="center"/>
          </w:tcPr>
          <w:p w14:paraId="2DF1DEBB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3" w:type="dxa"/>
            <w:vAlign w:val="center"/>
          </w:tcPr>
          <w:p w14:paraId="32FA7DFB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5" w:type="dxa"/>
            <w:gridSpan w:val="2"/>
            <w:vAlign w:val="center"/>
          </w:tcPr>
          <w:p w14:paraId="4EBFDC0D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3169BEB5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40C5F361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6" w:type="dxa"/>
            <w:gridSpan w:val="2"/>
            <w:vAlign w:val="center"/>
          </w:tcPr>
          <w:p w14:paraId="0516B0FA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gridSpan w:val="2"/>
            <w:vAlign w:val="center"/>
          </w:tcPr>
          <w:p w14:paraId="5290070A" w14:textId="77777777" w:rsidR="00922557" w:rsidRPr="00A733E0" w:rsidRDefault="00922557" w:rsidP="00922557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5" w:type="dxa"/>
            <w:gridSpan w:val="2"/>
            <w:vAlign w:val="center"/>
          </w:tcPr>
          <w:p w14:paraId="7A6AE884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5" w:type="dxa"/>
            <w:gridSpan w:val="2"/>
            <w:vAlign w:val="center"/>
          </w:tcPr>
          <w:p w14:paraId="726700A4" w14:textId="77777777" w:rsidR="00922557" w:rsidRPr="00A733E0" w:rsidRDefault="00922557" w:rsidP="00922557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1" w:type="dxa"/>
            <w:gridSpan w:val="3"/>
            <w:vAlign w:val="center"/>
          </w:tcPr>
          <w:p w14:paraId="74909AF8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6" w:type="dxa"/>
            <w:gridSpan w:val="3"/>
            <w:vAlign w:val="center"/>
          </w:tcPr>
          <w:p w14:paraId="6A9624FC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22557" w:rsidRPr="00A733E0" w14:paraId="22C97175" w14:textId="77777777" w:rsidTr="00440B0F">
        <w:trPr>
          <w:gridAfter w:val="1"/>
          <w:wAfter w:w="20" w:type="dxa"/>
        </w:trPr>
        <w:tc>
          <w:tcPr>
            <w:tcW w:w="4767" w:type="dxa"/>
            <w:vAlign w:val="center"/>
          </w:tcPr>
          <w:p w14:paraId="6933BBBB" w14:textId="78885872" w:rsidR="00922557" w:rsidRPr="00A733E0" w:rsidRDefault="00922557" w:rsidP="00922557">
            <w:pPr>
              <w:spacing w:line="360" w:lineRule="exact"/>
              <w:ind w:right="-185"/>
              <w:rPr>
                <w:rFonts w:ascii="Angsana New" w:hAnsi="Angsana New"/>
                <w:sz w:val="27"/>
                <w:szCs w:val="27"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 w:hint="cs"/>
                <w:sz w:val="27"/>
                <w:szCs w:val="27"/>
              </w:rPr>
              <w:t>1</w:t>
            </w: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 xml:space="preserve"> มกราคม </w:t>
            </w:r>
            <w:r w:rsidR="0001010D" w:rsidRPr="0001010D">
              <w:rPr>
                <w:rFonts w:ascii="Angsana New" w:hAnsi="Angsana New" w:hint="cs"/>
                <w:sz w:val="27"/>
                <w:szCs w:val="27"/>
              </w:rPr>
              <w:t>256</w:t>
            </w:r>
            <w:r w:rsidR="0001010D" w:rsidRPr="0001010D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080" w:type="dxa"/>
            <w:vAlign w:val="center"/>
          </w:tcPr>
          <w:p w14:paraId="00B5EA80" w14:textId="24AA21E8" w:rsidR="00922557" w:rsidRPr="00A733E0" w:rsidRDefault="00922557" w:rsidP="00922557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9" w:type="dxa"/>
            <w:vAlign w:val="center"/>
          </w:tcPr>
          <w:p w14:paraId="5DF1E3C0" w14:textId="77777777" w:rsidR="00922557" w:rsidRPr="00A733E0" w:rsidRDefault="00922557" w:rsidP="00922557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23BB1FE2" w14:textId="1193C13F" w:rsidR="00922557" w:rsidRPr="00A733E0" w:rsidRDefault="0001010D" w:rsidP="00922557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 w:right="-11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230</w:t>
            </w:r>
            <w:r w:rsidR="00922557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469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5CC2EBF4" w14:textId="77777777" w:rsidR="00922557" w:rsidRPr="00A733E0" w:rsidRDefault="00922557" w:rsidP="00922557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715" w:type="dxa"/>
            <w:gridSpan w:val="2"/>
            <w:shd w:val="clear" w:color="auto" w:fill="auto"/>
            <w:vAlign w:val="center"/>
          </w:tcPr>
          <w:p w14:paraId="3CE2DB17" w14:textId="16EAE113" w:rsidR="00922557" w:rsidRPr="00A733E0" w:rsidRDefault="0001010D" w:rsidP="00922557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16</w:t>
            </w:r>
            <w:r w:rsidR="00922557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286</w:t>
            </w:r>
            <w:r w:rsidR="00922557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392</w:t>
            </w:r>
          </w:p>
        </w:tc>
        <w:tc>
          <w:tcPr>
            <w:tcW w:w="243" w:type="dxa"/>
            <w:gridSpan w:val="2"/>
            <w:shd w:val="clear" w:color="auto" w:fill="auto"/>
            <w:vAlign w:val="center"/>
          </w:tcPr>
          <w:p w14:paraId="65FBC6F6" w14:textId="77777777" w:rsidR="00922557" w:rsidRPr="00A733E0" w:rsidRDefault="00922557" w:rsidP="00922557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10" w:type="dxa"/>
            <w:gridSpan w:val="2"/>
            <w:shd w:val="clear" w:color="auto" w:fill="auto"/>
            <w:vAlign w:val="center"/>
          </w:tcPr>
          <w:p w14:paraId="070CC1C2" w14:textId="0521F3A1" w:rsidR="00922557" w:rsidRPr="00A733E0" w:rsidRDefault="0001010D" w:rsidP="00922557">
            <w:pPr>
              <w:pStyle w:val="acctfourfigures"/>
              <w:tabs>
                <w:tab w:val="clear" w:pos="765"/>
                <w:tab w:val="decimal" w:pos="1292"/>
              </w:tabs>
              <w:spacing w:line="360" w:lineRule="exact"/>
              <w:ind w:left="-108" w:right="6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549</w:t>
            </w:r>
            <w:r w:rsidR="00922557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618</w:t>
            </w:r>
          </w:p>
        </w:tc>
        <w:tc>
          <w:tcPr>
            <w:tcW w:w="276" w:type="dxa"/>
            <w:gridSpan w:val="2"/>
            <w:shd w:val="clear" w:color="auto" w:fill="auto"/>
            <w:vAlign w:val="center"/>
          </w:tcPr>
          <w:p w14:paraId="0F71E2A8" w14:textId="77777777" w:rsidR="00922557" w:rsidRPr="00A733E0" w:rsidRDefault="00922557" w:rsidP="00922557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66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3" w:type="dxa"/>
            <w:gridSpan w:val="2"/>
            <w:shd w:val="clear" w:color="auto" w:fill="auto"/>
            <w:vAlign w:val="center"/>
          </w:tcPr>
          <w:p w14:paraId="1F10FCD5" w14:textId="52B435C2" w:rsidR="00922557" w:rsidRPr="00A733E0" w:rsidRDefault="0001010D" w:rsidP="00922557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08" w:right="6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18</w:t>
            </w:r>
            <w:r w:rsidR="00922557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294</w:t>
            </w:r>
          </w:p>
        </w:tc>
        <w:tc>
          <w:tcPr>
            <w:tcW w:w="275" w:type="dxa"/>
            <w:gridSpan w:val="2"/>
            <w:shd w:val="clear" w:color="auto" w:fill="auto"/>
            <w:vAlign w:val="center"/>
          </w:tcPr>
          <w:p w14:paraId="69C03AE3" w14:textId="77777777" w:rsidR="00922557" w:rsidRPr="00A733E0" w:rsidRDefault="00922557" w:rsidP="00922557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 w14:paraId="0EA0098F" w14:textId="758BFBAC" w:rsidR="00922557" w:rsidRPr="00A733E0" w:rsidRDefault="00922557" w:rsidP="009F746F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1" w:type="dxa"/>
            <w:gridSpan w:val="3"/>
            <w:shd w:val="clear" w:color="auto" w:fill="auto"/>
            <w:vAlign w:val="center"/>
          </w:tcPr>
          <w:p w14:paraId="2C9B666D" w14:textId="77777777" w:rsidR="00922557" w:rsidRPr="00A733E0" w:rsidRDefault="00922557" w:rsidP="00922557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6" w:type="dxa"/>
            <w:gridSpan w:val="3"/>
            <w:shd w:val="clear" w:color="auto" w:fill="auto"/>
            <w:vAlign w:val="center"/>
          </w:tcPr>
          <w:p w14:paraId="60B53545" w14:textId="20F130F0" w:rsidR="00922557" w:rsidRPr="00A733E0" w:rsidRDefault="0001010D" w:rsidP="00922557">
            <w:pPr>
              <w:pStyle w:val="acctfourfigures"/>
              <w:tabs>
                <w:tab w:val="clear" w:pos="765"/>
                <w:tab w:val="decimal" w:pos="534"/>
              </w:tabs>
              <w:spacing w:line="360" w:lineRule="exact"/>
              <w:ind w:left="-108" w:right="7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17</w:t>
            </w:r>
            <w:r w:rsidR="00922557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084</w:t>
            </w:r>
            <w:r w:rsidR="00922557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773</w:t>
            </w:r>
          </w:p>
        </w:tc>
      </w:tr>
      <w:tr w:rsidR="00922557" w:rsidRPr="00A733E0" w14:paraId="6FDFCE89" w14:textId="77777777" w:rsidTr="00440B0F">
        <w:trPr>
          <w:gridAfter w:val="1"/>
          <w:wAfter w:w="20" w:type="dxa"/>
        </w:trPr>
        <w:tc>
          <w:tcPr>
            <w:tcW w:w="4767" w:type="dxa"/>
            <w:vAlign w:val="center"/>
          </w:tcPr>
          <w:p w14:paraId="251263BB" w14:textId="77777777" w:rsidR="00922557" w:rsidRPr="00A733E0" w:rsidRDefault="00922557" w:rsidP="00922557">
            <w:pPr>
              <w:spacing w:line="36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center"/>
          </w:tcPr>
          <w:p w14:paraId="4D88C8B0" w14:textId="0B7C1856" w:rsidR="00922557" w:rsidRPr="00A733E0" w:rsidRDefault="00922557" w:rsidP="00922557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lang w:val="en-US"/>
              </w:rPr>
              <w:t>-</w:t>
            </w:r>
          </w:p>
        </w:tc>
        <w:tc>
          <w:tcPr>
            <w:tcW w:w="269" w:type="dxa"/>
            <w:vAlign w:val="center"/>
          </w:tcPr>
          <w:p w14:paraId="1387D3EB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5CD998E3" w14:textId="4F7BC803" w:rsidR="00922557" w:rsidRPr="00A733E0" w:rsidRDefault="0001010D" w:rsidP="00922557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26</w:t>
            </w:r>
            <w:r w:rsidR="00922557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181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22CB3759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5" w:type="dxa"/>
            <w:gridSpan w:val="2"/>
            <w:shd w:val="clear" w:color="auto" w:fill="auto"/>
            <w:vAlign w:val="center"/>
          </w:tcPr>
          <w:p w14:paraId="691726F9" w14:textId="73E73187" w:rsidR="00922557" w:rsidRPr="00A733E0" w:rsidRDefault="0001010D" w:rsidP="00922557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922557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670</w:t>
            </w:r>
            <w:r w:rsidR="00922557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412</w:t>
            </w:r>
          </w:p>
        </w:tc>
        <w:tc>
          <w:tcPr>
            <w:tcW w:w="243" w:type="dxa"/>
            <w:gridSpan w:val="2"/>
            <w:shd w:val="clear" w:color="auto" w:fill="auto"/>
            <w:vAlign w:val="center"/>
          </w:tcPr>
          <w:p w14:paraId="383F0FE6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0" w:type="dxa"/>
            <w:gridSpan w:val="2"/>
            <w:shd w:val="clear" w:color="auto" w:fill="auto"/>
            <w:vAlign w:val="center"/>
          </w:tcPr>
          <w:p w14:paraId="6651C48B" w14:textId="01DA497F" w:rsidR="00922557" w:rsidRPr="00A733E0" w:rsidRDefault="0001010D" w:rsidP="00922557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6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9</w:t>
            </w:r>
            <w:r w:rsidR="00922557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933</w:t>
            </w:r>
          </w:p>
        </w:tc>
        <w:tc>
          <w:tcPr>
            <w:tcW w:w="276" w:type="dxa"/>
            <w:gridSpan w:val="2"/>
            <w:shd w:val="clear" w:color="auto" w:fill="auto"/>
            <w:vAlign w:val="center"/>
          </w:tcPr>
          <w:p w14:paraId="69EDE81A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6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gridSpan w:val="2"/>
            <w:shd w:val="clear" w:color="auto" w:fill="auto"/>
            <w:vAlign w:val="center"/>
          </w:tcPr>
          <w:p w14:paraId="66EE24F4" w14:textId="3D56E87D" w:rsidR="00922557" w:rsidRPr="00A733E0" w:rsidRDefault="0001010D" w:rsidP="00922557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6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98</w:t>
            </w:r>
          </w:p>
        </w:tc>
        <w:tc>
          <w:tcPr>
            <w:tcW w:w="275" w:type="dxa"/>
            <w:gridSpan w:val="2"/>
            <w:shd w:val="clear" w:color="auto" w:fill="auto"/>
            <w:vAlign w:val="center"/>
          </w:tcPr>
          <w:p w14:paraId="590C99FA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 w14:paraId="537BF6E4" w14:textId="6EE94E46" w:rsidR="00922557" w:rsidRPr="00A733E0" w:rsidRDefault="00922557" w:rsidP="009F746F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1" w:type="dxa"/>
            <w:gridSpan w:val="3"/>
            <w:shd w:val="clear" w:color="auto" w:fill="auto"/>
            <w:vAlign w:val="center"/>
          </w:tcPr>
          <w:p w14:paraId="55BB7852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6" w:type="dxa"/>
            <w:gridSpan w:val="3"/>
            <w:shd w:val="clear" w:color="auto" w:fill="auto"/>
            <w:vAlign w:val="center"/>
          </w:tcPr>
          <w:p w14:paraId="1403C66C" w14:textId="243863A7" w:rsidR="00922557" w:rsidRPr="00A733E0" w:rsidRDefault="0001010D" w:rsidP="00922557">
            <w:pPr>
              <w:pStyle w:val="acctfourfigures"/>
              <w:tabs>
                <w:tab w:val="clear" w:pos="765"/>
                <w:tab w:val="decimal" w:pos="534"/>
              </w:tabs>
              <w:spacing w:line="360" w:lineRule="exact"/>
              <w:ind w:left="-108" w:right="7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922557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706</w:t>
            </w:r>
            <w:r w:rsidR="00922557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62</w:t>
            </w:r>
            <w:r w:rsidRPr="0001010D">
              <w:rPr>
                <w:rFonts w:ascii="Angsana New" w:hAnsi="Angsana New" w:hint="cs"/>
                <w:sz w:val="27"/>
                <w:szCs w:val="27"/>
                <w:lang w:val="en-US"/>
              </w:rPr>
              <w:t>4</w:t>
            </w:r>
          </w:p>
        </w:tc>
      </w:tr>
      <w:tr w:rsidR="00922557" w:rsidRPr="00A733E0" w14:paraId="76406DFA" w14:textId="77777777" w:rsidTr="00440B0F">
        <w:trPr>
          <w:gridAfter w:val="1"/>
          <w:wAfter w:w="20" w:type="dxa"/>
        </w:trPr>
        <w:tc>
          <w:tcPr>
            <w:tcW w:w="4767" w:type="dxa"/>
            <w:vAlign w:val="center"/>
          </w:tcPr>
          <w:p w14:paraId="78034B89" w14:textId="77777777" w:rsidR="00922557" w:rsidRPr="00A733E0" w:rsidRDefault="00922557" w:rsidP="00922557">
            <w:pPr>
              <w:spacing w:line="36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1080" w:type="dxa"/>
            <w:vAlign w:val="center"/>
          </w:tcPr>
          <w:p w14:paraId="3175CB05" w14:textId="11AA758B" w:rsidR="00922557" w:rsidRPr="00A733E0" w:rsidRDefault="00922557" w:rsidP="00922557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69" w:type="dxa"/>
            <w:vAlign w:val="center"/>
          </w:tcPr>
          <w:p w14:paraId="0EFA4939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32D7D158" w14:textId="71D21370" w:rsidR="00922557" w:rsidRPr="00A733E0" w:rsidRDefault="00922557" w:rsidP="00922557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18"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1C86FB4E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5" w:type="dxa"/>
            <w:gridSpan w:val="2"/>
            <w:shd w:val="clear" w:color="auto" w:fill="auto"/>
            <w:vAlign w:val="center"/>
          </w:tcPr>
          <w:p w14:paraId="0163AD1E" w14:textId="13A35E05" w:rsidR="00922557" w:rsidRPr="00A733E0" w:rsidRDefault="00922557" w:rsidP="00922557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159</w:t>
            </w: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43" w:type="dxa"/>
            <w:gridSpan w:val="2"/>
            <w:shd w:val="clear" w:color="auto" w:fill="auto"/>
            <w:vAlign w:val="center"/>
          </w:tcPr>
          <w:p w14:paraId="67F4F9D7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0" w:type="dxa"/>
            <w:gridSpan w:val="2"/>
            <w:shd w:val="clear" w:color="auto" w:fill="auto"/>
            <w:vAlign w:val="center"/>
          </w:tcPr>
          <w:p w14:paraId="3C2191D0" w14:textId="17F9C0F2" w:rsidR="00922557" w:rsidRPr="00A733E0" w:rsidRDefault="00922557" w:rsidP="00922557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-1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9</w:t>
            </w: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263</w:t>
            </w: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6" w:type="dxa"/>
            <w:gridSpan w:val="2"/>
            <w:shd w:val="clear" w:color="auto" w:fill="auto"/>
            <w:vAlign w:val="center"/>
          </w:tcPr>
          <w:p w14:paraId="6EE39C4C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08"/>
              </w:tabs>
              <w:spacing w:line="360" w:lineRule="exact"/>
              <w:ind w:left="-108" w:right="6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gridSpan w:val="2"/>
            <w:shd w:val="clear" w:color="auto" w:fill="auto"/>
            <w:vAlign w:val="center"/>
          </w:tcPr>
          <w:p w14:paraId="2CEFF13E" w14:textId="6541489A" w:rsidR="00922557" w:rsidRPr="00A733E0" w:rsidRDefault="00922557" w:rsidP="00922557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79" w:right="-22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655</w:t>
            </w: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5" w:type="dxa"/>
            <w:gridSpan w:val="2"/>
            <w:shd w:val="clear" w:color="auto" w:fill="auto"/>
            <w:vAlign w:val="center"/>
          </w:tcPr>
          <w:p w14:paraId="0C06A514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360" w:lineRule="exact"/>
              <w:ind w:left="-108" w:right="6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 w14:paraId="75F7A3AA" w14:textId="776CFA6E" w:rsidR="00922557" w:rsidRPr="00A733E0" w:rsidRDefault="00922557" w:rsidP="009F746F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1" w:type="dxa"/>
            <w:gridSpan w:val="3"/>
            <w:shd w:val="clear" w:color="auto" w:fill="auto"/>
            <w:vAlign w:val="center"/>
          </w:tcPr>
          <w:p w14:paraId="384EA1D3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6" w:type="dxa"/>
            <w:gridSpan w:val="3"/>
            <w:shd w:val="clear" w:color="auto" w:fill="auto"/>
            <w:vAlign w:val="center"/>
          </w:tcPr>
          <w:p w14:paraId="3BA2F93D" w14:textId="5D0EF928" w:rsidR="00922557" w:rsidRPr="00A733E0" w:rsidRDefault="00922557" w:rsidP="00922557">
            <w:pPr>
              <w:pStyle w:val="acctfourfigures"/>
              <w:tabs>
                <w:tab w:val="clear" w:pos="765"/>
                <w:tab w:val="decimal" w:pos="714"/>
              </w:tabs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14</w:t>
            </w: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07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7</w:t>
            </w: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</w:tr>
      <w:tr w:rsidR="00922557" w:rsidRPr="00A733E0" w14:paraId="1304ABBB" w14:textId="77777777" w:rsidTr="00440B0F">
        <w:trPr>
          <w:gridAfter w:val="1"/>
          <w:wAfter w:w="20" w:type="dxa"/>
        </w:trPr>
        <w:tc>
          <w:tcPr>
            <w:tcW w:w="4767" w:type="dxa"/>
            <w:vAlign w:val="center"/>
          </w:tcPr>
          <w:p w14:paraId="78DD288F" w14:textId="77777777" w:rsidR="00922557" w:rsidRPr="00A733E0" w:rsidRDefault="00922557" w:rsidP="00922557">
            <w:pPr>
              <w:tabs>
                <w:tab w:val="clear" w:pos="227"/>
                <w:tab w:val="left" w:pos="0"/>
              </w:tabs>
              <w:spacing w:line="320" w:lineRule="exact"/>
              <w:ind w:right="-107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769EC43" w14:textId="1B6412F3" w:rsidR="00922557" w:rsidRPr="00A733E0" w:rsidRDefault="00922557" w:rsidP="00922557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69" w:type="dxa"/>
            <w:vAlign w:val="center"/>
          </w:tcPr>
          <w:p w14:paraId="159998FD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8EE2CC" w14:textId="3963E69A" w:rsidR="00922557" w:rsidRPr="00A733E0" w:rsidRDefault="0001010D" w:rsidP="00922557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="00922557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955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449F917D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9D3909" w14:textId="6DC1850D" w:rsidR="00922557" w:rsidRPr="00A733E0" w:rsidRDefault="0001010D" w:rsidP="00922557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834</w:t>
            </w:r>
            <w:r w:rsidR="00922557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200</w:t>
            </w:r>
          </w:p>
        </w:tc>
        <w:tc>
          <w:tcPr>
            <w:tcW w:w="243" w:type="dxa"/>
            <w:gridSpan w:val="2"/>
            <w:shd w:val="clear" w:color="auto" w:fill="auto"/>
            <w:vAlign w:val="center"/>
          </w:tcPr>
          <w:p w14:paraId="02A1D2D5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21F093" w14:textId="6ECF2B4A" w:rsidR="00922557" w:rsidRPr="00A733E0" w:rsidRDefault="0001010D" w:rsidP="00922557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6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606</w:t>
            </w:r>
          </w:p>
        </w:tc>
        <w:tc>
          <w:tcPr>
            <w:tcW w:w="276" w:type="dxa"/>
            <w:gridSpan w:val="2"/>
            <w:shd w:val="clear" w:color="auto" w:fill="auto"/>
            <w:vAlign w:val="center"/>
          </w:tcPr>
          <w:p w14:paraId="5216FDE9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08"/>
              </w:tabs>
              <w:spacing w:line="360" w:lineRule="exact"/>
              <w:ind w:left="-108" w:right="6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7C190" w14:textId="0ECF1399" w:rsidR="00922557" w:rsidRPr="00A733E0" w:rsidRDefault="0001010D" w:rsidP="00922557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6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275</w:t>
            </w:r>
          </w:p>
        </w:tc>
        <w:tc>
          <w:tcPr>
            <w:tcW w:w="275" w:type="dxa"/>
            <w:gridSpan w:val="2"/>
            <w:shd w:val="clear" w:color="auto" w:fill="auto"/>
            <w:vAlign w:val="center"/>
          </w:tcPr>
          <w:p w14:paraId="45699D0F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BB29ED" w14:textId="57E324F3" w:rsidR="00922557" w:rsidRPr="00A733E0" w:rsidRDefault="00922557" w:rsidP="009F746F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1" w:type="dxa"/>
            <w:gridSpan w:val="3"/>
            <w:shd w:val="clear" w:color="auto" w:fill="auto"/>
            <w:vAlign w:val="center"/>
          </w:tcPr>
          <w:p w14:paraId="4A44755D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574BD3" w14:textId="039DB172" w:rsidR="00922557" w:rsidRPr="00A733E0" w:rsidRDefault="0001010D" w:rsidP="00922557">
            <w:pPr>
              <w:pStyle w:val="acctfourfigures"/>
              <w:tabs>
                <w:tab w:val="clear" w:pos="765"/>
                <w:tab w:val="decimal" w:pos="534"/>
              </w:tabs>
              <w:spacing w:line="360" w:lineRule="exact"/>
              <w:ind w:left="-108" w:right="7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840</w:t>
            </w:r>
            <w:r w:rsidR="00922557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03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6</w:t>
            </w:r>
          </w:p>
        </w:tc>
      </w:tr>
      <w:tr w:rsidR="00922557" w:rsidRPr="00A733E0" w14:paraId="44B3C57C" w14:textId="77777777" w:rsidTr="00440B0F">
        <w:trPr>
          <w:gridAfter w:val="1"/>
          <w:wAfter w:w="20" w:type="dxa"/>
        </w:trPr>
        <w:tc>
          <w:tcPr>
            <w:tcW w:w="4767" w:type="dxa"/>
            <w:vAlign w:val="center"/>
          </w:tcPr>
          <w:p w14:paraId="353CE2C0" w14:textId="509DAE58" w:rsidR="00922557" w:rsidRPr="00A733E0" w:rsidRDefault="00922557" w:rsidP="00922557">
            <w:pPr>
              <w:spacing w:line="36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 w:hint="cs"/>
                <w:b/>
                <w:bCs/>
                <w:sz w:val="27"/>
                <w:szCs w:val="27"/>
              </w:rPr>
              <w:t>31</w:t>
            </w: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="0001010D" w:rsidRPr="0001010D">
              <w:rPr>
                <w:rFonts w:ascii="Angsana New" w:hAnsi="Angsana New" w:hint="cs"/>
                <w:b/>
                <w:bCs/>
                <w:sz w:val="27"/>
                <w:szCs w:val="27"/>
              </w:rPr>
              <w:t>256</w:t>
            </w:r>
            <w:r w:rsidR="0001010D" w:rsidRPr="0001010D"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</w:rPr>
              <w:t xml:space="preserve"> </w:t>
            </w: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และ</w:t>
            </w: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</w:rPr>
              <w:t xml:space="preserve"> </w:t>
            </w:r>
            <w:r w:rsidR="0001010D" w:rsidRPr="0001010D">
              <w:rPr>
                <w:rFonts w:ascii="Angsana New" w:hAnsi="Angsana New" w:hint="cs"/>
                <w:b/>
                <w:bCs/>
                <w:sz w:val="27"/>
                <w:szCs w:val="27"/>
              </w:rPr>
              <w:t>1</w:t>
            </w: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</w:rPr>
              <w:t xml:space="preserve"> </w:t>
            </w: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มกราคม</w:t>
            </w:r>
            <w:r w:rsidRPr="00A733E0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01010D" w:rsidRPr="0001010D">
              <w:rPr>
                <w:rFonts w:ascii="Angsana New" w:hAnsi="Angsana New" w:hint="cs"/>
                <w:b/>
                <w:bCs/>
                <w:sz w:val="27"/>
                <w:szCs w:val="27"/>
              </w:rPr>
              <w:t>256</w:t>
            </w:r>
            <w:r w:rsidR="0001010D" w:rsidRPr="0001010D">
              <w:rPr>
                <w:rFonts w:ascii="Angsana New" w:hAnsi="Angsana New"/>
                <w:b/>
                <w:bCs/>
                <w:sz w:val="27"/>
                <w:szCs w:val="27"/>
              </w:rPr>
              <w:t>5</w:t>
            </w:r>
            <w:r w:rsidR="00A367B2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</w:t>
            </w:r>
            <w:r w:rsidR="00A367B2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- </w:t>
            </w:r>
            <w:r w:rsidR="00A367B2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ปรับปรุงใหม่</w:t>
            </w:r>
          </w:p>
        </w:tc>
        <w:tc>
          <w:tcPr>
            <w:tcW w:w="1080" w:type="dxa"/>
            <w:vAlign w:val="center"/>
          </w:tcPr>
          <w:p w14:paraId="7BD3B3F7" w14:textId="762BA294" w:rsidR="00922557" w:rsidRPr="00A733E0" w:rsidRDefault="00922557" w:rsidP="00922557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33E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9" w:type="dxa"/>
            <w:vAlign w:val="center"/>
          </w:tcPr>
          <w:p w14:paraId="03AC113B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2" w:type="dxa"/>
            <w:vAlign w:val="center"/>
          </w:tcPr>
          <w:p w14:paraId="7B1DB9B4" w14:textId="65D580A6" w:rsidR="00922557" w:rsidRPr="00A733E0" w:rsidRDefault="00971228" w:rsidP="00922557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261</w:t>
            </w:r>
            <w:r w:rsidR="00922557" w:rsidRPr="00A733E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605</w:t>
            </w:r>
          </w:p>
        </w:tc>
        <w:tc>
          <w:tcPr>
            <w:tcW w:w="273" w:type="dxa"/>
            <w:vAlign w:val="center"/>
          </w:tcPr>
          <w:p w14:paraId="3E6A3437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5" w:type="dxa"/>
            <w:gridSpan w:val="2"/>
            <w:vAlign w:val="center"/>
          </w:tcPr>
          <w:p w14:paraId="0B61E558" w14:textId="314E5C01" w:rsidR="00922557" w:rsidRPr="00A733E0" w:rsidRDefault="00971228" w:rsidP="00922557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18</w:t>
            </w:r>
            <w:r w:rsidR="00922557" w:rsidRPr="00A733E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788</w:t>
            </w:r>
            <w:r w:rsidR="00922557" w:rsidRPr="00A733E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845</w:t>
            </w:r>
          </w:p>
        </w:tc>
        <w:tc>
          <w:tcPr>
            <w:tcW w:w="243" w:type="dxa"/>
            <w:gridSpan w:val="2"/>
            <w:vAlign w:val="center"/>
          </w:tcPr>
          <w:p w14:paraId="45A81FC2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5DD7378E" w14:textId="3D82D3C4" w:rsidR="00922557" w:rsidRPr="00A733E0" w:rsidRDefault="00971228" w:rsidP="00922557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66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550</w:t>
            </w:r>
            <w:r w:rsidR="00922557" w:rsidRPr="00A733E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894</w:t>
            </w:r>
          </w:p>
        </w:tc>
        <w:tc>
          <w:tcPr>
            <w:tcW w:w="276" w:type="dxa"/>
            <w:gridSpan w:val="2"/>
            <w:vAlign w:val="center"/>
          </w:tcPr>
          <w:p w14:paraId="247B39E0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6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3" w:type="dxa"/>
            <w:gridSpan w:val="2"/>
            <w:vAlign w:val="center"/>
          </w:tcPr>
          <w:p w14:paraId="26680072" w14:textId="79C29ED2" w:rsidR="00922557" w:rsidRPr="00A733E0" w:rsidRDefault="00971228" w:rsidP="00922557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66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16</w:t>
            </w:r>
            <w:r w:rsidR="00922557" w:rsidRPr="00A733E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012</w:t>
            </w:r>
          </w:p>
        </w:tc>
        <w:tc>
          <w:tcPr>
            <w:tcW w:w="275" w:type="dxa"/>
            <w:gridSpan w:val="2"/>
            <w:vAlign w:val="center"/>
          </w:tcPr>
          <w:p w14:paraId="7EE5E67C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65" w:type="dxa"/>
            <w:gridSpan w:val="2"/>
            <w:vAlign w:val="center"/>
          </w:tcPr>
          <w:p w14:paraId="54C8116A" w14:textId="7488987D" w:rsidR="00922557" w:rsidRPr="00A733E0" w:rsidRDefault="00922557" w:rsidP="009F746F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left="-79" w:right="-156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A733E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1" w:type="dxa"/>
            <w:gridSpan w:val="3"/>
            <w:vAlign w:val="center"/>
          </w:tcPr>
          <w:p w14:paraId="1A50FEC7" w14:textId="77777777" w:rsidR="00922557" w:rsidRPr="00A733E0" w:rsidRDefault="00922557" w:rsidP="0092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6" w:type="dxa"/>
            <w:gridSpan w:val="3"/>
            <w:vAlign w:val="center"/>
          </w:tcPr>
          <w:p w14:paraId="304AE805" w14:textId="1E9658C5" w:rsidR="00922557" w:rsidRPr="00A733E0" w:rsidRDefault="00971228" w:rsidP="00922557">
            <w:pPr>
              <w:pStyle w:val="acctfourfigures"/>
              <w:tabs>
                <w:tab w:val="clear" w:pos="765"/>
                <w:tab w:val="decimal" w:pos="714"/>
                <w:tab w:val="decimal" w:pos="972"/>
              </w:tabs>
              <w:spacing w:line="360" w:lineRule="exact"/>
              <w:ind w:right="54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19</w:t>
            </w:r>
            <w:r w:rsidR="00922557" w:rsidRPr="00A733E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617</w:t>
            </w:r>
            <w:r w:rsidR="00922557" w:rsidRPr="00A733E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356</w:t>
            </w:r>
          </w:p>
        </w:tc>
      </w:tr>
      <w:tr w:rsidR="005452BD" w:rsidRPr="00A733E0" w14:paraId="34EA32FD" w14:textId="77777777" w:rsidTr="00440B0F">
        <w:trPr>
          <w:gridAfter w:val="1"/>
          <w:wAfter w:w="20" w:type="dxa"/>
        </w:trPr>
        <w:tc>
          <w:tcPr>
            <w:tcW w:w="4767" w:type="dxa"/>
            <w:vAlign w:val="center"/>
          </w:tcPr>
          <w:p w14:paraId="3FABEC54" w14:textId="77777777" w:rsidR="005452BD" w:rsidRPr="00A733E0" w:rsidRDefault="005452BD" w:rsidP="005452BD">
            <w:pPr>
              <w:spacing w:line="36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center"/>
          </w:tcPr>
          <w:p w14:paraId="41963AE4" w14:textId="3425F0FC" w:rsidR="005452BD" w:rsidRPr="00A733E0" w:rsidRDefault="005452BD" w:rsidP="005452BD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9" w:type="dxa"/>
            <w:vAlign w:val="center"/>
          </w:tcPr>
          <w:p w14:paraId="3B5E17A4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2" w:type="dxa"/>
            <w:vAlign w:val="center"/>
          </w:tcPr>
          <w:p w14:paraId="23BDCE1D" w14:textId="0ED97E77" w:rsidR="005452BD" w:rsidRPr="00A733E0" w:rsidRDefault="0001010D" w:rsidP="005452BD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41</w:t>
            </w:r>
            <w:r w:rsidR="005452BD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749</w:t>
            </w:r>
          </w:p>
        </w:tc>
        <w:tc>
          <w:tcPr>
            <w:tcW w:w="273" w:type="dxa"/>
            <w:vAlign w:val="center"/>
          </w:tcPr>
          <w:p w14:paraId="4398F8B7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5" w:type="dxa"/>
            <w:gridSpan w:val="2"/>
            <w:vAlign w:val="center"/>
          </w:tcPr>
          <w:p w14:paraId="5E8A5793" w14:textId="4537F05C" w:rsidR="005452BD" w:rsidRPr="00A733E0" w:rsidRDefault="0001010D" w:rsidP="005452BD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5452BD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351</w:t>
            </w:r>
            <w:r w:rsidR="005452BD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138</w:t>
            </w:r>
          </w:p>
        </w:tc>
        <w:tc>
          <w:tcPr>
            <w:tcW w:w="243" w:type="dxa"/>
            <w:gridSpan w:val="2"/>
            <w:vAlign w:val="center"/>
          </w:tcPr>
          <w:p w14:paraId="7C4E8D19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6C87EB18" w14:textId="1CE944D3" w:rsidR="005452BD" w:rsidRPr="00A733E0" w:rsidRDefault="0001010D" w:rsidP="005452BD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left="-108" w:right="6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12</w:t>
            </w:r>
            <w:r w:rsidR="005452BD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837</w:t>
            </w:r>
          </w:p>
        </w:tc>
        <w:tc>
          <w:tcPr>
            <w:tcW w:w="276" w:type="dxa"/>
            <w:gridSpan w:val="2"/>
            <w:vAlign w:val="center"/>
          </w:tcPr>
          <w:p w14:paraId="3552F107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gridSpan w:val="2"/>
            <w:vAlign w:val="center"/>
          </w:tcPr>
          <w:p w14:paraId="49F57661" w14:textId="79F6C78A" w:rsidR="005452BD" w:rsidRPr="00A733E0" w:rsidRDefault="0001010D" w:rsidP="005452BD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6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5452BD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113</w:t>
            </w:r>
          </w:p>
        </w:tc>
        <w:tc>
          <w:tcPr>
            <w:tcW w:w="275" w:type="dxa"/>
            <w:gridSpan w:val="2"/>
            <w:vAlign w:val="center"/>
          </w:tcPr>
          <w:p w14:paraId="68CB4319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5" w:type="dxa"/>
            <w:gridSpan w:val="2"/>
            <w:vAlign w:val="center"/>
          </w:tcPr>
          <w:p w14:paraId="58DA0A72" w14:textId="691625EA" w:rsidR="005452BD" w:rsidRPr="00A733E0" w:rsidRDefault="005452BD" w:rsidP="009F746F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1" w:type="dxa"/>
            <w:gridSpan w:val="3"/>
            <w:vAlign w:val="center"/>
          </w:tcPr>
          <w:p w14:paraId="3FCF94A0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6" w:type="dxa"/>
            <w:gridSpan w:val="3"/>
            <w:vAlign w:val="center"/>
          </w:tcPr>
          <w:p w14:paraId="19859678" w14:textId="312C6004" w:rsidR="005452BD" w:rsidRPr="00A733E0" w:rsidRDefault="0001010D" w:rsidP="005452BD">
            <w:pPr>
              <w:pStyle w:val="acctfourfigures"/>
              <w:tabs>
                <w:tab w:val="clear" w:pos="765"/>
                <w:tab w:val="decimal" w:pos="534"/>
              </w:tabs>
              <w:spacing w:line="360" w:lineRule="exact"/>
              <w:ind w:left="-108" w:right="7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5452BD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407</w:t>
            </w:r>
            <w:r w:rsidR="005452BD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837</w:t>
            </w:r>
          </w:p>
        </w:tc>
      </w:tr>
      <w:tr w:rsidR="005452BD" w:rsidRPr="00A733E0" w14:paraId="2680B5F4" w14:textId="77777777" w:rsidTr="00440B0F">
        <w:trPr>
          <w:gridAfter w:val="1"/>
          <w:wAfter w:w="20" w:type="dxa"/>
        </w:trPr>
        <w:tc>
          <w:tcPr>
            <w:tcW w:w="4767" w:type="dxa"/>
            <w:vAlign w:val="center"/>
          </w:tcPr>
          <w:p w14:paraId="2B32FA97" w14:textId="03B68B75" w:rsidR="005452BD" w:rsidRPr="00A733E0" w:rsidRDefault="005452BD" w:rsidP="005452BD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โอน</w:t>
            </w:r>
          </w:p>
        </w:tc>
        <w:tc>
          <w:tcPr>
            <w:tcW w:w="1080" w:type="dxa"/>
            <w:vAlign w:val="center"/>
          </w:tcPr>
          <w:p w14:paraId="5DC43BE9" w14:textId="4894FB13" w:rsidR="005452BD" w:rsidRPr="00A733E0" w:rsidRDefault="004711FA" w:rsidP="005452BD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69" w:type="dxa"/>
            <w:vAlign w:val="center"/>
          </w:tcPr>
          <w:p w14:paraId="4C3B374E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2" w:type="dxa"/>
            <w:vAlign w:val="center"/>
          </w:tcPr>
          <w:p w14:paraId="16C58720" w14:textId="037BBE8A" w:rsidR="005452BD" w:rsidRPr="00A733E0" w:rsidRDefault="0001010D" w:rsidP="005452BD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5452BD"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260</w:t>
            </w:r>
          </w:p>
        </w:tc>
        <w:tc>
          <w:tcPr>
            <w:tcW w:w="273" w:type="dxa"/>
            <w:vAlign w:val="center"/>
          </w:tcPr>
          <w:p w14:paraId="32DD9DA8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5" w:type="dxa"/>
            <w:gridSpan w:val="2"/>
            <w:vAlign w:val="center"/>
          </w:tcPr>
          <w:p w14:paraId="7AF6175C" w14:textId="7E4FA915" w:rsidR="005452BD" w:rsidRPr="00A733E0" w:rsidRDefault="005452BD" w:rsidP="005452BD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257</w:t>
            </w: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43" w:type="dxa"/>
            <w:gridSpan w:val="2"/>
            <w:vAlign w:val="center"/>
          </w:tcPr>
          <w:p w14:paraId="4DEB22C0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50A1032E" w14:textId="32797D49" w:rsidR="005452BD" w:rsidRPr="00A733E0" w:rsidRDefault="005452BD" w:rsidP="005452BD">
            <w:pPr>
              <w:pStyle w:val="acctfourfigures"/>
              <w:tabs>
                <w:tab w:val="clear" w:pos="765"/>
                <w:tab w:val="decimal" w:pos="1292"/>
              </w:tabs>
              <w:spacing w:line="360" w:lineRule="exact"/>
              <w:ind w:right="-1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6" w:type="dxa"/>
            <w:gridSpan w:val="2"/>
            <w:vAlign w:val="center"/>
          </w:tcPr>
          <w:p w14:paraId="4C03D6F9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08"/>
              </w:tabs>
              <w:spacing w:line="360" w:lineRule="exact"/>
              <w:ind w:left="-108" w:right="6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gridSpan w:val="2"/>
            <w:vAlign w:val="center"/>
          </w:tcPr>
          <w:p w14:paraId="4A5AF170" w14:textId="24961E56" w:rsidR="005452BD" w:rsidRPr="00A733E0" w:rsidRDefault="0001010D" w:rsidP="00790268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right="6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</w:p>
        </w:tc>
        <w:tc>
          <w:tcPr>
            <w:tcW w:w="275" w:type="dxa"/>
            <w:gridSpan w:val="2"/>
            <w:vAlign w:val="center"/>
          </w:tcPr>
          <w:p w14:paraId="1DED2D82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6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5" w:type="dxa"/>
            <w:gridSpan w:val="2"/>
            <w:vAlign w:val="center"/>
          </w:tcPr>
          <w:p w14:paraId="2EF78335" w14:textId="1152AAFF" w:rsidR="005452BD" w:rsidRPr="00A733E0" w:rsidRDefault="005452BD" w:rsidP="009F746F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1" w:type="dxa"/>
            <w:gridSpan w:val="3"/>
            <w:vAlign w:val="center"/>
          </w:tcPr>
          <w:p w14:paraId="68715DD2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6" w:type="dxa"/>
            <w:gridSpan w:val="3"/>
            <w:vAlign w:val="center"/>
          </w:tcPr>
          <w:p w14:paraId="60292BC3" w14:textId="103BC132" w:rsidR="005452BD" w:rsidRPr="00A733E0" w:rsidRDefault="002D0A42" w:rsidP="00017E93">
            <w:pPr>
              <w:pStyle w:val="acctfourfigures"/>
              <w:tabs>
                <w:tab w:val="clear" w:pos="765"/>
                <w:tab w:val="decimal" w:pos="166"/>
              </w:tabs>
              <w:spacing w:line="360" w:lineRule="exact"/>
              <w:ind w:left="-464" w:right="35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  <w:tr w:rsidR="005452BD" w:rsidRPr="00A733E0" w14:paraId="5B6EDB81" w14:textId="77777777" w:rsidTr="00440B0F">
        <w:trPr>
          <w:gridAfter w:val="1"/>
          <w:wAfter w:w="20" w:type="dxa"/>
        </w:trPr>
        <w:tc>
          <w:tcPr>
            <w:tcW w:w="4767" w:type="dxa"/>
            <w:vAlign w:val="center"/>
          </w:tcPr>
          <w:p w14:paraId="565821AF" w14:textId="77777777" w:rsidR="005452BD" w:rsidRPr="00A733E0" w:rsidRDefault="005452BD" w:rsidP="005452BD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1080" w:type="dxa"/>
            <w:vAlign w:val="center"/>
          </w:tcPr>
          <w:p w14:paraId="0E110D45" w14:textId="04B1D609" w:rsidR="005452BD" w:rsidRPr="00A733E0" w:rsidRDefault="005452BD" w:rsidP="005452BD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69" w:type="dxa"/>
            <w:vAlign w:val="center"/>
          </w:tcPr>
          <w:p w14:paraId="3F36C99D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2" w:type="dxa"/>
            <w:vAlign w:val="center"/>
          </w:tcPr>
          <w:p w14:paraId="33E152B2" w14:textId="39C64C99" w:rsidR="005452BD" w:rsidRPr="00A733E0" w:rsidRDefault="005452BD" w:rsidP="005452BD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 w:right="-15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14</w:t>
            </w: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379</w:t>
            </w: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3" w:type="dxa"/>
            <w:vAlign w:val="center"/>
          </w:tcPr>
          <w:p w14:paraId="662E3527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5" w:type="dxa"/>
            <w:gridSpan w:val="2"/>
            <w:vAlign w:val="center"/>
          </w:tcPr>
          <w:p w14:paraId="15BA05BE" w14:textId="5C91EB98" w:rsidR="005452BD" w:rsidRPr="00A733E0" w:rsidRDefault="005452BD" w:rsidP="005452BD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123</w:t>
            </w: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115</w:t>
            </w: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43" w:type="dxa"/>
            <w:gridSpan w:val="2"/>
            <w:vAlign w:val="center"/>
          </w:tcPr>
          <w:p w14:paraId="1C7B0512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367E3C1C" w14:textId="3F17A506" w:rsidR="005452BD" w:rsidRPr="00A733E0" w:rsidRDefault="005452BD" w:rsidP="005452BD">
            <w:pPr>
              <w:pStyle w:val="acctfourfigures"/>
              <w:tabs>
                <w:tab w:val="clear" w:pos="765"/>
                <w:tab w:val="decimal" w:pos="1292"/>
              </w:tabs>
              <w:spacing w:line="360" w:lineRule="exact"/>
              <w:ind w:right="-1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9</w:t>
            </w: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284</w:t>
            </w: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6" w:type="dxa"/>
            <w:gridSpan w:val="2"/>
            <w:vAlign w:val="center"/>
          </w:tcPr>
          <w:p w14:paraId="23D4DD55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08"/>
              </w:tabs>
              <w:spacing w:line="360" w:lineRule="exact"/>
              <w:ind w:left="-108" w:right="6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gridSpan w:val="2"/>
            <w:vAlign w:val="center"/>
          </w:tcPr>
          <w:p w14:paraId="383BD395" w14:textId="43552623" w:rsidR="005452BD" w:rsidRPr="00A733E0" w:rsidRDefault="005452BD" w:rsidP="005452BD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79" w:right="-22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620</w:t>
            </w: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5" w:type="dxa"/>
            <w:gridSpan w:val="2"/>
            <w:vAlign w:val="center"/>
          </w:tcPr>
          <w:p w14:paraId="6A30BC77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6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5" w:type="dxa"/>
            <w:gridSpan w:val="2"/>
            <w:vAlign w:val="center"/>
          </w:tcPr>
          <w:p w14:paraId="6ABB0A0E" w14:textId="2B76AAD7" w:rsidR="005452BD" w:rsidRPr="00A733E0" w:rsidRDefault="005452BD" w:rsidP="009F746F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71" w:type="dxa"/>
            <w:gridSpan w:val="3"/>
            <w:vAlign w:val="center"/>
          </w:tcPr>
          <w:p w14:paraId="247D9959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6" w:type="dxa"/>
            <w:gridSpan w:val="3"/>
            <w:vAlign w:val="center"/>
          </w:tcPr>
          <w:p w14:paraId="0170B225" w14:textId="14AE4A51" w:rsidR="005452BD" w:rsidRPr="00A733E0" w:rsidRDefault="002D0A42" w:rsidP="005452BD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148</w:t>
            </w: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398</w:t>
            </w: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</w:tr>
      <w:tr w:rsidR="005452BD" w:rsidRPr="00A733E0" w14:paraId="55AE20AA" w14:textId="77777777" w:rsidTr="00440B0F">
        <w:trPr>
          <w:gridAfter w:val="1"/>
          <w:wAfter w:w="20" w:type="dxa"/>
        </w:trPr>
        <w:tc>
          <w:tcPr>
            <w:tcW w:w="4767" w:type="dxa"/>
            <w:vAlign w:val="center"/>
          </w:tcPr>
          <w:p w14:paraId="46E7C831" w14:textId="77777777" w:rsidR="005452BD" w:rsidRPr="00A733E0" w:rsidRDefault="005452BD" w:rsidP="005452BD">
            <w:pPr>
              <w:tabs>
                <w:tab w:val="clear" w:pos="227"/>
                <w:tab w:val="left" w:pos="0"/>
              </w:tabs>
              <w:spacing w:line="320" w:lineRule="exact"/>
              <w:ind w:right="-107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80" w:type="dxa"/>
            <w:vAlign w:val="center"/>
          </w:tcPr>
          <w:p w14:paraId="44F7ED6C" w14:textId="356CD1A4" w:rsidR="005452BD" w:rsidRPr="00A733E0" w:rsidRDefault="005452BD" w:rsidP="005452BD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69" w:type="dxa"/>
            <w:vAlign w:val="center"/>
          </w:tcPr>
          <w:p w14:paraId="765C181B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2" w:type="dxa"/>
            <w:vAlign w:val="center"/>
          </w:tcPr>
          <w:p w14:paraId="4615B5C6" w14:textId="2B49AB51" w:rsidR="005452BD" w:rsidRPr="00A733E0" w:rsidRDefault="005452BD" w:rsidP="005452BD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635</w:t>
            </w: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3" w:type="dxa"/>
            <w:vAlign w:val="center"/>
          </w:tcPr>
          <w:p w14:paraId="49EB5169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5" w:type="dxa"/>
            <w:gridSpan w:val="2"/>
            <w:vAlign w:val="center"/>
          </w:tcPr>
          <w:p w14:paraId="639EF2DF" w14:textId="36DCD3DC" w:rsidR="005452BD" w:rsidRPr="00A733E0" w:rsidRDefault="005452BD" w:rsidP="005452BD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603</w:t>
            </w: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663</w:t>
            </w:r>
            <w:r w:rsidRPr="00A733E0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43" w:type="dxa"/>
            <w:gridSpan w:val="2"/>
            <w:vAlign w:val="center"/>
          </w:tcPr>
          <w:p w14:paraId="63D84B06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7BC3023D" w14:textId="4F45AACA" w:rsidR="005452BD" w:rsidRPr="00A733E0" w:rsidRDefault="0001010D" w:rsidP="005452BD">
            <w:pPr>
              <w:pStyle w:val="acctfourfigures"/>
              <w:tabs>
                <w:tab w:val="clear" w:pos="765"/>
                <w:tab w:val="decimal" w:pos="1292"/>
              </w:tabs>
              <w:spacing w:line="360" w:lineRule="exact"/>
              <w:ind w:left="-108" w:right="6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201</w:t>
            </w:r>
          </w:p>
        </w:tc>
        <w:tc>
          <w:tcPr>
            <w:tcW w:w="276" w:type="dxa"/>
            <w:gridSpan w:val="2"/>
            <w:vAlign w:val="center"/>
          </w:tcPr>
          <w:p w14:paraId="0339CEEE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08"/>
              </w:tabs>
              <w:spacing w:line="360" w:lineRule="exact"/>
              <w:ind w:left="-108" w:right="6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gridSpan w:val="2"/>
            <w:vAlign w:val="center"/>
          </w:tcPr>
          <w:p w14:paraId="5BC4422C" w14:textId="27E02435" w:rsidR="005452BD" w:rsidRPr="00A733E0" w:rsidRDefault="0001010D" w:rsidP="005452BD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08" w:right="6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363</w:t>
            </w:r>
          </w:p>
        </w:tc>
        <w:tc>
          <w:tcPr>
            <w:tcW w:w="275" w:type="dxa"/>
            <w:gridSpan w:val="2"/>
            <w:vAlign w:val="center"/>
          </w:tcPr>
          <w:p w14:paraId="132B774B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5" w:type="dxa"/>
            <w:gridSpan w:val="2"/>
            <w:vAlign w:val="center"/>
          </w:tcPr>
          <w:p w14:paraId="058C328B" w14:textId="67C1FD8E" w:rsidR="005452BD" w:rsidRPr="00A733E0" w:rsidRDefault="005452BD" w:rsidP="009F746F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1" w:type="dxa"/>
            <w:gridSpan w:val="3"/>
            <w:vAlign w:val="center"/>
          </w:tcPr>
          <w:p w14:paraId="6E7BBE1C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6" w:type="dxa"/>
            <w:gridSpan w:val="3"/>
            <w:vAlign w:val="center"/>
          </w:tcPr>
          <w:p w14:paraId="1C391A2E" w14:textId="61C4E26E" w:rsidR="005452BD" w:rsidRPr="00A733E0" w:rsidRDefault="002D0A42" w:rsidP="00017E93">
            <w:pPr>
              <w:pStyle w:val="acctfourfigures"/>
              <w:tabs>
                <w:tab w:val="clear" w:pos="765"/>
                <w:tab w:val="decimal" w:pos="534"/>
              </w:tabs>
              <w:spacing w:line="360" w:lineRule="exact"/>
              <w:ind w:left="-108" w:right="-10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606</w:t>
            </w: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734</w:t>
            </w: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</w:tr>
      <w:tr w:rsidR="005452BD" w:rsidRPr="00A733E0" w14:paraId="04654C67" w14:textId="77777777" w:rsidTr="00440B0F">
        <w:trPr>
          <w:gridAfter w:val="1"/>
          <w:wAfter w:w="20" w:type="dxa"/>
        </w:trPr>
        <w:tc>
          <w:tcPr>
            <w:tcW w:w="4767" w:type="dxa"/>
            <w:vAlign w:val="center"/>
          </w:tcPr>
          <w:p w14:paraId="1427FE51" w14:textId="201CC748" w:rsidR="005452BD" w:rsidRPr="00A733E0" w:rsidRDefault="005452BD" w:rsidP="005452BD">
            <w:pPr>
              <w:tabs>
                <w:tab w:val="clear" w:pos="227"/>
                <w:tab w:val="left" w:pos="0"/>
              </w:tabs>
              <w:spacing w:line="360" w:lineRule="exact"/>
              <w:ind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 w:hint="cs"/>
                <w:b/>
                <w:bCs/>
                <w:sz w:val="27"/>
                <w:szCs w:val="27"/>
              </w:rPr>
              <w:t>31</w:t>
            </w: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="0001010D" w:rsidRPr="0001010D">
              <w:rPr>
                <w:rFonts w:ascii="Angsana New" w:hAnsi="Angsana New" w:hint="cs"/>
                <w:b/>
                <w:bCs/>
                <w:sz w:val="27"/>
                <w:szCs w:val="27"/>
              </w:rPr>
              <w:t>256</w:t>
            </w:r>
            <w:r w:rsidR="0001010D" w:rsidRPr="0001010D">
              <w:rPr>
                <w:rFonts w:ascii="Angsana New" w:hAnsi="Angsana New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413C2" w14:textId="61026421" w:rsidR="005452BD" w:rsidRPr="00A733E0" w:rsidRDefault="005452BD" w:rsidP="005452BD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A733E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9" w:type="dxa"/>
            <w:vAlign w:val="center"/>
          </w:tcPr>
          <w:p w14:paraId="7D86EB5D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05296" w14:textId="3BFD90D0" w:rsidR="005452BD" w:rsidRPr="00A733E0" w:rsidRDefault="00971228" w:rsidP="005452BD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 w:right="-156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286</w:t>
            </w:r>
            <w:r w:rsidR="005452BD" w:rsidRPr="00A733E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600</w:t>
            </w:r>
          </w:p>
        </w:tc>
        <w:tc>
          <w:tcPr>
            <w:tcW w:w="273" w:type="dxa"/>
            <w:vAlign w:val="center"/>
          </w:tcPr>
          <w:p w14:paraId="736D0B72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D1524" w14:textId="09EACB09" w:rsidR="005452BD" w:rsidRPr="00A733E0" w:rsidRDefault="00971228" w:rsidP="005452BD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20</w:t>
            </w:r>
            <w:r w:rsidR="005452BD" w:rsidRPr="00A733E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411</w:t>
            </w:r>
            <w:r w:rsidR="005452BD" w:rsidRPr="00A733E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948</w:t>
            </w:r>
          </w:p>
        </w:tc>
        <w:tc>
          <w:tcPr>
            <w:tcW w:w="243" w:type="dxa"/>
            <w:gridSpan w:val="2"/>
            <w:vAlign w:val="center"/>
          </w:tcPr>
          <w:p w14:paraId="4300E251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707E8" w14:textId="69CD3894" w:rsidR="005452BD" w:rsidRPr="00A733E0" w:rsidRDefault="00971228" w:rsidP="005452BD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6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554</w:t>
            </w:r>
            <w:r w:rsidR="005452BD" w:rsidRPr="00A733E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644</w:t>
            </w:r>
          </w:p>
        </w:tc>
        <w:tc>
          <w:tcPr>
            <w:tcW w:w="276" w:type="dxa"/>
            <w:gridSpan w:val="2"/>
            <w:vAlign w:val="center"/>
          </w:tcPr>
          <w:p w14:paraId="06F717E4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C39AE" w14:textId="19BF2780" w:rsidR="005452BD" w:rsidRPr="00A733E0" w:rsidRDefault="00971228" w:rsidP="005452BD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6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16</w:t>
            </w:r>
            <w:r w:rsidR="005452BD" w:rsidRPr="00A733E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869</w:t>
            </w:r>
          </w:p>
        </w:tc>
        <w:tc>
          <w:tcPr>
            <w:tcW w:w="275" w:type="dxa"/>
            <w:gridSpan w:val="2"/>
            <w:vAlign w:val="center"/>
          </w:tcPr>
          <w:p w14:paraId="7D1D965C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E3291" w14:textId="1BA96864" w:rsidR="005452BD" w:rsidRPr="00A733E0" w:rsidRDefault="005452BD" w:rsidP="009F746F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left="-79" w:right="-156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A733E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1" w:type="dxa"/>
            <w:gridSpan w:val="3"/>
            <w:vAlign w:val="center"/>
          </w:tcPr>
          <w:p w14:paraId="6886DB49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76E0B" w14:textId="246A78B1" w:rsidR="005452BD" w:rsidRPr="00A733E0" w:rsidRDefault="00971228" w:rsidP="005452BD">
            <w:pPr>
              <w:pStyle w:val="acctfourfigures"/>
              <w:tabs>
                <w:tab w:val="clear" w:pos="765"/>
                <w:tab w:val="decimal" w:pos="534"/>
              </w:tabs>
              <w:spacing w:line="360" w:lineRule="exact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21</w:t>
            </w:r>
            <w:r w:rsidR="002D0A42" w:rsidRPr="00A733E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270</w:t>
            </w:r>
            <w:r w:rsidR="002D0A42" w:rsidRPr="00A733E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061</w:t>
            </w:r>
          </w:p>
        </w:tc>
      </w:tr>
      <w:tr w:rsidR="005452BD" w:rsidRPr="00A733E0" w14:paraId="090D524A" w14:textId="77777777" w:rsidTr="00440B0F">
        <w:trPr>
          <w:gridAfter w:val="1"/>
          <w:wAfter w:w="20" w:type="dxa"/>
          <w:trHeight w:hRule="exact" w:val="288"/>
        </w:trPr>
        <w:tc>
          <w:tcPr>
            <w:tcW w:w="4767" w:type="dxa"/>
            <w:vAlign w:val="center"/>
          </w:tcPr>
          <w:p w14:paraId="3D30CBEF" w14:textId="77777777" w:rsidR="005452BD" w:rsidRPr="00A733E0" w:rsidRDefault="005452BD" w:rsidP="005452BD">
            <w:pPr>
              <w:tabs>
                <w:tab w:val="clear" w:pos="227"/>
                <w:tab w:val="left" w:pos="0"/>
              </w:tabs>
              <w:spacing w:line="360" w:lineRule="exact"/>
              <w:ind w:right="-107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center"/>
          </w:tcPr>
          <w:p w14:paraId="140C525D" w14:textId="77777777" w:rsidR="005452BD" w:rsidRPr="00A733E0" w:rsidRDefault="005452BD" w:rsidP="005452BD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9" w:type="dxa"/>
            <w:vAlign w:val="center"/>
          </w:tcPr>
          <w:p w14:paraId="37C078A7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2" w:type="dxa"/>
            <w:vAlign w:val="center"/>
          </w:tcPr>
          <w:p w14:paraId="6DE1615A" w14:textId="77777777" w:rsidR="005452BD" w:rsidRPr="00A733E0" w:rsidRDefault="005452BD" w:rsidP="005452BD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8"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3" w:type="dxa"/>
            <w:vAlign w:val="center"/>
          </w:tcPr>
          <w:p w14:paraId="7A60ACDB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715" w:type="dxa"/>
            <w:gridSpan w:val="2"/>
            <w:vAlign w:val="center"/>
          </w:tcPr>
          <w:p w14:paraId="69D454CD" w14:textId="77777777" w:rsidR="005452BD" w:rsidRPr="00A733E0" w:rsidRDefault="005452BD" w:rsidP="005452BD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11C6376F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7C495392" w14:textId="77777777" w:rsidR="005452BD" w:rsidRPr="00A733E0" w:rsidRDefault="005452BD" w:rsidP="005452BD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6" w:type="dxa"/>
            <w:gridSpan w:val="2"/>
            <w:vAlign w:val="center"/>
          </w:tcPr>
          <w:p w14:paraId="2417F55D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83" w:type="dxa"/>
            <w:gridSpan w:val="2"/>
            <w:vAlign w:val="center"/>
          </w:tcPr>
          <w:p w14:paraId="462CA4DC" w14:textId="77777777" w:rsidR="005452BD" w:rsidRPr="00A733E0" w:rsidRDefault="005452BD" w:rsidP="005452BD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5" w:type="dxa"/>
            <w:gridSpan w:val="2"/>
            <w:vAlign w:val="center"/>
          </w:tcPr>
          <w:p w14:paraId="39BD6EFA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65" w:type="dxa"/>
            <w:gridSpan w:val="2"/>
            <w:vAlign w:val="center"/>
          </w:tcPr>
          <w:p w14:paraId="33574B9B" w14:textId="77777777" w:rsidR="005452BD" w:rsidRPr="00A733E0" w:rsidRDefault="005452BD" w:rsidP="005452BD">
            <w:pPr>
              <w:pStyle w:val="acctfourfigures"/>
              <w:tabs>
                <w:tab w:val="clear" w:pos="765"/>
                <w:tab w:val="decimal" w:pos="659"/>
              </w:tabs>
              <w:spacing w:line="360" w:lineRule="exact"/>
              <w:ind w:left="-79" w:right="-156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1" w:type="dxa"/>
            <w:gridSpan w:val="3"/>
            <w:vAlign w:val="center"/>
          </w:tcPr>
          <w:p w14:paraId="36FC4A88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6" w:type="dxa"/>
            <w:gridSpan w:val="3"/>
            <w:vAlign w:val="center"/>
          </w:tcPr>
          <w:p w14:paraId="07C4195A" w14:textId="77777777" w:rsidR="005452BD" w:rsidRPr="00A733E0" w:rsidRDefault="005452BD" w:rsidP="005452BD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</w:tr>
      <w:tr w:rsidR="005452BD" w:rsidRPr="00A733E0" w14:paraId="6138E50D" w14:textId="77777777" w:rsidTr="00440B0F">
        <w:trPr>
          <w:gridAfter w:val="2"/>
          <w:wAfter w:w="32" w:type="dxa"/>
        </w:trPr>
        <w:tc>
          <w:tcPr>
            <w:tcW w:w="4767" w:type="dxa"/>
            <w:vAlign w:val="center"/>
          </w:tcPr>
          <w:p w14:paraId="5F1A8406" w14:textId="125AA90D" w:rsidR="005452BD" w:rsidRPr="00A733E0" w:rsidRDefault="005452BD" w:rsidP="005452BD">
            <w:pPr>
              <w:tabs>
                <w:tab w:val="clear" w:pos="227"/>
                <w:tab w:val="left" w:pos="0"/>
              </w:tabs>
              <w:spacing w:line="360" w:lineRule="exact"/>
              <w:ind w:right="-107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vAlign w:val="center"/>
          </w:tcPr>
          <w:p w14:paraId="1747BB4A" w14:textId="77777777" w:rsidR="005452BD" w:rsidRPr="00A733E0" w:rsidRDefault="005452BD" w:rsidP="005452BD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9" w:type="dxa"/>
            <w:vAlign w:val="center"/>
          </w:tcPr>
          <w:p w14:paraId="35E8C8F2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2" w:type="dxa"/>
            <w:vAlign w:val="center"/>
          </w:tcPr>
          <w:p w14:paraId="3E71B532" w14:textId="77777777" w:rsidR="005452BD" w:rsidRPr="00A733E0" w:rsidRDefault="005452BD" w:rsidP="005452BD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8"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3" w:type="dxa"/>
            <w:vAlign w:val="center"/>
          </w:tcPr>
          <w:p w14:paraId="2B410B5E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708" w:type="dxa"/>
            <w:vAlign w:val="center"/>
          </w:tcPr>
          <w:p w14:paraId="795DE492" w14:textId="77777777" w:rsidR="005452BD" w:rsidRPr="00A733E0" w:rsidRDefault="005452BD" w:rsidP="005452BD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2216A38F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598D7BCA" w14:textId="77777777" w:rsidR="005452BD" w:rsidRPr="00A733E0" w:rsidRDefault="005452BD" w:rsidP="005452BD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6" w:type="dxa"/>
            <w:gridSpan w:val="2"/>
            <w:vAlign w:val="center"/>
          </w:tcPr>
          <w:p w14:paraId="23D2E23B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83" w:type="dxa"/>
            <w:gridSpan w:val="2"/>
            <w:vAlign w:val="center"/>
          </w:tcPr>
          <w:p w14:paraId="6C3DAFD9" w14:textId="77777777" w:rsidR="005452BD" w:rsidRPr="00A733E0" w:rsidRDefault="005452BD" w:rsidP="005452BD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5" w:type="dxa"/>
            <w:gridSpan w:val="2"/>
            <w:vAlign w:val="center"/>
          </w:tcPr>
          <w:p w14:paraId="158FFD70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65" w:type="dxa"/>
            <w:gridSpan w:val="2"/>
            <w:vAlign w:val="center"/>
          </w:tcPr>
          <w:p w14:paraId="4FFA70DA" w14:textId="77777777" w:rsidR="005452BD" w:rsidRPr="00A733E0" w:rsidRDefault="005452BD" w:rsidP="005452BD">
            <w:pPr>
              <w:pStyle w:val="acctfourfigures"/>
              <w:tabs>
                <w:tab w:val="clear" w:pos="765"/>
                <w:tab w:val="decimal" w:pos="659"/>
              </w:tabs>
              <w:spacing w:line="360" w:lineRule="exact"/>
              <w:ind w:left="-79" w:right="-156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1" w:type="dxa"/>
            <w:gridSpan w:val="3"/>
            <w:vAlign w:val="center"/>
          </w:tcPr>
          <w:p w14:paraId="55C839C1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1" w:type="dxa"/>
            <w:gridSpan w:val="3"/>
            <w:vAlign w:val="center"/>
          </w:tcPr>
          <w:p w14:paraId="7D5C83CA" w14:textId="77777777" w:rsidR="005452BD" w:rsidRPr="00A733E0" w:rsidRDefault="005452BD" w:rsidP="005452BD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</w:tr>
      <w:tr w:rsidR="005452BD" w:rsidRPr="00A733E0" w14:paraId="7EA8987F" w14:textId="77777777" w:rsidTr="00440B0F">
        <w:trPr>
          <w:gridAfter w:val="2"/>
          <w:wAfter w:w="32" w:type="dxa"/>
        </w:trPr>
        <w:tc>
          <w:tcPr>
            <w:tcW w:w="4767" w:type="dxa"/>
            <w:vAlign w:val="center"/>
          </w:tcPr>
          <w:p w14:paraId="5EB8098C" w14:textId="364F80ED" w:rsidR="005452BD" w:rsidRPr="00A733E0" w:rsidRDefault="005452BD" w:rsidP="005452BD">
            <w:pPr>
              <w:tabs>
                <w:tab w:val="clear" w:pos="227"/>
                <w:tab w:val="left" w:pos="0"/>
              </w:tabs>
              <w:spacing w:line="360" w:lineRule="exact"/>
              <w:ind w:right="-107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 w:hint="cs"/>
                <w:b/>
                <w:bCs/>
                <w:sz w:val="27"/>
                <w:szCs w:val="27"/>
              </w:rPr>
              <w:t>31</w:t>
            </w: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="0001010D" w:rsidRPr="0001010D">
              <w:rPr>
                <w:rFonts w:ascii="Angsana New" w:hAnsi="Angsana New" w:hint="cs"/>
                <w:b/>
                <w:bCs/>
                <w:sz w:val="27"/>
                <w:szCs w:val="27"/>
              </w:rPr>
              <w:t>256</w:t>
            </w:r>
            <w:r w:rsidR="0001010D" w:rsidRPr="0001010D"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55533A4B" w14:textId="45C03C3B" w:rsidR="005452BD" w:rsidRPr="00A733E0" w:rsidRDefault="0001010D" w:rsidP="005452B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</w:t>
            </w:r>
            <w:r w:rsidR="005452BD" w:rsidRPr="00A733E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540</w:t>
            </w:r>
            <w:r w:rsidR="005452BD" w:rsidRPr="00A733E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533</w:t>
            </w:r>
          </w:p>
        </w:tc>
        <w:tc>
          <w:tcPr>
            <w:tcW w:w="269" w:type="dxa"/>
            <w:vAlign w:val="center"/>
          </w:tcPr>
          <w:p w14:paraId="74F02171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vAlign w:val="center"/>
          </w:tcPr>
          <w:p w14:paraId="3B3FCFDB" w14:textId="5B769DD2" w:rsidR="005452BD" w:rsidRPr="00A733E0" w:rsidRDefault="0001010D" w:rsidP="005452BD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553</w:t>
            </w:r>
            <w:r w:rsidR="005452BD" w:rsidRPr="00A733E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294</w:t>
            </w:r>
          </w:p>
        </w:tc>
        <w:tc>
          <w:tcPr>
            <w:tcW w:w="273" w:type="dxa"/>
            <w:vAlign w:val="center"/>
          </w:tcPr>
          <w:p w14:paraId="1A15DC4D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708" w:type="dxa"/>
            <w:tcBorders>
              <w:bottom w:val="double" w:sz="4" w:space="0" w:color="auto"/>
            </w:tcBorders>
            <w:vAlign w:val="center"/>
          </w:tcPr>
          <w:p w14:paraId="53B14459" w14:textId="14CA9278" w:rsidR="005452BD" w:rsidRPr="00A733E0" w:rsidRDefault="0001010D" w:rsidP="005452BD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31</w:t>
            </w:r>
            <w:r w:rsidR="005452BD" w:rsidRPr="00A733E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329</w:t>
            </w:r>
            <w:r w:rsidR="005452BD" w:rsidRPr="00A733E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735</w:t>
            </w:r>
          </w:p>
        </w:tc>
        <w:tc>
          <w:tcPr>
            <w:tcW w:w="243" w:type="dxa"/>
            <w:gridSpan w:val="2"/>
            <w:vAlign w:val="center"/>
          </w:tcPr>
          <w:p w14:paraId="5297E405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10" w:type="dxa"/>
            <w:gridSpan w:val="2"/>
            <w:tcBorders>
              <w:bottom w:val="double" w:sz="4" w:space="0" w:color="auto"/>
            </w:tcBorders>
            <w:vAlign w:val="center"/>
          </w:tcPr>
          <w:p w14:paraId="28137DEB" w14:textId="0C274569" w:rsidR="005452BD" w:rsidRPr="00A733E0" w:rsidRDefault="0001010D" w:rsidP="005452BD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6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31</w:t>
            </w:r>
            <w:r w:rsidR="005452BD" w:rsidRPr="00A733E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285</w:t>
            </w:r>
          </w:p>
        </w:tc>
        <w:tc>
          <w:tcPr>
            <w:tcW w:w="276" w:type="dxa"/>
            <w:gridSpan w:val="2"/>
            <w:vAlign w:val="center"/>
          </w:tcPr>
          <w:p w14:paraId="0ED25BA5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6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83" w:type="dxa"/>
            <w:gridSpan w:val="2"/>
            <w:tcBorders>
              <w:bottom w:val="double" w:sz="4" w:space="0" w:color="auto"/>
            </w:tcBorders>
            <w:vAlign w:val="center"/>
          </w:tcPr>
          <w:p w14:paraId="3712700E" w14:textId="0339F2C1" w:rsidR="005452BD" w:rsidRPr="00A733E0" w:rsidRDefault="0001010D" w:rsidP="005452BD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6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</w:t>
            </w:r>
            <w:r w:rsidR="005452BD" w:rsidRPr="00A733E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673</w:t>
            </w:r>
          </w:p>
        </w:tc>
        <w:tc>
          <w:tcPr>
            <w:tcW w:w="275" w:type="dxa"/>
            <w:gridSpan w:val="2"/>
            <w:vAlign w:val="center"/>
          </w:tcPr>
          <w:p w14:paraId="59619BE1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65" w:type="dxa"/>
            <w:gridSpan w:val="2"/>
            <w:tcBorders>
              <w:bottom w:val="double" w:sz="4" w:space="0" w:color="auto"/>
            </w:tcBorders>
            <w:vAlign w:val="center"/>
          </w:tcPr>
          <w:p w14:paraId="10A5FBEE" w14:textId="1C744F62" w:rsidR="005452BD" w:rsidRPr="00A733E0" w:rsidRDefault="0001010D" w:rsidP="005452BD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</w:t>
            </w:r>
            <w:r w:rsidR="005452BD" w:rsidRPr="00A733E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503</w:t>
            </w:r>
            <w:r w:rsidR="005452BD" w:rsidRPr="00A733E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359</w:t>
            </w:r>
          </w:p>
        </w:tc>
        <w:tc>
          <w:tcPr>
            <w:tcW w:w="271" w:type="dxa"/>
            <w:gridSpan w:val="3"/>
            <w:vAlign w:val="center"/>
          </w:tcPr>
          <w:p w14:paraId="4ABE903C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1" w:type="dxa"/>
            <w:gridSpan w:val="3"/>
            <w:tcBorders>
              <w:bottom w:val="double" w:sz="4" w:space="0" w:color="auto"/>
            </w:tcBorders>
            <w:vAlign w:val="center"/>
          </w:tcPr>
          <w:p w14:paraId="0BB01F2C" w14:textId="250201DB" w:rsidR="005452BD" w:rsidRPr="00A733E0" w:rsidRDefault="0001010D" w:rsidP="005452BD">
            <w:pPr>
              <w:pStyle w:val="acctfourfigures"/>
              <w:tabs>
                <w:tab w:val="clear" w:pos="765"/>
                <w:tab w:val="decimal" w:pos="534"/>
              </w:tabs>
              <w:spacing w:line="360" w:lineRule="exact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35</w:t>
            </w:r>
            <w:r w:rsidR="005452BD" w:rsidRPr="00A733E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963</w:t>
            </w:r>
            <w:r w:rsidR="005452BD" w:rsidRPr="00A733E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879</w:t>
            </w:r>
          </w:p>
        </w:tc>
      </w:tr>
      <w:tr w:rsidR="005452BD" w:rsidRPr="00A733E0" w14:paraId="77C6E57B" w14:textId="77777777" w:rsidTr="00440B0F">
        <w:trPr>
          <w:gridAfter w:val="2"/>
          <w:wAfter w:w="32" w:type="dxa"/>
        </w:trPr>
        <w:tc>
          <w:tcPr>
            <w:tcW w:w="4767" w:type="dxa"/>
            <w:shd w:val="clear" w:color="auto" w:fill="auto"/>
            <w:vAlign w:val="center"/>
          </w:tcPr>
          <w:p w14:paraId="24EF4536" w14:textId="7A87BEC1" w:rsidR="005452BD" w:rsidRPr="00A733E0" w:rsidRDefault="005452BD" w:rsidP="005452BD">
            <w:pPr>
              <w:tabs>
                <w:tab w:val="clear" w:pos="227"/>
                <w:tab w:val="left" w:pos="0"/>
              </w:tabs>
              <w:spacing w:line="360" w:lineRule="exact"/>
              <w:ind w:right="-107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 w:hint="cs"/>
                <w:b/>
                <w:bCs/>
                <w:sz w:val="27"/>
                <w:szCs w:val="27"/>
              </w:rPr>
              <w:t>31</w:t>
            </w: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="0001010D" w:rsidRPr="0001010D">
              <w:rPr>
                <w:rFonts w:ascii="Angsana New" w:hAnsi="Angsana New" w:hint="cs"/>
                <w:b/>
                <w:bCs/>
                <w:sz w:val="27"/>
                <w:szCs w:val="27"/>
              </w:rPr>
              <w:t>256</w:t>
            </w:r>
            <w:r w:rsidR="0001010D" w:rsidRPr="0001010D">
              <w:rPr>
                <w:rFonts w:ascii="Angsana New" w:hAnsi="Angsana New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3EF2E0" w14:textId="05F2B5F2" w:rsidR="005452BD" w:rsidRPr="00A733E0" w:rsidRDefault="0001010D" w:rsidP="005452B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01010D">
              <w:rPr>
                <w:rFonts w:ascii="Angsana New" w:hAnsi="Angsana New" w:hint="cs"/>
                <w:b/>
                <w:bCs/>
                <w:sz w:val="27"/>
                <w:szCs w:val="27"/>
                <w:lang w:val="en-US" w:bidi="th-TH"/>
              </w:rPr>
              <w:t>2</w:t>
            </w:r>
            <w:r w:rsidR="006A7EE2" w:rsidRPr="00A733E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562</w:t>
            </w:r>
            <w:r w:rsidR="006A7EE2" w:rsidRPr="00A733E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779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BF82F14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32D27A" w14:textId="2D3CB936" w:rsidR="005452BD" w:rsidRPr="00A733E0" w:rsidRDefault="0001010D" w:rsidP="005452BD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433</w:t>
            </w:r>
            <w:r w:rsidR="006A7EE2" w:rsidRPr="00A733E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088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17C185B6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70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336677" w14:textId="6EF82F05" w:rsidR="005452BD" w:rsidRPr="00A733E0" w:rsidRDefault="0001010D" w:rsidP="005452BD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47</w:t>
            </w:r>
            <w:r w:rsidR="00C14B01" w:rsidRPr="00A733E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="00F3688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466</w:t>
            </w:r>
            <w:r w:rsidR="00C14B01" w:rsidRPr="00A733E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="00F3688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417</w:t>
            </w:r>
          </w:p>
        </w:tc>
        <w:tc>
          <w:tcPr>
            <w:tcW w:w="243" w:type="dxa"/>
            <w:gridSpan w:val="2"/>
            <w:shd w:val="clear" w:color="auto" w:fill="auto"/>
            <w:vAlign w:val="center"/>
          </w:tcPr>
          <w:p w14:paraId="2CEECAC8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1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FE635B1" w14:textId="6D6BEC0E" w:rsidR="005452BD" w:rsidRPr="00A733E0" w:rsidRDefault="0001010D" w:rsidP="005452BD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6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29</w:t>
            </w:r>
            <w:r w:rsidR="00C14B01" w:rsidRPr="00A733E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054</w:t>
            </w:r>
          </w:p>
        </w:tc>
        <w:tc>
          <w:tcPr>
            <w:tcW w:w="276" w:type="dxa"/>
            <w:gridSpan w:val="2"/>
            <w:shd w:val="clear" w:color="auto" w:fill="auto"/>
            <w:vAlign w:val="center"/>
          </w:tcPr>
          <w:p w14:paraId="1DA6BBBE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8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7D25D7" w14:textId="3171579C" w:rsidR="005452BD" w:rsidRPr="00A733E0" w:rsidRDefault="0001010D" w:rsidP="005452BD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6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</w:t>
            </w:r>
            <w:r w:rsidR="00C14B01" w:rsidRPr="00A733E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522</w:t>
            </w:r>
          </w:p>
        </w:tc>
        <w:tc>
          <w:tcPr>
            <w:tcW w:w="275" w:type="dxa"/>
            <w:gridSpan w:val="2"/>
            <w:shd w:val="clear" w:color="auto" w:fill="auto"/>
            <w:vAlign w:val="center"/>
          </w:tcPr>
          <w:p w14:paraId="7C217D52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65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D1B949" w14:textId="7111019A" w:rsidR="005452BD" w:rsidRPr="00A733E0" w:rsidRDefault="0001010D" w:rsidP="005452BD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</w:t>
            </w:r>
            <w:r w:rsidR="00C14B01" w:rsidRPr="00A733E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F3688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839</w:t>
            </w:r>
            <w:r w:rsidR="00C14B01" w:rsidRPr="00A733E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F3688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960</w:t>
            </w:r>
          </w:p>
        </w:tc>
        <w:tc>
          <w:tcPr>
            <w:tcW w:w="271" w:type="dxa"/>
            <w:gridSpan w:val="3"/>
            <w:shd w:val="clear" w:color="auto" w:fill="auto"/>
            <w:vAlign w:val="center"/>
          </w:tcPr>
          <w:p w14:paraId="27BE0129" w14:textId="77777777" w:rsidR="005452BD" w:rsidRPr="00A733E0" w:rsidRDefault="005452BD" w:rsidP="0054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1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3F3AFE" w14:textId="53B8FDE0" w:rsidR="005452BD" w:rsidRPr="00A733E0" w:rsidRDefault="0001010D" w:rsidP="005452BD">
            <w:pPr>
              <w:pStyle w:val="acctfourfigures"/>
              <w:tabs>
                <w:tab w:val="clear" w:pos="765"/>
                <w:tab w:val="decimal" w:pos="534"/>
              </w:tabs>
              <w:spacing w:line="360" w:lineRule="exact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52</w:t>
            </w:r>
            <w:r w:rsidR="0067770D" w:rsidRPr="00A733E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337</w:t>
            </w:r>
            <w:r w:rsidR="0067770D" w:rsidRPr="00A733E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820</w:t>
            </w:r>
          </w:p>
        </w:tc>
      </w:tr>
    </w:tbl>
    <w:p w14:paraId="245E9D44" w14:textId="77777777" w:rsidR="002738BC" w:rsidRPr="00D246FB" w:rsidRDefault="002738BC" w:rsidP="0068570E">
      <w:pPr>
        <w:spacing w:line="240" w:lineRule="auto"/>
        <w:rPr>
          <w:rFonts w:ascii="Angsana New" w:hAnsi="Angsana New"/>
          <w:sz w:val="26"/>
          <w:szCs w:val="26"/>
          <w:cs/>
        </w:rPr>
        <w:sectPr w:rsidR="002738BC" w:rsidRPr="00D246FB" w:rsidSect="00696AD7">
          <w:headerReference w:type="default" r:id="rId16"/>
          <w:footerReference w:type="default" r:id="rId17"/>
          <w:pgSz w:w="16840" w:h="11907" w:orient="landscape" w:code="9"/>
          <w:pgMar w:top="1152" w:right="1152" w:bottom="576" w:left="1152" w:header="720" w:footer="446" w:gutter="0"/>
          <w:cols w:space="708"/>
          <w:docGrid w:linePitch="360"/>
        </w:sectPr>
      </w:pPr>
    </w:p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1080"/>
        <w:gridCol w:w="270"/>
        <w:gridCol w:w="1278"/>
        <w:gridCol w:w="270"/>
        <w:gridCol w:w="1422"/>
        <w:gridCol w:w="270"/>
        <w:gridCol w:w="990"/>
        <w:gridCol w:w="270"/>
        <w:gridCol w:w="1098"/>
      </w:tblGrid>
      <w:tr w:rsidR="00F361A2" w:rsidRPr="002862A2" w14:paraId="7199BBEF" w14:textId="77777777" w:rsidTr="00C8585A">
        <w:trPr>
          <w:tblHeader/>
        </w:trPr>
        <w:tc>
          <w:tcPr>
            <w:tcW w:w="2610" w:type="dxa"/>
            <w:vAlign w:val="bottom"/>
          </w:tcPr>
          <w:p w14:paraId="5CC3FDA9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6948" w:type="dxa"/>
            <w:gridSpan w:val="9"/>
            <w:vAlign w:val="bottom"/>
          </w:tcPr>
          <w:p w14:paraId="65E732EE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F361A2" w:rsidRPr="002862A2" w14:paraId="2130FEF6" w14:textId="77777777" w:rsidTr="00C8585A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31CBBA1C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AF886E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11D002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265B3DF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B22F00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8C20DA8" w14:textId="1B9DBC5D" w:rsidR="00F361A2" w:rsidRPr="002862A2" w:rsidRDefault="00C8585A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เครื่องตกแต่ง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92CD21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D468CB" w14:textId="77777777" w:rsidR="00F361A2" w:rsidRPr="002862A2" w:rsidRDefault="00F361A2" w:rsidP="004B2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C50CAF" w14:textId="77777777" w:rsidR="00F361A2" w:rsidRPr="002862A2" w:rsidRDefault="00F361A2" w:rsidP="004B2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28486B8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361A2" w:rsidRPr="002862A2" w14:paraId="4F18DCF5" w14:textId="77777777" w:rsidTr="00C8585A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6FB1ED18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E1A7BC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EC8E12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C1319E8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สิ่งปลูกสร้าง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D5E387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F866A77" w14:textId="7F751618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ติดตั้ง</w:t>
            </w:r>
            <w:r w:rsidR="00C8585A" w:rsidRPr="002862A2">
              <w:rPr>
                <w:rFonts w:ascii="Angsana New" w:hAnsi="Angsana New"/>
                <w:sz w:val="29"/>
                <w:szCs w:val="29"/>
                <w:cs/>
              </w:rPr>
              <w:t>และ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AF2874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AFC016" w14:textId="77777777" w:rsidR="00F361A2" w:rsidRPr="002862A2" w:rsidRDefault="00F361A2" w:rsidP="004B2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68CC94" w14:textId="77777777" w:rsidR="00F361A2" w:rsidRPr="002862A2" w:rsidRDefault="00F361A2" w:rsidP="004B2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07D39A3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F361A2" w:rsidRPr="002862A2" w14:paraId="49BD45C9" w14:textId="77777777" w:rsidTr="00C8585A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07E18C6F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D5213D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6913B9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B269611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และส่วน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57FFBC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4FACF47" w14:textId="1E27FF2D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เครื่องใช้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EE9390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9FBAB4" w14:textId="77777777" w:rsidR="00F361A2" w:rsidRPr="002862A2" w:rsidRDefault="00F361A2" w:rsidP="004B2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CA587E" w14:textId="77777777" w:rsidR="00F361A2" w:rsidRPr="002862A2" w:rsidRDefault="00F361A2" w:rsidP="004B2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6B1B017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361A2" w:rsidRPr="002862A2" w14:paraId="66CBA1AB" w14:textId="77777777" w:rsidTr="00C8585A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7D2B0B47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5CAC22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44929B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6B920B3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ปรับปรุงอาคาร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282514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A2356FE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CD293C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B3D044" w14:textId="77777777" w:rsidR="00F361A2" w:rsidRPr="002862A2" w:rsidRDefault="00F361A2" w:rsidP="004B2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49A915" w14:textId="77777777" w:rsidR="00F361A2" w:rsidRPr="002862A2" w:rsidRDefault="00F361A2" w:rsidP="004B2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6E83F28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</w:tr>
      <w:tr w:rsidR="00F361A2" w:rsidRPr="002862A2" w14:paraId="7A97A6E7" w14:textId="77777777" w:rsidTr="00C8585A">
        <w:trPr>
          <w:tblHeader/>
        </w:trPr>
        <w:tc>
          <w:tcPr>
            <w:tcW w:w="2610" w:type="dxa"/>
            <w:vAlign w:val="bottom"/>
          </w:tcPr>
          <w:p w14:paraId="2D06098B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6948" w:type="dxa"/>
            <w:gridSpan w:val="9"/>
            <w:vAlign w:val="bottom"/>
          </w:tcPr>
          <w:p w14:paraId="5BA8ECF7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862A2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F361A2" w:rsidRPr="002862A2" w14:paraId="0A677D2B" w14:textId="77777777" w:rsidTr="00C8585A">
        <w:tc>
          <w:tcPr>
            <w:tcW w:w="2610" w:type="dxa"/>
            <w:vAlign w:val="bottom"/>
          </w:tcPr>
          <w:p w14:paraId="26EAF0B1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2862A2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1E208B0C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61830F8B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78" w:type="dxa"/>
            <w:vAlign w:val="bottom"/>
          </w:tcPr>
          <w:p w14:paraId="7BF82C92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7AD2DE83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14:paraId="06AF4300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0CAA10C6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73523120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3333977B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98" w:type="dxa"/>
            <w:vAlign w:val="bottom"/>
          </w:tcPr>
          <w:p w14:paraId="5D471117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0B6219" w:rsidRPr="002862A2" w14:paraId="217E1A66" w14:textId="77777777" w:rsidTr="00C8585A">
        <w:tc>
          <w:tcPr>
            <w:tcW w:w="2610" w:type="dxa"/>
            <w:shd w:val="clear" w:color="auto" w:fill="auto"/>
            <w:vAlign w:val="bottom"/>
          </w:tcPr>
          <w:p w14:paraId="3F399DFB" w14:textId="3D18970D" w:rsidR="000B6219" w:rsidRPr="002862A2" w:rsidRDefault="000B6219" w:rsidP="000B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/>
                <w:sz w:val="29"/>
                <w:szCs w:val="29"/>
              </w:rPr>
              <w:t>1</w:t>
            </w:r>
            <w:r w:rsidRPr="002862A2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2862A2">
              <w:rPr>
                <w:rFonts w:ascii="Angsana New" w:hAnsi="Angsana New"/>
                <w:sz w:val="29"/>
                <w:szCs w:val="29"/>
                <w:cs/>
              </w:rPr>
              <w:t xml:space="preserve">มกราคม </w:t>
            </w:r>
            <w:r w:rsidR="0001010D" w:rsidRPr="0001010D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080" w:type="dxa"/>
            <w:vAlign w:val="bottom"/>
          </w:tcPr>
          <w:p w14:paraId="206E8B57" w14:textId="53354706" w:rsidR="000B6219" w:rsidRPr="000B6219" w:rsidRDefault="0001010D" w:rsidP="000B621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295</w:t>
            </w:r>
            <w:r w:rsidR="000B6219" w:rsidRPr="000B6219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993</w:t>
            </w:r>
          </w:p>
        </w:tc>
        <w:tc>
          <w:tcPr>
            <w:tcW w:w="270" w:type="dxa"/>
            <w:vAlign w:val="bottom"/>
          </w:tcPr>
          <w:p w14:paraId="4BE44453" w14:textId="77777777" w:rsidR="000B6219" w:rsidRPr="000B6219" w:rsidRDefault="000B6219" w:rsidP="000B621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8" w:type="dxa"/>
            <w:vAlign w:val="bottom"/>
          </w:tcPr>
          <w:p w14:paraId="0F1DF514" w14:textId="74200E04" w:rsidR="000B6219" w:rsidRPr="000B6219" w:rsidRDefault="0001010D" w:rsidP="000B621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3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309</w:t>
            </w:r>
            <w:r w:rsidR="000B6219" w:rsidRPr="000B6219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636</w:t>
            </w:r>
          </w:p>
        </w:tc>
        <w:tc>
          <w:tcPr>
            <w:tcW w:w="270" w:type="dxa"/>
            <w:vAlign w:val="bottom"/>
          </w:tcPr>
          <w:p w14:paraId="0B4FBA57" w14:textId="77777777" w:rsidR="000B6219" w:rsidRPr="000B6219" w:rsidRDefault="000B6219" w:rsidP="000B621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14:paraId="0CAC4651" w14:textId="3F17206A" w:rsidR="000B6219" w:rsidRPr="000B6219" w:rsidRDefault="0001010D" w:rsidP="000B621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396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445</w:t>
            </w:r>
            <w:r w:rsidR="000B6219" w:rsidRPr="000B6219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978</w:t>
            </w:r>
          </w:p>
        </w:tc>
        <w:tc>
          <w:tcPr>
            <w:tcW w:w="270" w:type="dxa"/>
            <w:vAlign w:val="bottom"/>
          </w:tcPr>
          <w:p w14:paraId="4812596F" w14:textId="77777777" w:rsidR="000B6219" w:rsidRPr="000B6219" w:rsidRDefault="000B6219" w:rsidP="000B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2FDC029" w14:textId="3BC0E3A0" w:rsidR="000B6219" w:rsidRPr="000B6219" w:rsidRDefault="0001010D" w:rsidP="000B621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396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960</w:t>
            </w:r>
          </w:p>
        </w:tc>
        <w:tc>
          <w:tcPr>
            <w:tcW w:w="270" w:type="dxa"/>
            <w:vAlign w:val="bottom"/>
          </w:tcPr>
          <w:p w14:paraId="5BC18749" w14:textId="77777777" w:rsidR="000B6219" w:rsidRPr="000B6219" w:rsidRDefault="000B6219" w:rsidP="000B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vAlign w:val="bottom"/>
          </w:tcPr>
          <w:p w14:paraId="2A6FE3AD" w14:textId="1DE517CB" w:rsidR="000B6219" w:rsidRPr="000B6219" w:rsidRDefault="0001010D" w:rsidP="000B621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270" w:right="-351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1</w:t>
            </w:r>
            <w:r w:rsidR="000B6219" w:rsidRPr="000B6219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052</w:t>
            </w:r>
            <w:r w:rsidR="000B6219" w:rsidRPr="000B6219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567</w:t>
            </w:r>
          </w:p>
        </w:tc>
      </w:tr>
      <w:tr w:rsidR="000B6219" w:rsidRPr="002862A2" w14:paraId="2AE653F4" w14:textId="77777777" w:rsidTr="00C8585A">
        <w:tc>
          <w:tcPr>
            <w:tcW w:w="2610" w:type="dxa"/>
            <w:shd w:val="clear" w:color="auto" w:fill="auto"/>
            <w:vAlign w:val="bottom"/>
          </w:tcPr>
          <w:p w14:paraId="7DC77785" w14:textId="77777777" w:rsidR="000B6219" w:rsidRPr="002862A2" w:rsidRDefault="000B6219" w:rsidP="000B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6841198F" w14:textId="0B31B404" w:rsidR="000B6219" w:rsidRPr="002862A2" w:rsidRDefault="000B6219" w:rsidP="000B621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47E60B0" w14:textId="77777777" w:rsidR="000B6219" w:rsidRPr="002862A2" w:rsidRDefault="000B6219" w:rsidP="000B621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78" w:type="dxa"/>
            <w:vAlign w:val="bottom"/>
          </w:tcPr>
          <w:p w14:paraId="1F4FFC55" w14:textId="32C3EEC7" w:rsidR="000B6219" w:rsidRPr="002862A2" w:rsidRDefault="000B6219" w:rsidP="000B621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A900BCA" w14:textId="77777777" w:rsidR="000B6219" w:rsidRPr="002862A2" w:rsidRDefault="000B6219" w:rsidP="000B6219">
            <w:pPr>
              <w:pStyle w:val="acctfourfigures"/>
              <w:tabs>
                <w:tab w:val="clear" w:pos="765"/>
                <w:tab w:val="decimal" w:pos="504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422" w:type="dxa"/>
            <w:vAlign w:val="bottom"/>
          </w:tcPr>
          <w:p w14:paraId="63212616" w14:textId="273E23A9" w:rsidR="000B6219" w:rsidRPr="002862A2" w:rsidRDefault="0001010D" w:rsidP="000B621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216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3</w:t>
            </w:r>
            <w:r w:rsidR="000B6219" w:rsidRPr="002862A2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947</w:t>
            </w:r>
          </w:p>
        </w:tc>
        <w:tc>
          <w:tcPr>
            <w:tcW w:w="270" w:type="dxa"/>
            <w:vAlign w:val="bottom"/>
          </w:tcPr>
          <w:p w14:paraId="09BF14CE" w14:textId="77777777" w:rsidR="000B6219" w:rsidRPr="002862A2" w:rsidRDefault="000B6219" w:rsidP="000B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28DCB27" w14:textId="15B6DD1B" w:rsidR="000B6219" w:rsidRPr="002862A2" w:rsidRDefault="000B6219" w:rsidP="000B621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4B74002" w14:textId="77777777" w:rsidR="000B6219" w:rsidRPr="002862A2" w:rsidRDefault="000B6219" w:rsidP="000B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vAlign w:val="bottom"/>
          </w:tcPr>
          <w:p w14:paraId="551F3FFB" w14:textId="6F25E4C2" w:rsidR="000B6219" w:rsidRPr="002862A2" w:rsidRDefault="0001010D" w:rsidP="000B621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270" w:right="-351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3</w:t>
            </w:r>
            <w:r w:rsidR="000B6219" w:rsidRPr="002862A2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947</w:t>
            </w:r>
          </w:p>
        </w:tc>
      </w:tr>
      <w:tr w:rsidR="000B6219" w:rsidRPr="002862A2" w14:paraId="5C16FFF2" w14:textId="77777777" w:rsidTr="00C8585A">
        <w:tc>
          <w:tcPr>
            <w:tcW w:w="2610" w:type="dxa"/>
            <w:shd w:val="clear" w:color="auto" w:fill="auto"/>
            <w:vAlign w:val="bottom"/>
          </w:tcPr>
          <w:p w14:paraId="6F278148" w14:textId="72366991" w:rsidR="000B6219" w:rsidRPr="002862A2" w:rsidRDefault="000B6219" w:rsidP="000B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โอน</w:t>
            </w:r>
          </w:p>
        </w:tc>
        <w:tc>
          <w:tcPr>
            <w:tcW w:w="1080" w:type="dxa"/>
            <w:vAlign w:val="bottom"/>
          </w:tcPr>
          <w:p w14:paraId="59978FAE" w14:textId="0B939E37" w:rsidR="000B6219" w:rsidRPr="002862A2" w:rsidRDefault="000B6219" w:rsidP="000B621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66FEF0A" w14:textId="77777777" w:rsidR="000B6219" w:rsidRPr="002862A2" w:rsidRDefault="000B6219" w:rsidP="000B621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78" w:type="dxa"/>
            <w:vAlign w:val="bottom"/>
          </w:tcPr>
          <w:p w14:paraId="2F320A88" w14:textId="392958CE" w:rsidR="000B6219" w:rsidRPr="002862A2" w:rsidRDefault="000B6219" w:rsidP="000B621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DCACA37" w14:textId="77777777" w:rsidR="000B6219" w:rsidRPr="002862A2" w:rsidRDefault="000B6219" w:rsidP="000B6219">
            <w:pPr>
              <w:pStyle w:val="acctfourfigures"/>
              <w:tabs>
                <w:tab w:val="clear" w:pos="765"/>
                <w:tab w:val="decimal" w:pos="504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422" w:type="dxa"/>
            <w:vAlign w:val="bottom"/>
          </w:tcPr>
          <w:p w14:paraId="57BC6C68" w14:textId="25FF99B0" w:rsidR="000B6219" w:rsidRPr="000D72D7" w:rsidRDefault="0001010D" w:rsidP="000B621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216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1</w:t>
            </w:r>
            <w:r w:rsidR="000B6219" w:rsidRPr="002862A2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550</w:t>
            </w:r>
          </w:p>
        </w:tc>
        <w:tc>
          <w:tcPr>
            <w:tcW w:w="270" w:type="dxa"/>
            <w:vAlign w:val="bottom"/>
          </w:tcPr>
          <w:p w14:paraId="7297B61C" w14:textId="77777777" w:rsidR="000B6219" w:rsidRPr="002862A2" w:rsidRDefault="000B6219" w:rsidP="000B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1323254" w14:textId="071A0AC6" w:rsidR="000B6219" w:rsidRPr="002862A2" w:rsidRDefault="000B6219" w:rsidP="000B621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DC1988F" w14:textId="77777777" w:rsidR="000B6219" w:rsidRPr="002862A2" w:rsidRDefault="000B6219" w:rsidP="000B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vAlign w:val="bottom"/>
          </w:tcPr>
          <w:p w14:paraId="470669D6" w14:textId="7A6506E5" w:rsidR="000B6219" w:rsidRPr="000D72D7" w:rsidRDefault="0001010D" w:rsidP="000B621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270" w:right="-351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1</w:t>
            </w:r>
            <w:r w:rsidR="000B6219" w:rsidRPr="002862A2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550</w:t>
            </w:r>
          </w:p>
        </w:tc>
      </w:tr>
      <w:tr w:rsidR="000B6219" w:rsidRPr="002862A2" w14:paraId="4AF49A71" w14:textId="77777777" w:rsidTr="00C8585A">
        <w:tc>
          <w:tcPr>
            <w:tcW w:w="2610" w:type="dxa"/>
            <w:shd w:val="clear" w:color="auto" w:fill="auto"/>
            <w:vAlign w:val="bottom"/>
          </w:tcPr>
          <w:p w14:paraId="612F9453" w14:textId="77777777" w:rsidR="000B6219" w:rsidRPr="002862A2" w:rsidRDefault="000B6219" w:rsidP="000B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5A2870" w14:textId="6604A8F3" w:rsidR="000B6219" w:rsidRPr="002862A2" w:rsidRDefault="000B6219" w:rsidP="000B621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2CE4D4C" w14:textId="77777777" w:rsidR="000B6219" w:rsidRPr="002862A2" w:rsidRDefault="000B6219" w:rsidP="000B621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0F7812C9" w14:textId="2F0641D1" w:rsidR="000B6219" w:rsidRPr="002862A2" w:rsidRDefault="000B6219" w:rsidP="000B621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C756903" w14:textId="77777777" w:rsidR="000B6219" w:rsidRPr="002862A2" w:rsidRDefault="000B6219" w:rsidP="000B6219">
            <w:pPr>
              <w:pStyle w:val="acctfourfigures"/>
              <w:tabs>
                <w:tab w:val="clear" w:pos="765"/>
                <w:tab w:val="decimal" w:pos="504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0F4A5037" w14:textId="28856949" w:rsidR="000B6219" w:rsidRPr="002862A2" w:rsidRDefault="000B6219" w:rsidP="000B621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216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9</w:t>
            </w:r>
            <w:r w:rsidRPr="002862A2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088</w:t>
            </w:r>
            <w:r w:rsidRPr="002862A2">
              <w:rPr>
                <w:rFonts w:ascii="Angsana New" w:hAnsi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0F40355" w14:textId="77777777" w:rsidR="000B6219" w:rsidRPr="002862A2" w:rsidRDefault="000B6219" w:rsidP="000B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3093F2" w14:textId="1B5726FD" w:rsidR="000B6219" w:rsidRPr="002862A2" w:rsidRDefault="000B6219" w:rsidP="000B621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A86A02" w14:textId="77777777" w:rsidR="000B6219" w:rsidRPr="002862A2" w:rsidRDefault="000B6219" w:rsidP="000B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6DF77FF4" w14:textId="20F6CE7C" w:rsidR="000B6219" w:rsidRPr="002862A2" w:rsidRDefault="000B6219" w:rsidP="000B621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270" w:right="-351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9</w:t>
            </w:r>
            <w:r w:rsidRPr="002862A2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088</w:t>
            </w:r>
            <w:r w:rsidRPr="002862A2">
              <w:rPr>
                <w:rFonts w:ascii="Angsana New" w:hAnsi="Angsana New"/>
                <w:sz w:val="29"/>
                <w:szCs w:val="29"/>
                <w:lang w:val="en-US" w:bidi="th-TH"/>
              </w:rPr>
              <w:t>)</w:t>
            </w:r>
          </w:p>
        </w:tc>
      </w:tr>
      <w:tr w:rsidR="000B6219" w:rsidRPr="002862A2" w14:paraId="55BFCAE3" w14:textId="77777777" w:rsidTr="00C8585A">
        <w:tc>
          <w:tcPr>
            <w:tcW w:w="2610" w:type="dxa"/>
            <w:shd w:val="clear" w:color="auto" w:fill="auto"/>
            <w:vAlign w:val="bottom"/>
          </w:tcPr>
          <w:p w14:paraId="24D5C2FC" w14:textId="035809EC" w:rsidR="000B6219" w:rsidRPr="002862A2" w:rsidRDefault="000B6219" w:rsidP="000B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="0001010D" w:rsidRPr="0001010D">
              <w:rPr>
                <w:rFonts w:ascii="Angsana New" w:hAnsi="Angsana New"/>
                <w:b/>
                <w:bCs/>
                <w:sz w:val="29"/>
                <w:szCs w:val="29"/>
              </w:rPr>
              <w:t>2564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และ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="0001010D" w:rsidRPr="0001010D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="0001010D" w:rsidRPr="0001010D">
              <w:rPr>
                <w:rFonts w:ascii="Angsana New" w:hAnsi="Angsana New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A60089" w14:textId="5914906E" w:rsidR="000B6219" w:rsidRPr="002862A2" w:rsidRDefault="0001010D" w:rsidP="000B6219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295</w:t>
            </w:r>
            <w:r w:rsidR="000B6219" w:rsidRPr="002862A2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993</w:t>
            </w:r>
          </w:p>
        </w:tc>
        <w:tc>
          <w:tcPr>
            <w:tcW w:w="270" w:type="dxa"/>
            <w:vAlign w:val="bottom"/>
          </w:tcPr>
          <w:p w14:paraId="766F4A14" w14:textId="77777777" w:rsidR="000B6219" w:rsidRPr="002862A2" w:rsidRDefault="000B6219" w:rsidP="000B621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679D7F4" w14:textId="65D4D7C9" w:rsidR="000B6219" w:rsidRPr="002862A2" w:rsidRDefault="0001010D" w:rsidP="000B6219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309</w:t>
            </w:r>
            <w:r w:rsidR="000B6219" w:rsidRPr="002862A2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636</w:t>
            </w:r>
          </w:p>
        </w:tc>
        <w:tc>
          <w:tcPr>
            <w:tcW w:w="270" w:type="dxa"/>
            <w:vAlign w:val="bottom"/>
          </w:tcPr>
          <w:p w14:paraId="2B5E7AB1" w14:textId="77777777" w:rsidR="000B6219" w:rsidRPr="002862A2" w:rsidRDefault="000B6219" w:rsidP="000B6219">
            <w:pPr>
              <w:pStyle w:val="acctfourfigures"/>
              <w:tabs>
                <w:tab w:val="clear" w:pos="765"/>
                <w:tab w:val="decimal" w:pos="504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6295A3FA" w14:textId="11CF9AE5" w:rsidR="000B6219" w:rsidRPr="002862A2" w:rsidRDefault="0001010D" w:rsidP="000B621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216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442</w:t>
            </w:r>
            <w:r w:rsidR="000B6219" w:rsidRPr="002862A2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387</w:t>
            </w:r>
          </w:p>
        </w:tc>
        <w:tc>
          <w:tcPr>
            <w:tcW w:w="270" w:type="dxa"/>
            <w:vAlign w:val="bottom"/>
          </w:tcPr>
          <w:p w14:paraId="21C09932" w14:textId="77777777" w:rsidR="000B6219" w:rsidRPr="002862A2" w:rsidRDefault="000B6219" w:rsidP="000B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4C1D1CD" w14:textId="5FAA5475" w:rsidR="000B6219" w:rsidRPr="002862A2" w:rsidRDefault="0001010D" w:rsidP="000B621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960</w:t>
            </w:r>
          </w:p>
        </w:tc>
        <w:tc>
          <w:tcPr>
            <w:tcW w:w="270" w:type="dxa"/>
            <w:vAlign w:val="bottom"/>
          </w:tcPr>
          <w:p w14:paraId="4A9A9FFB" w14:textId="77777777" w:rsidR="000B6219" w:rsidRPr="002862A2" w:rsidRDefault="000B6219" w:rsidP="000B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28F8396D" w14:textId="00A62D30" w:rsidR="000B6219" w:rsidRPr="002862A2" w:rsidRDefault="0001010D" w:rsidP="000B621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270" w:right="-351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1</w:t>
            </w:r>
            <w:r w:rsidR="000B6219" w:rsidRPr="002862A2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048</w:t>
            </w:r>
            <w:r w:rsidR="000B6219" w:rsidRPr="002862A2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976</w:t>
            </w:r>
          </w:p>
        </w:tc>
      </w:tr>
      <w:tr w:rsidR="00EF4129" w:rsidRPr="002862A2" w14:paraId="69EDE68D" w14:textId="77777777" w:rsidTr="009E7DF4">
        <w:tc>
          <w:tcPr>
            <w:tcW w:w="2610" w:type="dxa"/>
            <w:vAlign w:val="bottom"/>
          </w:tcPr>
          <w:p w14:paraId="39D73A76" w14:textId="77777777" w:rsidR="00EF4129" w:rsidRPr="002862A2" w:rsidRDefault="00EF4129" w:rsidP="00EF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10EA8C19" w14:textId="0F6DED31" w:rsidR="00EF4129" w:rsidRPr="002862A2" w:rsidRDefault="00EF4129" w:rsidP="00EF412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10D5CA6" w14:textId="77777777" w:rsidR="00EF4129" w:rsidRPr="002862A2" w:rsidRDefault="00EF4129" w:rsidP="00EF4129">
            <w:pPr>
              <w:pStyle w:val="acctfourfigures"/>
              <w:tabs>
                <w:tab w:val="clear" w:pos="765"/>
                <w:tab w:val="decimal" w:pos="450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278" w:type="dxa"/>
            <w:vAlign w:val="bottom"/>
          </w:tcPr>
          <w:p w14:paraId="48A7FD4F" w14:textId="58C6069D" w:rsidR="00EF4129" w:rsidRPr="002862A2" w:rsidRDefault="00EF4129" w:rsidP="00EF412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FAD9198" w14:textId="77777777" w:rsidR="00EF4129" w:rsidRPr="002862A2" w:rsidRDefault="00EF4129" w:rsidP="00EF4129">
            <w:pPr>
              <w:pStyle w:val="acctfourfigures"/>
              <w:tabs>
                <w:tab w:val="clear" w:pos="765"/>
                <w:tab w:val="decimal" w:pos="504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0B76283" w14:textId="7C100F2E" w:rsidR="00EF4129" w:rsidRPr="002862A2" w:rsidRDefault="0001010D" w:rsidP="00EF412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right="-396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542</w:t>
            </w:r>
          </w:p>
        </w:tc>
        <w:tc>
          <w:tcPr>
            <w:tcW w:w="270" w:type="dxa"/>
            <w:vAlign w:val="bottom"/>
          </w:tcPr>
          <w:p w14:paraId="464B23D1" w14:textId="77777777" w:rsidR="00EF4129" w:rsidRPr="002862A2" w:rsidRDefault="00EF4129" w:rsidP="00EF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BA9D5E0" w14:textId="17EC9624" w:rsidR="00EF4129" w:rsidRPr="002862A2" w:rsidRDefault="00EF4129" w:rsidP="00EF412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D7EE11E" w14:textId="77777777" w:rsidR="00EF4129" w:rsidRPr="002862A2" w:rsidRDefault="00EF4129" w:rsidP="00EF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178F2793" w14:textId="5A693852" w:rsidR="00EF4129" w:rsidRPr="002862A2" w:rsidRDefault="0001010D" w:rsidP="00EF412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270" w:right="-351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542</w:t>
            </w:r>
          </w:p>
        </w:tc>
      </w:tr>
      <w:tr w:rsidR="00EF4129" w:rsidRPr="002862A2" w14:paraId="23DA78A7" w14:textId="77777777" w:rsidTr="009E7DF4">
        <w:tc>
          <w:tcPr>
            <w:tcW w:w="2610" w:type="dxa"/>
          </w:tcPr>
          <w:p w14:paraId="66B2993F" w14:textId="77777777" w:rsidR="00EF4129" w:rsidRPr="002862A2" w:rsidRDefault="00EF4129" w:rsidP="00EF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6CADE08C" w14:textId="05D32C3E" w:rsidR="00EF4129" w:rsidRPr="002862A2" w:rsidRDefault="00EF4129" w:rsidP="00EF412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58C52D1" w14:textId="77777777" w:rsidR="00EF4129" w:rsidRPr="002862A2" w:rsidRDefault="00EF4129" w:rsidP="00EF4129">
            <w:pPr>
              <w:pStyle w:val="acctfourfigures"/>
              <w:tabs>
                <w:tab w:val="clear" w:pos="765"/>
                <w:tab w:val="decimal" w:pos="450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278" w:type="dxa"/>
            <w:vAlign w:val="bottom"/>
          </w:tcPr>
          <w:p w14:paraId="535214C9" w14:textId="3D5D1B3F" w:rsidR="00EF4129" w:rsidRPr="002862A2" w:rsidRDefault="00EF4129" w:rsidP="00EF412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F43C56" w14:textId="77777777" w:rsidR="00EF4129" w:rsidRPr="002862A2" w:rsidRDefault="00EF4129" w:rsidP="00EF4129">
            <w:pPr>
              <w:pStyle w:val="acctfourfigures"/>
              <w:tabs>
                <w:tab w:val="clear" w:pos="765"/>
                <w:tab w:val="decimal" w:pos="504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ABB7680" w14:textId="68180213" w:rsidR="00EF4129" w:rsidRPr="002862A2" w:rsidRDefault="00EF4129" w:rsidP="00EF412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396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4</w:t>
            </w: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355</w:t>
            </w: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4BDDC60" w14:textId="77777777" w:rsidR="00EF4129" w:rsidRPr="002862A2" w:rsidRDefault="00EF4129" w:rsidP="00EF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2BC1A7A" w14:textId="01B2A9FF" w:rsidR="00EF4129" w:rsidRPr="002862A2" w:rsidRDefault="00EF4129" w:rsidP="00EF412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5509EBA" w14:textId="77777777" w:rsidR="00EF4129" w:rsidRPr="002862A2" w:rsidRDefault="00EF4129" w:rsidP="00EF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50E60855" w14:textId="59908391" w:rsidR="00EF4129" w:rsidRPr="002862A2" w:rsidRDefault="00EF4129" w:rsidP="00EF412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270" w:right="-351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4</w:t>
            </w: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355</w:t>
            </w: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)</w:t>
            </w:r>
          </w:p>
        </w:tc>
      </w:tr>
      <w:tr w:rsidR="00EF4129" w:rsidRPr="002862A2" w14:paraId="4763311E" w14:textId="77777777" w:rsidTr="00C8585A">
        <w:tc>
          <w:tcPr>
            <w:tcW w:w="2610" w:type="dxa"/>
            <w:shd w:val="clear" w:color="auto" w:fill="auto"/>
            <w:vAlign w:val="bottom"/>
          </w:tcPr>
          <w:p w14:paraId="0F5354FF" w14:textId="4186D32F" w:rsidR="00EF4129" w:rsidRPr="002862A2" w:rsidRDefault="00EF4129" w:rsidP="00EF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="0001010D" w:rsidRPr="0001010D">
              <w:rPr>
                <w:rFonts w:ascii="Angsana New" w:hAnsi="Angsana New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06234" w14:textId="48A9E998" w:rsidR="00EF4129" w:rsidRPr="002862A2" w:rsidRDefault="0001010D" w:rsidP="00EF412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295</w:t>
            </w:r>
            <w:r w:rsidR="00EF4129" w:rsidRPr="002862A2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993</w:t>
            </w:r>
          </w:p>
        </w:tc>
        <w:tc>
          <w:tcPr>
            <w:tcW w:w="270" w:type="dxa"/>
            <w:vAlign w:val="bottom"/>
          </w:tcPr>
          <w:p w14:paraId="42F414C5" w14:textId="77777777" w:rsidR="00EF4129" w:rsidRPr="002862A2" w:rsidRDefault="00EF4129" w:rsidP="00EF412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DA608" w14:textId="29A66F2D" w:rsidR="00EF4129" w:rsidRPr="002862A2" w:rsidRDefault="0001010D" w:rsidP="00EF412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36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309</w:t>
            </w:r>
            <w:r w:rsidR="00EF4129" w:rsidRPr="002862A2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636</w:t>
            </w:r>
          </w:p>
        </w:tc>
        <w:tc>
          <w:tcPr>
            <w:tcW w:w="270" w:type="dxa"/>
            <w:vAlign w:val="bottom"/>
          </w:tcPr>
          <w:p w14:paraId="746739EC" w14:textId="77777777" w:rsidR="00EF4129" w:rsidRPr="002862A2" w:rsidRDefault="00EF4129" w:rsidP="00EF412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61BB4" w14:textId="5FACD59A" w:rsidR="00EF4129" w:rsidRPr="002862A2" w:rsidRDefault="0001010D" w:rsidP="00EF412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216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438</w:t>
            </w:r>
            <w:r w:rsidR="00EF4129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574</w:t>
            </w:r>
          </w:p>
        </w:tc>
        <w:tc>
          <w:tcPr>
            <w:tcW w:w="270" w:type="dxa"/>
            <w:vAlign w:val="bottom"/>
          </w:tcPr>
          <w:p w14:paraId="4C01A3BA" w14:textId="77777777" w:rsidR="00EF4129" w:rsidRPr="002862A2" w:rsidRDefault="00EF4129" w:rsidP="00EF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30084" w14:textId="39B7F0D8" w:rsidR="00EF4129" w:rsidRPr="002862A2" w:rsidRDefault="0001010D" w:rsidP="00EF412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960</w:t>
            </w:r>
          </w:p>
        </w:tc>
        <w:tc>
          <w:tcPr>
            <w:tcW w:w="270" w:type="dxa"/>
            <w:vAlign w:val="bottom"/>
          </w:tcPr>
          <w:p w14:paraId="0667C204" w14:textId="77777777" w:rsidR="00EF4129" w:rsidRPr="002862A2" w:rsidRDefault="00EF4129" w:rsidP="00EF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AC2E2" w14:textId="5AC29ACA" w:rsidR="00EF4129" w:rsidRPr="002862A2" w:rsidRDefault="0001010D" w:rsidP="00EF412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270" w:right="-351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1</w:t>
            </w:r>
            <w:r w:rsidR="00EF4129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045</w:t>
            </w:r>
            <w:r w:rsidR="00EF4129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163</w:t>
            </w:r>
          </w:p>
        </w:tc>
      </w:tr>
      <w:tr w:rsidR="00EF4129" w:rsidRPr="002862A2" w14:paraId="3FBFEFE5" w14:textId="77777777" w:rsidTr="00C8585A">
        <w:tc>
          <w:tcPr>
            <w:tcW w:w="2610" w:type="dxa"/>
            <w:shd w:val="clear" w:color="auto" w:fill="auto"/>
            <w:vAlign w:val="bottom"/>
          </w:tcPr>
          <w:p w14:paraId="43601DA5" w14:textId="77777777" w:rsidR="00EF4129" w:rsidRPr="002862A2" w:rsidRDefault="00EF4129" w:rsidP="00EF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5E234C" w14:textId="77777777" w:rsidR="00EF4129" w:rsidRPr="002862A2" w:rsidRDefault="00EF4129" w:rsidP="00EF412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B7D0B15" w14:textId="77777777" w:rsidR="00EF4129" w:rsidRPr="002862A2" w:rsidRDefault="00EF4129" w:rsidP="00EF412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71ECA64" w14:textId="77777777" w:rsidR="00EF4129" w:rsidRPr="002862A2" w:rsidRDefault="00EF4129" w:rsidP="00EF412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36"/>
              <w:rPr>
                <w:rFonts w:ascii="Angsana New" w:hAnsi="Angsana New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3474D25" w14:textId="77777777" w:rsidR="00EF4129" w:rsidRPr="002862A2" w:rsidRDefault="00EF4129" w:rsidP="00EF412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77714" w14:textId="77777777" w:rsidR="00EF4129" w:rsidRPr="002862A2" w:rsidRDefault="00EF4129" w:rsidP="00EF4129">
            <w:pPr>
              <w:pStyle w:val="acctfourfigures"/>
              <w:tabs>
                <w:tab w:val="clear" w:pos="765"/>
                <w:tab w:val="decimal" w:pos="1404"/>
              </w:tabs>
              <w:spacing w:line="240" w:lineRule="auto"/>
              <w:ind w:left="-108" w:right="-216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9503706" w14:textId="77777777" w:rsidR="00EF4129" w:rsidRPr="002862A2" w:rsidRDefault="00EF4129" w:rsidP="00EF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55BA54B" w14:textId="77777777" w:rsidR="00EF4129" w:rsidRPr="002862A2" w:rsidRDefault="00EF4129" w:rsidP="00EF412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7E0E5FF" w14:textId="77777777" w:rsidR="00EF4129" w:rsidRPr="002862A2" w:rsidRDefault="00EF4129" w:rsidP="00EF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79E42081" w14:textId="77777777" w:rsidR="00EF4129" w:rsidRPr="002862A2" w:rsidRDefault="00EF4129" w:rsidP="00EF412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270" w:right="-351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</w:tr>
      <w:tr w:rsidR="00EF4129" w:rsidRPr="002862A2" w14:paraId="6898F914" w14:textId="77777777" w:rsidTr="00C8585A">
        <w:tc>
          <w:tcPr>
            <w:tcW w:w="2610" w:type="dxa"/>
            <w:shd w:val="clear" w:color="auto" w:fill="auto"/>
            <w:vAlign w:val="bottom"/>
          </w:tcPr>
          <w:p w14:paraId="416307EC" w14:textId="3366FB86" w:rsidR="00EF4129" w:rsidRPr="002862A2" w:rsidRDefault="00EF4129" w:rsidP="00EF4129">
            <w:pPr>
              <w:spacing w:line="240" w:lineRule="auto"/>
              <w:ind w:right="-185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2862A2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ค่าเสื่อมราค</w:t>
            </w:r>
            <w:r w:rsidR="00183E02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าสะสม</w:t>
            </w:r>
          </w:p>
        </w:tc>
        <w:tc>
          <w:tcPr>
            <w:tcW w:w="1080" w:type="dxa"/>
            <w:vAlign w:val="bottom"/>
          </w:tcPr>
          <w:p w14:paraId="0F33B983" w14:textId="77777777" w:rsidR="00EF4129" w:rsidRPr="002862A2" w:rsidRDefault="00EF4129" w:rsidP="00EF412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E6082B9" w14:textId="77777777" w:rsidR="00EF4129" w:rsidRPr="002862A2" w:rsidRDefault="00EF4129" w:rsidP="00EF412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78" w:type="dxa"/>
            <w:vAlign w:val="bottom"/>
          </w:tcPr>
          <w:p w14:paraId="6783CC85" w14:textId="77777777" w:rsidR="00EF4129" w:rsidRPr="002862A2" w:rsidRDefault="00EF4129" w:rsidP="00EF412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649F7F0" w14:textId="77777777" w:rsidR="00EF4129" w:rsidRPr="002862A2" w:rsidRDefault="00EF4129" w:rsidP="00EF412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EB98210" w14:textId="77777777" w:rsidR="00EF4129" w:rsidRPr="002862A2" w:rsidRDefault="00EF4129" w:rsidP="00EF4129">
            <w:pPr>
              <w:pStyle w:val="acctfourfigures"/>
              <w:tabs>
                <w:tab w:val="clear" w:pos="765"/>
                <w:tab w:val="decimal" w:pos="818"/>
                <w:tab w:val="decimal" w:pos="13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DBF6B6A" w14:textId="77777777" w:rsidR="00EF4129" w:rsidRPr="002862A2" w:rsidRDefault="00EF4129" w:rsidP="00EF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4388A5E9" w14:textId="77777777" w:rsidR="00EF4129" w:rsidRPr="002862A2" w:rsidRDefault="00EF4129" w:rsidP="00EF412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6C51C4C4" w14:textId="77777777" w:rsidR="00EF4129" w:rsidRPr="002862A2" w:rsidRDefault="00EF4129" w:rsidP="00EF412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98" w:type="dxa"/>
            <w:vAlign w:val="bottom"/>
          </w:tcPr>
          <w:p w14:paraId="17F68D57" w14:textId="77777777" w:rsidR="00EF4129" w:rsidRPr="002862A2" w:rsidRDefault="00EF4129" w:rsidP="00EF4129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115" w:right="-333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EF4129" w:rsidRPr="002862A2" w14:paraId="6D9E7FB9" w14:textId="77777777" w:rsidTr="00C8585A">
        <w:tc>
          <w:tcPr>
            <w:tcW w:w="2610" w:type="dxa"/>
            <w:shd w:val="clear" w:color="auto" w:fill="auto"/>
            <w:vAlign w:val="bottom"/>
          </w:tcPr>
          <w:p w14:paraId="4F985021" w14:textId="771F032A" w:rsidR="00EF4129" w:rsidRPr="002862A2" w:rsidRDefault="00EF4129" w:rsidP="00EF4129">
            <w:pPr>
              <w:spacing w:line="240" w:lineRule="auto"/>
              <w:ind w:right="-185"/>
              <w:rPr>
                <w:rFonts w:ascii="Angsana New" w:hAnsi="Angsana New"/>
                <w:sz w:val="29"/>
                <w:szCs w:val="29"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/>
                <w:sz w:val="29"/>
                <w:szCs w:val="29"/>
              </w:rPr>
              <w:t>1</w:t>
            </w:r>
            <w:r w:rsidRPr="002862A2">
              <w:rPr>
                <w:rFonts w:ascii="Angsana New" w:hAnsi="Angsana New"/>
                <w:sz w:val="29"/>
                <w:szCs w:val="29"/>
                <w:cs/>
              </w:rPr>
              <w:t xml:space="preserve"> มกราคม </w:t>
            </w:r>
            <w:r w:rsidR="0001010D" w:rsidRPr="0001010D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080" w:type="dxa"/>
            <w:vAlign w:val="bottom"/>
          </w:tcPr>
          <w:p w14:paraId="2146CFFE" w14:textId="5A0F74EE" w:rsidR="00EF4129" w:rsidRPr="000B6219" w:rsidRDefault="00EF4129" w:rsidP="00EF412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0B6219">
              <w:rPr>
                <w:rFonts w:ascii="Angsana New" w:hAnsi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4A5FA1F" w14:textId="77777777" w:rsidR="00EF4129" w:rsidRPr="000B6219" w:rsidRDefault="00EF4129" w:rsidP="00EF412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78" w:type="dxa"/>
            <w:vAlign w:val="bottom"/>
          </w:tcPr>
          <w:p w14:paraId="5E794F9A" w14:textId="11B20830" w:rsidR="00EF4129" w:rsidRPr="000B6219" w:rsidRDefault="0001010D" w:rsidP="00EF412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="00EF4129" w:rsidRPr="000B6219">
              <w:rPr>
                <w:rFonts w:ascii="Angsana New" w:hAnsi="Angsana New"/>
                <w:sz w:val="29"/>
                <w:szCs w:val="29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/>
              </w:rPr>
              <w:t>443</w:t>
            </w:r>
          </w:p>
        </w:tc>
        <w:tc>
          <w:tcPr>
            <w:tcW w:w="270" w:type="dxa"/>
            <w:vAlign w:val="bottom"/>
          </w:tcPr>
          <w:p w14:paraId="6EEFA6B3" w14:textId="77777777" w:rsidR="00EF4129" w:rsidRPr="000B6219" w:rsidRDefault="00EF4129" w:rsidP="00EF412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ADB2679" w14:textId="30C9EC00" w:rsidR="00EF4129" w:rsidRPr="000B6219" w:rsidRDefault="0001010D" w:rsidP="00EF412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431</w:t>
            </w:r>
            <w:r w:rsidR="00EF4129" w:rsidRPr="000B6219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945</w:t>
            </w:r>
          </w:p>
        </w:tc>
        <w:tc>
          <w:tcPr>
            <w:tcW w:w="270" w:type="dxa"/>
            <w:vAlign w:val="bottom"/>
          </w:tcPr>
          <w:p w14:paraId="445FDD21" w14:textId="77777777" w:rsidR="00EF4129" w:rsidRPr="000B6219" w:rsidRDefault="00EF4129" w:rsidP="00EF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2CB3077E" w14:textId="361E3AA3" w:rsidR="00EF4129" w:rsidRPr="000B6219" w:rsidRDefault="0001010D" w:rsidP="00EF412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198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/>
              </w:rPr>
              <w:t>960</w:t>
            </w:r>
          </w:p>
        </w:tc>
        <w:tc>
          <w:tcPr>
            <w:tcW w:w="270" w:type="dxa"/>
            <w:vAlign w:val="bottom"/>
          </w:tcPr>
          <w:p w14:paraId="6B3331B5" w14:textId="77777777" w:rsidR="00EF4129" w:rsidRPr="000B6219" w:rsidRDefault="00EF4129" w:rsidP="00EF412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vAlign w:val="bottom"/>
          </w:tcPr>
          <w:p w14:paraId="2606CACA" w14:textId="72CF9EDB" w:rsidR="00EF4129" w:rsidRPr="000B6219" w:rsidRDefault="0001010D" w:rsidP="00EF412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15" w:right="-453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/>
              </w:rPr>
              <w:t>532</w:t>
            </w:r>
            <w:r w:rsidR="00EF4129" w:rsidRPr="000B6219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/>
              </w:rPr>
              <w:t>348</w:t>
            </w:r>
          </w:p>
        </w:tc>
      </w:tr>
      <w:tr w:rsidR="00EF4129" w:rsidRPr="002862A2" w14:paraId="614E4FFE" w14:textId="77777777" w:rsidTr="00C8585A">
        <w:tc>
          <w:tcPr>
            <w:tcW w:w="2610" w:type="dxa"/>
            <w:shd w:val="clear" w:color="auto" w:fill="auto"/>
            <w:vAlign w:val="bottom"/>
          </w:tcPr>
          <w:p w14:paraId="7496BBF6" w14:textId="77777777" w:rsidR="00EF4129" w:rsidRPr="002862A2" w:rsidRDefault="00EF4129" w:rsidP="00EF4129">
            <w:pPr>
              <w:spacing w:line="240" w:lineRule="auto"/>
              <w:ind w:right="-185"/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55B5D1F7" w14:textId="55C43F4C" w:rsidR="00EF4129" w:rsidRPr="002862A2" w:rsidRDefault="00EF4129" w:rsidP="00EF412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FA087E">
              <w:rPr>
                <w:rFonts w:ascii="Angsana New" w:hAnsi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B44C57A" w14:textId="77777777" w:rsidR="00EF4129" w:rsidRPr="002862A2" w:rsidRDefault="00EF4129" w:rsidP="00EF412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8" w:type="dxa"/>
            <w:vAlign w:val="bottom"/>
          </w:tcPr>
          <w:p w14:paraId="58589D81" w14:textId="15EE4C0E" w:rsidR="00EF4129" w:rsidRPr="002862A2" w:rsidRDefault="0001010D" w:rsidP="00EF412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12</w:t>
            </w:r>
            <w:r w:rsidR="00EF4129" w:rsidRPr="002862A2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385</w:t>
            </w:r>
          </w:p>
        </w:tc>
        <w:tc>
          <w:tcPr>
            <w:tcW w:w="270" w:type="dxa"/>
            <w:vAlign w:val="bottom"/>
          </w:tcPr>
          <w:p w14:paraId="5A9F42F1" w14:textId="77777777" w:rsidR="00EF4129" w:rsidRPr="002862A2" w:rsidRDefault="00EF4129" w:rsidP="00EF412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AD7F2AA" w14:textId="67E7E725" w:rsidR="00EF4129" w:rsidRPr="002862A2" w:rsidRDefault="0001010D" w:rsidP="00EF412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6</w:t>
            </w:r>
            <w:r w:rsidR="00EF4129" w:rsidRPr="002862A2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161</w:t>
            </w:r>
          </w:p>
        </w:tc>
        <w:tc>
          <w:tcPr>
            <w:tcW w:w="270" w:type="dxa"/>
            <w:vAlign w:val="bottom"/>
          </w:tcPr>
          <w:p w14:paraId="398538CD" w14:textId="77777777" w:rsidR="00EF4129" w:rsidRPr="002862A2" w:rsidRDefault="00EF4129" w:rsidP="00EF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46E0F088" w14:textId="257C8AF5" w:rsidR="00EF4129" w:rsidRPr="002862A2" w:rsidRDefault="00EF4129" w:rsidP="00EF4129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115" w:right="-198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FA087E">
              <w:rPr>
                <w:rFonts w:ascii="Angsana New" w:hAnsi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E786600" w14:textId="77777777" w:rsidR="00EF4129" w:rsidRPr="002862A2" w:rsidRDefault="00EF4129" w:rsidP="00EF412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vAlign w:val="bottom"/>
          </w:tcPr>
          <w:p w14:paraId="2BEDEA9D" w14:textId="7F1C6A28" w:rsidR="00EF4129" w:rsidRPr="002862A2" w:rsidRDefault="0001010D" w:rsidP="00EF412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15" w:right="-453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18</w:t>
            </w:r>
            <w:r w:rsidR="00EF4129" w:rsidRPr="002862A2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546</w:t>
            </w:r>
          </w:p>
        </w:tc>
      </w:tr>
      <w:tr w:rsidR="00EF4129" w:rsidRPr="002862A2" w14:paraId="7EE31BA9" w14:textId="77777777" w:rsidTr="00C8585A">
        <w:tc>
          <w:tcPr>
            <w:tcW w:w="2610" w:type="dxa"/>
            <w:shd w:val="clear" w:color="auto" w:fill="auto"/>
            <w:vAlign w:val="bottom"/>
          </w:tcPr>
          <w:p w14:paraId="145F9DA4" w14:textId="77777777" w:rsidR="00EF4129" w:rsidRPr="002862A2" w:rsidRDefault="00EF4129" w:rsidP="00EF4129">
            <w:pPr>
              <w:spacing w:line="240" w:lineRule="auto"/>
              <w:ind w:right="-185"/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2F524E" w14:textId="51D52F33" w:rsidR="00EF4129" w:rsidRPr="002862A2" w:rsidRDefault="00EF4129" w:rsidP="00EF412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FA087E">
              <w:rPr>
                <w:rFonts w:ascii="Angsana New" w:hAnsi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97536E1" w14:textId="77777777" w:rsidR="00EF4129" w:rsidRPr="002862A2" w:rsidRDefault="00EF4129" w:rsidP="00EF412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60C72696" w14:textId="33B6F967" w:rsidR="00EF4129" w:rsidRPr="002862A2" w:rsidRDefault="00EF4129" w:rsidP="00EF412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FA087E">
              <w:rPr>
                <w:rFonts w:ascii="Angsana New" w:hAnsi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32021F5" w14:textId="77777777" w:rsidR="00EF4129" w:rsidRPr="002862A2" w:rsidRDefault="00EF4129" w:rsidP="00EF412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38933" w14:textId="1335D0D5" w:rsidR="00EF4129" w:rsidRPr="002862A2" w:rsidRDefault="00EF4129" w:rsidP="00EF412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(</w:t>
            </w:r>
            <w:r w:rsidR="0001010D"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9</w:t>
            </w: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="0001010D"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088</w:t>
            </w: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2733128" w14:textId="77777777" w:rsidR="00EF4129" w:rsidRPr="002862A2" w:rsidRDefault="00EF4129" w:rsidP="00EF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31BE3F" w14:textId="584F9999" w:rsidR="00EF4129" w:rsidRPr="002862A2" w:rsidRDefault="00EF4129" w:rsidP="00EF4129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115" w:right="-198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FA087E">
              <w:rPr>
                <w:rFonts w:ascii="Angsana New" w:hAnsi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75C5453" w14:textId="77777777" w:rsidR="00EF4129" w:rsidRPr="002862A2" w:rsidRDefault="00EF4129" w:rsidP="00EF412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6C1BBB08" w14:textId="1A9E8E1C" w:rsidR="00EF4129" w:rsidRPr="002862A2" w:rsidRDefault="00EF4129" w:rsidP="00EF412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15" w:right="-453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29"/>
                <w:szCs w:val="29"/>
                <w:lang w:val="en-US"/>
              </w:rPr>
              <w:t>9</w:t>
            </w:r>
            <w:r w:rsidRPr="002862A2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9"/>
                <w:szCs w:val="29"/>
                <w:lang w:val="en-US"/>
              </w:rPr>
              <w:t>088</w:t>
            </w:r>
            <w:r w:rsidRPr="002862A2">
              <w:rPr>
                <w:rFonts w:ascii="Angsana New" w:hAnsi="Angsana New"/>
                <w:sz w:val="29"/>
                <w:szCs w:val="29"/>
                <w:lang w:val="en-US"/>
              </w:rPr>
              <w:t>)</w:t>
            </w:r>
          </w:p>
        </w:tc>
      </w:tr>
      <w:tr w:rsidR="00EF4129" w:rsidRPr="002862A2" w14:paraId="26FF5986" w14:textId="77777777" w:rsidTr="00C8585A">
        <w:tc>
          <w:tcPr>
            <w:tcW w:w="2610" w:type="dxa"/>
            <w:shd w:val="clear" w:color="auto" w:fill="auto"/>
            <w:vAlign w:val="bottom"/>
          </w:tcPr>
          <w:p w14:paraId="69A9290A" w14:textId="41239605" w:rsidR="00EF4129" w:rsidRPr="002862A2" w:rsidRDefault="00EF4129" w:rsidP="00EF4129">
            <w:pPr>
              <w:tabs>
                <w:tab w:val="clear" w:pos="227"/>
                <w:tab w:val="left" w:pos="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01010D" w:rsidRPr="0001010D">
              <w:rPr>
                <w:rFonts w:ascii="Angsana New" w:hAnsi="Angsana New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9984E36" w14:textId="77777777" w:rsidR="00EF4129" w:rsidRPr="002862A2" w:rsidRDefault="00EF4129" w:rsidP="00EF412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2FD1E79" w14:textId="77777777" w:rsidR="00EF4129" w:rsidRPr="002862A2" w:rsidRDefault="00EF4129" w:rsidP="00EF412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386CBEB" w14:textId="77777777" w:rsidR="00EF4129" w:rsidRPr="002862A2" w:rsidRDefault="00EF4129" w:rsidP="00EF412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2549C68C" w14:textId="77777777" w:rsidR="00EF4129" w:rsidRPr="002862A2" w:rsidRDefault="00EF4129" w:rsidP="00EF412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2C0FA" w14:textId="77777777" w:rsidR="00EF4129" w:rsidRPr="002862A2" w:rsidRDefault="00EF4129" w:rsidP="00EF412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3C201AC" w14:textId="77777777" w:rsidR="00EF4129" w:rsidRPr="002862A2" w:rsidRDefault="00EF4129" w:rsidP="00EF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4C70EEE" w14:textId="77777777" w:rsidR="00EF4129" w:rsidRPr="002862A2" w:rsidRDefault="00EF4129" w:rsidP="00EF412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394AC96" w14:textId="77777777" w:rsidR="00EF4129" w:rsidRPr="002862A2" w:rsidRDefault="00EF4129" w:rsidP="00EF412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49ADAE2A" w14:textId="77777777" w:rsidR="00EF4129" w:rsidRPr="002862A2" w:rsidRDefault="00EF4129" w:rsidP="00EF412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333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</w:tr>
      <w:tr w:rsidR="00EF4129" w:rsidRPr="002862A2" w14:paraId="180FA036" w14:textId="77777777" w:rsidTr="00C8585A">
        <w:tc>
          <w:tcPr>
            <w:tcW w:w="2610" w:type="dxa"/>
            <w:shd w:val="clear" w:color="auto" w:fill="auto"/>
            <w:vAlign w:val="bottom"/>
          </w:tcPr>
          <w:p w14:paraId="2D1A4279" w14:textId="4A66E397" w:rsidR="00EF4129" w:rsidRPr="002862A2" w:rsidRDefault="00EF4129" w:rsidP="00EF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07" w:hanging="117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862A2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  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และ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="0001010D" w:rsidRPr="0001010D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="0001010D" w:rsidRPr="0001010D">
              <w:rPr>
                <w:rFonts w:ascii="Angsana New" w:hAnsi="Angsana New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1080" w:type="dxa"/>
            <w:vAlign w:val="bottom"/>
          </w:tcPr>
          <w:p w14:paraId="6374D8CC" w14:textId="56134672" w:rsidR="00EF4129" w:rsidRPr="00183E02" w:rsidRDefault="00EF4129" w:rsidP="00EF412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 w:rsidRPr="00183E02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4ADF6D5" w14:textId="77777777" w:rsidR="00EF4129" w:rsidRPr="002862A2" w:rsidRDefault="00EF4129" w:rsidP="00EF412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78" w:type="dxa"/>
            <w:vAlign w:val="bottom"/>
          </w:tcPr>
          <w:p w14:paraId="70E3125B" w14:textId="174F8D10" w:rsidR="00EF4129" w:rsidRPr="002862A2" w:rsidRDefault="0001010D" w:rsidP="00EF412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111</w:t>
            </w:r>
            <w:r w:rsidR="00EF4129" w:rsidRPr="002862A2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828</w:t>
            </w:r>
          </w:p>
        </w:tc>
        <w:tc>
          <w:tcPr>
            <w:tcW w:w="270" w:type="dxa"/>
            <w:vAlign w:val="bottom"/>
          </w:tcPr>
          <w:p w14:paraId="52442A1D" w14:textId="77777777" w:rsidR="00EF4129" w:rsidRPr="002862A2" w:rsidRDefault="00EF4129" w:rsidP="00EF412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C107A85" w14:textId="5DEA2F50" w:rsidR="00EF4129" w:rsidRPr="002862A2" w:rsidRDefault="0001010D" w:rsidP="00EF412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429</w:t>
            </w:r>
            <w:r w:rsidR="00EF4129" w:rsidRPr="002862A2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018</w:t>
            </w:r>
          </w:p>
        </w:tc>
        <w:tc>
          <w:tcPr>
            <w:tcW w:w="270" w:type="dxa"/>
            <w:vAlign w:val="bottom"/>
          </w:tcPr>
          <w:p w14:paraId="3F390DF1" w14:textId="77777777" w:rsidR="00EF4129" w:rsidRPr="002862A2" w:rsidRDefault="00EF4129" w:rsidP="00EF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0AD8B749" w14:textId="59C9A3B4" w:rsidR="00EF4129" w:rsidRPr="002862A2" w:rsidRDefault="0001010D" w:rsidP="00EF412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960</w:t>
            </w:r>
          </w:p>
        </w:tc>
        <w:tc>
          <w:tcPr>
            <w:tcW w:w="270" w:type="dxa"/>
            <w:vAlign w:val="bottom"/>
          </w:tcPr>
          <w:p w14:paraId="36FC321A" w14:textId="77777777" w:rsidR="00EF4129" w:rsidRPr="002862A2" w:rsidRDefault="00EF4129" w:rsidP="00EF412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vAlign w:val="bottom"/>
          </w:tcPr>
          <w:p w14:paraId="041AED56" w14:textId="5DBAB1C2" w:rsidR="00EF4129" w:rsidRPr="002862A2" w:rsidRDefault="0001010D" w:rsidP="00EF412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15" w:right="-333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541</w:t>
            </w:r>
            <w:r w:rsidR="00EF4129" w:rsidRPr="002862A2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806</w:t>
            </w:r>
          </w:p>
        </w:tc>
      </w:tr>
      <w:tr w:rsidR="00335C7B" w:rsidRPr="002862A2" w14:paraId="0F98C025" w14:textId="77777777" w:rsidTr="004E51BD">
        <w:tc>
          <w:tcPr>
            <w:tcW w:w="2610" w:type="dxa"/>
            <w:shd w:val="clear" w:color="auto" w:fill="auto"/>
            <w:vAlign w:val="bottom"/>
          </w:tcPr>
          <w:p w14:paraId="2A81F24A" w14:textId="77777777" w:rsidR="00335C7B" w:rsidRPr="002862A2" w:rsidRDefault="00335C7B" w:rsidP="00335C7B">
            <w:pPr>
              <w:spacing w:line="240" w:lineRule="auto"/>
              <w:ind w:right="-185"/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5638BCF9" w14:textId="3C826BA4" w:rsidR="00335C7B" w:rsidRPr="00FA087E" w:rsidRDefault="00335C7B" w:rsidP="00335C7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B69038" w14:textId="77777777" w:rsidR="00335C7B" w:rsidRPr="002862A2" w:rsidRDefault="00335C7B" w:rsidP="00335C7B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8" w:type="dxa"/>
            <w:vAlign w:val="bottom"/>
          </w:tcPr>
          <w:p w14:paraId="4BC7A689" w14:textId="09E07E22" w:rsidR="00335C7B" w:rsidRPr="002862A2" w:rsidRDefault="0001010D" w:rsidP="00335C7B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0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12</w:t>
            </w:r>
            <w:r w:rsidR="00335C7B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385</w:t>
            </w:r>
          </w:p>
        </w:tc>
        <w:tc>
          <w:tcPr>
            <w:tcW w:w="270" w:type="dxa"/>
            <w:vAlign w:val="bottom"/>
          </w:tcPr>
          <w:p w14:paraId="454CA8B7" w14:textId="77777777" w:rsidR="00335C7B" w:rsidRPr="002862A2" w:rsidRDefault="00335C7B" w:rsidP="00335C7B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8F1513E" w14:textId="2D3BEE7F" w:rsidR="00335C7B" w:rsidRPr="002862A2" w:rsidRDefault="0001010D" w:rsidP="00335C7B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5</w:t>
            </w:r>
            <w:r w:rsidR="00335C7B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101</w:t>
            </w:r>
          </w:p>
        </w:tc>
        <w:tc>
          <w:tcPr>
            <w:tcW w:w="270" w:type="dxa"/>
            <w:vAlign w:val="bottom"/>
          </w:tcPr>
          <w:p w14:paraId="4CC68C6B" w14:textId="77777777" w:rsidR="00335C7B" w:rsidRPr="002862A2" w:rsidRDefault="00335C7B" w:rsidP="00335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7805B6FD" w14:textId="08F20CE4" w:rsidR="00335C7B" w:rsidRPr="00FA087E" w:rsidRDefault="00335C7B" w:rsidP="00335C7B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115" w:right="-198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4A0B1D" w14:textId="77777777" w:rsidR="00335C7B" w:rsidRPr="002862A2" w:rsidRDefault="00335C7B" w:rsidP="00335C7B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vAlign w:val="bottom"/>
          </w:tcPr>
          <w:p w14:paraId="49990D1C" w14:textId="12C6BDF2" w:rsidR="00335C7B" w:rsidRPr="002862A2" w:rsidRDefault="0001010D" w:rsidP="00335C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15" w:right="-333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17</w:t>
            </w:r>
            <w:r w:rsidR="00335C7B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486</w:t>
            </w:r>
          </w:p>
        </w:tc>
      </w:tr>
      <w:tr w:rsidR="00335C7B" w:rsidRPr="002862A2" w14:paraId="24B2702A" w14:textId="77777777" w:rsidTr="004E51BD">
        <w:tc>
          <w:tcPr>
            <w:tcW w:w="2610" w:type="dxa"/>
            <w:shd w:val="clear" w:color="auto" w:fill="auto"/>
            <w:vAlign w:val="bottom"/>
          </w:tcPr>
          <w:p w14:paraId="720FFE2A" w14:textId="77777777" w:rsidR="00335C7B" w:rsidRPr="002862A2" w:rsidRDefault="00335C7B" w:rsidP="00335C7B">
            <w:pPr>
              <w:spacing w:line="240" w:lineRule="auto"/>
              <w:ind w:right="-185"/>
              <w:rPr>
                <w:rFonts w:ascii="Angsana New" w:hAnsi="Angsana New"/>
                <w:sz w:val="29"/>
                <w:szCs w:val="29"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A969055" w14:textId="72683F74" w:rsidR="00335C7B" w:rsidRPr="00FA087E" w:rsidRDefault="00335C7B" w:rsidP="00335C7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D2C0F7B" w14:textId="77777777" w:rsidR="00335C7B" w:rsidRPr="002862A2" w:rsidRDefault="00335C7B" w:rsidP="00335C7B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0E5AAC2A" w14:textId="4A174507" w:rsidR="00335C7B" w:rsidRPr="00FA087E" w:rsidRDefault="00335C7B" w:rsidP="00335C7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478B8FDD" w14:textId="77777777" w:rsidR="00335C7B" w:rsidRPr="002862A2" w:rsidRDefault="00335C7B" w:rsidP="00335C7B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AEB80" w14:textId="1A8CD7BD" w:rsidR="00335C7B" w:rsidRPr="002862A2" w:rsidRDefault="00335C7B" w:rsidP="00335C7B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bidi="th-TH"/>
              </w:rPr>
              <w:t>(</w:t>
            </w:r>
            <w:r w:rsidR="0001010D"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4</w:t>
            </w:r>
            <w:r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="0001010D"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354</w:t>
            </w:r>
            <w:r>
              <w:rPr>
                <w:rFonts w:ascii="Angsana New" w:hAnsi="Angsana New"/>
                <w:sz w:val="29"/>
                <w:szCs w:val="29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3C95BA7" w14:textId="77777777" w:rsidR="00335C7B" w:rsidRPr="002862A2" w:rsidRDefault="00335C7B" w:rsidP="00335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ECDDA74" w14:textId="48E5453E" w:rsidR="00335C7B" w:rsidRPr="00FA087E" w:rsidRDefault="00335C7B" w:rsidP="00335C7B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115" w:right="-198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A42643D" w14:textId="77777777" w:rsidR="00335C7B" w:rsidRPr="002862A2" w:rsidRDefault="00335C7B" w:rsidP="00335C7B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00C58AA" w14:textId="4EE78DF6" w:rsidR="00335C7B" w:rsidRPr="002862A2" w:rsidRDefault="00335C7B" w:rsidP="00335C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15" w:right="-333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29"/>
                <w:szCs w:val="29"/>
                <w:lang w:val="en-US"/>
              </w:rPr>
              <w:t>4</w:t>
            </w:r>
            <w:r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9"/>
                <w:szCs w:val="29"/>
                <w:lang w:val="en-US"/>
              </w:rPr>
              <w:t>354</w:t>
            </w:r>
            <w:r>
              <w:rPr>
                <w:rFonts w:ascii="Angsana New" w:hAnsi="Angsana New"/>
                <w:sz w:val="29"/>
                <w:szCs w:val="29"/>
                <w:lang w:val="en-US"/>
              </w:rPr>
              <w:t>)</w:t>
            </w:r>
          </w:p>
        </w:tc>
      </w:tr>
      <w:tr w:rsidR="00335C7B" w:rsidRPr="002862A2" w14:paraId="48CEB2E4" w14:textId="77777777" w:rsidTr="004E51BD">
        <w:tc>
          <w:tcPr>
            <w:tcW w:w="2610" w:type="dxa"/>
            <w:shd w:val="clear" w:color="auto" w:fill="auto"/>
            <w:vAlign w:val="bottom"/>
          </w:tcPr>
          <w:p w14:paraId="6C85BF37" w14:textId="4743E5BD" w:rsidR="00335C7B" w:rsidRPr="002862A2" w:rsidRDefault="00335C7B" w:rsidP="00335C7B">
            <w:pPr>
              <w:tabs>
                <w:tab w:val="clear" w:pos="227"/>
                <w:tab w:val="left" w:pos="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01010D" w:rsidRPr="0001010D">
              <w:rPr>
                <w:rFonts w:ascii="Angsana New" w:hAnsi="Angsana New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059784" w14:textId="330B442A" w:rsidR="00335C7B" w:rsidRPr="002862A2" w:rsidRDefault="00335C7B" w:rsidP="00335C7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B928A95" w14:textId="77777777" w:rsidR="00335C7B" w:rsidRPr="002862A2" w:rsidRDefault="00335C7B" w:rsidP="00335C7B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DB31A0" w14:textId="2ED137C3" w:rsidR="00335C7B" w:rsidRPr="002862A2" w:rsidRDefault="0001010D" w:rsidP="00335C7B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124</w:t>
            </w:r>
            <w:r w:rsidR="00335C7B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213</w:t>
            </w:r>
          </w:p>
        </w:tc>
        <w:tc>
          <w:tcPr>
            <w:tcW w:w="270" w:type="dxa"/>
            <w:vAlign w:val="bottom"/>
          </w:tcPr>
          <w:p w14:paraId="670B8324" w14:textId="77777777" w:rsidR="00335C7B" w:rsidRPr="002862A2" w:rsidRDefault="00335C7B" w:rsidP="00335C7B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2E8E0" w14:textId="7C2BA576" w:rsidR="00335C7B" w:rsidRPr="002862A2" w:rsidRDefault="0001010D" w:rsidP="00335C7B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429</w:t>
            </w:r>
            <w:r w:rsidR="00335C7B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765</w:t>
            </w:r>
          </w:p>
        </w:tc>
        <w:tc>
          <w:tcPr>
            <w:tcW w:w="270" w:type="dxa"/>
            <w:vAlign w:val="bottom"/>
          </w:tcPr>
          <w:p w14:paraId="4D9CA953" w14:textId="77777777" w:rsidR="00335C7B" w:rsidRPr="002862A2" w:rsidRDefault="00335C7B" w:rsidP="00335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E18A7BA" w14:textId="03DFFB4B" w:rsidR="00335C7B" w:rsidRPr="002862A2" w:rsidRDefault="0001010D" w:rsidP="00335C7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960</w:t>
            </w:r>
          </w:p>
        </w:tc>
        <w:tc>
          <w:tcPr>
            <w:tcW w:w="270" w:type="dxa"/>
            <w:vAlign w:val="bottom"/>
          </w:tcPr>
          <w:p w14:paraId="62E7447D" w14:textId="77777777" w:rsidR="00335C7B" w:rsidRPr="002862A2" w:rsidRDefault="00335C7B" w:rsidP="00335C7B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B58E8" w14:textId="33324770" w:rsidR="00335C7B" w:rsidRPr="002862A2" w:rsidRDefault="0001010D" w:rsidP="00335C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15" w:right="-333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554</w:t>
            </w:r>
            <w:r w:rsidR="00335C7B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938</w:t>
            </w:r>
          </w:p>
        </w:tc>
      </w:tr>
      <w:tr w:rsidR="00335C7B" w:rsidRPr="002862A2" w14:paraId="02EE043D" w14:textId="77777777" w:rsidTr="00C8585A">
        <w:tc>
          <w:tcPr>
            <w:tcW w:w="2610" w:type="dxa"/>
            <w:shd w:val="clear" w:color="auto" w:fill="auto"/>
            <w:vAlign w:val="bottom"/>
          </w:tcPr>
          <w:p w14:paraId="3CB1C346" w14:textId="77777777" w:rsidR="00335C7B" w:rsidRPr="002862A2" w:rsidRDefault="00335C7B" w:rsidP="00335C7B">
            <w:pPr>
              <w:tabs>
                <w:tab w:val="clear" w:pos="227"/>
                <w:tab w:val="left" w:pos="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A9D243B" w14:textId="77777777" w:rsidR="00335C7B" w:rsidRPr="002862A2" w:rsidRDefault="00335C7B" w:rsidP="00335C7B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983B011" w14:textId="77777777" w:rsidR="00335C7B" w:rsidRPr="002862A2" w:rsidRDefault="00335C7B" w:rsidP="00335C7B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C0664B3" w14:textId="77777777" w:rsidR="00335C7B" w:rsidRPr="002862A2" w:rsidRDefault="00335C7B" w:rsidP="00335C7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7C520FC6" w14:textId="77777777" w:rsidR="00335C7B" w:rsidRPr="002862A2" w:rsidRDefault="00335C7B" w:rsidP="00335C7B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41C95" w14:textId="77777777" w:rsidR="00335C7B" w:rsidRPr="002862A2" w:rsidRDefault="00335C7B" w:rsidP="00335C7B">
            <w:pPr>
              <w:pStyle w:val="acctfourfigures"/>
              <w:tabs>
                <w:tab w:val="clear" w:pos="765"/>
                <w:tab w:val="decimal" w:pos="818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3139717F" w14:textId="77777777" w:rsidR="00335C7B" w:rsidRPr="002862A2" w:rsidRDefault="00335C7B" w:rsidP="00335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3C3E83C" w14:textId="77777777" w:rsidR="00335C7B" w:rsidRPr="002862A2" w:rsidRDefault="00335C7B" w:rsidP="00335C7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0DB10A23" w14:textId="77777777" w:rsidR="00335C7B" w:rsidRPr="002862A2" w:rsidRDefault="00335C7B" w:rsidP="00335C7B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5BDE8700" w14:textId="77777777" w:rsidR="00335C7B" w:rsidRPr="002862A2" w:rsidRDefault="00335C7B" w:rsidP="00335C7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333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335C7B" w:rsidRPr="002862A2" w14:paraId="73726A59" w14:textId="77777777" w:rsidTr="00C8585A">
        <w:tc>
          <w:tcPr>
            <w:tcW w:w="2610" w:type="dxa"/>
            <w:shd w:val="clear" w:color="auto" w:fill="auto"/>
            <w:vAlign w:val="bottom"/>
          </w:tcPr>
          <w:p w14:paraId="00254798" w14:textId="77777777" w:rsidR="00335C7B" w:rsidRPr="002862A2" w:rsidRDefault="00335C7B" w:rsidP="00335C7B">
            <w:pPr>
              <w:tabs>
                <w:tab w:val="clear" w:pos="227"/>
                <w:tab w:val="left" w:pos="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vAlign w:val="bottom"/>
          </w:tcPr>
          <w:p w14:paraId="313844E0" w14:textId="77777777" w:rsidR="00335C7B" w:rsidRPr="002862A2" w:rsidRDefault="00335C7B" w:rsidP="00335C7B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56B707C1" w14:textId="77777777" w:rsidR="00335C7B" w:rsidRPr="002862A2" w:rsidRDefault="00335C7B" w:rsidP="00335C7B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78" w:type="dxa"/>
            <w:vAlign w:val="bottom"/>
          </w:tcPr>
          <w:p w14:paraId="46B16482" w14:textId="77777777" w:rsidR="00335C7B" w:rsidRPr="002862A2" w:rsidRDefault="00335C7B" w:rsidP="00335C7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1E69B090" w14:textId="77777777" w:rsidR="00335C7B" w:rsidRPr="002862A2" w:rsidRDefault="00335C7B" w:rsidP="00335C7B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7A735EA" w14:textId="77777777" w:rsidR="00335C7B" w:rsidRPr="002862A2" w:rsidRDefault="00335C7B" w:rsidP="00335C7B">
            <w:pPr>
              <w:pStyle w:val="acctfourfigures"/>
              <w:tabs>
                <w:tab w:val="clear" w:pos="765"/>
                <w:tab w:val="decimal" w:pos="818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4CC354A" w14:textId="77777777" w:rsidR="00335C7B" w:rsidRPr="002862A2" w:rsidRDefault="00335C7B" w:rsidP="00335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69252535" w14:textId="77777777" w:rsidR="00335C7B" w:rsidRPr="002862A2" w:rsidRDefault="00335C7B" w:rsidP="00335C7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51114D7A" w14:textId="77777777" w:rsidR="00335C7B" w:rsidRPr="002862A2" w:rsidRDefault="00335C7B" w:rsidP="00335C7B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98" w:type="dxa"/>
            <w:vAlign w:val="bottom"/>
          </w:tcPr>
          <w:p w14:paraId="1FD61864" w14:textId="77777777" w:rsidR="00335C7B" w:rsidRPr="002862A2" w:rsidRDefault="00335C7B" w:rsidP="00335C7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333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335C7B" w:rsidRPr="002862A2" w14:paraId="0B2AF4CE" w14:textId="77777777" w:rsidTr="00C8585A">
        <w:tc>
          <w:tcPr>
            <w:tcW w:w="2610" w:type="dxa"/>
            <w:shd w:val="clear" w:color="auto" w:fill="auto"/>
            <w:vAlign w:val="bottom"/>
          </w:tcPr>
          <w:p w14:paraId="0766D71D" w14:textId="34B629A6" w:rsidR="00335C7B" w:rsidRPr="002862A2" w:rsidRDefault="00335C7B" w:rsidP="00335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107" w:hanging="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01010D" w:rsidRPr="0001010D">
              <w:rPr>
                <w:rFonts w:ascii="Angsana New" w:hAnsi="Angsana New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F5733E7" w14:textId="05784E56" w:rsidR="00335C7B" w:rsidRPr="002862A2" w:rsidRDefault="0001010D" w:rsidP="00335C7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295</w:t>
            </w:r>
            <w:r w:rsidR="00335C7B" w:rsidRPr="002862A2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993</w:t>
            </w:r>
          </w:p>
        </w:tc>
        <w:tc>
          <w:tcPr>
            <w:tcW w:w="270" w:type="dxa"/>
            <w:vAlign w:val="bottom"/>
          </w:tcPr>
          <w:p w14:paraId="1F6ED985" w14:textId="77777777" w:rsidR="00335C7B" w:rsidRPr="002862A2" w:rsidRDefault="00335C7B" w:rsidP="00335C7B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7A9B8A6C" w14:textId="2B415DEB" w:rsidR="00335C7B" w:rsidRPr="002862A2" w:rsidRDefault="0001010D" w:rsidP="00335C7B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197</w:t>
            </w:r>
            <w:r w:rsidR="00335C7B" w:rsidRPr="002862A2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808</w:t>
            </w:r>
          </w:p>
        </w:tc>
        <w:tc>
          <w:tcPr>
            <w:tcW w:w="270" w:type="dxa"/>
            <w:vAlign w:val="bottom"/>
          </w:tcPr>
          <w:p w14:paraId="3C1A3989" w14:textId="77777777" w:rsidR="00335C7B" w:rsidRPr="002862A2" w:rsidRDefault="00335C7B" w:rsidP="00335C7B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1E109D" w14:textId="6403D36A" w:rsidR="00335C7B" w:rsidRPr="002862A2" w:rsidRDefault="0001010D" w:rsidP="00335C7B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13</w:t>
            </w:r>
            <w:r w:rsidR="00335C7B" w:rsidRPr="002862A2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369</w:t>
            </w:r>
          </w:p>
        </w:tc>
        <w:tc>
          <w:tcPr>
            <w:tcW w:w="270" w:type="dxa"/>
            <w:vAlign w:val="bottom"/>
          </w:tcPr>
          <w:p w14:paraId="7D703AB0" w14:textId="77777777" w:rsidR="00335C7B" w:rsidRPr="002862A2" w:rsidRDefault="00335C7B" w:rsidP="00335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588621B" w14:textId="363D6E94" w:rsidR="00335C7B" w:rsidRPr="002862A2" w:rsidRDefault="00335C7B" w:rsidP="00335C7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862A2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6C287C80" w14:textId="77777777" w:rsidR="00335C7B" w:rsidRPr="002862A2" w:rsidRDefault="00335C7B" w:rsidP="00335C7B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vAlign w:val="bottom"/>
          </w:tcPr>
          <w:p w14:paraId="683D1A68" w14:textId="5052C6E0" w:rsidR="00335C7B" w:rsidRPr="002862A2" w:rsidRDefault="0001010D" w:rsidP="00335C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15" w:right="-333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507</w:t>
            </w:r>
            <w:r w:rsidR="00335C7B" w:rsidRPr="002862A2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170</w:t>
            </w:r>
          </w:p>
        </w:tc>
      </w:tr>
      <w:tr w:rsidR="00335C7B" w:rsidRPr="002862A2" w14:paraId="35719D8E" w14:textId="77777777" w:rsidTr="00C8585A">
        <w:tc>
          <w:tcPr>
            <w:tcW w:w="2610" w:type="dxa"/>
            <w:shd w:val="clear" w:color="auto" w:fill="auto"/>
            <w:vAlign w:val="bottom"/>
          </w:tcPr>
          <w:p w14:paraId="09FE4154" w14:textId="0A4DA969" w:rsidR="00335C7B" w:rsidRPr="002862A2" w:rsidRDefault="00335C7B" w:rsidP="00335C7B">
            <w:pPr>
              <w:tabs>
                <w:tab w:val="clear" w:pos="227"/>
                <w:tab w:val="left" w:pos="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862A2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2862A2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="0001010D" w:rsidRPr="0001010D">
              <w:rPr>
                <w:rFonts w:ascii="Angsana New" w:hAnsi="Angsana New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A1CF9B8" w14:textId="382409C0" w:rsidR="00335C7B" w:rsidRPr="002862A2" w:rsidRDefault="0001010D" w:rsidP="00335C7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295</w:t>
            </w:r>
            <w:r w:rsidR="00240CF2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993</w:t>
            </w:r>
          </w:p>
        </w:tc>
        <w:tc>
          <w:tcPr>
            <w:tcW w:w="270" w:type="dxa"/>
            <w:vAlign w:val="bottom"/>
          </w:tcPr>
          <w:p w14:paraId="44A50F9D" w14:textId="77777777" w:rsidR="00335C7B" w:rsidRPr="002862A2" w:rsidRDefault="00335C7B" w:rsidP="00335C7B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B54D8F9" w14:textId="19B98798" w:rsidR="00335C7B" w:rsidRPr="00940CF8" w:rsidRDefault="0001010D" w:rsidP="00335C7B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185</w:t>
            </w:r>
            <w:r w:rsidR="00940CF8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423</w:t>
            </w:r>
          </w:p>
        </w:tc>
        <w:tc>
          <w:tcPr>
            <w:tcW w:w="270" w:type="dxa"/>
            <w:vAlign w:val="bottom"/>
          </w:tcPr>
          <w:p w14:paraId="51148141" w14:textId="77777777" w:rsidR="00335C7B" w:rsidRPr="002862A2" w:rsidRDefault="00335C7B" w:rsidP="00335C7B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AF6851" w14:textId="46BD1C1E" w:rsidR="00335C7B" w:rsidRPr="002862A2" w:rsidRDefault="0001010D" w:rsidP="00335C7B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</w:t>
            </w:r>
            <w:r w:rsidR="00940CF8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809</w:t>
            </w:r>
          </w:p>
        </w:tc>
        <w:tc>
          <w:tcPr>
            <w:tcW w:w="270" w:type="dxa"/>
            <w:vAlign w:val="bottom"/>
          </w:tcPr>
          <w:p w14:paraId="5641ACC3" w14:textId="77777777" w:rsidR="00335C7B" w:rsidRPr="002862A2" w:rsidRDefault="00335C7B" w:rsidP="00335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8D9DAA" w14:textId="65026FD5" w:rsidR="00335C7B" w:rsidRPr="002862A2" w:rsidRDefault="00940CF8" w:rsidP="00335C7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43E66105" w14:textId="77777777" w:rsidR="00335C7B" w:rsidRPr="002862A2" w:rsidRDefault="00335C7B" w:rsidP="00335C7B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24C39F" w14:textId="0F179F0F" w:rsidR="00335C7B" w:rsidRPr="002862A2" w:rsidRDefault="0001010D" w:rsidP="00335C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15" w:right="-333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490</w:t>
            </w:r>
            <w:r w:rsidR="00940CF8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225</w:t>
            </w:r>
          </w:p>
        </w:tc>
      </w:tr>
    </w:tbl>
    <w:p w14:paraId="62B60E8D" w14:textId="2ECCF511" w:rsidR="00F361A2" w:rsidRDefault="00F361A2" w:rsidP="00AE51C6">
      <w:pPr>
        <w:tabs>
          <w:tab w:val="clear" w:pos="454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07E26286" w14:textId="7F7399C0" w:rsidR="00C9211D" w:rsidRDefault="00C92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7D591960" w14:textId="15C630C0" w:rsidR="0086551C" w:rsidRPr="00C9211D" w:rsidRDefault="00AE51C6" w:rsidP="00AE51C6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63EF2">
        <w:rPr>
          <w:rFonts w:ascii="Angsana New" w:hAnsi="Angsana New"/>
          <w:sz w:val="30"/>
          <w:szCs w:val="30"/>
          <w:cs/>
        </w:rPr>
        <w:lastRenderedPageBreak/>
        <w:t>ต้นทุนการกู้ยืมที่</w:t>
      </w:r>
      <w:r w:rsidRPr="00255103">
        <w:rPr>
          <w:rFonts w:ascii="Angsana New" w:hAnsi="Angsana New"/>
          <w:sz w:val="30"/>
          <w:szCs w:val="30"/>
          <w:cs/>
        </w:rPr>
        <w:t>เกี่ยวข้องกับการได้มาซึ่งที่ดินและก่อสร้างโรงงานใหม่ที่ได้บันทึกเป็นส่วนหนึ่งของต้นทุนสินทรัพย์ของ</w:t>
      </w:r>
      <w:r w:rsidRPr="00C9211D">
        <w:rPr>
          <w:rFonts w:ascii="Angsana New" w:hAnsi="Angsana New"/>
          <w:sz w:val="30"/>
          <w:szCs w:val="30"/>
          <w:cs/>
        </w:rPr>
        <w:t>กลุ่มบริษัทมีจํานวน</w:t>
      </w:r>
      <w:r w:rsidR="00C34D37" w:rsidRPr="00C9211D">
        <w:rPr>
          <w:rFonts w:ascii="Angsana New" w:hAnsi="Angsana New"/>
          <w:sz w:val="30"/>
          <w:szCs w:val="30"/>
        </w:rPr>
        <w:t xml:space="preserve"> </w:t>
      </w:r>
      <w:r w:rsidR="0001010D" w:rsidRPr="0001010D">
        <w:rPr>
          <w:rFonts w:ascii="Angsana New" w:hAnsi="Angsana New"/>
          <w:sz w:val="30"/>
          <w:szCs w:val="30"/>
        </w:rPr>
        <w:t>44</w:t>
      </w:r>
      <w:r w:rsidR="004B756B" w:rsidRPr="00C9211D">
        <w:rPr>
          <w:rFonts w:ascii="Angsana New" w:hAnsi="Angsana New"/>
          <w:sz w:val="30"/>
          <w:szCs w:val="30"/>
        </w:rPr>
        <w:t>.</w:t>
      </w:r>
      <w:r w:rsidR="0001010D" w:rsidRPr="0001010D">
        <w:rPr>
          <w:rFonts w:ascii="Angsana New" w:hAnsi="Angsana New"/>
          <w:sz w:val="30"/>
          <w:szCs w:val="30"/>
        </w:rPr>
        <w:t>90</w:t>
      </w:r>
      <w:r w:rsidRPr="00C9211D">
        <w:rPr>
          <w:rFonts w:ascii="Angsana New" w:hAnsi="Angsana New"/>
          <w:sz w:val="30"/>
          <w:szCs w:val="30"/>
        </w:rPr>
        <w:t xml:space="preserve"> </w:t>
      </w:r>
      <w:r w:rsidRPr="00C9211D">
        <w:rPr>
          <w:rFonts w:ascii="Angsana New" w:hAnsi="Angsana New"/>
          <w:sz w:val="30"/>
          <w:szCs w:val="30"/>
          <w:cs/>
        </w:rPr>
        <w:t>ล้านบาท</w:t>
      </w:r>
      <w:r w:rsidRPr="00C9211D">
        <w:rPr>
          <w:rFonts w:ascii="Angsana New" w:hAnsi="Angsana New"/>
          <w:sz w:val="30"/>
          <w:szCs w:val="30"/>
        </w:rPr>
        <w:t xml:space="preserve"> </w:t>
      </w:r>
      <w:r w:rsidRPr="00C9211D">
        <w:rPr>
          <w:rFonts w:ascii="Angsana New" w:hAnsi="Angsana New"/>
          <w:sz w:val="30"/>
          <w:szCs w:val="30"/>
          <w:cs/>
        </w:rPr>
        <w:t>(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2564</w:t>
      </w:r>
      <w:r w:rsidRPr="00C9211D">
        <w:rPr>
          <w:rFonts w:ascii="Angsana New" w:hAnsi="Angsana New"/>
          <w:i/>
          <w:iCs/>
          <w:sz w:val="30"/>
          <w:szCs w:val="30"/>
        </w:rPr>
        <w:t>: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79</w:t>
      </w:r>
      <w:r w:rsidR="00DE190A" w:rsidRPr="00C9211D">
        <w:rPr>
          <w:rFonts w:ascii="Angsana New" w:hAnsi="Angsana New"/>
          <w:i/>
          <w:iCs/>
          <w:sz w:val="30"/>
          <w:szCs w:val="30"/>
        </w:rPr>
        <w:t>.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38</w:t>
      </w:r>
      <w:r w:rsidR="00914415" w:rsidRPr="00C9211D">
        <w:rPr>
          <w:rFonts w:ascii="Angsana New" w:hAnsi="Angsana New"/>
          <w:i/>
          <w:iCs/>
          <w:sz w:val="30"/>
          <w:szCs w:val="30"/>
        </w:rPr>
        <w:t xml:space="preserve"> </w:t>
      </w:r>
      <w:r w:rsidR="00914415" w:rsidRPr="00C9211D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C9211D">
        <w:rPr>
          <w:rFonts w:ascii="Angsana New" w:hAnsi="Angsana New"/>
          <w:sz w:val="30"/>
          <w:szCs w:val="30"/>
          <w:cs/>
        </w:rPr>
        <w:t xml:space="preserve">) </w:t>
      </w:r>
    </w:p>
    <w:p w14:paraId="11177840" w14:textId="77777777" w:rsidR="000B6219" w:rsidRPr="00C9211D" w:rsidRDefault="000B6219" w:rsidP="00AE51C6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E2F7621" w14:textId="7DEB0C4B" w:rsidR="00AC52D7" w:rsidRPr="00C9211D" w:rsidRDefault="00AC52D7" w:rsidP="00AC5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C9211D">
        <w:rPr>
          <w:rFonts w:ascii="Angsana New" w:hAnsi="Angsana New" w:hint="cs"/>
          <w:i/>
          <w:iCs/>
          <w:sz w:val="30"/>
          <w:szCs w:val="30"/>
          <w:cs/>
        </w:rPr>
        <w:t>การค้ำประกัน</w:t>
      </w:r>
    </w:p>
    <w:p w14:paraId="5DD3AC60" w14:textId="77777777" w:rsidR="00AC52D7" w:rsidRPr="00C9211D" w:rsidRDefault="00AC52D7" w:rsidP="00AC5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1C88B74B" w14:textId="5D7E0CD7" w:rsidR="00AC52D7" w:rsidRPr="00C9211D" w:rsidRDefault="00AC52D7" w:rsidP="00AC52D7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9211D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="0001010D" w:rsidRPr="0001010D">
        <w:rPr>
          <w:rFonts w:ascii="Angsana New" w:hAnsi="Angsana New" w:hint="cs"/>
          <w:color w:val="000000"/>
          <w:sz w:val="30"/>
          <w:szCs w:val="30"/>
        </w:rPr>
        <w:t>3</w:t>
      </w:r>
      <w:r w:rsidR="0001010D" w:rsidRPr="0001010D">
        <w:rPr>
          <w:rFonts w:ascii="Angsana New" w:hAnsi="Angsana New"/>
          <w:color w:val="000000"/>
          <w:sz w:val="30"/>
          <w:szCs w:val="30"/>
        </w:rPr>
        <w:t>1</w:t>
      </w:r>
      <w:r w:rsidRPr="00C9211D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C9211D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01010D" w:rsidRPr="0001010D">
        <w:rPr>
          <w:rFonts w:ascii="Angsana New" w:hAnsi="Angsana New" w:hint="cs"/>
          <w:color w:val="000000"/>
          <w:sz w:val="30"/>
          <w:szCs w:val="30"/>
        </w:rPr>
        <w:t>256</w:t>
      </w:r>
      <w:r w:rsidR="0001010D" w:rsidRPr="0001010D">
        <w:rPr>
          <w:rFonts w:ascii="Angsana New" w:hAnsi="Angsana New"/>
          <w:color w:val="000000"/>
          <w:sz w:val="30"/>
          <w:szCs w:val="30"/>
        </w:rPr>
        <w:t>5</w:t>
      </w:r>
      <w:r w:rsidRPr="00C9211D"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</w:t>
      </w:r>
      <w:r w:rsidRPr="00C9211D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C9211D">
        <w:rPr>
          <w:rFonts w:ascii="Angsana New" w:hAnsi="Angsana New" w:hint="cs"/>
          <w:color w:val="000000"/>
          <w:sz w:val="30"/>
          <w:szCs w:val="30"/>
          <w:cs/>
        </w:rPr>
        <w:t xml:space="preserve">ราช-ออสเตรเลีย คอร์ปอเรชั่น จำกัด ซึ่งเป็นบริษัทย่อยทางอ้อม ได้จดจำนองที่ดิน อาคารและโรงไฟฟ้า และจดจำนำอุปกรณ์ของโรงไฟฟ้า </w:t>
      </w:r>
      <w:r w:rsidR="0001010D" w:rsidRPr="0001010D">
        <w:rPr>
          <w:rFonts w:ascii="Angsana New" w:hAnsi="Angsana New" w:hint="cs"/>
          <w:color w:val="000000"/>
          <w:sz w:val="30"/>
          <w:szCs w:val="30"/>
        </w:rPr>
        <w:t>5</w:t>
      </w:r>
      <w:r w:rsidRPr="00C9211D">
        <w:rPr>
          <w:rFonts w:ascii="Angsana New" w:hAnsi="Angsana New" w:hint="cs"/>
          <w:color w:val="000000"/>
          <w:sz w:val="30"/>
          <w:szCs w:val="30"/>
          <w:cs/>
        </w:rPr>
        <w:t xml:space="preserve"> โครงการ มูลค่าสุทธิตามบัญชีจำนวน</w:t>
      </w:r>
      <w:r w:rsidR="00413D65" w:rsidRPr="00C9211D">
        <w:rPr>
          <w:rFonts w:ascii="Angsana New" w:hAnsi="Angsana New"/>
          <w:color w:val="000000"/>
          <w:sz w:val="30"/>
          <w:szCs w:val="30"/>
        </w:rPr>
        <w:t xml:space="preserve"> </w:t>
      </w:r>
      <w:r w:rsidR="0001010D" w:rsidRPr="0001010D">
        <w:rPr>
          <w:rFonts w:ascii="Angsana New" w:hAnsi="Angsana New" w:hint="cs"/>
          <w:color w:val="000000"/>
          <w:sz w:val="30"/>
          <w:szCs w:val="30"/>
        </w:rPr>
        <w:t>9</w:t>
      </w:r>
      <w:r w:rsidR="0001010D" w:rsidRPr="0001010D">
        <w:rPr>
          <w:rFonts w:ascii="Angsana New" w:hAnsi="Angsana New"/>
          <w:color w:val="000000"/>
          <w:sz w:val="30"/>
          <w:szCs w:val="30"/>
        </w:rPr>
        <w:t>48</w:t>
      </w:r>
      <w:r w:rsidR="002A7244" w:rsidRPr="00C9211D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01010D" w:rsidRPr="0001010D">
        <w:rPr>
          <w:rFonts w:ascii="Angsana New" w:hAnsi="Angsana New"/>
          <w:color w:val="000000"/>
          <w:sz w:val="30"/>
          <w:szCs w:val="30"/>
        </w:rPr>
        <w:t>18</w:t>
      </w:r>
      <w:r w:rsidRPr="00C9211D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="00D548DF" w:rsidRPr="00C9211D">
        <w:rPr>
          <w:rFonts w:ascii="Angsana New" w:hAnsi="Angsana New"/>
          <w:color w:val="000000"/>
          <w:sz w:val="30"/>
          <w:szCs w:val="30"/>
        </w:rPr>
        <w:br/>
      </w:r>
      <w:r w:rsidRPr="00C9211D">
        <w:rPr>
          <w:rFonts w:ascii="Angsana New" w:hAnsi="Angsana New" w:hint="cs"/>
          <w:color w:val="000000"/>
          <w:sz w:val="30"/>
          <w:szCs w:val="30"/>
          <w:cs/>
        </w:rPr>
        <w:t>ล้านเหรียญออสเตรเลีย หรือเทียบเท่า</w:t>
      </w:r>
      <w:r w:rsidRPr="00C9211D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="0001010D" w:rsidRPr="0001010D">
        <w:rPr>
          <w:rFonts w:ascii="Angsana New" w:hAnsi="Angsana New"/>
          <w:color w:val="000000"/>
          <w:sz w:val="30"/>
          <w:szCs w:val="30"/>
        </w:rPr>
        <w:t>22</w:t>
      </w:r>
      <w:r w:rsidR="00785426" w:rsidRPr="00C9211D">
        <w:rPr>
          <w:rFonts w:ascii="Angsana New" w:hAnsi="Angsana New"/>
          <w:color w:val="000000"/>
          <w:sz w:val="30"/>
          <w:szCs w:val="30"/>
        </w:rPr>
        <w:t>,</w:t>
      </w:r>
      <w:r w:rsidR="0001010D" w:rsidRPr="0001010D">
        <w:rPr>
          <w:rFonts w:ascii="Angsana New" w:hAnsi="Angsana New"/>
          <w:color w:val="000000"/>
          <w:sz w:val="30"/>
          <w:szCs w:val="30"/>
        </w:rPr>
        <w:t>254</w:t>
      </w:r>
      <w:r w:rsidR="00951396" w:rsidRPr="00C9211D">
        <w:rPr>
          <w:rFonts w:ascii="Angsana New" w:hAnsi="Angsana New"/>
          <w:color w:val="000000"/>
          <w:sz w:val="30"/>
          <w:szCs w:val="30"/>
        </w:rPr>
        <w:t>.</w:t>
      </w:r>
      <w:r w:rsidR="0001010D" w:rsidRPr="0001010D">
        <w:rPr>
          <w:rFonts w:ascii="Angsana New" w:hAnsi="Angsana New"/>
          <w:color w:val="000000"/>
          <w:sz w:val="30"/>
          <w:szCs w:val="30"/>
        </w:rPr>
        <w:t>06</w:t>
      </w:r>
      <w:r w:rsidRPr="00C9211D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C9211D">
        <w:rPr>
          <w:rFonts w:ascii="Angsana New" w:hAnsi="Angsana New" w:hint="cs"/>
          <w:color w:val="000000"/>
          <w:sz w:val="30"/>
          <w:szCs w:val="30"/>
          <w:cs/>
        </w:rPr>
        <w:t>ล้านบาท เพื่อเป็นหลักประกันเงินกู้ยืมระยะยาวจากสถาบันการเงิน</w:t>
      </w:r>
      <w:r w:rsidRPr="00C9211D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C9211D">
        <w:rPr>
          <w:rFonts w:ascii="Angsana New" w:hAnsi="Angsana New" w:hint="cs"/>
          <w:color w:val="000000"/>
          <w:sz w:val="30"/>
          <w:szCs w:val="30"/>
        </w:rPr>
        <w:br/>
      </w:r>
      <w:r w:rsidRPr="00C9211D">
        <w:rPr>
          <w:rFonts w:ascii="Angsana New" w:hAnsi="Angsana New" w:hint="cs"/>
          <w:color w:val="000000"/>
          <w:sz w:val="30"/>
          <w:szCs w:val="30"/>
          <w:cs/>
        </w:rPr>
        <w:t xml:space="preserve">(ดูหมายเหตุข้อ </w:t>
      </w:r>
      <w:r w:rsidR="0001010D" w:rsidRPr="0001010D">
        <w:rPr>
          <w:rFonts w:ascii="Angsana New" w:hAnsi="Angsana New"/>
          <w:color w:val="000000"/>
          <w:sz w:val="30"/>
          <w:szCs w:val="30"/>
        </w:rPr>
        <w:t>16</w:t>
      </w:r>
      <w:r w:rsidRPr="00C9211D">
        <w:rPr>
          <w:rFonts w:ascii="Angsana New" w:hAnsi="Angsana New" w:hint="cs"/>
          <w:color w:val="000000"/>
          <w:sz w:val="30"/>
          <w:szCs w:val="30"/>
          <w:cs/>
        </w:rPr>
        <w:t>)</w:t>
      </w:r>
    </w:p>
    <w:p w14:paraId="43EC789C" w14:textId="77777777" w:rsidR="00AC52D7" w:rsidRPr="00C9211D" w:rsidRDefault="00AC52D7" w:rsidP="002512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61DBD3A2" w14:textId="694441A1" w:rsidR="00AC52D7" w:rsidRDefault="00AC52D7" w:rsidP="00AC52D7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9211D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="0001010D" w:rsidRPr="0001010D">
        <w:rPr>
          <w:rFonts w:ascii="Angsana New" w:hAnsi="Angsana New" w:hint="cs"/>
          <w:color w:val="000000"/>
          <w:sz w:val="30"/>
          <w:szCs w:val="30"/>
        </w:rPr>
        <w:t>3</w:t>
      </w:r>
      <w:r w:rsidR="0001010D" w:rsidRPr="0001010D">
        <w:rPr>
          <w:rFonts w:ascii="Angsana New" w:hAnsi="Angsana New"/>
          <w:color w:val="000000"/>
          <w:sz w:val="30"/>
          <w:szCs w:val="30"/>
        </w:rPr>
        <w:t>1</w:t>
      </w:r>
      <w:r w:rsidRPr="00C9211D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C9211D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01010D" w:rsidRPr="0001010D">
        <w:rPr>
          <w:rFonts w:ascii="Angsana New" w:hAnsi="Angsana New" w:hint="cs"/>
          <w:color w:val="000000"/>
          <w:sz w:val="30"/>
          <w:szCs w:val="30"/>
        </w:rPr>
        <w:t>256</w:t>
      </w:r>
      <w:r w:rsidR="0001010D" w:rsidRPr="0001010D">
        <w:rPr>
          <w:rFonts w:ascii="Angsana New" w:hAnsi="Angsana New"/>
          <w:color w:val="000000"/>
          <w:sz w:val="30"/>
          <w:szCs w:val="30"/>
        </w:rPr>
        <w:t>5</w:t>
      </w:r>
      <w:r w:rsidRPr="00C9211D"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 ราช โคเจนเนอเรชั่น จำกัด ซึ่งเป็นบริษัทย่อย</w:t>
      </w:r>
      <w:r w:rsidRPr="00852173">
        <w:rPr>
          <w:rFonts w:ascii="Angsana New" w:hAnsi="Angsana New" w:hint="cs"/>
          <w:color w:val="000000"/>
          <w:sz w:val="30"/>
          <w:szCs w:val="30"/>
          <w:cs/>
        </w:rPr>
        <w:t>ทางตรง ได้จดจำนองที่ดินพร้อม</w:t>
      </w:r>
      <w:r w:rsidRPr="00852173">
        <w:rPr>
          <w:rFonts w:ascii="Angsana New" w:hAnsi="Angsana New" w:hint="cs"/>
          <w:color w:val="000000"/>
          <w:sz w:val="30"/>
          <w:szCs w:val="30"/>
        </w:rPr>
        <w:br/>
      </w:r>
      <w:r w:rsidRPr="00852173">
        <w:rPr>
          <w:rFonts w:ascii="Angsana New" w:hAnsi="Angsana New" w:hint="cs"/>
          <w:color w:val="000000"/>
          <w:sz w:val="30"/>
          <w:szCs w:val="30"/>
          <w:cs/>
        </w:rPr>
        <w:t>สิ่งปลูกสร้างบนที่ดินและเครื่องจักรบางส่วนเพื่อเป็นหลักประกันเงินกู้ยืมระยะยาวจากสถาบันการเงิน</w:t>
      </w:r>
      <w:r w:rsidRPr="00852173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852173">
        <w:rPr>
          <w:rFonts w:ascii="Angsana New" w:hAnsi="Angsana New" w:hint="cs"/>
          <w:color w:val="000000"/>
          <w:sz w:val="30"/>
          <w:szCs w:val="30"/>
        </w:rPr>
        <w:br/>
      </w:r>
      <w:r w:rsidRPr="00852173">
        <w:rPr>
          <w:rFonts w:ascii="Angsana New" w:hAnsi="Angsana New" w:hint="cs"/>
          <w:color w:val="000000"/>
          <w:sz w:val="30"/>
          <w:szCs w:val="30"/>
          <w:cs/>
        </w:rPr>
        <w:t xml:space="preserve">(ดูหมายเหตุข้อ </w:t>
      </w:r>
      <w:r w:rsidR="0001010D" w:rsidRPr="0001010D">
        <w:rPr>
          <w:rFonts w:ascii="Angsana New" w:hAnsi="Angsana New"/>
          <w:color w:val="000000"/>
          <w:sz w:val="30"/>
          <w:szCs w:val="30"/>
        </w:rPr>
        <w:t>16</w:t>
      </w:r>
      <w:r w:rsidRPr="00852173">
        <w:rPr>
          <w:rFonts w:ascii="Angsana New" w:hAnsi="Angsana New" w:hint="cs"/>
          <w:color w:val="000000"/>
          <w:sz w:val="30"/>
          <w:szCs w:val="30"/>
          <w:cs/>
        </w:rPr>
        <w:t>)</w:t>
      </w:r>
    </w:p>
    <w:p w14:paraId="4B1869B0" w14:textId="029B51BE" w:rsidR="00384A5F" w:rsidRDefault="00384A5F" w:rsidP="00AC52D7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B9BA078" w14:textId="796AF590" w:rsidR="00384A5F" w:rsidRPr="00063EF2" w:rsidRDefault="00384A5F" w:rsidP="00F13A33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="0001010D" w:rsidRPr="0001010D">
        <w:rPr>
          <w:rFonts w:ascii="Angsana New" w:hAnsi="Angsana New"/>
          <w:color w:val="000000"/>
          <w:sz w:val="30"/>
          <w:szCs w:val="30"/>
        </w:rPr>
        <w:t>31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01010D" w:rsidRPr="0001010D">
        <w:rPr>
          <w:rFonts w:ascii="Angsana New" w:hAnsi="Angsana New"/>
          <w:color w:val="000000"/>
          <w:sz w:val="30"/>
          <w:szCs w:val="30"/>
        </w:rPr>
        <w:t>2565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บริษัท สหกรีน ฟอเรสท์ จำกัด ซึ่งเป็นบริษัทย่อยทางอ้อม ได้จดจำนองที่ดินพร้อมสิ่งปลูกสร้างบนที่ดินดังกล่าวและจำนองเครื่องจักรซึ่งมีมูลค่าสุทธิตามบัญชีจำนวน </w:t>
      </w:r>
      <w:r w:rsidR="0001010D" w:rsidRPr="0001010D">
        <w:rPr>
          <w:rFonts w:ascii="Angsana New" w:hAnsi="Angsana New"/>
          <w:color w:val="000000"/>
          <w:sz w:val="30"/>
          <w:szCs w:val="30"/>
        </w:rPr>
        <w:t>327</w:t>
      </w:r>
      <w:r w:rsidR="00421326">
        <w:rPr>
          <w:rFonts w:ascii="Angsana New" w:hAnsi="Angsana New"/>
          <w:color w:val="000000"/>
          <w:sz w:val="30"/>
          <w:szCs w:val="30"/>
        </w:rPr>
        <w:t>.</w:t>
      </w:r>
      <w:r w:rsidR="0001010D" w:rsidRPr="0001010D">
        <w:rPr>
          <w:rFonts w:ascii="Angsana New" w:hAnsi="Angsana New"/>
          <w:color w:val="000000"/>
          <w:sz w:val="30"/>
          <w:szCs w:val="30"/>
        </w:rPr>
        <w:t>41</w:t>
      </w:r>
      <w:r w:rsidR="00421326">
        <w:rPr>
          <w:rFonts w:ascii="Angsana New" w:hAnsi="Angsana New"/>
          <w:color w:val="000000"/>
          <w:sz w:val="30"/>
          <w:szCs w:val="30"/>
        </w:rPr>
        <w:t xml:space="preserve"> </w:t>
      </w:r>
      <w:r w:rsidR="00421326">
        <w:rPr>
          <w:rFonts w:ascii="Angsana New" w:hAnsi="Angsana New" w:hint="cs"/>
          <w:color w:val="000000"/>
          <w:sz w:val="30"/>
          <w:szCs w:val="30"/>
          <w:cs/>
        </w:rPr>
        <w:t>ล้านบาท เพื่อค้ำประกัน</w:t>
      </w:r>
      <w:r w:rsidR="00F13A33" w:rsidRPr="00F13A33">
        <w:rPr>
          <w:rFonts w:ascii="Angsana New" w:hAnsi="Angsana New"/>
          <w:color w:val="000000"/>
          <w:sz w:val="30"/>
          <w:szCs w:val="30"/>
          <w:cs/>
        </w:rPr>
        <w:t xml:space="preserve">เงินกู้ยืมระยะยาวจากสถาบันการเงิน (ดูหมายเหตุข้อ </w:t>
      </w:r>
      <w:r w:rsidR="0001010D" w:rsidRPr="0001010D">
        <w:rPr>
          <w:rFonts w:ascii="Angsana New" w:hAnsi="Angsana New"/>
          <w:color w:val="000000"/>
          <w:sz w:val="30"/>
          <w:szCs w:val="30"/>
        </w:rPr>
        <w:t>16</w:t>
      </w:r>
      <w:r w:rsidR="00F13A33" w:rsidRPr="00F13A33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4952DB52" w14:textId="77777777" w:rsidR="00F361A2" w:rsidRPr="002862A2" w:rsidRDefault="00F361A2" w:rsidP="00D72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0AB4C118" w14:textId="77777777" w:rsidR="00D861B0" w:rsidRPr="00D3015F" w:rsidRDefault="00D861B0" w:rsidP="008E6A5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bookmarkStart w:id="8" w:name="_Hlk63846283"/>
      <w:r w:rsidRPr="00D3015F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สัญญาเช่า</w:t>
      </w:r>
    </w:p>
    <w:p w14:paraId="53606333" w14:textId="77777777" w:rsidR="00D861B0" w:rsidRPr="00D72875" w:rsidRDefault="00D861B0" w:rsidP="00D72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180"/>
        <w:gridCol w:w="1260"/>
        <w:gridCol w:w="180"/>
        <w:gridCol w:w="1260"/>
        <w:gridCol w:w="180"/>
        <w:gridCol w:w="1260"/>
      </w:tblGrid>
      <w:tr w:rsidR="001C5E09" w:rsidRPr="00D246FB" w14:paraId="6CE527C7" w14:textId="77777777" w:rsidTr="00724448">
        <w:trPr>
          <w:cantSplit/>
          <w:tblHeader/>
        </w:trPr>
        <w:tc>
          <w:tcPr>
            <w:tcW w:w="3510" w:type="dxa"/>
            <w:vAlign w:val="bottom"/>
            <w:hideMark/>
          </w:tcPr>
          <w:p w14:paraId="33CA7F2F" w14:textId="77777777" w:rsidR="001C5E09" w:rsidRPr="00063EF2" w:rsidRDefault="001C5E09" w:rsidP="001C5E09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bookmarkStart w:id="9" w:name="_Hlk61469965"/>
            <w:r w:rsidRPr="00063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2700" w:type="dxa"/>
            <w:gridSpan w:val="3"/>
            <w:vAlign w:val="bottom"/>
          </w:tcPr>
          <w:p w14:paraId="7A7DF7E0" w14:textId="77777777" w:rsidR="001C5E09" w:rsidRPr="00063EF2" w:rsidRDefault="001C5E09" w:rsidP="001C5E09">
            <w:pPr>
              <w:pStyle w:val="acctmergecolhdg"/>
              <w:spacing w:line="240" w:lineRule="auto"/>
              <w:ind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63EF2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D9B495B" w14:textId="77777777" w:rsidR="001C5E09" w:rsidRPr="00063EF2" w:rsidRDefault="001C5E09" w:rsidP="001C5E09">
            <w:pPr>
              <w:pStyle w:val="acctmergecolhdg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595A00FF" w14:textId="77777777" w:rsidR="001C5E09" w:rsidRPr="00063EF2" w:rsidRDefault="001C5E09" w:rsidP="001C5E09">
            <w:pPr>
              <w:pStyle w:val="acctmergecolhdg"/>
              <w:spacing w:line="240" w:lineRule="auto"/>
              <w:ind w:left="-79" w:right="-76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C5E09" w:rsidRPr="00D246FB" w14:paraId="7192E505" w14:textId="77777777" w:rsidTr="00724448">
        <w:trPr>
          <w:cantSplit/>
          <w:tblHeader/>
        </w:trPr>
        <w:tc>
          <w:tcPr>
            <w:tcW w:w="3510" w:type="dxa"/>
            <w:vAlign w:val="bottom"/>
          </w:tcPr>
          <w:p w14:paraId="2E33E1C6" w14:textId="439140CB" w:rsidR="001C5E09" w:rsidRPr="00063EF2" w:rsidRDefault="001C5E09" w:rsidP="001C5E09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63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01010D" w:rsidRPr="0001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063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</w:tcPr>
          <w:p w14:paraId="176932BD" w14:textId="38C27D64" w:rsidR="001C5E09" w:rsidRPr="00063EF2" w:rsidRDefault="0001010D" w:rsidP="001C5E09">
            <w:pPr>
              <w:pStyle w:val="acctmergecolhdg"/>
              <w:spacing w:line="240" w:lineRule="auto"/>
              <w:ind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1010D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39CC2CEA" w14:textId="77777777" w:rsidR="001C5E09" w:rsidRPr="00063EF2" w:rsidRDefault="001C5E09" w:rsidP="001C5E09">
            <w:pPr>
              <w:pStyle w:val="acctmergecolhdg"/>
              <w:spacing w:line="240" w:lineRule="auto"/>
              <w:ind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8E3E5F2" w14:textId="0124B876" w:rsidR="001C5E09" w:rsidRPr="00063EF2" w:rsidRDefault="0001010D" w:rsidP="001C5E09">
            <w:pPr>
              <w:pStyle w:val="acctmergecolhdg"/>
              <w:spacing w:line="240" w:lineRule="auto"/>
              <w:ind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1010D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09F9660F" w14:textId="77777777" w:rsidR="001C5E09" w:rsidRPr="00063EF2" w:rsidRDefault="001C5E09" w:rsidP="001C5E09">
            <w:pPr>
              <w:pStyle w:val="acctmergecolhdg"/>
              <w:spacing w:line="240" w:lineRule="auto"/>
              <w:ind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FCD0B91" w14:textId="3E739523" w:rsidR="001C5E09" w:rsidRPr="00063EF2" w:rsidRDefault="0001010D" w:rsidP="001C5E09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38418368" w14:textId="77777777" w:rsidR="001C5E09" w:rsidRPr="00063EF2" w:rsidRDefault="001C5E09" w:rsidP="001C5E09">
            <w:pPr>
              <w:pStyle w:val="acctmergecolhdg"/>
              <w:spacing w:line="240" w:lineRule="auto"/>
              <w:ind w:left="-79" w:right="-76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45AFC6E" w14:textId="29AC86C2" w:rsidR="001C5E09" w:rsidRPr="00063EF2" w:rsidRDefault="0001010D" w:rsidP="001C5E09">
            <w:pPr>
              <w:pStyle w:val="acctmergecolhdg"/>
              <w:spacing w:line="240" w:lineRule="auto"/>
              <w:ind w:left="-79" w:right="-76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1010D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</w:tr>
      <w:tr w:rsidR="001C5E09" w:rsidRPr="00D246FB" w14:paraId="143F2532" w14:textId="77777777" w:rsidTr="00724448">
        <w:trPr>
          <w:cantSplit/>
          <w:tblHeader/>
        </w:trPr>
        <w:tc>
          <w:tcPr>
            <w:tcW w:w="3510" w:type="dxa"/>
            <w:vAlign w:val="bottom"/>
          </w:tcPr>
          <w:p w14:paraId="2B68E196" w14:textId="77777777" w:rsidR="001C5E09" w:rsidRPr="00063EF2" w:rsidRDefault="001C5E09" w:rsidP="001C5E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71A2F934" w14:textId="77777777" w:rsidR="001C5E09" w:rsidRPr="00063EF2" w:rsidRDefault="001C5E09" w:rsidP="001C5E0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63EF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B6219" w:rsidRPr="00D246FB" w14:paraId="00DB21BA" w14:textId="77777777" w:rsidTr="008847F9">
        <w:trPr>
          <w:cantSplit/>
        </w:trPr>
        <w:tc>
          <w:tcPr>
            <w:tcW w:w="3510" w:type="dxa"/>
            <w:vAlign w:val="bottom"/>
          </w:tcPr>
          <w:p w14:paraId="5582B8D1" w14:textId="77777777" w:rsidR="000B6219" w:rsidRPr="00063EF2" w:rsidRDefault="000B6219" w:rsidP="000B621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</w:tcPr>
          <w:p w14:paraId="12F918F9" w14:textId="19A403A7" w:rsidR="000B6219" w:rsidRPr="00063EF2" w:rsidRDefault="0001010D" w:rsidP="000B62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997</w:t>
            </w:r>
            <w:r w:rsidR="0079026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590</w:t>
            </w:r>
          </w:p>
        </w:tc>
        <w:tc>
          <w:tcPr>
            <w:tcW w:w="180" w:type="dxa"/>
          </w:tcPr>
          <w:p w14:paraId="793FC346" w14:textId="77777777" w:rsidR="000B6219" w:rsidRPr="00063EF2" w:rsidRDefault="000B6219" w:rsidP="000B62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E3344D3" w14:textId="730595A0" w:rsidR="000B6219" w:rsidRPr="00063EF2" w:rsidRDefault="0001010D" w:rsidP="000B62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466</w:t>
            </w:r>
            <w:r w:rsidR="000B6219" w:rsidRPr="00B05AC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767</w:t>
            </w:r>
          </w:p>
        </w:tc>
        <w:tc>
          <w:tcPr>
            <w:tcW w:w="180" w:type="dxa"/>
            <w:vAlign w:val="bottom"/>
          </w:tcPr>
          <w:p w14:paraId="2FE417D0" w14:textId="77777777" w:rsidR="000B6219" w:rsidRPr="00063EF2" w:rsidRDefault="000B6219" w:rsidP="000B62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725323" w14:textId="0A794821" w:rsidR="000B6219" w:rsidRPr="00063EF2" w:rsidRDefault="00790268" w:rsidP="000B621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8EC57FB" w14:textId="77777777" w:rsidR="000B6219" w:rsidRPr="00063EF2" w:rsidRDefault="000B6219" w:rsidP="000B621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F8121A" w14:textId="6DC5F04A" w:rsidR="000B6219" w:rsidRPr="00063EF2" w:rsidRDefault="000B6219" w:rsidP="000B621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B6219" w:rsidRPr="00D246FB" w14:paraId="48079DCE" w14:textId="77777777" w:rsidTr="008847F9">
        <w:trPr>
          <w:cantSplit/>
        </w:trPr>
        <w:tc>
          <w:tcPr>
            <w:tcW w:w="3510" w:type="dxa"/>
            <w:vAlign w:val="bottom"/>
          </w:tcPr>
          <w:p w14:paraId="5B844782" w14:textId="3449C5EC" w:rsidR="000B6219" w:rsidRPr="00063EF2" w:rsidRDefault="000B6219" w:rsidP="000B621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260" w:type="dxa"/>
          </w:tcPr>
          <w:p w14:paraId="7CB82203" w14:textId="083D74A6" w:rsidR="000B6219" w:rsidRPr="00063EF2" w:rsidRDefault="0001010D" w:rsidP="000B62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9026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188</w:t>
            </w:r>
            <w:r w:rsidR="0079026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</w:p>
        </w:tc>
        <w:tc>
          <w:tcPr>
            <w:tcW w:w="180" w:type="dxa"/>
          </w:tcPr>
          <w:p w14:paraId="3EFDBA7C" w14:textId="77777777" w:rsidR="000B6219" w:rsidRPr="00063EF2" w:rsidRDefault="000B6219" w:rsidP="000B62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6E80861" w14:textId="6D3AD3C2" w:rsidR="000B6219" w:rsidRPr="00063EF2" w:rsidRDefault="0001010D" w:rsidP="000B62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  <w:r w:rsidR="000B6219" w:rsidRPr="00B05AC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317</w:t>
            </w:r>
          </w:p>
        </w:tc>
        <w:tc>
          <w:tcPr>
            <w:tcW w:w="180" w:type="dxa"/>
            <w:vAlign w:val="bottom"/>
          </w:tcPr>
          <w:p w14:paraId="2E964935" w14:textId="77777777" w:rsidR="000B6219" w:rsidRPr="00063EF2" w:rsidRDefault="000B6219" w:rsidP="000B62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83332B" w14:textId="69D0DDDF" w:rsidR="000B6219" w:rsidRPr="00063EF2" w:rsidRDefault="00790268" w:rsidP="000B621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24EEC51" w14:textId="77777777" w:rsidR="000B6219" w:rsidRPr="00063EF2" w:rsidRDefault="000B6219" w:rsidP="000B621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8CC7DEC" w14:textId="695B02BC" w:rsidR="000B6219" w:rsidRPr="00063EF2" w:rsidRDefault="000B6219" w:rsidP="000B621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B6219" w:rsidRPr="00D246FB" w14:paraId="3AD2123F" w14:textId="77777777" w:rsidTr="008847F9">
        <w:trPr>
          <w:cantSplit/>
        </w:trPr>
        <w:tc>
          <w:tcPr>
            <w:tcW w:w="3510" w:type="dxa"/>
            <w:vAlign w:val="bottom"/>
          </w:tcPr>
          <w:p w14:paraId="71A98B79" w14:textId="77777777" w:rsidR="000B6219" w:rsidRPr="00063EF2" w:rsidRDefault="000B6219" w:rsidP="000B621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105895ED" w14:textId="5382B771" w:rsidR="000B6219" w:rsidRPr="00063EF2" w:rsidRDefault="0001010D" w:rsidP="000B62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79026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182</w:t>
            </w:r>
          </w:p>
        </w:tc>
        <w:tc>
          <w:tcPr>
            <w:tcW w:w="180" w:type="dxa"/>
          </w:tcPr>
          <w:p w14:paraId="317C5295" w14:textId="77777777" w:rsidR="000B6219" w:rsidRPr="00063EF2" w:rsidRDefault="000B6219" w:rsidP="000B62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978DB6D" w14:textId="6898EB73" w:rsidR="000B6219" w:rsidRPr="00063EF2" w:rsidRDefault="0001010D" w:rsidP="000B62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0B6219" w:rsidRPr="00B05AC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292</w:t>
            </w:r>
          </w:p>
        </w:tc>
        <w:tc>
          <w:tcPr>
            <w:tcW w:w="180" w:type="dxa"/>
            <w:vAlign w:val="bottom"/>
          </w:tcPr>
          <w:p w14:paraId="7C868809" w14:textId="77777777" w:rsidR="000B6219" w:rsidRPr="00063EF2" w:rsidRDefault="000B6219" w:rsidP="000B62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1DBE40" w14:textId="4A6E78A7" w:rsidR="000B6219" w:rsidRPr="00063EF2" w:rsidRDefault="0001010D" w:rsidP="000B621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440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790268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916</w:t>
            </w:r>
          </w:p>
        </w:tc>
        <w:tc>
          <w:tcPr>
            <w:tcW w:w="180" w:type="dxa"/>
          </w:tcPr>
          <w:p w14:paraId="20187631" w14:textId="77777777" w:rsidR="000B6219" w:rsidRPr="00063EF2" w:rsidRDefault="000B6219" w:rsidP="000B621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57B0094" w14:textId="6F6D3AFB" w:rsidR="000B6219" w:rsidRPr="00063EF2" w:rsidRDefault="0001010D" w:rsidP="000B621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0B6219" w:rsidRPr="00FC1BD1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</w:p>
        </w:tc>
      </w:tr>
      <w:tr w:rsidR="000B6219" w:rsidRPr="00D246FB" w14:paraId="2171DC0D" w14:textId="77777777" w:rsidTr="008847F9">
        <w:trPr>
          <w:cantSplit/>
        </w:trPr>
        <w:tc>
          <w:tcPr>
            <w:tcW w:w="3510" w:type="dxa"/>
            <w:vAlign w:val="bottom"/>
          </w:tcPr>
          <w:p w14:paraId="2812C49E" w14:textId="77777777" w:rsidR="000B6219" w:rsidRPr="00063EF2" w:rsidRDefault="000B6219" w:rsidP="000B621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260" w:type="dxa"/>
          </w:tcPr>
          <w:p w14:paraId="730DB10B" w14:textId="003BC7AA" w:rsidR="000B6219" w:rsidRPr="00063EF2" w:rsidRDefault="0001010D" w:rsidP="000B62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79026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543</w:t>
            </w:r>
          </w:p>
        </w:tc>
        <w:tc>
          <w:tcPr>
            <w:tcW w:w="180" w:type="dxa"/>
          </w:tcPr>
          <w:p w14:paraId="6F4DF66B" w14:textId="77777777" w:rsidR="000B6219" w:rsidRPr="00063EF2" w:rsidRDefault="000B6219" w:rsidP="000B62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CF357CA" w14:textId="62E622CD" w:rsidR="000B6219" w:rsidRPr="00063EF2" w:rsidRDefault="0001010D" w:rsidP="000B62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0B6219" w:rsidRPr="00B05AC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049</w:t>
            </w:r>
          </w:p>
        </w:tc>
        <w:tc>
          <w:tcPr>
            <w:tcW w:w="180" w:type="dxa"/>
            <w:vAlign w:val="bottom"/>
          </w:tcPr>
          <w:p w14:paraId="3E7BB008" w14:textId="77777777" w:rsidR="000B6219" w:rsidRPr="00063EF2" w:rsidRDefault="000B6219" w:rsidP="000B62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A1CFFF8" w14:textId="60184B91" w:rsidR="000B6219" w:rsidRPr="00063EF2" w:rsidRDefault="0001010D" w:rsidP="000B621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440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790268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506</w:t>
            </w:r>
          </w:p>
        </w:tc>
        <w:tc>
          <w:tcPr>
            <w:tcW w:w="180" w:type="dxa"/>
          </w:tcPr>
          <w:p w14:paraId="35949780" w14:textId="77777777" w:rsidR="000B6219" w:rsidRPr="00063EF2" w:rsidRDefault="000B6219" w:rsidP="000B621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084CB24" w14:textId="269D0F26" w:rsidR="000B6219" w:rsidRPr="00063EF2" w:rsidRDefault="0001010D" w:rsidP="000B621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0B6219" w:rsidRPr="00FC1BD1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629</w:t>
            </w:r>
          </w:p>
        </w:tc>
      </w:tr>
      <w:tr w:rsidR="000B6219" w:rsidRPr="00D246FB" w14:paraId="7C181B4B" w14:textId="77777777" w:rsidTr="008847F9">
        <w:trPr>
          <w:cantSplit/>
        </w:trPr>
        <w:tc>
          <w:tcPr>
            <w:tcW w:w="3510" w:type="dxa"/>
            <w:vAlign w:val="bottom"/>
          </w:tcPr>
          <w:p w14:paraId="2813AC80" w14:textId="77777777" w:rsidR="000B6219" w:rsidRPr="00063EF2" w:rsidRDefault="000B6219" w:rsidP="000B621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ระบบสายส่ง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5CD72CF" w14:textId="17740797" w:rsidR="000B6219" w:rsidRPr="00063EF2" w:rsidRDefault="0001010D" w:rsidP="000B62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9026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558</w:t>
            </w:r>
            <w:r w:rsidR="0079026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865</w:t>
            </w:r>
          </w:p>
        </w:tc>
        <w:tc>
          <w:tcPr>
            <w:tcW w:w="180" w:type="dxa"/>
          </w:tcPr>
          <w:p w14:paraId="05BA2D8B" w14:textId="77777777" w:rsidR="000B6219" w:rsidRPr="00063EF2" w:rsidRDefault="000B6219" w:rsidP="000B62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271E5C4" w14:textId="3CE37785" w:rsidR="000B6219" w:rsidRPr="00063EF2" w:rsidRDefault="0001010D" w:rsidP="000B62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B6219" w:rsidRPr="00B05AC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581</w:t>
            </w:r>
            <w:r w:rsidR="000B6219" w:rsidRPr="00B05AC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020</w:t>
            </w:r>
          </w:p>
        </w:tc>
        <w:tc>
          <w:tcPr>
            <w:tcW w:w="180" w:type="dxa"/>
            <w:vAlign w:val="bottom"/>
          </w:tcPr>
          <w:p w14:paraId="768879D9" w14:textId="77777777" w:rsidR="000B6219" w:rsidRPr="00063EF2" w:rsidRDefault="000B6219" w:rsidP="000B62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CB77E61" w14:textId="2835E004" w:rsidR="000B6219" w:rsidRPr="00063EF2" w:rsidRDefault="00790268" w:rsidP="000B621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783584" w14:textId="77777777" w:rsidR="000B6219" w:rsidRPr="00063EF2" w:rsidRDefault="000B6219" w:rsidP="000B621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A9E08B" w14:textId="4D100C0E" w:rsidR="000B6219" w:rsidRPr="00063EF2" w:rsidRDefault="000B6219" w:rsidP="000B621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B6219" w:rsidRPr="00D246FB" w14:paraId="183E2F8B" w14:textId="77777777" w:rsidTr="008847F9">
        <w:trPr>
          <w:cantSplit/>
        </w:trPr>
        <w:tc>
          <w:tcPr>
            <w:tcW w:w="3510" w:type="dxa"/>
            <w:vAlign w:val="bottom"/>
            <w:hideMark/>
          </w:tcPr>
          <w:p w14:paraId="43DC148A" w14:textId="77777777" w:rsidR="000B6219" w:rsidRPr="00063EF2" w:rsidRDefault="000B6219" w:rsidP="000B621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0CDB8E" w14:textId="605F7352" w:rsidR="000B6219" w:rsidRPr="00063EF2" w:rsidRDefault="0001010D" w:rsidP="000B62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7902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775</w:t>
            </w:r>
            <w:r w:rsidR="007902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386</w:t>
            </w:r>
          </w:p>
        </w:tc>
        <w:tc>
          <w:tcPr>
            <w:tcW w:w="180" w:type="dxa"/>
          </w:tcPr>
          <w:p w14:paraId="214FC63B" w14:textId="77777777" w:rsidR="000B6219" w:rsidRPr="00063EF2" w:rsidRDefault="000B6219" w:rsidP="000B62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C7491CA" w14:textId="687B6A2A" w:rsidR="000B6219" w:rsidRPr="00063EF2" w:rsidRDefault="0001010D" w:rsidP="000B62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0B6219" w:rsidRPr="00B05A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174</w:t>
            </w:r>
            <w:r w:rsidR="000B6219" w:rsidRPr="00B05A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445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6F09A961" w14:textId="77777777" w:rsidR="000B6219" w:rsidRPr="00063EF2" w:rsidRDefault="000B6219" w:rsidP="000B62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B3D484" w14:textId="72BD6E49" w:rsidR="000B6219" w:rsidRPr="00063EF2" w:rsidRDefault="0001010D" w:rsidP="000B621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</w:t>
            </w:r>
            <w:r w:rsidR="007902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422</w:t>
            </w:r>
          </w:p>
        </w:tc>
        <w:tc>
          <w:tcPr>
            <w:tcW w:w="180" w:type="dxa"/>
          </w:tcPr>
          <w:p w14:paraId="6DECA38B" w14:textId="77777777" w:rsidR="000B6219" w:rsidRPr="00063EF2" w:rsidRDefault="000B6219" w:rsidP="000B621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4AF24D" w14:textId="225611C3" w:rsidR="000B6219" w:rsidRPr="00063EF2" w:rsidRDefault="0001010D" w:rsidP="000B621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</w:t>
            </w:r>
            <w:r w:rsidR="000B6219" w:rsidRPr="006D3CA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836</w:t>
            </w:r>
          </w:p>
        </w:tc>
      </w:tr>
      <w:bookmarkEnd w:id="9"/>
    </w:tbl>
    <w:p w14:paraId="24B2AA7C" w14:textId="77777777" w:rsidR="00D861B0" w:rsidRPr="002862A2" w:rsidRDefault="00D861B0" w:rsidP="00C85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7543195B" w14:textId="1B4C962F" w:rsidR="00D861B0" w:rsidRPr="00063EF2" w:rsidRDefault="00D861B0" w:rsidP="00C85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63EF2">
        <w:rPr>
          <w:rFonts w:ascii="Angsana New" w:hAnsi="Angsana New"/>
          <w:sz w:val="30"/>
          <w:szCs w:val="30"/>
          <w:cs/>
        </w:rPr>
        <w:t xml:space="preserve">ในปี </w:t>
      </w:r>
      <w:r w:rsidR="0001010D" w:rsidRPr="0001010D">
        <w:rPr>
          <w:rFonts w:ascii="Angsana New" w:hAnsi="Angsana New"/>
          <w:sz w:val="30"/>
          <w:szCs w:val="30"/>
        </w:rPr>
        <w:t>2565</w:t>
      </w:r>
      <w:r w:rsidRPr="00063EF2">
        <w:rPr>
          <w:rFonts w:ascii="Angsana New" w:hAnsi="Angsana New"/>
          <w:sz w:val="30"/>
          <w:szCs w:val="30"/>
        </w:rPr>
        <w:t xml:space="preserve"> </w:t>
      </w:r>
      <w:r w:rsidRPr="00063EF2">
        <w:rPr>
          <w:rFonts w:ascii="Angsana New" w:hAnsi="Angsana New"/>
          <w:sz w:val="30"/>
          <w:szCs w:val="30"/>
          <w:cs/>
        </w:rPr>
        <w:t>สินทรัพย์สิทธิการใช้ของกลุ่มบริษัทและ</w:t>
      </w:r>
      <w:r w:rsidRPr="00790268">
        <w:rPr>
          <w:rFonts w:ascii="Angsana New" w:hAnsi="Angsana New"/>
          <w:sz w:val="30"/>
          <w:szCs w:val="30"/>
          <w:cs/>
        </w:rPr>
        <w:t xml:space="preserve">บริษัทเพิ่มขึ้นเป็นจำนวน </w:t>
      </w:r>
      <w:r w:rsidR="0001010D" w:rsidRPr="0001010D">
        <w:rPr>
          <w:rFonts w:ascii="Angsana New" w:hAnsi="Angsana New"/>
          <w:sz w:val="30"/>
          <w:szCs w:val="30"/>
        </w:rPr>
        <w:t>36</w:t>
      </w:r>
      <w:r w:rsidR="00553639" w:rsidRPr="00790268">
        <w:rPr>
          <w:rFonts w:ascii="Angsana New" w:hAnsi="Angsana New" w:hint="cs"/>
          <w:sz w:val="30"/>
          <w:szCs w:val="30"/>
          <w:cs/>
        </w:rPr>
        <w:t>.</w:t>
      </w:r>
      <w:r w:rsidR="0001010D" w:rsidRPr="0001010D">
        <w:rPr>
          <w:rFonts w:ascii="Angsana New" w:hAnsi="Angsana New"/>
          <w:sz w:val="30"/>
          <w:szCs w:val="30"/>
        </w:rPr>
        <w:t>28</w:t>
      </w:r>
      <w:r w:rsidRPr="00790268">
        <w:rPr>
          <w:rFonts w:ascii="Angsana New" w:hAnsi="Angsana New"/>
          <w:sz w:val="30"/>
          <w:szCs w:val="30"/>
        </w:rPr>
        <w:t xml:space="preserve"> </w:t>
      </w:r>
      <w:r w:rsidRPr="00790268">
        <w:rPr>
          <w:rFonts w:ascii="Angsana New" w:hAnsi="Angsana New"/>
          <w:sz w:val="30"/>
          <w:szCs w:val="30"/>
          <w:cs/>
        </w:rPr>
        <w:t>ล้านบาท</w:t>
      </w:r>
      <w:r w:rsidR="00D539A2" w:rsidRPr="00790268">
        <w:rPr>
          <w:rFonts w:ascii="Angsana New" w:hAnsi="Angsana New"/>
          <w:sz w:val="30"/>
          <w:szCs w:val="30"/>
        </w:rPr>
        <w:t xml:space="preserve"> </w:t>
      </w:r>
      <w:r w:rsidR="00E433C6" w:rsidRPr="00790268">
        <w:rPr>
          <w:rFonts w:ascii="Angsana New" w:hAnsi="Angsana New"/>
          <w:sz w:val="30"/>
          <w:szCs w:val="30"/>
          <w:cs/>
        </w:rPr>
        <w:t>และ</w:t>
      </w:r>
      <w:r w:rsidR="00B41AB9" w:rsidRPr="00790268">
        <w:rPr>
          <w:rFonts w:ascii="Angsana New" w:hAnsi="Angsana New"/>
          <w:sz w:val="30"/>
          <w:szCs w:val="30"/>
        </w:rPr>
        <w:t xml:space="preserve"> </w:t>
      </w:r>
      <w:r w:rsidR="0001010D" w:rsidRPr="0001010D">
        <w:rPr>
          <w:rFonts w:ascii="Angsana New" w:hAnsi="Angsana New"/>
          <w:sz w:val="30"/>
          <w:szCs w:val="30"/>
        </w:rPr>
        <w:t>9</w:t>
      </w:r>
      <w:r w:rsidR="004B223A" w:rsidRPr="00790268">
        <w:rPr>
          <w:rFonts w:ascii="Angsana New" w:hAnsi="Angsana New" w:hint="cs"/>
          <w:sz w:val="30"/>
          <w:szCs w:val="30"/>
          <w:cs/>
        </w:rPr>
        <w:t>.</w:t>
      </w:r>
      <w:r w:rsidR="0001010D" w:rsidRPr="0001010D">
        <w:rPr>
          <w:rFonts w:ascii="Angsana New" w:hAnsi="Angsana New"/>
          <w:sz w:val="30"/>
          <w:szCs w:val="30"/>
        </w:rPr>
        <w:t>50</w:t>
      </w:r>
      <w:r w:rsidR="00E433C6" w:rsidRPr="00790268">
        <w:rPr>
          <w:rFonts w:ascii="Angsana New" w:hAnsi="Angsana New"/>
          <w:sz w:val="30"/>
          <w:szCs w:val="30"/>
        </w:rPr>
        <w:t xml:space="preserve"> </w:t>
      </w:r>
      <w:r w:rsidRPr="00790268">
        <w:rPr>
          <w:rFonts w:ascii="Angsana New" w:hAnsi="Angsana New"/>
          <w:sz w:val="30"/>
          <w:szCs w:val="30"/>
          <w:cs/>
        </w:rPr>
        <w:t>ล้านบาทตามลำดับ</w:t>
      </w:r>
      <w:r w:rsidR="0076621F" w:rsidRPr="00790268">
        <w:rPr>
          <w:rFonts w:ascii="Angsana New" w:hAnsi="Angsana New"/>
          <w:sz w:val="30"/>
          <w:szCs w:val="30"/>
        </w:rPr>
        <w:t xml:space="preserve"> </w:t>
      </w:r>
      <w:r w:rsidR="0076621F" w:rsidRPr="00790268">
        <w:rPr>
          <w:rFonts w:ascii="Angsana New" w:hAnsi="Angsana New"/>
          <w:i/>
          <w:iCs/>
          <w:sz w:val="30"/>
          <w:szCs w:val="30"/>
        </w:rPr>
        <w:t>(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2564</w:t>
      </w:r>
      <w:r w:rsidR="0076621F" w:rsidRPr="00790268">
        <w:rPr>
          <w:rFonts w:ascii="Angsana New" w:hAnsi="Angsana New"/>
          <w:i/>
          <w:iCs/>
          <w:sz w:val="30"/>
          <w:szCs w:val="30"/>
        </w:rPr>
        <w:t xml:space="preserve">: 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28</w:t>
      </w:r>
      <w:r w:rsidR="0076621F" w:rsidRPr="00790268">
        <w:rPr>
          <w:rFonts w:ascii="Angsana New" w:hAnsi="Angsana New"/>
          <w:i/>
          <w:iCs/>
          <w:sz w:val="30"/>
          <w:szCs w:val="30"/>
        </w:rPr>
        <w:t>.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37</w:t>
      </w:r>
      <w:r w:rsidR="0076621F" w:rsidRPr="00790268">
        <w:rPr>
          <w:rFonts w:ascii="Angsana New" w:hAnsi="Angsana New"/>
          <w:i/>
          <w:iCs/>
          <w:sz w:val="30"/>
          <w:szCs w:val="30"/>
        </w:rPr>
        <w:t xml:space="preserve"> </w:t>
      </w:r>
      <w:r w:rsidR="0076621F" w:rsidRPr="00790268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5</w:t>
      </w:r>
      <w:r w:rsidR="0076621F" w:rsidRPr="00790268">
        <w:rPr>
          <w:rFonts w:ascii="Angsana New" w:hAnsi="Angsana New"/>
          <w:i/>
          <w:iCs/>
          <w:sz w:val="30"/>
          <w:szCs w:val="30"/>
        </w:rPr>
        <w:t>.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01</w:t>
      </w:r>
      <w:r w:rsidR="0076621F" w:rsidRPr="00790268">
        <w:rPr>
          <w:rFonts w:ascii="Angsana New" w:hAnsi="Angsana New"/>
          <w:i/>
          <w:iCs/>
          <w:sz w:val="30"/>
          <w:szCs w:val="30"/>
        </w:rPr>
        <w:t xml:space="preserve"> </w:t>
      </w:r>
      <w:r w:rsidR="0076621F" w:rsidRPr="00790268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ตามลำดับ)</w:t>
      </w:r>
    </w:p>
    <w:p w14:paraId="4A688DFA" w14:textId="5188888B" w:rsidR="00AE17F5" w:rsidRPr="00A70891" w:rsidRDefault="00AE17F5" w:rsidP="00A708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28ACA470" w14:textId="77777777" w:rsidR="005860B5" w:rsidRPr="00820777" w:rsidRDefault="005860B5" w:rsidP="005860B5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82077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สัญญาการเชื่อมต่อและส่งกระแสไฟฟ้า</w:t>
      </w:r>
    </w:p>
    <w:p w14:paraId="022D285F" w14:textId="77777777" w:rsidR="005860B5" w:rsidRPr="0079005A" w:rsidRDefault="005860B5" w:rsidP="005860B5">
      <w:pPr>
        <w:ind w:left="54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9726329" w14:textId="4837DE92" w:rsidR="0086551C" w:rsidRPr="00820777" w:rsidRDefault="005860B5" w:rsidP="005860B5">
      <w:pPr>
        <w:autoSpaceDE w:val="0"/>
        <w:autoSpaceDN w:val="0"/>
        <w:spacing w:before="40" w:after="4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20777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="0001010D" w:rsidRPr="0001010D">
        <w:rPr>
          <w:rFonts w:ascii="Angsana New" w:hAnsi="Angsana New" w:hint="cs"/>
          <w:color w:val="000000"/>
          <w:sz w:val="30"/>
          <w:szCs w:val="30"/>
        </w:rPr>
        <w:t>26</w:t>
      </w:r>
      <w:r w:rsidRPr="00820777">
        <w:rPr>
          <w:rFonts w:ascii="Angsana New" w:hAnsi="Angsana New" w:hint="cs"/>
          <w:color w:val="000000"/>
          <w:sz w:val="30"/>
          <w:szCs w:val="30"/>
          <w:cs/>
        </w:rPr>
        <w:t xml:space="preserve"> ตุลาคม </w:t>
      </w:r>
      <w:r w:rsidR="0001010D" w:rsidRPr="0001010D">
        <w:rPr>
          <w:rFonts w:ascii="Angsana New" w:hAnsi="Angsana New" w:hint="cs"/>
          <w:color w:val="000000"/>
          <w:sz w:val="30"/>
          <w:szCs w:val="30"/>
        </w:rPr>
        <w:t>2559</w:t>
      </w:r>
      <w:r w:rsidRPr="00820777">
        <w:rPr>
          <w:rFonts w:ascii="Angsana New" w:hAnsi="Angsana New"/>
          <w:color w:val="000000"/>
          <w:sz w:val="30"/>
          <w:szCs w:val="30"/>
        </w:rPr>
        <w:t xml:space="preserve"> </w:t>
      </w:r>
      <w:r w:rsidRPr="00820777">
        <w:rPr>
          <w:rFonts w:ascii="Angsana New" w:hAnsi="Angsana New" w:hint="cs"/>
          <w:color w:val="000000"/>
          <w:sz w:val="30"/>
          <w:szCs w:val="30"/>
        </w:rPr>
        <w:t>Mount Emerald Wind Farm Pty. Ltd. </w:t>
      </w:r>
      <w:r w:rsidRPr="00820777">
        <w:rPr>
          <w:rFonts w:ascii="Angsana New" w:hAnsi="Angsana New" w:hint="cs"/>
          <w:color w:val="000000"/>
          <w:sz w:val="30"/>
          <w:szCs w:val="30"/>
          <w:cs/>
        </w:rPr>
        <w:t>ซึ่งเป็นบริษัทย่อยทางอ้อม ได้ทำสัญญาการ</w:t>
      </w:r>
      <w:r w:rsidRPr="00820777">
        <w:rPr>
          <w:rFonts w:ascii="Angsana New" w:hAnsi="Angsana New"/>
          <w:color w:val="000000"/>
          <w:sz w:val="30"/>
          <w:szCs w:val="30"/>
        </w:rPr>
        <w:br/>
      </w:r>
      <w:r w:rsidRPr="00820777">
        <w:rPr>
          <w:rFonts w:ascii="Angsana New" w:hAnsi="Angsana New" w:hint="cs"/>
          <w:color w:val="000000"/>
          <w:sz w:val="30"/>
          <w:szCs w:val="30"/>
          <w:cs/>
        </w:rPr>
        <w:t>เชื่อมต่อและส่งกระแสไฟฟ้า (</w:t>
      </w:r>
      <w:r w:rsidRPr="00820777">
        <w:rPr>
          <w:rFonts w:ascii="Angsana New" w:hAnsi="Angsana New" w:hint="cs"/>
          <w:color w:val="000000"/>
          <w:sz w:val="30"/>
          <w:szCs w:val="30"/>
        </w:rPr>
        <w:t>Generator Connection and Access agreement)</w:t>
      </w:r>
      <w:r w:rsidRPr="00820777">
        <w:rPr>
          <w:rFonts w:ascii="Angsana New" w:hAnsi="Angsana New" w:hint="cs"/>
          <w:color w:val="000000"/>
          <w:sz w:val="30"/>
          <w:szCs w:val="30"/>
          <w:cs/>
        </w:rPr>
        <w:t xml:space="preserve"> กับบริษัทแห่งหนึ่งในประเทศออสเตรเลีย เพื่อร่วมก่อสร้างลานไกไฟฟ้า </w:t>
      </w:r>
      <w:r w:rsidRPr="00820777">
        <w:rPr>
          <w:rFonts w:ascii="Angsana New" w:hAnsi="Angsana New" w:hint="cs"/>
          <w:color w:val="000000"/>
          <w:sz w:val="30"/>
          <w:szCs w:val="30"/>
        </w:rPr>
        <w:t>(Switchyard)</w:t>
      </w:r>
      <w:r w:rsidRPr="00820777">
        <w:rPr>
          <w:rFonts w:ascii="Angsana New" w:hAnsi="Angsana New"/>
          <w:color w:val="000000"/>
          <w:sz w:val="30"/>
          <w:szCs w:val="30"/>
        </w:rPr>
        <w:t xml:space="preserve"> </w:t>
      </w:r>
      <w:r w:rsidRPr="00820777">
        <w:rPr>
          <w:rFonts w:ascii="Angsana New" w:hAnsi="Angsana New" w:hint="cs"/>
          <w:color w:val="000000"/>
          <w:sz w:val="30"/>
          <w:szCs w:val="30"/>
          <w:cs/>
        </w:rPr>
        <w:t xml:space="preserve">และสายส่งกระแสไฟฟ้า โดยบริษัทย่อยดังกล่าวสามารถเชื่อมต่อและส่งกระแสไฟฟ้าไปยังระบบจำหน่ายไฟฟ้า เป็นระยะเวลา </w:t>
      </w:r>
      <w:r w:rsidR="0001010D" w:rsidRPr="0001010D">
        <w:rPr>
          <w:rFonts w:ascii="Angsana New" w:hAnsi="Angsana New" w:hint="cs"/>
          <w:color w:val="000000"/>
          <w:sz w:val="30"/>
          <w:szCs w:val="30"/>
        </w:rPr>
        <w:t>26</w:t>
      </w:r>
      <w:r w:rsidRPr="00820777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820777">
        <w:rPr>
          <w:rFonts w:ascii="Angsana New" w:hAnsi="Angsana New" w:hint="cs"/>
          <w:color w:val="000000"/>
          <w:sz w:val="30"/>
          <w:szCs w:val="30"/>
          <w:cs/>
        </w:rPr>
        <w:t>ปี นับตั้งแต่วันที่ระบุในสัญญาดังกล่าว</w:t>
      </w:r>
      <w:r w:rsidR="005549C0" w:rsidRPr="0082077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5549C0" w:rsidRPr="00820777">
        <w:rPr>
          <w:rFonts w:ascii="Angsana New" w:hAnsi="Angsana New"/>
          <w:color w:val="000000"/>
          <w:sz w:val="30"/>
          <w:szCs w:val="30"/>
          <w:cs/>
        </w:rPr>
        <w:br/>
      </w:r>
      <w:r w:rsidRPr="00820777">
        <w:rPr>
          <w:rFonts w:ascii="Angsana New" w:hAnsi="Angsana New" w:hint="cs"/>
          <w:color w:val="000000"/>
          <w:sz w:val="30"/>
          <w:szCs w:val="30"/>
          <w:cs/>
        </w:rPr>
        <w:t xml:space="preserve">มีมูลค่าตามสัญญาเป็นจำนวนเงิน </w:t>
      </w:r>
      <w:r w:rsidR="0001010D" w:rsidRPr="0001010D">
        <w:rPr>
          <w:rFonts w:ascii="Angsana New" w:hAnsi="Angsana New" w:hint="cs"/>
          <w:color w:val="000000"/>
          <w:sz w:val="30"/>
          <w:szCs w:val="30"/>
        </w:rPr>
        <w:t>28</w:t>
      </w:r>
      <w:r w:rsidRPr="00820777">
        <w:rPr>
          <w:rFonts w:ascii="Angsana New" w:hAnsi="Angsana New" w:hint="cs"/>
          <w:color w:val="000000"/>
          <w:sz w:val="30"/>
          <w:szCs w:val="30"/>
        </w:rPr>
        <w:t>.</w:t>
      </w:r>
      <w:r w:rsidR="0001010D" w:rsidRPr="0001010D">
        <w:rPr>
          <w:rFonts w:ascii="Angsana New" w:hAnsi="Angsana New" w:hint="cs"/>
          <w:color w:val="000000"/>
          <w:sz w:val="30"/>
          <w:szCs w:val="30"/>
        </w:rPr>
        <w:t>18</w:t>
      </w:r>
      <w:r w:rsidRPr="00820777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820777">
        <w:rPr>
          <w:rFonts w:ascii="Angsana New" w:hAnsi="Angsana New" w:hint="cs"/>
          <w:color w:val="000000"/>
          <w:sz w:val="30"/>
          <w:szCs w:val="30"/>
          <w:cs/>
        </w:rPr>
        <w:t xml:space="preserve">ล้านเหรียญออสเตรเลีย </w:t>
      </w:r>
    </w:p>
    <w:p w14:paraId="6BEED641" w14:textId="77777777" w:rsidR="00163F33" w:rsidRPr="0079005A" w:rsidRDefault="00163F33" w:rsidP="005860B5">
      <w:pPr>
        <w:autoSpaceDE w:val="0"/>
        <w:autoSpaceDN w:val="0"/>
        <w:spacing w:before="40" w:after="40"/>
        <w:ind w:left="540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p w14:paraId="5452DA89" w14:textId="48190894" w:rsidR="002D249E" w:rsidRPr="00063EF2" w:rsidRDefault="002D249E" w:rsidP="00C85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820777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="0001010D" w:rsidRPr="0001010D">
        <w:rPr>
          <w:rFonts w:ascii="Angsana New" w:hAnsi="Angsana New"/>
          <w:color w:val="000000"/>
          <w:sz w:val="30"/>
          <w:szCs w:val="30"/>
        </w:rPr>
        <w:t>27</w:t>
      </w:r>
      <w:r w:rsidRPr="00820777">
        <w:rPr>
          <w:rFonts w:ascii="Angsana New" w:hAnsi="Angsana New"/>
          <w:color w:val="000000"/>
          <w:sz w:val="30"/>
          <w:szCs w:val="30"/>
        </w:rPr>
        <w:t xml:space="preserve"> </w:t>
      </w:r>
      <w:r w:rsidRPr="00820777">
        <w:rPr>
          <w:rFonts w:ascii="Angsana New" w:hAnsi="Angsana New" w:hint="cs"/>
          <w:color w:val="000000"/>
          <w:sz w:val="30"/>
          <w:szCs w:val="30"/>
          <w:cs/>
        </w:rPr>
        <w:t xml:space="preserve">ตุลาคม </w:t>
      </w:r>
      <w:r w:rsidR="0001010D" w:rsidRPr="0001010D">
        <w:rPr>
          <w:rFonts w:ascii="Angsana New" w:hAnsi="Angsana New"/>
          <w:color w:val="000000"/>
          <w:sz w:val="30"/>
          <w:szCs w:val="30"/>
        </w:rPr>
        <w:t>2563</w:t>
      </w:r>
      <w:r w:rsidRPr="00820777">
        <w:rPr>
          <w:rFonts w:ascii="Angsana New" w:hAnsi="Angsana New"/>
          <w:color w:val="000000"/>
          <w:sz w:val="30"/>
          <w:szCs w:val="30"/>
        </w:rPr>
        <w:t xml:space="preserve"> Collector Wind Farm Pty. Ltd. </w:t>
      </w:r>
      <w:r w:rsidRPr="00820777">
        <w:rPr>
          <w:rFonts w:ascii="Angsana New" w:hAnsi="Angsana New" w:hint="cs"/>
          <w:color w:val="000000"/>
          <w:sz w:val="30"/>
          <w:szCs w:val="30"/>
          <w:cs/>
        </w:rPr>
        <w:t>ซึ่งเป็นบริษัทย่อยทางอ้อม ได้ทำสัญญาเ</w:t>
      </w:r>
      <w:r w:rsidR="005549C0" w:rsidRPr="00820777">
        <w:rPr>
          <w:rFonts w:ascii="Angsana New" w:hAnsi="Angsana New" w:hint="cs"/>
          <w:color w:val="000000"/>
          <w:sz w:val="30"/>
          <w:szCs w:val="30"/>
          <w:cs/>
        </w:rPr>
        <w:t>ชื่อมต่อ</w:t>
      </w:r>
      <w:r w:rsidRPr="00820777">
        <w:rPr>
          <w:rFonts w:ascii="Angsana New" w:hAnsi="Angsana New" w:hint="cs"/>
          <w:color w:val="000000"/>
          <w:sz w:val="30"/>
          <w:szCs w:val="30"/>
          <w:cs/>
        </w:rPr>
        <w:t>สายส่งกระแสไฟฟ้า (</w:t>
      </w:r>
      <w:r w:rsidRPr="00820777">
        <w:rPr>
          <w:rFonts w:ascii="Angsana New" w:hAnsi="Angsana New"/>
          <w:color w:val="000000"/>
          <w:sz w:val="30"/>
          <w:szCs w:val="30"/>
        </w:rPr>
        <w:t>Dedic</w:t>
      </w:r>
      <w:r w:rsidR="005549C0" w:rsidRPr="00820777">
        <w:rPr>
          <w:rFonts w:ascii="Angsana New" w:hAnsi="Angsana New"/>
          <w:color w:val="000000"/>
          <w:sz w:val="30"/>
          <w:szCs w:val="30"/>
        </w:rPr>
        <w:t>a</w:t>
      </w:r>
      <w:r w:rsidRPr="00820777">
        <w:rPr>
          <w:rFonts w:ascii="Angsana New" w:hAnsi="Angsana New"/>
          <w:color w:val="000000"/>
          <w:sz w:val="30"/>
          <w:szCs w:val="30"/>
        </w:rPr>
        <w:t xml:space="preserve">ted Connection agreement) </w:t>
      </w:r>
      <w:r w:rsidRPr="00820777">
        <w:rPr>
          <w:rFonts w:ascii="Angsana New" w:hAnsi="Angsana New" w:hint="cs"/>
          <w:color w:val="000000"/>
          <w:sz w:val="30"/>
          <w:szCs w:val="30"/>
          <w:cs/>
        </w:rPr>
        <w:t>กับบริษัทแห่งหนึ่งในประเทศออสเตรเลีย</w:t>
      </w:r>
      <w:r w:rsidR="005549C0" w:rsidRPr="00820777">
        <w:rPr>
          <w:rFonts w:ascii="Angsana New" w:hAnsi="Angsana New" w:hint="cs"/>
          <w:color w:val="000000"/>
          <w:sz w:val="30"/>
          <w:szCs w:val="30"/>
          <w:cs/>
        </w:rPr>
        <w:t xml:space="preserve"> โดยบริษัทย่อยดังกล่าวสามารถเชื่อมต่อกระแสไฟฟ้าไปยังโครงการที่ระบุไว้ในสัญญาเป็นระยะเวลา </w:t>
      </w:r>
      <w:r w:rsidR="0001010D" w:rsidRPr="0001010D">
        <w:rPr>
          <w:rFonts w:ascii="Angsana New" w:hAnsi="Angsana New"/>
          <w:color w:val="000000"/>
          <w:sz w:val="30"/>
          <w:szCs w:val="30"/>
        </w:rPr>
        <w:t>30</w:t>
      </w:r>
      <w:r w:rsidR="005549C0" w:rsidRPr="00820777">
        <w:rPr>
          <w:rFonts w:ascii="Angsana New" w:hAnsi="Angsana New"/>
          <w:color w:val="000000"/>
          <w:sz w:val="30"/>
          <w:szCs w:val="30"/>
        </w:rPr>
        <w:t xml:space="preserve"> </w:t>
      </w:r>
      <w:r w:rsidR="005549C0" w:rsidRPr="00820777">
        <w:rPr>
          <w:rFonts w:ascii="Angsana New" w:hAnsi="Angsana New" w:hint="cs"/>
          <w:color w:val="000000"/>
          <w:sz w:val="30"/>
          <w:szCs w:val="30"/>
          <w:cs/>
        </w:rPr>
        <w:t xml:space="preserve">ปี นับตั้งแต่วันที่ระบุในสัญญาดังกล่าว มีมูลค่าตามสัญญาเป็นจำนวนเงิน </w:t>
      </w:r>
      <w:r w:rsidR="0001010D" w:rsidRPr="0001010D">
        <w:rPr>
          <w:rFonts w:ascii="Angsana New" w:hAnsi="Angsana New"/>
          <w:color w:val="000000"/>
          <w:sz w:val="30"/>
          <w:szCs w:val="30"/>
        </w:rPr>
        <w:t>43</w:t>
      </w:r>
      <w:r w:rsidR="005549C0" w:rsidRPr="00820777">
        <w:rPr>
          <w:rFonts w:ascii="Angsana New" w:hAnsi="Angsana New"/>
          <w:color w:val="000000"/>
          <w:sz w:val="30"/>
          <w:szCs w:val="30"/>
        </w:rPr>
        <w:t>.</w:t>
      </w:r>
      <w:r w:rsidR="0001010D" w:rsidRPr="0001010D">
        <w:rPr>
          <w:rFonts w:ascii="Angsana New" w:hAnsi="Angsana New"/>
          <w:color w:val="000000"/>
          <w:sz w:val="30"/>
          <w:szCs w:val="30"/>
        </w:rPr>
        <w:t>49</w:t>
      </w:r>
      <w:r w:rsidR="005549C0" w:rsidRPr="00820777">
        <w:rPr>
          <w:rFonts w:ascii="Angsana New" w:hAnsi="Angsana New"/>
          <w:color w:val="000000"/>
          <w:sz w:val="30"/>
          <w:szCs w:val="30"/>
        </w:rPr>
        <w:t xml:space="preserve"> </w:t>
      </w:r>
      <w:r w:rsidR="005549C0" w:rsidRPr="00820777">
        <w:rPr>
          <w:rFonts w:ascii="Angsana New" w:hAnsi="Angsana New" w:hint="cs"/>
          <w:color w:val="000000"/>
          <w:sz w:val="30"/>
          <w:szCs w:val="30"/>
          <w:cs/>
        </w:rPr>
        <w:t>ล้านเหรียญออสเตรเลีย</w:t>
      </w:r>
    </w:p>
    <w:p w14:paraId="0996A4EC" w14:textId="77777777" w:rsidR="002D249E" w:rsidRPr="0079005A" w:rsidRDefault="002D249E" w:rsidP="00C85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3419B77" w14:textId="77777777" w:rsidR="005549C0" w:rsidRPr="00820777" w:rsidRDefault="005549C0" w:rsidP="00C85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82077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สัญญาเช่าที่ดิน</w:t>
      </w:r>
    </w:p>
    <w:p w14:paraId="36F62B1A" w14:textId="77777777" w:rsidR="005549C0" w:rsidRPr="0079005A" w:rsidRDefault="005549C0" w:rsidP="00C85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CE05C7D" w14:textId="5989543E" w:rsidR="00257E6B" w:rsidRPr="00820777" w:rsidRDefault="005549C0" w:rsidP="00C85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820777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="0001010D" w:rsidRPr="0001010D">
        <w:rPr>
          <w:rFonts w:ascii="Angsana New" w:hAnsi="Angsana New"/>
          <w:color w:val="000000"/>
          <w:sz w:val="30"/>
          <w:szCs w:val="30"/>
        </w:rPr>
        <w:t>29</w:t>
      </w:r>
      <w:r w:rsidRPr="00820777">
        <w:rPr>
          <w:rFonts w:ascii="Angsana New" w:hAnsi="Angsana New"/>
          <w:color w:val="000000"/>
          <w:sz w:val="30"/>
          <w:szCs w:val="30"/>
        </w:rPr>
        <w:t xml:space="preserve"> </w:t>
      </w:r>
      <w:r w:rsidRPr="00820777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="0001010D" w:rsidRPr="0001010D">
        <w:rPr>
          <w:rFonts w:ascii="Angsana New" w:hAnsi="Angsana New"/>
          <w:color w:val="000000"/>
          <w:sz w:val="30"/>
          <w:szCs w:val="30"/>
        </w:rPr>
        <w:t>2562</w:t>
      </w:r>
      <w:r w:rsidRPr="00820777">
        <w:rPr>
          <w:rFonts w:ascii="Angsana New" w:hAnsi="Angsana New"/>
          <w:color w:val="000000"/>
          <w:sz w:val="30"/>
          <w:szCs w:val="30"/>
        </w:rPr>
        <w:t xml:space="preserve"> Collector Wind Farm Pty. Ltd. </w:t>
      </w:r>
      <w:r w:rsidRPr="00820777">
        <w:rPr>
          <w:rFonts w:ascii="Angsana New" w:hAnsi="Angsana New" w:hint="cs"/>
          <w:color w:val="000000"/>
          <w:sz w:val="30"/>
          <w:szCs w:val="30"/>
          <w:cs/>
        </w:rPr>
        <w:t>ซึ่งเป็นบริษัทย่อยทางอ้อม ได้ทำสัญญาเช่าที่ดิน</w:t>
      </w:r>
      <w:r w:rsidR="0091454A" w:rsidRPr="00820777">
        <w:rPr>
          <w:rFonts w:ascii="Angsana New" w:hAnsi="Angsana New" w:hint="cs"/>
          <w:color w:val="000000"/>
          <w:sz w:val="30"/>
          <w:szCs w:val="30"/>
          <w:cs/>
        </w:rPr>
        <w:t xml:space="preserve">เป็นระยะเวลา </w:t>
      </w:r>
      <w:r w:rsidR="0001010D" w:rsidRPr="0001010D">
        <w:rPr>
          <w:rFonts w:ascii="Angsana New" w:hAnsi="Angsana New"/>
          <w:color w:val="000000"/>
          <w:sz w:val="30"/>
          <w:szCs w:val="30"/>
        </w:rPr>
        <w:t>30</w:t>
      </w:r>
      <w:r w:rsidR="0091454A" w:rsidRPr="00820777">
        <w:rPr>
          <w:rFonts w:ascii="Angsana New" w:hAnsi="Angsana New"/>
          <w:color w:val="000000"/>
          <w:sz w:val="30"/>
          <w:szCs w:val="30"/>
        </w:rPr>
        <w:t xml:space="preserve"> </w:t>
      </w:r>
      <w:r w:rsidR="0091454A" w:rsidRPr="00820777">
        <w:rPr>
          <w:rFonts w:ascii="Angsana New" w:hAnsi="Angsana New" w:hint="cs"/>
          <w:color w:val="000000"/>
          <w:sz w:val="30"/>
          <w:szCs w:val="30"/>
          <w:cs/>
        </w:rPr>
        <w:t xml:space="preserve">ปี โดยมีสิทธิต่ออายุสัญญาเช่าเมื่อสิ้นสุดอายุสัญญาเป็นระยะเวลา </w:t>
      </w:r>
      <w:r w:rsidR="0001010D" w:rsidRPr="0001010D">
        <w:rPr>
          <w:rFonts w:ascii="Angsana New" w:hAnsi="Angsana New"/>
          <w:color w:val="000000"/>
          <w:sz w:val="30"/>
          <w:szCs w:val="30"/>
        </w:rPr>
        <w:t>10</w:t>
      </w:r>
      <w:r w:rsidR="0091454A" w:rsidRPr="00820777">
        <w:rPr>
          <w:rFonts w:ascii="Angsana New" w:hAnsi="Angsana New"/>
          <w:color w:val="000000"/>
          <w:sz w:val="30"/>
          <w:szCs w:val="30"/>
        </w:rPr>
        <w:t xml:space="preserve"> </w:t>
      </w:r>
      <w:r w:rsidR="0091454A" w:rsidRPr="00820777">
        <w:rPr>
          <w:rFonts w:ascii="Angsana New" w:hAnsi="Angsana New" w:hint="cs"/>
          <w:color w:val="000000"/>
          <w:sz w:val="30"/>
          <w:szCs w:val="30"/>
          <w:cs/>
        </w:rPr>
        <w:t>ปี ค่าเช่ากำหนดชำระเป็นรายเดือนตามอัตราที่ระบุในสัญญา</w:t>
      </w:r>
    </w:p>
    <w:p w14:paraId="6648EB4B" w14:textId="77777777" w:rsidR="00BB0E95" w:rsidRPr="0079005A" w:rsidRDefault="00BB0E95" w:rsidP="00C85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bookmarkEnd w:id="8"/>
    <w:p w14:paraId="16778BD1" w14:textId="77777777" w:rsidR="00620570" w:rsidRPr="00820777" w:rsidRDefault="00620570" w:rsidP="00620570">
      <w:pPr>
        <w:tabs>
          <w:tab w:val="clear" w:pos="454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20777">
        <w:rPr>
          <w:rFonts w:ascii="Angsana New" w:hAnsi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033B962A" w14:textId="77777777" w:rsidR="00620570" w:rsidRPr="0079005A" w:rsidRDefault="00620570" w:rsidP="005C7B80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16"/>
          <w:szCs w:val="16"/>
          <w:lang w:val="en-US" w:bidi="th-TH"/>
        </w:rPr>
      </w:pPr>
    </w:p>
    <w:p w14:paraId="1FFC7671" w14:textId="7EF2D1AC" w:rsidR="00DA239E" w:rsidRDefault="0076621F" w:rsidP="005C7B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20777">
        <w:rPr>
          <w:rFonts w:ascii="Angsana New" w:hAnsi="Angsana New"/>
          <w:sz w:val="30"/>
          <w:szCs w:val="30"/>
          <w:cs/>
        </w:rPr>
        <w:t>กลุ่มบริษัท</w:t>
      </w:r>
      <w:r w:rsidRPr="00820777">
        <w:rPr>
          <w:rFonts w:ascii="Angsana New" w:hAnsi="Angsana New" w:hint="cs"/>
          <w:sz w:val="30"/>
          <w:szCs w:val="30"/>
          <w:cs/>
        </w:rPr>
        <w:t>และบริษัท</w:t>
      </w:r>
      <w:r w:rsidRPr="00820777">
        <w:rPr>
          <w:rFonts w:ascii="Angsana New" w:hAnsi="Angsana New"/>
          <w:sz w:val="30"/>
          <w:szCs w:val="30"/>
          <w:cs/>
        </w:rPr>
        <w:t>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</w:t>
      </w:r>
      <w:r w:rsidRPr="00820777">
        <w:rPr>
          <w:rFonts w:ascii="Angsana New" w:hAnsi="Angsana New" w:hint="cs"/>
          <w:sz w:val="30"/>
          <w:szCs w:val="30"/>
          <w:cs/>
        </w:rPr>
        <w:t>และ</w:t>
      </w:r>
      <w:r w:rsidRPr="00820777">
        <w:rPr>
          <w:rFonts w:ascii="Angsana New" w:hAnsi="Angsana New"/>
          <w:sz w:val="30"/>
          <w:szCs w:val="30"/>
          <w:cs/>
        </w:rPr>
        <w:t>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4462C0CD" w14:textId="77777777" w:rsidR="002862A2" w:rsidRPr="0079005A" w:rsidRDefault="002862A2" w:rsidP="005C7B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89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1159"/>
        <w:gridCol w:w="180"/>
        <w:gridCol w:w="1080"/>
        <w:gridCol w:w="180"/>
        <w:gridCol w:w="1080"/>
      </w:tblGrid>
      <w:tr w:rsidR="00620570" w:rsidRPr="00F9609F" w14:paraId="1E932FFD" w14:textId="77777777" w:rsidTr="008F7664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6852A0AB" w14:textId="77777777" w:rsidR="00620570" w:rsidRPr="00063EF2" w:rsidRDefault="00620570" w:rsidP="008835D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bookmarkStart w:id="10" w:name="_Hlk61470169"/>
          </w:p>
        </w:tc>
        <w:tc>
          <w:tcPr>
            <w:tcW w:w="2419" w:type="dxa"/>
            <w:gridSpan w:val="3"/>
          </w:tcPr>
          <w:p w14:paraId="44EAB289" w14:textId="77777777" w:rsidR="00620570" w:rsidRPr="00063EF2" w:rsidRDefault="00620570" w:rsidP="008835DC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AD0199E" w14:textId="77777777" w:rsidR="00620570" w:rsidRPr="00063EF2" w:rsidRDefault="00620570" w:rsidP="008835DC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C73B92A" w14:textId="77777777" w:rsidR="00620570" w:rsidRPr="00063EF2" w:rsidRDefault="00620570" w:rsidP="008835DC">
            <w:pPr>
              <w:pStyle w:val="acctmergecolhdg"/>
              <w:spacing w:line="240" w:lineRule="atLeast"/>
              <w:ind w:left="-85" w:right="-85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20570" w:rsidRPr="00D246FB" w14:paraId="63DC47B3" w14:textId="77777777" w:rsidTr="008F7664">
        <w:trPr>
          <w:cantSplit/>
          <w:tblHeader/>
        </w:trPr>
        <w:tc>
          <w:tcPr>
            <w:tcW w:w="4050" w:type="dxa"/>
          </w:tcPr>
          <w:p w14:paraId="0FA4CB70" w14:textId="63CA6DE9" w:rsidR="00620570" w:rsidRPr="00063EF2" w:rsidRDefault="00620570" w:rsidP="008835D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01010D" w:rsidRPr="0001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401D48F3" w14:textId="64B5A004" w:rsidR="00620570" w:rsidRPr="00063EF2" w:rsidRDefault="0001010D" w:rsidP="008835D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3E847422" w14:textId="77777777" w:rsidR="00620570" w:rsidRPr="00063EF2" w:rsidRDefault="00620570" w:rsidP="008835D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7A681EBB" w14:textId="793D251A" w:rsidR="00620570" w:rsidRPr="00063EF2" w:rsidRDefault="0001010D" w:rsidP="008835D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076FD8BC" w14:textId="77777777" w:rsidR="00620570" w:rsidRPr="00063EF2" w:rsidRDefault="00620570" w:rsidP="008835D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DA4DE1" w14:textId="62BC6E7F" w:rsidR="00620570" w:rsidRPr="00063EF2" w:rsidRDefault="0001010D" w:rsidP="008835D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19EAA9AD" w14:textId="77777777" w:rsidR="00620570" w:rsidRPr="00063EF2" w:rsidRDefault="00620570" w:rsidP="008835D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7C0BC4" w14:textId="6B65C92A" w:rsidR="00620570" w:rsidRPr="00063EF2" w:rsidRDefault="0001010D" w:rsidP="008835D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620570" w:rsidRPr="00D246FB" w14:paraId="3BA16632" w14:textId="77777777" w:rsidTr="005860B5">
        <w:trPr>
          <w:cantSplit/>
          <w:tblHeader/>
        </w:trPr>
        <w:tc>
          <w:tcPr>
            <w:tcW w:w="4050" w:type="dxa"/>
          </w:tcPr>
          <w:p w14:paraId="14B794A4" w14:textId="77777777" w:rsidR="00620570" w:rsidRPr="00063EF2" w:rsidRDefault="00620570" w:rsidP="008835D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9" w:type="dxa"/>
            <w:gridSpan w:val="7"/>
          </w:tcPr>
          <w:p w14:paraId="61CE1FA8" w14:textId="77777777" w:rsidR="00620570" w:rsidRPr="00063EF2" w:rsidRDefault="00620570" w:rsidP="008835D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B61627" w:rsidRPr="00063EF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063EF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9005A" w:rsidRPr="00D246FB" w14:paraId="3887F2D8" w14:textId="77777777" w:rsidTr="005860B5">
        <w:trPr>
          <w:cantSplit/>
          <w:tblHeader/>
        </w:trPr>
        <w:tc>
          <w:tcPr>
            <w:tcW w:w="4050" w:type="dxa"/>
          </w:tcPr>
          <w:p w14:paraId="6EEEE387" w14:textId="7B5D4EFC" w:rsidR="0079005A" w:rsidRPr="00063EF2" w:rsidRDefault="0079005A" w:rsidP="008835DC">
            <w:pPr>
              <w:rPr>
                <w:rFonts w:ascii="Angsana New" w:hAnsi="Angsana New"/>
                <w:sz w:val="30"/>
                <w:szCs w:val="30"/>
              </w:rPr>
            </w:pPr>
            <w:r w:rsidRPr="007900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4939" w:type="dxa"/>
            <w:gridSpan w:val="7"/>
          </w:tcPr>
          <w:p w14:paraId="5D9BAEA6" w14:textId="77777777" w:rsidR="0079005A" w:rsidRPr="00063EF2" w:rsidRDefault="0079005A" w:rsidP="008835D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20570" w:rsidRPr="00D246FB" w14:paraId="3D1CBA58" w14:textId="77777777" w:rsidTr="008F7664">
        <w:trPr>
          <w:cantSplit/>
        </w:trPr>
        <w:tc>
          <w:tcPr>
            <w:tcW w:w="4050" w:type="dxa"/>
          </w:tcPr>
          <w:p w14:paraId="39DA50CD" w14:textId="77777777" w:rsidR="00EF45BD" w:rsidRPr="00063EF2" w:rsidRDefault="00620570" w:rsidP="00EF45BD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075A8AA3" w14:textId="77777777" w:rsidR="00620570" w:rsidRPr="00063EF2" w:rsidRDefault="00620570" w:rsidP="008835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785519A" w14:textId="77777777" w:rsidR="00620570" w:rsidRPr="00063EF2" w:rsidRDefault="00620570" w:rsidP="008835D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098583D" w14:textId="77777777" w:rsidR="00620570" w:rsidRPr="00063EF2" w:rsidRDefault="00620570" w:rsidP="008835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F7DE717" w14:textId="77777777" w:rsidR="00620570" w:rsidRPr="00063EF2" w:rsidRDefault="00620570" w:rsidP="008835D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172968" w14:textId="77777777" w:rsidR="00620570" w:rsidRPr="00063EF2" w:rsidRDefault="00620570" w:rsidP="008835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F9C62A1" w14:textId="77777777" w:rsidR="00620570" w:rsidRPr="00063EF2" w:rsidRDefault="00620570" w:rsidP="008835D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80B140" w14:textId="77777777" w:rsidR="00620570" w:rsidRPr="00063EF2" w:rsidRDefault="00620570" w:rsidP="008835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C6335" w:rsidRPr="00D246FB" w14:paraId="5E9A4806" w14:textId="77777777" w:rsidTr="008F7664">
        <w:trPr>
          <w:cantSplit/>
        </w:trPr>
        <w:tc>
          <w:tcPr>
            <w:tcW w:w="4050" w:type="dxa"/>
          </w:tcPr>
          <w:p w14:paraId="1225907F" w14:textId="77777777" w:rsidR="00BC6335" w:rsidRPr="00063EF2" w:rsidRDefault="00BC6335" w:rsidP="00BC6335">
            <w:pPr>
              <w:pStyle w:val="ListParagraph"/>
              <w:numPr>
                <w:ilvl w:val="0"/>
                <w:numId w:val="28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46251966" w14:textId="1AA48DE7" w:rsidR="00BC6335" w:rsidRPr="00255103" w:rsidRDefault="001450F0" w:rsidP="00BC63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26,711</w:t>
            </w:r>
          </w:p>
        </w:tc>
        <w:tc>
          <w:tcPr>
            <w:tcW w:w="180" w:type="dxa"/>
            <w:vAlign w:val="bottom"/>
          </w:tcPr>
          <w:p w14:paraId="184C3FEA" w14:textId="77777777" w:rsidR="00BC6335" w:rsidRPr="00255103" w:rsidRDefault="00BC6335" w:rsidP="00BC633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403CB007" w14:textId="1B4E5BAE" w:rsidR="00BC6335" w:rsidRPr="00255103" w:rsidRDefault="0001010D" w:rsidP="00BC6335">
            <w:pPr>
              <w:pStyle w:val="acctfourfigures"/>
              <w:tabs>
                <w:tab w:val="clear" w:pos="765"/>
              </w:tabs>
              <w:spacing w:line="240" w:lineRule="atLeast"/>
              <w:ind w:left="-7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  <w:r w:rsidR="00BC6335" w:rsidRPr="0025510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861</w:t>
            </w:r>
          </w:p>
        </w:tc>
        <w:tc>
          <w:tcPr>
            <w:tcW w:w="180" w:type="dxa"/>
            <w:vAlign w:val="bottom"/>
          </w:tcPr>
          <w:p w14:paraId="7339C2F9" w14:textId="77777777" w:rsidR="00BC6335" w:rsidRPr="00063EF2" w:rsidRDefault="00BC6335" w:rsidP="00BC633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F9C0C6" w14:textId="3CB740E2" w:rsidR="00BC6335" w:rsidRPr="00063EF2" w:rsidRDefault="00653A2F" w:rsidP="00BC633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D651836" w14:textId="77777777" w:rsidR="00BC6335" w:rsidRPr="00063EF2" w:rsidRDefault="00BC6335" w:rsidP="00BC633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5EB6DE" w14:textId="3864FA88" w:rsidR="00BC6335" w:rsidRPr="00063EF2" w:rsidRDefault="00BC6335" w:rsidP="00BC6335">
            <w:pPr>
              <w:pStyle w:val="acctfourfigures"/>
              <w:tabs>
                <w:tab w:val="clear" w:pos="765"/>
              </w:tabs>
              <w:spacing w:line="240" w:lineRule="atLeast"/>
              <w:ind w:left="-75" w:right="-3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C6335" w:rsidRPr="00D246FB" w14:paraId="59552F57" w14:textId="77777777" w:rsidTr="008F7664">
        <w:trPr>
          <w:cantSplit/>
        </w:trPr>
        <w:tc>
          <w:tcPr>
            <w:tcW w:w="4050" w:type="dxa"/>
          </w:tcPr>
          <w:p w14:paraId="0CC5C217" w14:textId="1813A255" w:rsidR="00BC6335" w:rsidRPr="00063EF2" w:rsidRDefault="00BC6335" w:rsidP="00BC6335">
            <w:pPr>
              <w:pStyle w:val="ListParagraph"/>
              <w:numPr>
                <w:ilvl w:val="0"/>
                <w:numId w:val="28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080" w:type="dxa"/>
            <w:vAlign w:val="bottom"/>
          </w:tcPr>
          <w:p w14:paraId="19B39E69" w14:textId="1CEEC54C" w:rsidR="00BC6335" w:rsidRPr="00473E93" w:rsidRDefault="0001010D" w:rsidP="00BC63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4608A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439</w:t>
            </w:r>
          </w:p>
        </w:tc>
        <w:tc>
          <w:tcPr>
            <w:tcW w:w="180" w:type="dxa"/>
            <w:vAlign w:val="bottom"/>
          </w:tcPr>
          <w:p w14:paraId="1AD0E283" w14:textId="77777777" w:rsidR="00BC6335" w:rsidRPr="00473E93" w:rsidRDefault="00BC6335" w:rsidP="00BC633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5A8E7030" w14:textId="681C1532" w:rsidR="00BC6335" w:rsidRPr="00063EF2" w:rsidRDefault="0001010D" w:rsidP="00BC6335">
            <w:pPr>
              <w:pStyle w:val="acctfourfigures"/>
              <w:tabs>
                <w:tab w:val="clear" w:pos="765"/>
              </w:tabs>
              <w:spacing w:line="240" w:lineRule="atLeast"/>
              <w:ind w:left="-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C6335" w:rsidRPr="00473E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770</w:t>
            </w:r>
          </w:p>
        </w:tc>
        <w:tc>
          <w:tcPr>
            <w:tcW w:w="180" w:type="dxa"/>
            <w:vAlign w:val="bottom"/>
          </w:tcPr>
          <w:p w14:paraId="2572CEE9" w14:textId="77777777" w:rsidR="00BC6335" w:rsidRPr="00063EF2" w:rsidRDefault="00BC6335" w:rsidP="00BC633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788295" w14:textId="5D4102A7" w:rsidR="00BC6335" w:rsidRPr="00063EF2" w:rsidRDefault="00653A2F" w:rsidP="00BC633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A3661F9" w14:textId="77777777" w:rsidR="00BC6335" w:rsidRPr="00063EF2" w:rsidRDefault="00BC6335" w:rsidP="00BC633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59711D" w14:textId="3C15FA78" w:rsidR="00BC6335" w:rsidRPr="00063EF2" w:rsidRDefault="00BC6335" w:rsidP="00BC6335">
            <w:pPr>
              <w:pStyle w:val="acctfourfigures"/>
              <w:tabs>
                <w:tab w:val="clear" w:pos="765"/>
              </w:tabs>
              <w:spacing w:line="240" w:lineRule="atLeast"/>
              <w:ind w:left="-75" w:right="-3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C6335" w:rsidRPr="00D246FB" w14:paraId="51B016EC" w14:textId="77777777" w:rsidTr="008F7664">
        <w:trPr>
          <w:cantSplit/>
        </w:trPr>
        <w:tc>
          <w:tcPr>
            <w:tcW w:w="4050" w:type="dxa"/>
          </w:tcPr>
          <w:p w14:paraId="5FCA052A" w14:textId="77777777" w:rsidR="00BC6335" w:rsidRPr="00063EF2" w:rsidRDefault="00BC6335" w:rsidP="00BC6335">
            <w:pPr>
              <w:pStyle w:val="ListParagraph"/>
              <w:numPr>
                <w:ilvl w:val="0"/>
                <w:numId w:val="28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6435072E" w14:textId="0057E357" w:rsidR="00BC6335" w:rsidRPr="00473E93" w:rsidRDefault="0001010D" w:rsidP="00BC63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4608A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191</w:t>
            </w:r>
          </w:p>
        </w:tc>
        <w:tc>
          <w:tcPr>
            <w:tcW w:w="180" w:type="dxa"/>
            <w:vAlign w:val="bottom"/>
          </w:tcPr>
          <w:p w14:paraId="61615144" w14:textId="77777777" w:rsidR="00BC6335" w:rsidRPr="00473E93" w:rsidRDefault="00BC6335" w:rsidP="00BC633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6D778A92" w14:textId="4A6057AE" w:rsidR="00BC6335" w:rsidRPr="00063EF2" w:rsidRDefault="0001010D" w:rsidP="00BC6335">
            <w:pPr>
              <w:pStyle w:val="acctfourfigures"/>
              <w:tabs>
                <w:tab w:val="clear" w:pos="765"/>
              </w:tabs>
              <w:spacing w:line="240" w:lineRule="atLeast"/>
              <w:ind w:left="-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BC6335" w:rsidRPr="00473E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935</w:t>
            </w:r>
          </w:p>
        </w:tc>
        <w:tc>
          <w:tcPr>
            <w:tcW w:w="180" w:type="dxa"/>
            <w:vAlign w:val="bottom"/>
          </w:tcPr>
          <w:p w14:paraId="1E0C0052" w14:textId="77777777" w:rsidR="00BC6335" w:rsidRPr="00063EF2" w:rsidRDefault="00BC6335" w:rsidP="00BC633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75183D" w14:textId="2964CED1" w:rsidR="00BC6335" w:rsidRPr="00063EF2" w:rsidRDefault="0001010D" w:rsidP="00BC63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653A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008</w:t>
            </w:r>
          </w:p>
        </w:tc>
        <w:tc>
          <w:tcPr>
            <w:tcW w:w="180" w:type="dxa"/>
            <w:vAlign w:val="bottom"/>
          </w:tcPr>
          <w:p w14:paraId="202FBCD2" w14:textId="77777777" w:rsidR="00BC6335" w:rsidRPr="00063EF2" w:rsidRDefault="00BC6335" w:rsidP="00BC633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6B83E7" w14:textId="0327FBAD" w:rsidR="00BC6335" w:rsidRPr="00063EF2" w:rsidRDefault="0001010D" w:rsidP="00BC6335">
            <w:pPr>
              <w:pStyle w:val="acctfourfigures"/>
              <w:tabs>
                <w:tab w:val="clear" w:pos="765"/>
              </w:tabs>
              <w:spacing w:line="240" w:lineRule="atLeast"/>
              <w:ind w:left="-75" w:right="-3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BC63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486</w:t>
            </w:r>
          </w:p>
        </w:tc>
      </w:tr>
      <w:tr w:rsidR="00BC6335" w:rsidRPr="00D246FB" w14:paraId="3A6E4988" w14:textId="77777777" w:rsidTr="008F7664">
        <w:trPr>
          <w:cantSplit/>
        </w:trPr>
        <w:tc>
          <w:tcPr>
            <w:tcW w:w="4050" w:type="dxa"/>
          </w:tcPr>
          <w:p w14:paraId="6B6C4C0D" w14:textId="77777777" w:rsidR="00BC6335" w:rsidRPr="00063EF2" w:rsidRDefault="00BC6335" w:rsidP="00BC6335">
            <w:pPr>
              <w:pStyle w:val="ListParagraph"/>
              <w:numPr>
                <w:ilvl w:val="0"/>
                <w:numId w:val="28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080" w:type="dxa"/>
            <w:vAlign w:val="bottom"/>
          </w:tcPr>
          <w:p w14:paraId="34AE7347" w14:textId="22448262" w:rsidR="00BC6335" w:rsidRPr="00473E93" w:rsidRDefault="0001010D" w:rsidP="00BC63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4608A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285</w:t>
            </w:r>
          </w:p>
        </w:tc>
        <w:tc>
          <w:tcPr>
            <w:tcW w:w="180" w:type="dxa"/>
            <w:vAlign w:val="bottom"/>
          </w:tcPr>
          <w:p w14:paraId="23893BA5" w14:textId="77777777" w:rsidR="00BC6335" w:rsidRPr="00473E93" w:rsidRDefault="00BC6335" w:rsidP="00BC633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62C1DC0A" w14:textId="54A52B44" w:rsidR="00BC6335" w:rsidRPr="00063EF2" w:rsidRDefault="0001010D" w:rsidP="00BC6335">
            <w:pPr>
              <w:pStyle w:val="acctfourfigures"/>
              <w:tabs>
                <w:tab w:val="clear" w:pos="765"/>
              </w:tabs>
              <w:spacing w:line="240" w:lineRule="atLeast"/>
              <w:ind w:left="-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BC6335" w:rsidRPr="00473E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655</w:t>
            </w:r>
          </w:p>
        </w:tc>
        <w:tc>
          <w:tcPr>
            <w:tcW w:w="180" w:type="dxa"/>
            <w:vAlign w:val="bottom"/>
          </w:tcPr>
          <w:p w14:paraId="42236731" w14:textId="77777777" w:rsidR="00BC6335" w:rsidRPr="00063EF2" w:rsidRDefault="00BC6335" w:rsidP="00BC633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3A8A6E" w14:textId="01EE321C" w:rsidR="00BC6335" w:rsidRPr="00063EF2" w:rsidRDefault="0001010D" w:rsidP="00BC63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653A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901</w:t>
            </w:r>
          </w:p>
        </w:tc>
        <w:tc>
          <w:tcPr>
            <w:tcW w:w="180" w:type="dxa"/>
            <w:vAlign w:val="bottom"/>
          </w:tcPr>
          <w:p w14:paraId="57DD90AD" w14:textId="77777777" w:rsidR="00BC6335" w:rsidRPr="00063EF2" w:rsidRDefault="00BC6335" w:rsidP="00BC633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041A35" w14:textId="1EA66B73" w:rsidR="00BC6335" w:rsidRPr="00063EF2" w:rsidRDefault="0001010D" w:rsidP="00BC6335">
            <w:pPr>
              <w:pStyle w:val="acctfourfigures"/>
              <w:tabs>
                <w:tab w:val="clear" w:pos="765"/>
              </w:tabs>
              <w:spacing w:line="240" w:lineRule="atLeast"/>
              <w:ind w:left="-75" w:right="-3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BC63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403</w:t>
            </w:r>
          </w:p>
        </w:tc>
      </w:tr>
      <w:tr w:rsidR="00BC6335" w:rsidRPr="00050861" w14:paraId="230D6A35" w14:textId="77777777" w:rsidTr="008F7664">
        <w:trPr>
          <w:cantSplit/>
        </w:trPr>
        <w:tc>
          <w:tcPr>
            <w:tcW w:w="4050" w:type="dxa"/>
          </w:tcPr>
          <w:p w14:paraId="3407BDEC" w14:textId="77777777" w:rsidR="00BC6335" w:rsidRPr="00063EF2" w:rsidRDefault="00BC6335" w:rsidP="00BC6335">
            <w:pPr>
              <w:pStyle w:val="ListParagraph"/>
              <w:numPr>
                <w:ilvl w:val="0"/>
                <w:numId w:val="28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ระบบสายส่ง</w:t>
            </w:r>
          </w:p>
        </w:tc>
        <w:tc>
          <w:tcPr>
            <w:tcW w:w="1080" w:type="dxa"/>
            <w:vAlign w:val="bottom"/>
          </w:tcPr>
          <w:p w14:paraId="280DE692" w14:textId="3DBBB25A" w:rsidR="00BC6335" w:rsidRPr="00473E93" w:rsidRDefault="001450F0" w:rsidP="00BC63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60,870</w:t>
            </w:r>
          </w:p>
        </w:tc>
        <w:tc>
          <w:tcPr>
            <w:tcW w:w="180" w:type="dxa"/>
            <w:vAlign w:val="bottom"/>
          </w:tcPr>
          <w:p w14:paraId="38532EBB" w14:textId="77777777" w:rsidR="00BC6335" w:rsidRPr="00473E93" w:rsidRDefault="00BC6335" w:rsidP="00BC633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6A347E8B" w14:textId="720D7658" w:rsidR="00BC6335" w:rsidRPr="00063EF2" w:rsidRDefault="0001010D" w:rsidP="00BC6335">
            <w:pPr>
              <w:pStyle w:val="acctfourfigures"/>
              <w:tabs>
                <w:tab w:val="clear" w:pos="765"/>
              </w:tabs>
              <w:spacing w:line="240" w:lineRule="atLeast"/>
              <w:ind w:left="-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BC6335" w:rsidRPr="00473E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184</w:t>
            </w:r>
          </w:p>
        </w:tc>
        <w:tc>
          <w:tcPr>
            <w:tcW w:w="180" w:type="dxa"/>
            <w:vAlign w:val="bottom"/>
          </w:tcPr>
          <w:p w14:paraId="7AE786B0" w14:textId="77777777" w:rsidR="00BC6335" w:rsidRPr="00063EF2" w:rsidRDefault="00BC6335" w:rsidP="00BC633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27193B" w14:textId="081CA88E" w:rsidR="00BC6335" w:rsidRPr="00063EF2" w:rsidRDefault="00653A2F" w:rsidP="00BC633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9FFB9AF" w14:textId="77777777" w:rsidR="00BC6335" w:rsidRPr="00063EF2" w:rsidRDefault="00BC6335" w:rsidP="00BC633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8352D5" w14:textId="0C41441B" w:rsidR="00BC6335" w:rsidRPr="00063EF2" w:rsidRDefault="00BC6335" w:rsidP="00BC6335">
            <w:pPr>
              <w:pStyle w:val="acctfourfigures"/>
              <w:tabs>
                <w:tab w:val="clear" w:pos="765"/>
              </w:tabs>
              <w:spacing w:line="240" w:lineRule="atLeast"/>
              <w:ind w:left="-75" w:right="-3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9005A" w:rsidRPr="00D246FB" w14:paraId="34EE85E9" w14:textId="77777777" w:rsidTr="004B240F">
        <w:trPr>
          <w:cantSplit/>
        </w:trPr>
        <w:tc>
          <w:tcPr>
            <w:tcW w:w="4050" w:type="dxa"/>
          </w:tcPr>
          <w:p w14:paraId="3F1E6F35" w14:textId="58AA7F82" w:rsidR="0079005A" w:rsidRPr="00063EF2" w:rsidRDefault="0079005A" w:rsidP="0079005A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lastRenderedPageBreak/>
              <w:t>ดอกเบี้ย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0D9D2AFC" w14:textId="3D76F33F" w:rsidR="0079005A" w:rsidRDefault="0001010D" w:rsidP="007900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="0079005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591</w:t>
            </w:r>
          </w:p>
        </w:tc>
        <w:tc>
          <w:tcPr>
            <w:tcW w:w="180" w:type="dxa"/>
            <w:vAlign w:val="bottom"/>
          </w:tcPr>
          <w:p w14:paraId="6186BA25" w14:textId="77777777" w:rsidR="0079005A" w:rsidRPr="00063EF2" w:rsidRDefault="0079005A" w:rsidP="0079005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08A00AEA" w14:textId="381D0616" w:rsidR="0079005A" w:rsidRPr="000D72D7" w:rsidRDefault="0001010D" w:rsidP="0079005A">
            <w:pPr>
              <w:pStyle w:val="acctfourfigures"/>
              <w:tabs>
                <w:tab w:val="clear" w:pos="765"/>
              </w:tabs>
              <w:spacing w:line="240" w:lineRule="atLeast"/>
              <w:ind w:left="-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  <w:r w:rsidR="0079005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543</w:t>
            </w:r>
          </w:p>
        </w:tc>
        <w:tc>
          <w:tcPr>
            <w:tcW w:w="180" w:type="dxa"/>
            <w:vAlign w:val="bottom"/>
          </w:tcPr>
          <w:p w14:paraId="7ECF74F1" w14:textId="77777777" w:rsidR="0079005A" w:rsidRPr="00063EF2" w:rsidRDefault="0079005A" w:rsidP="0079005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C63BC1" w14:textId="6C2D0394" w:rsidR="0079005A" w:rsidRDefault="00AC184D" w:rsidP="007900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9005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180" w:type="dxa"/>
            <w:vAlign w:val="bottom"/>
          </w:tcPr>
          <w:p w14:paraId="0AEF6536" w14:textId="77777777" w:rsidR="0079005A" w:rsidRPr="00063EF2" w:rsidRDefault="0079005A" w:rsidP="0079005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0A731B" w14:textId="127EB028" w:rsidR="0079005A" w:rsidRPr="000D72D7" w:rsidRDefault="0001010D" w:rsidP="0079005A">
            <w:pPr>
              <w:pStyle w:val="acctfourfigures"/>
              <w:tabs>
                <w:tab w:val="clear" w:pos="765"/>
              </w:tabs>
              <w:spacing w:line="240" w:lineRule="atLeast"/>
              <w:ind w:left="-75" w:right="-3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9005A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242</w:t>
            </w:r>
          </w:p>
        </w:tc>
      </w:tr>
      <w:tr w:rsidR="00BC6335" w:rsidRPr="00D246FB" w14:paraId="25E7DA6F" w14:textId="77777777" w:rsidTr="004B240F">
        <w:trPr>
          <w:cantSplit/>
        </w:trPr>
        <w:tc>
          <w:tcPr>
            <w:tcW w:w="4050" w:type="dxa"/>
          </w:tcPr>
          <w:p w14:paraId="50B5B2C1" w14:textId="77777777" w:rsidR="00BC6335" w:rsidRPr="00063EF2" w:rsidRDefault="00BC6335" w:rsidP="00BC6335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ค่าใช้จ่ายสัญญาเช่าระยะสั้น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t>สัญญาเช่าสินทรัพย์ที่มีมูลค่าต่ำ</w:t>
            </w:r>
          </w:p>
        </w:tc>
        <w:tc>
          <w:tcPr>
            <w:tcW w:w="1080" w:type="dxa"/>
          </w:tcPr>
          <w:p w14:paraId="33E10938" w14:textId="77777777" w:rsidR="00BC6335" w:rsidRDefault="00BC6335" w:rsidP="00BC63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59763BD" w14:textId="4D32B35E" w:rsidR="00653A2F" w:rsidRPr="00063EF2" w:rsidRDefault="0001010D" w:rsidP="00BC63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653A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791</w:t>
            </w:r>
          </w:p>
        </w:tc>
        <w:tc>
          <w:tcPr>
            <w:tcW w:w="180" w:type="dxa"/>
            <w:vAlign w:val="bottom"/>
          </w:tcPr>
          <w:p w14:paraId="7BDA2A64" w14:textId="77777777" w:rsidR="00BC6335" w:rsidRPr="00063EF2" w:rsidRDefault="00BC6335" w:rsidP="00BC633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89540C6" w14:textId="77777777" w:rsidR="00BC6335" w:rsidRDefault="00BC6335" w:rsidP="00BC63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E1DFA77" w14:textId="0C2BB0EC" w:rsidR="00BC6335" w:rsidRPr="00063EF2" w:rsidRDefault="0001010D" w:rsidP="00BC6335">
            <w:pPr>
              <w:pStyle w:val="acctfourfigures"/>
              <w:tabs>
                <w:tab w:val="clear" w:pos="765"/>
              </w:tabs>
              <w:spacing w:line="240" w:lineRule="atLeast"/>
              <w:ind w:left="-7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BC63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491</w:t>
            </w:r>
          </w:p>
        </w:tc>
        <w:tc>
          <w:tcPr>
            <w:tcW w:w="180" w:type="dxa"/>
            <w:vAlign w:val="bottom"/>
          </w:tcPr>
          <w:p w14:paraId="1F1E7F93" w14:textId="77777777" w:rsidR="00BC6335" w:rsidRPr="00063EF2" w:rsidRDefault="00BC6335" w:rsidP="00BC633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95063A" w14:textId="77777777" w:rsidR="00653A2F" w:rsidRDefault="00653A2F" w:rsidP="00BC63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010E3CB" w14:textId="2A95CB18" w:rsidR="00BC6335" w:rsidRPr="00063EF2" w:rsidRDefault="0001010D" w:rsidP="00BC63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653A2F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143</w:t>
            </w:r>
          </w:p>
        </w:tc>
        <w:tc>
          <w:tcPr>
            <w:tcW w:w="180" w:type="dxa"/>
            <w:vAlign w:val="bottom"/>
          </w:tcPr>
          <w:p w14:paraId="52FFE831" w14:textId="77777777" w:rsidR="00BC6335" w:rsidRPr="00063EF2" w:rsidRDefault="00BC6335" w:rsidP="00BC633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F57E5D" w14:textId="77777777" w:rsidR="00BC6335" w:rsidRPr="00063EF2" w:rsidRDefault="00BC6335" w:rsidP="00BC63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4DBF8E3" w14:textId="70A2C421" w:rsidR="00BC6335" w:rsidRPr="00063EF2" w:rsidRDefault="0001010D" w:rsidP="00BC6335">
            <w:pPr>
              <w:pStyle w:val="acctfourfigures"/>
              <w:tabs>
                <w:tab w:val="clear" w:pos="765"/>
              </w:tabs>
              <w:spacing w:line="240" w:lineRule="atLeast"/>
              <w:ind w:left="-75" w:right="-3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BC633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866</w:t>
            </w:r>
          </w:p>
        </w:tc>
      </w:tr>
      <w:bookmarkEnd w:id="10"/>
    </w:tbl>
    <w:p w14:paraId="4AB3901E" w14:textId="77777777" w:rsidR="00620570" w:rsidRPr="001A20C4" w:rsidRDefault="00620570" w:rsidP="00D86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14"/>
          <w:szCs w:val="14"/>
          <w:cs/>
          <w:lang w:val="th-TH"/>
        </w:rPr>
      </w:pPr>
    </w:p>
    <w:p w14:paraId="2B876FB2" w14:textId="40005273" w:rsidR="0086551C" w:rsidRDefault="00620570" w:rsidP="00A246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01010D" w:rsidRPr="0001010D">
        <w:rPr>
          <w:rFonts w:ascii="Angsana New" w:hAnsi="Angsana New"/>
          <w:sz w:val="30"/>
          <w:szCs w:val="30"/>
        </w:rPr>
        <w:t>2565</w:t>
      </w:r>
      <w:r w:rsidRPr="00D246FB">
        <w:rPr>
          <w:rFonts w:ascii="Angsana New" w:hAnsi="Angsana New"/>
          <w:sz w:val="30"/>
          <w:szCs w:val="30"/>
        </w:rPr>
        <w:t xml:space="preserve"> </w:t>
      </w:r>
      <w:r w:rsidRPr="00653A2F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</w:t>
      </w:r>
      <w:r w:rsidRPr="00653A2F">
        <w:rPr>
          <w:rFonts w:ascii="Angsana New" w:hAnsi="Angsana New" w:hint="cs"/>
          <w:sz w:val="30"/>
          <w:szCs w:val="30"/>
          <w:cs/>
        </w:rPr>
        <w:t>ของ</w:t>
      </w:r>
      <w:r w:rsidRPr="00653A2F">
        <w:rPr>
          <w:rFonts w:ascii="Angsana New" w:hAnsi="Angsana New"/>
          <w:sz w:val="30"/>
          <w:szCs w:val="30"/>
          <w:cs/>
        </w:rPr>
        <w:t xml:space="preserve">กลุ่มบริษัทและบริษัท มีจำนวน </w:t>
      </w:r>
      <w:r w:rsidR="0001010D" w:rsidRPr="0001010D">
        <w:rPr>
          <w:rFonts w:ascii="Angsana New" w:hAnsi="Angsana New"/>
          <w:sz w:val="30"/>
          <w:szCs w:val="30"/>
        </w:rPr>
        <w:t>1</w:t>
      </w:r>
      <w:r w:rsidR="00AC184D">
        <w:rPr>
          <w:rFonts w:ascii="Angsana New" w:hAnsi="Angsana New"/>
          <w:sz w:val="30"/>
          <w:szCs w:val="30"/>
        </w:rPr>
        <w:t>8</w:t>
      </w:r>
      <w:r w:rsidR="0001010D" w:rsidRPr="0001010D">
        <w:rPr>
          <w:rFonts w:ascii="Angsana New" w:hAnsi="Angsana New"/>
          <w:sz w:val="30"/>
          <w:szCs w:val="30"/>
        </w:rPr>
        <w:t>7</w:t>
      </w:r>
      <w:r w:rsidR="005A2D9B" w:rsidRPr="00653A2F">
        <w:rPr>
          <w:rFonts w:ascii="Angsana New" w:hAnsi="Angsana New"/>
          <w:sz w:val="30"/>
          <w:szCs w:val="30"/>
        </w:rPr>
        <w:t>.</w:t>
      </w:r>
      <w:r w:rsidR="00AC184D">
        <w:rPr>
          <w:rFonts w:ascii="Angsana New" w:hAnsi="Angsana New"/>
          <w:sz w:val="30"/>
          <w:szCs w:val="30"/>
        </w:rPr>
        <w:t>27</w:t>
      </w:r>
      <w:r w:rsidRPr="00653A2F">
        <w:rPr>
          <w:rFonts w:ascii="Angsana New" w:hAnsi="Angsana New"/>
          <w:sz w:val="30"/>
          <w:szCs w:val="30"/>
        </w:rPr>
        <w:t xml:space="preserve"> </w:t>
      </w:r>
      <w:r w:rsidRPr="00653A2F">
        <w:rPr>
          <w:rFonts w:ascii="Angsana New" w:hAnsi="Angsana New"/>
          <w:sz w:val="30"/>
          <w:szCs w:val="30"/>
          <w:cs/>
        </w:rPr>
        <w:t>ล้านบาท</w:t>
      </w:r>
      <w:r w:rsidRPr="00653A2F">
        <w:rPr>
          <w:rFonts w:ascii="Angsana New" w:hAnsi="Angsana New"/>
          <w:sz w:val="30"/>
          <w:szCs w:val="30"/>
        </w:rPr>
        <w:t xml:space="preserve"> </w:t>
      </w:r>
      <w:r w:rsidRPr="00653A2F">
        <w:rPr>
          <w:rFonts w:ascii="Angsana New" w:hAnsi="Angsana New"/>
          <w:sz w:val="30"/>
          <w:szCs w:val="30"/>
          <w:cs/>
        </w:rPr>
        <w:t xml:space="preserve">และ </w:t>
      </w:r>
      <w:r w:rsidR="0001010D" w:rsidRPr="0001010D">
        <w:rPr>
          <w:rFonts w:ascii="Angsana New" w:hAnsi="Angsana New"/>
          <w:sz w:val="30"/>
          <w:szCs w:val="30"/>
        </w:rPr>
        <w:t>17</w:t>
      </w:r>
      <w:r w:rsidR="005A2D9B" w:rsidRPr="00653A2F">
        <w:rPr>
          <w:rFonts w:ascii="Angsana New" w:hAnsi="Angsana New"/>
          <w:sz w:val="30"/>
          <w:szCs w:val="30"/>
        </w:rPr>
        <w:t>.</w:t>
      </w:r>
      <w:r w:rsidR="0001010D" w:rsidRPr="0001010D">
        <w:rPr>
          <w:rFonts w:ascii="Angsana New" w:hAnsi="Angsana New"/>
          <w:sz w:val="30"/>
          <w:szCs w:val="30"/>
        </w:rPr>
        <w:t>76</w:t>
      </w:r>
      <w:r w:rsidR="00EF45BD" w:rsidRPr="00653A2F">
        <w:rPr>
          <w:rFonts w:ascii="Angsana New" w:hAnsi="Angsana New"/>
          <w:sz w:val="30"/>
          <w:szCs w:val="30"/>
        </w:rPr>
        <w:t xml:space="preserve"> </w:t>
      </w:r>
      <w:r w:rsidRPr="00653A2F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76621F">
        <w:rPr>
          <w:rFonts w:ascii="Angsana New" w:hAnsi="Angsana New"/>
          <w:sz w:val="30"/>
          <w:szCs w:val="30"/>
        </w:rPr>
        <w:t xml:space="preserve"> </w:t>
      </w:r>
      <w:r w:rsidR="0076621F">
        <w:rPr>
          <w:rFonts w:ascii="Angsana New" w:hAnsi="Angsana New"/>
          <w:i/>
          <w:iCs/>
          <w:sz w:val="30"/>
          <w:szCs w:val="30"/>
        </w:rPr>
        <w:t>(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2564</w:t>
      </w:r>
      <w:r w:rsidR="0076621F">
        <w:rPr>
          <w:rFonts w:ascii="Angsana New" w:hAnsi="Angsana New"/>
          <w:i/>
          <w:iCs/>
          <w:sz w:val="30"/>
          <w:szCs w:val="30"/>
        </w:rPr>
        <w:t xml:space="preserve">: 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159</w:t>
      </w:r>
      <w:r w:rsidR="0076621F">
        <w:rPr>
          <w:rFonts w:ascii="Angsana New" w:hAnsi="Angsana New"/>
          <w:i/>
          <w:iCs/>
          <w:sz w:val="30"/>
          <w:szCs w:val="30"/>
        </w:rPr>
        <w:t>.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38</w:t>
      </w:r>
      <w:r w:rsidR="0076621F">
        <w:rPr>
          <w:rFonts w:ascii="Angsana New" w:hAnsi="Angsana New"/>
          <w:i/>
          <w:iCs/>
          <w:sz w:val="30"/>
          <w:szCs w:val="30"/>
        </w:rPr>
        <w:t xml:space="preserve"> </w:t>
      </w:r>
      <w:r w:rsidR="0076621F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18</w:t>
      </w:r>
      <w:r w:rsidR="0076621F">
        <w:rPr>
          <w:rFonts w:ascii="Angsana New" w:hAnsi="Angsana New"/>
          <w:i/>
          <w:iCs/>
          <w:sz w:val="30"/>
          <w:szCs w:val="30"/>
        </w:rPr>
        <w:t>.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79</w:t>
      </w:r>
      <w:r w:rsidR="0076621F">
        <w:rPr>
          <w:rFonts w:ascii="Angsana New" w:hAnsi="Angsana New"/>
          <w:i/>
          <w:iCs/>
          <w:sz w:val="30"/>
          <w:szCs w:val="30"/>
        </w:rPr>
        <w:t xml:space="preserve"> </w:t>
      </w:r>
      <w:r w:rsidR="0076621F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76621F">
        <w:rPr>
          <w:rFonts w:ascii="Angsana New" w:hAnsi="Angsana New"/>
          <w:i/>
          <w:iCs/>
          <w:sz w:val="30"/>
          <w:szCs w:val="30"/>
        </w:rPr>
        <w:t>)</w:t>
      </w:r>
    </w:p>
    <w:p w14:paraId="355AE2C5" w14:textId="77777777" w:rsidR="00163F33" w:rsidRPr="001A20C4" w:rsidRDefault="00163F33" w:rsidP="00A246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05D4D11D" w14:textId="77777777" w:rsidR="008E6A54" w:rsidRPr="00D246FB" w:rsidRDefault="008E6A54" w:rsidP="008E6A5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246FB">
        <w:rPr>
          <w:rFonts w:ascii="Angsana New" w:hAnsi="Angsana New" w:hint="cs"/>
          <w:b/>
          <w:bCs/>
          <w:sz w:val="30"/>
          <w:szCs w:val="30"/>
          <w:cs/>
          <w:lang w:val="th-TH"/>
        </w:rPr>
        <w:t>ค่าความนิยมและสินทรัพย์ไม่มีตัวตน</w:t>
      </w:r>
    </w:p>
    <w:p w14:paraId="50670A05" w14:textId="77777777" w:rsidR="008E6A54" w:rsidRPr="00033379" w:rsidRDefault="008E6A54" w:rsidP="008E6A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3"/>
        <w:jc w:val="thaiDistribute"/>
        <w:rPr>
          <w:rFonts w:ascii="Angsana New" w:hAnsi="Angsana New"/>
          <w:sz w:val="14"/>
          <w:szCs w:val="14"/>
        </w:rPr>
      </w:pPr>
    </w:p>
    <w:tbl>
      <w:tblPr>
        <w:tblW w:w="108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810"/>
        <w:gridCol w:w="270"/>
        <w:gridCol w:w="900"/>
        <w:gridCol w:w="270"/>
        <w:gridCol w:w="990"/>
        <w:gridCol w:w="270"/>
        <w:gridCol w:w="901"/>
        <w:gridCol w:w="269"/>
        <w:gridCol w:w="1081"/>
        <w:gridCol w:w="269"/>
        <w:gridCol w:w="980"/>
        <w:gridCol w:w="10"/>
        <w:gridCol w:w="1080"/>
      </w:tblGrid>
      <w:tr w:rsidR="00AB0FAD" w:rsidRPr="00C9211D" w14:paraId="28DE8EB0" w14:textId="77777777" w:rsidTr="00540280">
        <w:trPr>
          <w:gridAfter w:val="2"/>
          <w:wAfter w:w="1090" w:type="dxa"/>
          <w:tblHeader/>
        </w:trPr>
        <w:tc>
          <w:tcPr>
            <w:tcW w:w="2790" w:type="dxa"/>
            <w:vAlign w:val="bottom"/>
          </w:tcPr>
          <w:p w14:paraId="1BF83C68" w14:textId="77777777" w:rsidR="00AB0FAD" w:rsidRPr="00C9211D" w:rsidRDefault="00AB0FAD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10" w:type="dxa"/>
            <w:gridSpan w:val="11"/>
          </w:tcPr>
          <w:p w14:paraId="1D322C6A" w14:textId="1F6A3721" w:rsidR="00AB0FAD" w:rsidRPr="00C9211D" w:rsidRDefault="00AB0FAD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21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B0FAD" w:rsidRPr="00C9211D" w14:paraId="0EDBCCC4" w14:textId="77777777" w:rsidTr="00540280">
        <w:trPr>
          <w:gridAfter w:val="1"/>
          <w:wAfter w:w="1080" w:type="dxa"/>
          <w:tblHeader/>
        </w:trPr>
        <w:tc>
          <w:tcPr>
            <w:tcW w:w="2790" w:type="dxa"/>
            <w:vAlign w:val="bottom"/>
          </w:tcPr>
          <w:p w14:paraId="7D14C7E8" w14:textId="77777777" w:rsidR="00AB0FAD" w:rsidRPr="00C9211D" w:rsidRDefault="00AB0FAD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146048C" w14:textId="6ED81F06" w:rsidR="00AB0FAD" w:rsidRPr="00C9211D" w:rsidRDefault="00AB0FAD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sz w:val="26"/>
                <w:szCs w:val="26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  <w:vAlign w:val="bottom"/>
          </w:tcPr>
          <w:p w14:paraId="16292CAE" w14:textId="77777777" w:rsidR="00AB0FAD" w:rsidRPr="00C9211D" w:rsidRDefault="00AB0FAD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615A627" w14:textId="77777777" w:rsidR="00AB0FAD" w:rsidRPr="00C9211D" w:rsidRDefault="00AB0FAD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sz w:val="26"/>
                <w:szCs w:val="26"/>
                <w:cs/>
              </w:rPr>
              <w:t>สิทธิในการพัฒนา</w:t>
            </w:r>
          </w:p>
          <w:p w14:paraId="44A3BD11" w14:textId="6D74D4D3" w:rsidR="00AB0FAD" w:rsidRPr="00C9211D" w:rsidRDefault="00AB0FAD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270" w:type="dxa"/>
            <w:vAlign w:val="bottom"/>
          </w:tcPr>
          <w:p w14:paraId="5899154F" w14:textId="77777777" w:rsidR="00AB0FAD" w:rsidRPr="00C9211D" w:rsidRDefault="00AB0FAD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B0B18F5" w14:textId="77777777" w:rsidR="00AB0FAD" w:rsidRPr="00C9211D" w:rsidRDefault="00AB0FAD" w:rsidP="00230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sz w:val="26"/>
                <w:szCs w:val="26"/>
                <w:cs/>
              </w:rPr>
              <w:t>ค่าความนิยม</w:t>
            </w:r>
          </w:p>
          <w:p w14:paraId="097D1F71" w14:textId="77777777" w:rsidR="00AB0FAD" w:rsidRPr="00C9211D" w:rsidRDefault="00AB0FAD" w:rsidP="00230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จากการซื้อ</w:t>
            </w:r>
          </w:p>
          <w:p w14:paraId="03D35344" w14:textId="5063388B" w:rsidR="00AB0FAD" w:rsidRPr="00C9211D" w:rsidRDefault="00AB0FAD" w:rsidP="00230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</w:t>
            </w:r>
          </w:p>
        </w:tc>
        <w:tc>
          <w:tcPr>
            <w:tcW w:w="270" w:type="dxa"/>
          </w:tcPr>
          <w:p w14:paraId="6053E574" w14:textId="77777777" w:rsidR="00AB0FAD" w:rsidRPr="00C9211D" w:rsidRDefault="00AB0FAD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7C3EAD5A" w14:textId="451D1DED" w:rsidR="00AB0FAD" w:rsidRPr="00C9211D" w:rsidRDefault="00634471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211D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สิทธิการใช้</w:t>
            </w:r>
            <w:r w:rsidR="0054028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ระบบ</w:t>
            </w:r>
            <w:r w:rsidRPr="00C9211D">
              <w:rPr>
                <w:rFonts w:asciiTheme="majorBidi" w:hAnsiTheme="majorBidi" w:cstheme="majorBidi"/>
                <w:sz w:val="26"/>
                <w:szCs w:val="26"/>
                <w:cs/>
              </w:rPr>
              <w:t>สายส่ง</w:t>
            </w:r>
          </w:p>
        </w:tc>
        <w:tc>
          <w:tcPr>
            <w:tcW w:w="269" w:type="dxa"/>
            <w:vAlign w:val="bottom"/>
          </w:tcPr>
          <w:p w14:paraId="5D2E09D4" w14:textId="318952EA" w:rsidR="00AB0FAD" w:rsidRPr="00C9211D" w:rsidRDefault="00AB0FAD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73CDE47F" w14:textId="77777777" w:rsidR="00AB0FAD" w:rsidRPr="00C9211D" w:rsidRDefault="00AB0FAD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sz w:val="26"/>
                <w:szCs w:val="26"/>
                <w:cs/>
              </w:rPr>
              <w:t>สิทธิในสัญญา</w:t>
            </w:r>
          </w:p>
          <w:p w14:paraId="4A3BF7B6" w14:textId="39866498" w:rsidR="00AB0FAD" w:rsidRPr="00C9211D" w:rsidRDefault="00AB0FAD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211D">
              <w:rPr>
                <w:rFonts w:asciiTheme="majorBidi" w:hAnsiTheme="majorBidi" w:cstheme="majorBidi"/>
                <w:sz w:val="26"/>
                <w:szCs w:val="26"/>
                <w:cs/>
              </w:rPr>
              <w:t>ซื้อขายไฟฟ้า</w:t>
            </w:r>
          </w:p>
        </w:tc>
        <w:tc>
          <w:tcPr>
            <w:tcW w:w="269" w:type="dxa"/>
            <w:vAlign w:val="bottom"/>
          </w:tcPr>
          <w:p w14:paraId="799AD7F5" w14:textId="77777777" w:rsidR="00AB0FAD" w:rsidRPr="00C9211D" w:rsidRDefault="00AB0FAD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45BBFD9" w14:textId="77777777" w:rsidR="00AB0FAD" w:rsidRPr="00C9211D" w:rsidRDefault="00AB0FAD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B0FAD" w:rsidRPr="00C9211D" w14:paraId="68A8C1F7" w14:textId="77777777" w:rsidTr="00540280">
        <w:trPr>
          <w:gridAfter w:val="2"/>
          <w:wAfter w:w="1090" w:type="dxa"/>
          <w:trHeight w:val="299"/>
          <w:tblHeader/>
        </w:trPr>
        <w:tc>
          <w:tcPr>
            <w:tcW w:w="2790" w:type="dxa"/>
            <w:vAlign w:val="bottom"/>
          </w:tcPr>
          <w:p w14:paraId="214B2205" w14:textId="77777777" w:rsidR="00AB0FAD" w:rsidRPr="00C9211D" w:rsidRDefault="00AB0FAD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10" w:type="dxa"/>
            <w:gridSpan w:val="11"/>
          </w:tcPr>
          <w:p w14:paraId="5A64D0BD" w14:textId="0B8D4771" w:rsidR="00AB0FAD" w:rsidRPr="00C9211D" w:rsidRDefault="00AB0FAD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21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B0FAD" w:rsidRPr="00C9211D" w14:paraId="7F8515A7" w14:textId="77777777" w:rsidTr="00540280">
        <w:trPr>
          <w:gridAfter w:val="1"/>
          <w:wAfter w:w="1080" w:type="dxa"/>
        </w:trPr>
        <w:tc>
          <w:tcPr>
            <w:tcW w:w="2790" w:type="dxa"/>
            <w:vAlign w:val="bottom"/>
          </w:tcPr>
          <w:p w14:paraId="2D2622BC" w14:textId="77777777" w:rsidR="00AB0FAD" w:rsidRPr="00C9211D" w:rsidRDefault="00AB0FAD" w:rsidP="00F0127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10" w:type="dxa"/>
            <w:vAlign w:val="bottom"/>
          </w:tcPr>
          <w:p w14:paraId="2B0F3F65" w14:textId="0AC9A6A3" w:rsidR="00AB0FAD" w:rsidRPr="00C9211D" w:rsidRDefault="00AB0FAD" w:rsidP="008E6A5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FFC8E8" w14:textId="77777777" w:rsidR="00AB0FAD" w:rsidRPr="00C9211D" w:rsidRDefault="00AB0FAD" w:rsidP="008E6A5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9CB1D23" w14:textId="77777777" w:rsidR="00AB0FAD" w:rsidRPr="00C9211D" w:rsidRDefault="00AB0FAD" w:rsidP="008E6A5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0298BAD" w14:textId="77777777" w:rsidR="00AB0FAD" w:rsidRPr="00C9211D" w:rsidRDefault="00AB0FAD" w:rsidP="008E6A5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4E05307" w14:textId="77777777" w:rsidR="00AB0FAD" w:rsidRPr="00C9211D" w:rsidRDefault="00AB0FAD" w:rsidP="008E6A5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AAEBA3" w14:textId="77777777" w:rsidR="00AB0FAD" w:rsidRPr="00C9211D" w:rsidRDefault="00AB0FAD" w:rsidP="008E6A5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6FA1F5BD" w14:textId="77777777" w:rsidR="00AB0FAD" w:rsidRPr="00C9211D" w:rsidRDefault="00AB0FAD" w:rsidP="008E6A5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2CDDEBAA" w14:textId="31C1B74E" w:rsidR="00AB0FAD" w:rsidRPr="00C9211D" w:rsidRDefault="00AB0FAD" w:rsidP="008E6A5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58A6B478" w14:textId="77777777" w:rsidR="00AB0FAD" w:rsidRPr="00C9211D" w:rsidRDefault="00AB0FAD" w:rsidP="008E6A5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0E664606" w14:textId="77777777" w:rsidR="00AB0FAD" w:rsidRPr="00C9211D" w:rsidRDefault="00AB0FAD" w:rsidP="008E6A5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4991346" w14:textId="77777777" w:rsidR="00AB0FAD" w:rsidRPr="00C9211D" w:rsidRDefault="00AB0FAD" w:rsidP="008E6A5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0FAD" w:rsidRPr="00C9211D" w14:paraId="256F9864" w14:textId="77777777" w:rsidTr="00540280">
        <w:trPr>
          <w:gridAfter w:val="1"/>
          <w:wAfter w:w="1080" w:type="dxa"/>
        </w:trPr>
        <w:tc>
          <w:tcPr>
            <w:tcW w:w="2790" w:type="dxa"/>
            <w:vAlign w:val="bottom"/>
          </w:tcPr>
          <w:p w14:paraId="2F9CB4D6" w14:textId="5517E32F" w:rsidR="00AB0FAD" w:rsidRPr="00C9211D" w:rsidRDefault="00AB0FAD" w:rsidP="00BC633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01010D" w:rsidRPr="0001010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921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="0001010D" w:rsidRPr="0001010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810" w:type="dxa"/>
            <w:vAlign w:val="bottom"/>
          </w:tcPr>
          <w:p w14:paraId="29D23150" w14:textId="3D9FF4AB" w:rsidR="00AB0FAD" w:rsidRPr="00C9211D" w:rsidRDefault="0001010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sz w:val="26"/>
                <w:szCs w:val="26"/>
              </w:rPr>
              <w:t>149</w:t>
            </w:r>
            <w:r w:rsidR="00AB0FAD" w:rsidRPr="00C921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sz w:val="26"/>
                <w:szCs w:val="26"/>
              </w:rPr>
              <w:t>523</w:t>
            </w:r>
          </w:p>
        </w:tc>
        <w:tc>
          <w:tcPr>
            <w:tcW w:w="270" w:type="dxa"/>
            <w:vAlign w:val="bottom"/>
          </w:tcPr>
          <w:p w14:paraId="7FBA8D0B" w14:textId="77777777" w:rsidR="00AB0FAD" w:rsidRPr="00C9211D" w:rsidRDefault="00AB0FAD" w:rsidP="00BC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2C1EE09" w14:textId="5924A28E" w:rsidR="00AB0FAD" w:rsidRPr="00C9211D" w:rsidRDefault="0001010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sz w:val="26"/>
                <w:szCs w:val="26"/>
              </w:rPr>
              <w:t>600</w:t>
            </w:r>
            <w:r w:rsidR="00AB0FAD" w:rsidRPr="00C921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sz w:val="26"/>
                <w:szCs w:val="26"/>
              </w:rPr>
              <w:t>742</w:t>
            </w:r>
          </w:p>
        </w:tc>
        <w:tc>
          <w:tcPr>
            <w:tcW w:w="270" w:type="dxa"/>
            <w:vAlign w:val="bottom"/>
          </w:tcPr>
          <w:p w14:paraId="54D59FAB" w14:textId="77777777" w:rsidR="00AB0FAD" w:rsidRPr="00C9211D" w:rsidRDefault="00AB0FAD" w:rsidP="00BC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25B3924" w14:textId="2C1A8379" w:rsidR="00AB0FAD" w:rsidRPr="00C9211D" w:rsidRDefault="0001010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sz w:val="26"/>
                <w:szCs w:val="26"/>
              </w:rPr>
              <w:t>628</w:t>
            </w:r>
            <w:r w:rsidR="00AB0FAD" w:rsidRPr="00C921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sz w:val="26"/>
                <w:szCs w:val="26"/>
              </w:rPr>
              <w:t>167</w:t>
            </w:r>
          </w:p>
        </w:tc>
        <w:tc>
          <w:tcPr>
            <w:tcW w:w="270" w:type="dxa"/>
          </w:tcPr>
          <w:p w14:paraId="4C599E52" w14:textId="77777777" w:rsidR="00AB0FAD" w:rsidRPr="00C9211D" w:rsidRDefault="00AB0FAD" w:rsidP="00BC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1AC6A0BB" w14:textId="422DE054" w:rsidR="00AB0FAD" w:rsidRPr="00C9211D" w:rsidRDefault="002112C4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20ABE1A3" w14:textId="335D3BA9" w:rsidR="00AB0FAD" w:rsidRPr="00C9211D" w:rsidRDefault="00AB0FAD" w:rsidP="00BC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7CFBEF98" w14:textId="32E7E308" w:rsidR="00AB0FAD" w:rsidRPr="00C9211D" w:rsidRDefault="0001010D" w:rsidP="00BC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AB0FAD" w:rsidRPr="00C921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sz w:val="26"/>
                <w:szCs w:val="26"/>
              </w:rPr>
              <w:t>897</w:t>
            </w:r>
            <w:r w:rsidR="00AB0FAD" w:rsidRPr="00C921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sz w:val="26"/>
                <w:szCs w:val="26"/>
              </w:rPr>
              <w:t>788</w:t>
            </w:r>
          </w:p>
        </w:tc>
        <w:tc>
          <w:tcPr>
            <w:tcW w:w="269" w:type="dxa"/>
            <w:vAlign w:val="bottom"/>
          </w:tcPr>
          <w:p w14:paraId="6823A210" w14:textId="77777777" w:rsidR="00AB0FAD" w:rsidRPr="00C9211D" w:rsidRDefault="00AB0FAD" w:rsidP="00BC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A0D25CA" w14:textId="6F7B6E1F" w:rsidR="00AB0FAD" w:rsidRPr="00C9211D" w:rsidRDefault="0001010D" w:rsidP="00BC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rPr>
                <w:rFonts w:asciiTheme="majorBidi" w:hAnsiTheme="majorBidi" w:cstheme="majorBidi"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AB0FAD" w:rsidRPr="00C921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sz w:val="26"/>
                <w:szCs w:val="26"/>
              </w:rPr>
              <w:t>276</w:t>
            </w:r>
            <w:r w:rsidR="00AB0FAD" w:rsidRPr="00C921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sz w:val="26"/>
                <w:szCs w:val="26"/>
              </w:rPr>
              <w:t>220</w:t>
            </w:r>
          </w:p>
        </w:tc>
      </w:tr>
      <w:tr w:rsidR="00AB0FAD" w:rsidRPr="00C9211D" w14:paraId="0F58D07D" w14:textId="77777777" w:rsidTr="00540280">
        <w:trPr>
          <w:gridAfter w:val="1"/>
          <w:wAfter w:w="1080" w:type="dxa"/>
        </w:trPr>
        <w:tc>
          <w:tcPr>
            <w:tcW w:w="2790" w:type="dxa"/>
            <w:vAlign w:val="bottom"/>
          </w:tcPr>
          <w:p w14:paraId="01C40883" w14:textId="483E4BE9" w:rsidR="00AB0FAD" w:rsidRPr="00540280" w:rsidRDefault="00AB0FAD" w:rsidP="00D93B7A">
            <w:pPr>
              <w:spacing w:line="240" w:lineRule="auto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54028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ได้มาจากการรวมธุรกิจ</w:t>
            </w:r>
            <w:r w:rsidR="00540280" w:rsidRPr="00540280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- </w:t>
            </w:r>
            <w:r w:rsidR="00540280" w:rsidRPr="00540280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810" w:type="dxa"/>
            <w:vAlign w:val="bottom"/>
          </w:tcPr>
          <w:p w14:paraId="588748E7" w14:textId="6D701A0F" w:rsidR="00AB0FAD" w:rsidRPr="00C9211D" w:rsidRDefault="00B73F68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AB0FAD" w:rsidRPr="00C921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410</w:t>
            </w:r>
          </w:p>
        </w:tc>
        <w:tc>
          <w:tcPr>
            <w:tcW w:w="270" w:type="dxa"/>
            <w:vAlign w:val="bottom"/>
          </w:tcPr>
          <w:p w14:paraId="5904B26A" w14:textId="77777777" w:rsidR="00AB0FAD" w:rsidRPr="00C9211D" w:rsidRDefault="00AB0FAD" w:rsidP="00D9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43D7DF4" w14:textId="05E79139" w:rsidR="00AB0FAD" w:rsidRPr="00C9211D" w:rsidRDefault="00AB0FA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5402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615AD44" w14:textId="77777777" w:rsidR="00AB0FAD" w:rsidRPr="00C9211D" w:rsidRDefault="00AB0FA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8A4E94F" w14:textId="2184D924" w:rsidR="00AB0FAD" w:rsidRPr="00C9211D" w:rsidRDefault="00AB0FA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A39F128" w14:textId="77777777" w:rsidR="00AB0FAD" w:rsidRPr="00C9211D" w:rsidRDefault="00AB0FA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1262556D" w14:textId="28E916EE" w:rsidR="00AB0FAD" w:rsidRPr="00C9211D" w:rsidRDefault="001B40E3" w:rsidP="001B4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9,029</w:t>
            </w:r>
          </w:p>
        </w:tc>
        <w:tc>
          <w:tcPr>
            <w:tcW w:w="269" w:type="dxa"/>
            <w:vAlign w:val="bottom"/>
          </w:tcPr>
          <w:p w14:paraId="19977336" w14:textId="5110F3B5" w:rsidR="00AB0FAD" w:rsidRPr="00C9211D" w:rsidRDefault="00AB0FA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622BAD97" w14:textId="7B04D619" w:rsidR="00AB0FAD" w:rsidRPr="00C9211D" w:rsidRDefault="0001010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A3303" w:rsidRPr="00C921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73F6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647E47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="00FA3303" w:rsidRPr="00C921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47E47">
              <w:rPr>
                <w:rFonts w:asciiTheme="majorBidi" w:hAnsiTheme="majorBidi" w:cstheme="majorBidi"/>
                <w:sz w:val="26"/>
                <w:szCs w:val="26"/>
              </w:rPr>
              <w:t>444</w:t>
            </w:r>
          </w:p>
        </w:tc>
        <w:tc>
          <w:tcPr>
            <w:tcW w:w="269" w:type="dxa"/>
            <w:vAlign w:val="bottom"/>
          </w:tcPr>
          <w:p w14:paraId="40AF64EE" w14:textId="77777777" w:rsidR="00AB0FAD" w:rsidRPr="00C9211D" w:rsidRDefault="00AB0FAD" w:rsidP="00D9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3BFC798" w14:textId="47B04080" w:rsidR="00AB0FAD" w:rsidRPr="00C9211D" w:rsidRDefault="0001010D" w:rsidP="00D9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rPr>
                <w:rFonts w:asciiTheme="majorBidi" w:hAnsiTheme="majorBidi" w:cstheme="majorBidi"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B0FAD" w:rsidRPr="00C921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B40E3">
              <w:rPr>
                <w:rFonts w:asciiTheme="majorBidi" w:hAnsiTheme="majorBidi" w:cstheme="majorBidi"/>
                <w:sz w:val="26"/>
                <w:szCs w:val="26"/>
              </w:rPr>
              <w:t>695,883</w:t>
            </w:r>
          </w:p>
        </w:tc>
      </w:tr>
      <w:tr w:rsidR="00AB0FAD" w:rsidRPr="00C9211D" w14:paraId="3F44362C" w14:textId="77777777" w:rsidTr="00540280">
        <w:trPr>
          <w:gridAfter w:val="1"/>
          <w:wAfter w:w="1080" w:type="dxa"/>
        </w:trPr>
        <w:tc>
          <w:tcPr>
            <w:tcW w:w="2790" w:type="dxa"/>
            <w:vAlign w:val="bottom"/>
          </w:tcPr>
          <w:p w14:paraId="4535FE48" w14:textId="77777777" w:rsidR="00AB0FAD" w:rsidRPr="00C9211D" w:rsidRDefault="00AB0FAD" w:rsidP="00D93B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10" w:type="dxa"/>
            <w:vAlign w:val="bottom"/>
          </w:tcPr>
          <w:p w14:paraId="4368F4B6" w14:textId="79EACCC0" w:rsidR="00AB0FAD" w:rsidRPr="00C9211D" w:rsidRDefault="0001010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sz w:val="26"/>
                <w:szCs w:val="26"/>
              </w:rPr>
              <w:t>845</w:t>
            </w:r>
          </w:p>
        </w:tc>
        <w:tc>
          <w:tcPr>
            <w:tcW w:w="270" w:type="dxa"/>
            <w:vAlign w:val="bottom"/>
          </w:tcPr>
          <w:p w14:paraId="2C80BAD1" w14:textId="77777777" w:rsidR="00AB0FAD" w:rsidRPr="00C9211D" w:rsidRDefault="00AB0FAD" w:rsidP="00D9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18BAF74" w14:textId="1F438CEE" w:rsidR="00AB0FAD" w:rsidRPr="00540280" w:rsidRDefault="00AB0FA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5402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6D6D293" w14:textId="77777777" w:rsidR="00AB0FAD" w:rsidRPr="00C9211D" w:rsidRDefault="00AB0FAD" w:rsidP="00D9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</w:tcPr>
          <w:p w14:paraId="3A593EA6" w14:textId="453AD03E" w:rsidR="00AB0FAD" w:rsidRPr="00C9211D" w:rsidRDefault="00AB0FA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21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5101304" w14:textId="77777777" w:rsidR="00AB0FAD" w:rsidRPr="00C9211D" w:rsidRDefault="00AB0FAD" w:rsidP="00D9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1" w:type="dxa"/>
          </w:tcPr>
          <w:p w14:paraId="7C32135E" w14:textId="114D6CF0" w:rsidR="00AB0FAD" w:rsidRPr="00C9211D" w:rsidRDefault="001B40E3" w:rsidP="0054028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285,767</w:t>
            </w:r>
          </w:p>
        </w:tc>
        <w:tc>
          <w:tcPr>
            <w:tcW w:w="269" w:type="dxa"/>
            <w:vAlign w:val="bottom"/>
          </w:tcPr>
          <w:p w14:paraId="0CC539B4" w14:textId="66B656F0" w:rsidR="00AB0FAD" w:rsidRPr="00C9211D" w:rsidRDefault="00AB0FAD" w:rsidP="00D9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1" w:type="dxa"/>
          </w:tcPr>
          <w:p w14:paraId="0543683D" w14:textId="109210BD" w:rsidR="00AB0FAD" w:rsidRPr="00C9211D" w:rsidRDefault="0001010D" w:rsidP="00D9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sz w:val="26"/>
                <w:szCs w:val="26"/>
              </w:rPr>
              <w:t>342</w:t>
            </w:r>
          </w:p>
        </w:tc>
        <w:tc>
          <w:tcPr>
            <w:tcW w:w="269" w:type="dxa"/>
            <w:vAlign w:val="bottom"/>
          </w:tcPr>
          <w:p w14:paraId="0602A855" w14:textId="77777777" w:rsidR="00AB0FAD" w:rsidRPr="00C9211D" w:rsidRDefault="00AB0FAD" w:rsidP="00D9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  <w:tab w:val="decimal" w:pos="819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F0072E3" w14:textId="270B81E4" w:rsidR="00AB0FAD" w:rsidRPr="00C9211D" w:rsidRDefault="001B40E3" w:rsidP="00D9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286,954</w:t>
            </w:r>
          </w:p>
        </w:tc>
      </w:tr>
      <w:tr w:rsidR="00AA1529" w:rsidRPr="00C9211D" w14:paraId="670CC98D" w14:textId="77777777" w:rsidTr="00AA1529">
        <w:trPr>
          <w:gridAfter w:val="1"/>
          <w:wAfter w:w="1080" w:type="dxa"/>
        </w:trPr>
        <w:tc>
          <w:tcPr>
            <w:tcW w:w="2790" w:type="dxa"/>
            <w:vAlign w:val="bottom"/>
          </w:tcPr>
          <w:p w14:paraId="3739B24D" w14:textId="26A02F06" w:rsidR="00AA1529" w:rsidRPr="00C9211D" w:rsidRDefault="00AA1529" w:rsidP="00D93B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ผลต่างจากการเปลี่ยนแปลงอัตรา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แลกเปลี่ยนเงินตราต่างประเทศ</w:t>
            </w:r>
          </w:p>
        </w:tc>
        <w:tc>
          <w:tcPr>
            <w:tcW w:w="810" w:type="dxa"/>
            <w:vAlign w:val="bottom"/>
          </w:tcPr>
          <w:p w14:paraId="3B7A007A" w14:textId="4D00D7DD" w:rsidR="00AA1529" w:rsidRPr="0001010D" w:rsidRDefault="00AA1529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3,059</w:t>
            </w:r>
          </w:p>
        </w:tc>
        <w:tc>
          <w:tcPr>
            <w:tcW w:w="270" w:type="dxa"/>
            <w:vAlign w:val="bottom"/>
          </w:tcPr>
          <w:p w14:paraId="52710D41" w14:textId="77777777" w:rsidR="00AA1529" w:rsidRPr="00C9211D" w:rsidRDefault="00AA1529" w:rsidP="00D9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61654A6" w14:textId="3E552EDC" w:rsidR="00AA1529" w:rsidRPr="00540280" w:rsidRDefault="00AA1529" w:rsidP="00AA1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67,656</w:t>
            </w:r>
          </w:p>
        </w:tc>
        <w:tc>
          <w:tcPr>
            <w:tcW w:w="270" w:type="dxa"/>
            <w:vAlign w:val="bottom"/>
          </w:tcPr>
          <w:p w14:paraId="31BA3C92" w14:textId="77777777" w:rsidR="00AA1529" w:rsidRPr="00C9211D" w:rsidRDefault="00AA1529" w:rsidP="00D9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0B285D4" w14:textId="70AF4FB7" w:rsidR="00AA1529" w:rsidRPr="00C9211D" w:rsidRDefault="00AA1529" w:rsidP="00AA1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19,191</w:t>
            </w:r>
          </w:p>
        </w:tc>
        <w:tc>
          <w:tcPr>
            <w:tcW w:w="270" w:type="dxa"/>
          </w:tcPr>
          <w:p w14:paraId="6BC4F938" w14:textId="77777777" w:rsidR="00AA1529" w:rsidRPr="00C9211D" w:rsidRDefault="00AA1529" w:rsidP="00D9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1" w:type="dxa"/>
            <w:vAlign w:val="bottom"/>
          </w:tcPr>
          <w:p w14:paraId="7E99C610" w14:textId="1747A30E" w:rsidR="00AA1529" w:rsidRDefault="00AA1529" w:rsidP="00AA1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6C50433A" w14:textId="77777777" w:rsidR="00AA1529" w:rsidRPr="00C9211D" w:rsidRDefault="00AA1529" w:rsidP="00D9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5E300C2B" w14:textId="6CE7BDBA" w:rsidR="00AA1529" w:rsidRPr="0001010D" w:rsidRDefault="00AA1529" w:rsidP="00AA1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256,617</w:t>
            </w:r>
          </w:p>
        </w:tc>
        <w:tc>
          <w:tcPr>
            <w:tcW w:w="269" w:type="dxa"/>
            <w:vAlign w:val="bottom"/>
          </w:tcPr>
          <w:p w14:paraId="744FB073" w14:textId="77777777" w:rsidR="00AA1529" w:rsidRPr="00C9211D" w:rsidRDefault="00AA1529" w:rsidP="00D9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  <w:tab w:val="decimal" w:pos="819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0311C05" w14:textId="38B266FB" w:rsidR="00AA1529" w:rsidRDefault="00AA1529" w:rsidP="00D9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346,523</w:t>
            </w:r>
          </w:p>
        </w:tc>
      </w:tr>
      <w:tr w:rsidR="00AB0FAD" w:rsidRPr="00C9211D" w14:paraId="30C17301" w14:textId="77777777" w:rsidTr="00540280">
        <w:trPr>
          <w:gridAfter w:val="1"/>
          <w:wAfter w:w="1080" w:type="dxa"/>
        </w:trPr>
        <w:tc>
          <w:tcPr>
            <w:tcW w:w="2790" w:type="dxa"/>
            <w:vAlign w:val="bottom"/>
          </w:tcPr>
          <w:p w14:paraId="1F59E237" w14:textId="1A6668CD" w:rsidR="00AB0FAD" w:rsidRPr="00C9211D" w:rsidRDefault="00AB0FAD" w:rsidP="00F0127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010D"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921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01010D"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64813FF" w14:textId="21F71999" w:rsidR="00AB0FAD" w:rsidRPr="00C9211D" w:rsidRDefault="00AB0FA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6340A6F" w14:textId="77777777" w:rsidR="00AB0FAD" w:rsidRPr="00C9211D" w:rsidRDefault="00AB0FAD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5811446" w14:textId="77777777" w:rsidR="00AB0FAD" w:rsidRPr="00C9211D" w:rsidRDefault="00AB0FAD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3F39400" w14:textId="77777777" w:rsidR="00AB0FAD" w:rsidRPr="00C9211D" w:rsidRDefault="00AB0FAD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281A449" w14:textId="77777777" w:rsidR="00AB0FAD" w:rsidRPr="00C9211D" w:rsidRDefault="00AB0FA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7A14379" w14:textId="77777777" w:rsidR="00AB0FAD" w:rsidRPr="00C9211D" w:rsidRDefault="00AB0FAD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360F2FD1" w14:textId="77777777" w:rsidR="00AB0FAD" w:rsidRPr="00C9211D" w:rsidRDefault="00AB0FAD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628847A7" w14:textId="54F42A7F" w:rsidR="00AB0FAD" w:rsidRPr="00C9211D" w:rsidRDefault="00AB0FAD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2131C848" w14:textId="77777777" w:rsidR="00AB0FAD" w:rsidRPr="00C9211D" w:rsidRDefault="00AB0FAD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0DDD3A3E" w14:textId="77777777" w:rsidR="00AB0FAD" w:rsidRPr="00C9211D" w:rsidRDefault="00AB0FAD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7B1005F5" w14:textId="77777777" w:rsidR="00AB0FAD" w:rsidRPr="00C9211D" w:rsidRDefault="00AB0FAD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B0FAD" w:rsidRPr="00C9211D" w14:paraId="79F67D38" w14:textId="77777777" w:rsidTr="00540280">
        <w:trPr>
          <w:gridAfter w:val="1"/>
          <w:wAfter w:w="1080" w:type="dxa"/>
        </w:trPr>
        <w:tc>
          <w:tcPr>
            <w:tcW w:w="2790" w:type="dxa"/>
            <w:vAlign w:val="bottom"/>
          </w:tcPr>
          <w:p w14:paraId="0865AF87" w14:textId="5D3EB273" w:rsidR="00AB0FAD" w:rsidRPr="00C9211D" w:rsidRDefault="00AB0FAD" w:rsidP="00BC63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C921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="0001010D"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C921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01010D"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  <w:r w:rsidR="009F7EFE" w:rsidRPr="009F7E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9F7EFE" w:rsidRPr="009F7EFE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 xml:space="preserve">- </w:t>
            </w:r>
            <w:r w:rsidR="009F7EFE" w:rsidRPr="009F7EFE">
              <w:rPr>
                <w:rFonts w:asciiTheme="majorBidi" w:hAnsiTheme="majorBidi" w:cstheme="majorBidi" w:hint="cs"/>
                <w:b/>
                <w:bCs/>
                <w:spacing w:val="-6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810" w:type="dxa"/>
            <w:vAlign w:val="bottom"/>
          </w:tcPr>
          <w:p w14:paraId="400B906E" w14:textId="096DEAF7" w:rsidR="00AB0FAD" w:rsidRPr="00C9211D" w:rsidRDefault="0001010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B73F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AB0FAD" w:rsidRPr="00C921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B73F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837</w:t>
            </w:r>
          </w:p>
        </w:tc>
        <w:tc>
          <w:tcPr>
            <w:tcW w:w="270" w:type="dxa"/>
            <w:vAlign w:val="bottom"/>
          </w:tcPr>
          <w:p w14:paraId="16B0A341" w14:textId="77777777" w:rsidR="00AB0FAD" w:rsidRPr="00C9211D" w:rsidRDefault="00AB0FAD" w:rsidP="00BC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173BF8B" w14:textId="1EA6EBCD" w:rsidR="00AB0FAD" w:rsidRPr="00C9211D" w:rsidRDefault="0001010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668</w:t>
            </w:r>
            <w:r w:rsidR="00AB0FAD" w:rsidRPr="00C921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398</w:t>
            </w:r>
          </w:p>
        </w:tc>
        <w:tc>
          <w:tcPr>
            <w:tcW w:w="270" w:type="dxa"/>
            <w:vAlign w:val="bottom"/>
          </w:tcPr>
          <w:p w14:paraId="2088038D" w14:textId="77777777" w:rsidR="00AB0FAD" w:rsidRPr="00C9211D" w:rsidRDefault="00AB0FAD" w:rsidP="00BC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CFCF9B6" w14:textId="2EAE7EEE" w:rsidR="00AB0FAD" w:rsidRPr="00C9211D" w:rsidRDefault="0001010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647</w:t>
            </w:r>
            <w:r w:rsidR="00AB0FAD" w:rsidRPr="00C921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358</w:t>
            </w:r>
          </w:p>
        </w:tc>
        <w:tc>
          <w:tcPr>
            <w:tcW w:w="270" w:type="dxa"/>
          </w:tcPr>
          <w:p w14:paraId="13370229" w14:textId="77777777" w:rsidR="00AB0FAD" w:rsidRPr="00C9211D" w:rsidRDefault="00AB0FAD" w:rsidP="00BC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</w:tcPr>
          <w:p w14:paraId="3E42B8E3" w14:textId="0456706F" w:rsidR="00AB0FAD" w:rsidRPr="00C9211D" w:rsidRDefault="0001010D" w:rsidP="0054028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294</w:t>
            </w:r>
            <w:r w:rsidR="00634471" w:rsidRPr="00C921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B40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796</w:t>
            </w:r>
          </w:p>
        </w:tc>
        <w:tc>
          <w:tcPr>
            <w:tcW w:w="269" w:type="dxa"/>
            <w:vAlign w:val="bottom"/>
          </w:tcPr>
          <w:p w14:paraId="30048B84" w14:textId="7FAA2B0E" w:rsidR="00AB0FAD" w:rsidRPr="00C9211D" w:rsidRDefault="00AB0FAD" w:rsidP="00BC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39691CF9" w14:textId="246DBE7A" w:rsidR="00AB0FAD" w:rsidRPr="00C9211D" w:rsidRDefault="0001010D" w:rsidP="00BC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4952EB" w:rsidRPr="00C921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B73F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="00647E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</w:t>
            </w:r>
            <w:r w:rsidR="004952EB" w:rsidRPr="00C921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647E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191</w:t>
            </w:r>
          </w:p>
        </w:tc>
        <w:tc>
          <w:tcPr>
            <w:tcW w:w="269" w:type="dxa"/>
            <w:vAlign w:val="bottom"/>
          </w:tcPr>
          <w:p w14:paraId="10894404" w14:textId="77777777" w:rsidR="00AB0FAD" w:rsidRPr="00C9211D" w:rsidRDefault="00AB0FAD" w:rsidP="00BC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D0312D5" w14:textId="1D586B05" w:rsidR="00AB0FAD" w:rsidRPr="00C9211D" w:rsidRDefault="0001010D" w:rsidP="00BC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</w:t>
            </w:r>
            <w:r w:rsidR="00AB0FAD" w:rsidRPr="00C921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647E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605</w:t>
            </w:r>
            <w:r w:rsidR="00AB0FAD" w:rsidRPr="00C921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B40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580</w:t>
            </w:r>
          </w:p>
        </w:tc>
      </w:tr>
      <w:tr w:rsidR="003C0FDF" w:rsidRPr="00C9211D" w14:paraId="2A9295FC" w14:textId="77777777" w:rsidTr="00540280">
        <w:trPr>
          <w:gridAfter w:val="1"/>
          <w:wAfter w:w="1080" w:type="dxa"/>
        </w:trPr>
        <w:tc>
          <w:tcPr>
            <w:tcW w:w="2790" w:type="dxa"/>
            <w:vAlign w:val="bottom"/>
          </w:tcPr>
          <w:p w14:paraId="6CD93445" w14:textId="61CCCC99" w:rsidR="003C0FDF" w:rsidRPr="00C9211D" w:rsidRDefault="003C0FDF" w:rsidP="003C0FDF">
            <w:pPr>
              <w:spacing w:line="240" w:lineRule="auto"/>
              <w:ind w:right="-11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ได้มาจากการรวมธุรกิจ</w:t>
            </w:r>
            <w:r w:rsidRPr="00C9211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br/>
            </w:r>
            <w:r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  <w:t xml:space="preserve">   </w:t>
            </w:r>
            <w:r w:rsidRPr="00C9211D"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  <w:t>(</w:t>
            </w:r>
            <w:r w:rsidRPr="00C9211D"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  <w:cs/>
              </w:rPr>
              <w:t xml:space="preserve">ดูหมายเหตุข้อ </w:t>
            </w:r>
            <w:r w:rsidR="0001010D" w:rsidRPr="0001010D"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  <w:t>4</w:t>
            </w:r>
            <w:r w:rsidRPr="00C9211D"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  <w:t>)</w:t>
            </w:r>
          </w:p>
        </w:tc>
        <w:tc>
          <w:tcPr>
            <w:tcW w:w="810" w:type="dxa"/>
            <w:vAlign w:val="bottom"/>
          </w:tcPr>
          <w:p w14:paraId="63B72C95" w14:textId="435537F9" w:rsidR="003C0FDF" w:rsidRPr="00C9211D" w:rsidRDefault="001B40E3" w:rsidP="004B5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1,384</w:t>
            </w:r>
          </w:p>
        </w:tc>
        <w:tc>
          <w:tcPr>
            <w:tcW w:w="270" w:type="dxa"/>
            <w:vAlign w:val="bottom"/>
          </w:tcPr>
          <w:p w14:paraId="0536312A" w14:textId="77777777" w:rsidR="003C0FDF" w:rsidRPr="00C9211D" w:rsidRDefault="003C0FDF" w:rsidP="003C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B08D45B" w14:textId="62D133D1" w:rsidR="003C0FDF" w:rsidRPr="00C9211D" w:rsidRDefault="003C0FDF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CC74E18" w14:textId="77777777" w:rsidR="003C0FDF" w:rsidRPr="00C9211D" w:rsidRDefault="003C0FDF" w:rsidP="003C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50BE0E9" w14:textId="1D1573FB" w:rsidR="003C0FDF" w:rsidRPr="00C9211D" w:rsidRDefault="0001010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3C0FDF" w:rsidRPr="00C921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sz w:val="26"/>
                <w:szCs w:val="26"/>
              </w:rPr>
              <w:t>765</w:t>
            </w:r>
            <w:r w:rsidR="003C0FDF" w:rsidRPr="00C921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sz w:val="26"/>
                <w:szCs w:val="26"/>
              </w:rPr>
              <w:t>364</w:t>
            </w:r>
          </w:p>
        </w:tc>
        <w:tc>
          <w:tcPr>
            <w:tcW w:w="270" w:type="dxa"/>
          </w:tcPr>
          <w:p w14:paraId="70855776" w14:textId="77777777" w:rsidR="003C0FDF" w:rsidRPr="00C9211D" w:rsidRDefault="003C0FDF" w:rsidP="003C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6F2A5CCE" w14:textId="77777777" w:rsidR="003C0FDF" w:rsidRPr="00C9211D" w:rsidRDefault="003C0FDF" w:rsidP="003C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B20FF8" w14:textId="47372F17" w:rsidR="003C0FDF" w:rsidRPr="00C9211D" w:rsidRDefault="003C0FDF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23C01D98" w14:textId="20BBBF99" w:rsidR="003C0FDF" w:rsidRPr="00C9211D" w:rsidRDefault="003C0FDF" w:rsidP="003C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1C3C069F" w14:textId="42A7320E" w:rsidR="003C0FDF" w:rsidRPr="00C9211D" w:rsidRDefault="0001010D" w:rsidP="003C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C0FDF" w:rsidRPr="00C921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B531F">
              <w:rPr>
                <w:rFonts w:asciiTheme="majorBidi" w:hAnsiTheme="majorBidi" w:cstheme="majorBidi"/>
                <w:sz w:val="26"/>
                <w:szCs w:val="26"/>
              </w:rPr>
              <w:t>062,637</w:t>
            </w:r>
          </w:p>
        </w:tc>
        <w:tc>
          <w:tcPr>
            <w:tcW w:w="269" w:type="dxa"/>
            <w:vAlign w:val="bottom"/>
          </w:tcPr>
          <w:p w14:paraId="45D6B04B" w14:textId="77777777" w:rsidR="003C0FDF" w:rsidRPr="00C9211D" w:rsidRDefault="003C0FDF" w:rsidP="003C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835FF5E" w14:textId="4C5FA33A" w:rsidR="003C0FDF" w:rsidRPr="00C9211D" w:rsidRDefault="0001010D" w:rsidP="003C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rPr>
                <w:rFonts w:asciiTheme="majorBidi" w:hAnsiTheme="majorBidi" w:cstheme="majorBidi"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3C0FDF" w:rsidRPr="00C921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sz w:val="26"/>
                <w:szCs w:val="26"/>
              </w:rPr>
              <w:t>82</w:t>
            </w:r>
            <w:r w:rsidR="00F479B8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3C0FDF" w:rsidRPr="00C921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479B8">
              <w:rPr>
                <w:rFonts w:asciiTheme="majorBidi" w:hAnsiTheme="majorBidi" w:cstheme="majorBidi"/>
                <w:sz w:val="26"/>
                <w:szCs w:val="26"/>
              </w:rPr>
              <w:t>385</w:t>
            </w:r>
          </w:p>
        </w:tc>
      </w:tr>
      <w:tr w:rsidR="00AB0FAD" w:rsidRPr="00C9211D" w14:paraId="7F747484" w14:textId="77777777" w:rsidTr="00540280">
        <w:trPr>
          <w:gridAfter w:val="1"/>
          <w:wAfter w:w="1080" w:type="dxa"/>
        </w:trPr>
        <w:tc>
          <w:tcPr>
            <w:tcW w:w="2790" w:type="dxa"/>
            <w:vAlign w:val="bottom"/>
          </w:tcPr>
          <w:p w14:paraId="53A487D3" w14:textId="77777777" w:rsidR="00AB0FAD" w:rsidRPr="00C9211D" w:rsidRDefault="00AB0FAD" w:rsidP="00140D61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211D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10" w:type="dxa"/>
            <w:vAlign w:val="bottom"/>
          </w:tcPr>
          <w:p w14:paraId="69FB7F25" w14:textId="5AE11FEF" w:rsidR="00AB0FAD" w:rsidRPr="00C9211D" w:rsidRDefault="0001010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AB0FAD" w:rsidRPr="00C921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sz w:val="26"/>
                <w:szCs w:val="26"/>
              </w:rPr>
              <w:t>844</w:t>
            </w:r>
          </w:p>
        </w:tc>
        <w:tc>
          <w:tcPr>
            <w:tcW w:w="270" w:type="dxa"/>
            <w:vAlign w:val="bottom"/>
          </w:tcPr>
          <w:p w14:paraId="704991F2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70D325" w14:textId="03DE0A3E" w:rsidR="00AB0FAD" w:rsidRPr="00C9211D" w:rsidRDefault="00AB0FA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061115F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</w:tcPr>
          <w:p w14:paraId="56E46F08" w14:textId="7276919D" w:rsidR="00AB0FAD" w:rsidRPr="00540280" w:rsidRDefault="00AB0FA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5402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50492E8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1" w:type="dxa"/>
          </w:tcPr>
          <w:p w14:paraId="23859445" w14:textId="3C69AE5F" w:rsidR="00AB0FAD" w:rsidRPr="00C9211D" w:rsidRDefault="0001010D" w:rsidP="0054028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1010D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634471" w:rsidRPr="00C921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01010D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4B531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69" w:type="dxa"/>
            <w:vAlign w:val="bottom"/>
          </w:tcPr>
          <w:p w14:paraId="14847A1F" w14:textId="131B9090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1" w:type="dxa"/>
          </w:tcPr>
          <w:p w14:paraId="394DC689" w14:textId="2F4644BC" w:rsidR="00AB0FAD" w:rsidRPr="00C9211D" w:rsidRDefault="004952EB" w:rsidP="0049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9" w:right="3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77C65659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  <w:tab w:val="decimal" w:pos="819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EEB99B5" w14:textId="3EECF2A5" w:rsidR="00AB0FAD" w:rsidRPr="00C9211D" w:rsidRDefault="0001010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rPr>
                <w:rFonts w:asciiTheme="majorBidi" w:hAnsiTheme="majorBidi" w:cstheme="majorBidi"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4952EB" w:rsidRPr="00C921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4B531F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AB0FAD" w:rsidRPr="00C9211D" w14:paraId="155BA541" w14:textId="77777777" w:rsidTr="00540280">
        <w:trPr>
          <w:gridAfter w:val="1"/>
          <w:wAfter w:w="1080" w:type="dxa"/>
        </w:trPr>
        <w:tc>
          <w:tcPr>
            <w:tcW w:w="2790" w:type="dxa"/>
            <w:vAlign w:val="bottom"/>
          </w:tcPr>
          <w:p w14:paraId="59F0D456" w14:textId="19D17344" w:rsidR="00AB0FAD" w:rsidRPr="00C9211D" w:rsidRDefault="00AB0FAD" w:rsidP="00140D61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211D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810" w:type="dxa"/>
            <w:vAlign w:val="bottom"/>
          </w:tcPr>
          <w:p w14:paraId="070EDD1C" w14:textId="39721D2F" w:rsidR="00AB0FAD" w:rsidRPr="00C9211D" w:rsidRDefault="00AB0FA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04523EE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805A78" w14:textId="0F2F251E" w:rsidR="00AB0FAD" w:rsidRPr="00C9211D" w:rsidRDefault="00AB0FA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21B94D8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</w:tcPr>
          <w:p w14:paraId="272A07D9" w14:textId="54BF18AA" w:rsidR="00AB0FAD" w:rsidRPr="00540280" w:rsidRDefault="00AB0FA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9E22E10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1" w:type="dxa"/>
          </w:tcPr>
          <w:p w14:paraId="4D916B9D" w14:textId="28BF8658" w:rsidR="00AB0FAD" w:rsidRPr="00540280" w:rsidRDefault="002112C4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5402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127BE088" w14:textId="5695D822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1" w:type="dxa"/>
          </w:tcPr>
          <w:p w14:paraId="35618CEF" w14:textId="58CC79EB" w:rsidR="00AB0FAD" w:rsidRPr="00C9211D" w:rsidRDefault="0001010D" w:rsidP="0049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 w:rsidR="004952EB" w:rsidRPr="00C921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sz w:val="26"/>
                <w:szCs w:val="26"/>
              </w:rPr>
              <w:t>598</w:t>
            </w:r>
          </w:p>
        </w:tc>
        <w:tc>
          <w:tcPr>
            <w:tcW w:w="269" w:type="dxa"/>
            <w:vAlign w:val="bottom"/>
          </w:tcPr>
          <w:p w14:paraId="7A688A42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  <w:tab w:val="decimal" w:pos="819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78CF33A" w14:textId="15247DF2" w:rsidR="00AB0FAD" w:rsidRPr="00C9211D" w:rsidRDefault="0001010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rPr>
                <w:rFonts w:asciiTheme="majorBidi" w:hAnsiTheme="majorBidi" w:cstheme="majorBidi"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 w:rsidR="004952EB" w:rsidRPr="00C921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sz w:val="26"/>
                <w:szCs w:val="26"/>
              </w:rPr>
              <w:t>598</w:t>
            </w:r>
          </w:p>
        </w:tc>
      </w:tr>
      <w:tr w:rsidR="00AB0FAD" w:rsidRPr="00C9211D" w14:paraId="07390163" w14:textId="77777777" w:rsidTr="00540280">
        <w:trPr>
          <w:gridAfter w:val="1"/>
          <w:wAfter w:w="1080" w:type="dxa"/>
        </w:trPr>
        <w:tc>
          <w:tcPr>
            <w:tcW w:w="2790" w:type="dxa"/>
            <w:vAlign w:val="bottom"/>
          </w:tcPr>
          <w:p w14:paraId="30AB0215" w14:textId="5E4643B7" w:rsidR="00AB0FAD" w:rsidRPr="00C9211D" w:rsidRDefault="009F7EFE" w:rsidP="00140D61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</w:t>
            </w:r>
            <w:r w:rsidR="00AB0FAD" w:rsidRPr="00C9211D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10" w:type="dxa"/>
            <w:vAlign w:val="bottom"/>
          </w:tcPr>
          <w:p w14:paraId="2B7BA9E2" w14:textId="4A541066" w:rsidR="00AB0FAD" w:rsidRPr="00C9211D" w:rsidRDefault="00AB0FA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5402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2311D2A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138BAD5" w14:textId="1EAFAE51" w:rsidR="00AB0FAD" w:rsidRPr="00C9211D" w:rsidRDefault="00AB0FA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86470C5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</w:tcPr>
          <w:p w14:paraId="304704EB" w14:textId="462DC8AF" w:rsidR="00AB0FAD" w:rsidRPr="00540280" w:rsidRDefault="00AB0FA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C9147C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1" w:type="dxa"/>
          </w:tcPr>
          <w:p w14:paraId="772FF644" w14:textId="5691987D" w:rsidR="00AB0FAD" w:rsidRPr="00540280" w:rsidRDefault="002112C4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5402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2F946C8F" w14:textId="5EDA4904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1" w:type="dxa"/>
          </w:tcPr>
          <w:p w14:paraId="6C1584D6" w14:textId="193EE2BE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010D" w:rsidRPr="0001010D">
              <w:rPr>
                <w:rFonts w:asciiTheme="majorBidi" w:hAnsiTheme="majorBidi" w:cstheme="majorBidi"/>
                <w:sz w:val="26"/>
                <w:szCs w:val="26"/>
              </w:rPr>
              <w:t>381</w:t>
            </w:r>
            <w:r w:rsidRPr="00C921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1010D" w:rsidRPr="0001010D">
              <w:rPr>
                <w:rFonts w:asciiTheme="majorBidi" w:hAnsiTheme="majorBidi" w:cstheme="majorBidi"/>
                <w:sz w:val="26"/>
                <w:szCs w:val="26"/>
              </w:rPr>
              <w:t>635</w:t>
            </w:r>
            <w:r w:rsidRPr="00C921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9" w:type="dxa"/>
            <w:vAlign w:val="bottom"/>
          </w:tcPr>
          <w:p w14:paraId="1095EC3F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  <w:tab w:val="decimal" w:pos="819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294F2F1" w14:textId="747A1B4A" w:rsidR="00AB0FAD" w:rsidRPr="00C9211D" w:rsidRDefault="00AB0FAD" w:rsidP="00B73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010D" w:rsidRPr="0001010D">
              <w:rPr>
                <w:rFonts w:asciiTheme="majorBidi" w:hAnsiTheme="majorBidi" w:cstheme="majorBidi"/>
                <w:sz w:val="26"/>
                <w:szCs w:val="26"/>
              </w:rPr>
              <w:t>381</w:t>
            </w:r>
            <w:r w:rsidRPr="00C921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1010D" w:rsidRPr="0001010D">
              <w:rPr>
                <w:rFonts w:asciiTheme="majorBidi" w:hAnsiTheme="majorBidi" w:cstheme="majorBidi"/>
                <w:sz w:val="26"/>
                <w:szCs w:val="26"/>
              </w:rPr>
              <w:t>635</w:t>
            </w:r>
            <w:r w:rsidRPr="00C921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B0FAD" w:rsidRPr="00C9211D" w14:paraId="5FC0B579" w14:textId="77777777" w:rsidTr="00540280">
        <w:trPr>
          <w:gridAfter w:val="1"/>
          <w:wAfter w:w="1080" w:type="dxa"/>
        </w:trPr>
        <w:tc>
          <w:tcPr>
            <w:tcW w:w="2790" w:type="dxa"/>
            <w:vAlign w:val="bottom"/>
          </w:tcPr>
          <w:p w14:paraId="5F124193" w14:textId="601346CF" w:rsidR="00AB0FAD" w:rsidRPr="00C9211D" w:rsidRDefault="00AB0FAD" w:rsidP="00C9211D">
            <w:pPr>
              <w:tabs>
                <w:tab w:val="clear" w:pos="1871"/>
                <w:tab w:val="left" w:pos="1785"/>
              </w:tabs>
              <w:spacing w:line="240" w:lineRule="auto"/>
              <w:ind w:right="-375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ผลต่างจากการเปลี่ยนแปลงอัตรา</w:t>
            </w:r>
            <w:r w:rsidR="009F7EF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br/>
            </w:r>
            <w:r w:rsidR="009F7EF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  </w:t>
            </w:r>
            <w:r w:rsidRPr="00C9211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แลกเปลี่ยนเงินตราต่างประเทศ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A6A82BC" w14:textId="7AD3C4BA" w:rsidR="00AB0FAD" w:rsidRPr="00C9211D" w:rsidRDefault="00DC58F2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B531F">
              <w:rPr>
                <w:rFonts w:asciiTheme="majorBidi" w:hAnsiTheme="majorBidi" w:cstheme="majorBidi"/>
                <w:sz w:val="26"/>
                <w:szCs w:val="26"/>
              </w:rPr>
              <w:t>1,934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43265A70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8589AE1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6842FF" w14:textId="023C3474" w:rsidR="00AB0FAD" w:rsidRPr="00C9211D" w:rsidRDefault="0001010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AB0FAD" w:rsidRPr="00C921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sz w:val="26"/>
                <w:szCs w:val="26"/>
              </w:rPr>
              <w:t>850</w:t>
            </w:r>
          </w:p>
        </w:tc>
        <w:tc>
          <w:tcPr>
            <w:tcW w:w="270" w:type="dxa"/>
            <w:vAlign w:val="bottom"/>
          </w:tcPr>
          <w:p w14:paraId="07DEEEFB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1084EF4" w14:textId="77777777" w:rsidR="00AB0FAD" w:rsidRPr="00C9211D" w:rsidRDefault="00AB0FA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0"/>
              </w:tabs>
              <w:spacing w:line="240" w:lineRule="auto"/>
              <w:ind w:left="-115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82CB75" w14:textId="2F84CBBD" w:rsidR="00AB0FAD" w:rsidRPr="00C9211D" w:rsidRDefault="0001010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AB0FAD" w:rsidRPr="00C921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sz w:val="26"/>
                <w:szCs w:val="26"/>
              </w:rPr>
              <w:t>786</w:t>
            </w:r>
          </w:p>
        </w:tc>
        <w:tc>
          <w:tcPr>
            <w:tcW w:w="270" w:type="dxa"/>
          </w:tcPr>
          <w:p w14:paraId="7FFAA984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6A55B3C9" w14:textId="6A59F894" w:rsidR="00634471" w:rsidRPr="00C9211D" w:rsidRDefault="00634471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  <w:tab w:val="decimal" w:pos="527"/>
              </w:tabs>
              <w:spacing w:line="240" w:lineRule="auto"/>
              <w:ind w:left="-108" w:right="-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4AC40ACA" w14:textId="06078A6A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5DDEC591" w14:textId="1E285DB8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B531F">
              <w:rPr>
                <w:rFonts w:asciiTheme="majorBidi" w:hAnsiTheme="majorBidi" w:cstheme="majorBidi"/>
                <w:sz w:val="26"/>
                <w:szCs w:val="26"/>
              </w:rPr>
              <w:t>162,796</w:t>
            </w:r>
            <w:r w:rsidRPr="00C921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9" w:type="dxa"/>
            <w:vAlign w:val="bottom"/>
          </w:tcPr>
          <w:p w14:paraId="464E31E1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40DC5549" w14:textId="253C55FC" w:rsidR="00AB0FAD" w:rsidRPr="00C9211D" w:rsidRDefault="00AB0FAD" w:rsidP="00B73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010D" w:rsidRPr="0001010D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4B531F">
              <w:rPr>
                <w:rFonts w:asciiTheme="majorBidi" w:hAnsiTheme="majorBidi" w:cstheme="majorBidi"/>
                <w:sz w:val="26"/>
                <w:szCs w:val="26"/>
              </w:rPr>
              <w:t>6,094</w:t>
            </w:r>
            <w:r w:rsidRPr="00C921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B0FAD" w:rsidRPr="00C9211D" w14:paraId="53A97BBA" w14:textId="77777777" w:rsidTr="00540280">
        <w:trPr>
          <w:gridAfter w:val="1"/>
          <w:wAfter w:w="1080" w:type="dxa"/>
        </w:trPr>
        <w:tc>
          <w:tcPr>
            <w:tcW w:w="2790" w:type="dxa"/>
            <w:vAlign w:val="bottom"/>
          </w:tcPr>
          <w:p w14:paraId="7EFEC8A2" w14:textId="6714F012" w:rsidR="00AB0FAD" w:rsidRPr="00C9211D" w:rsidRDefault="00AB0FAD" w:rsidP="00140D6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010D"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921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01010D"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63DB5A" w14:textId="516067B8" w:rsidR="00AB0FAD" w:rsidRPr="00C9211D" w:rsidRDefault="0001010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B73F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</w:t>
            </w:r>
            <w:r w:rsidR="00AB0FAD" w:rsidRPr="00C921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4B53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131</w:t>
            </w:r>
          </w:p>
        </w:tc>
        <w:tc>
          <w:tcPr>
            <w:tcW w:w="270" w:type="dxa"/>
            <w:vAlign w:val="bottom"/>
          </w:tcPr>
          <w:p w14:paraId="04E2BFC6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3CBA0" w14:textId="12E1BEC4" w:rsidR="00AB0FAD" w:rsidRPr="00C9211D" w:rsidRDefault="0001010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691</w:t>
            </w:r>
            <w:r w:rsidR="00AB0FAD" w:rsidRPr="00C921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248</w:t>
            </w:r>
          </w:p>
        </w:tc>
        <w:tc>
          <w:tcPr>
            <w:tcW w:w="270" w:type="dxa"/>
            <w:vAlign w:val="bottom"/>
          </w:tcPr>
          <w:p w14:paraId="0307718D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9BD915" w14:textId="787B1F6A" w:rsidR="00AB0FAD" w:rsidRPr="00C9211D" w:rsidRDefault="0001010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  <w:r w:rsidR="00AB0FAD" w:rsidRPr="00C921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418</w:t>
            </w:r>
            <w:r w:rsidR="00AB0FAD" w:rsidRPr="00C921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508</w:t>
            </w:r>
          </w:p>
        </w:tc>
        <w:tc>
          <w:tcPr>
            <w:tcW w:w="270" w:type="dxa"/>
          </w:tcPr>
          <w:p w14:paraId="7755D138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2D93E3DC" w14:textId="49978894" w:rsidR="00AB0FAD" w:rsidRPr="00C9211D" w:rsidRDefault="0001010D" w:rsidP="0054028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310</w:t>
            </w:r>
            <w:r w:rsidR="00FA3303" w:rsidRPr="00C921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4B53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220</w:t>
            </w:r>
          </w:p>
        </w:tc>
        <w:tc>
          <w:tcPr>
            <w:tcW w:w="269" w:type="dxa"/>
            <w:vAlign w:val="bottom"/>
          </w:tcPr>
          <w:p w14:paraId="28E3D093" w14:textId="74DF1775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C56EFE" w14:textId="4BF58033" w:rsidR="00AB0FAD" w:rsidRPr="00C9211D" w:rsidRDefault="0001010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  <w:r w:rsidR="004952EB" w:rsidRPr="00C921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B73F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F479B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4952EB" w:rsidRPr="00C921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647E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</w:t>
            </w:r>
            <w:r w:rsidR="004B53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69" w:type="dxa"/>
            <w:vAlign w:val="bottom"/>
          </w:tcPr>
          <w:p w14:paraId="1F3FED14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76D3D5" w14:textId="1BC64610" w:rsidR="00AB0FAD" w:rsidRPr="00C9211D" w:rsidRDefault="0001010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</w:t>
            </w:r>
            <w:r w:rsidR="00AB0FAD" w:rsidRPr="00C921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="00647E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AB0FAD" w:rsidRPr="00C921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4B53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102</w:t>
            </w:r>
          </w:p>
        </w:tc>
      </w:tr>
      <w:tr w:rsidR="003C0FDF" w:rsidRPr="00C9211D" w14:paraId="3021FB34" w14:textId="77777777" w:rsidTr="00AA1529">
        <w:trPr>
          <w:gridAfter w:val="1"/>
          <w:wAfter w:w="1080" w:type="dxa"/>
        </w:trPr>
        <w:tc>
          <w:tcPr>
            <w:tcW w:w="2790" w:type="dxa"/>
            <w:vAlign w:val="bottom"/>
          </w:tcPr>
          <w:p w14:paraId="0AF1EA2A" w14:textId="77777777" w:rsidR="003C0FDF" w:rsidRPr="00C9211D" w:rsidRDefault="003C0FDF" w:rsidP="00140D6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DB10081" w14:textId="77777777" w:rsidR="003C0FDF" w:rsidRPr="00C9211D" w:rsidRDefault="003C0FDF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5" w:right="-1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A6D5E5C" w14:textId="77777777" w:rsidR="003C0FDF" w:rsidRPr="00C9211D" w:rsidRDefault="003C0FDF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0C9AEE3" w14:textId="77777777" w:rsidR="003C0FDF" w:rsidRPr="00C9211D" w:rsidRDefault="003C0FDF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4470E88" w14:textId="77777777" w:rsidR="003C0FDF" w:rsidRPr="00C9211D" w:rsidRDefault="003C0FDF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5056FF7" w14:textId="77777777" w:rsidR="003C0FDF" w:rsidRPr="00C9211D" w:rsidRDefault="003C0FDF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CA53A9D" w14:textId="77777777" w:rsidR="003C0FDF" w:rsidRPr="00C9211D" w:rsidRDefault="003C0FDF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</w:tcPr>
          <w:p w14:paraId="09C65163" w14:textId="77777777" w:rsidR="003C0FDF" w:rsidRPr="00C9211D" w:rsidRDefault="003C0FDF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182CE6DC" w14:textId="77777777" w:rsidR="003C0FDF" w:rsidRPr="00C9211D" w:rsidRDefault="003C0FDF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0DA139A0" w14:textId="77777777" w:rsidR="003C0FDF" w:rsidRPr="00C9211D" w:rsidRDefault="003C0FDF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7D2C6F56" w14:textId="77777777" w:rsidR="003C0FDF" w:rsidRPr="00C9211D" w:rsidRDefault="003C0FDF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2CB829A2" w14:textId="77777777" w:rsidR="003C0FDF" w:rsidRPr="00C9211D" w:rsidRDefault="003C0FDF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A1529" w:rsidRPr="00C9211D" w14:paraId="766231A6" w14:textId="77777777" w:rsidTr="00AA1529">
        <w:trPr>
          <w:gridAfter w:val="1"/>
          <w:wAfter w:w="1080" w:type="dxa"/>
        </w:trPr>
        <w:tc>
          <w:tcPr>
            <w:tcW w:w="2790" w:type="dxa"/>
            <w:vAlign w:val="bottom"/>
          </w:tcPr>
          <w:p w14:paraId="2B6E4E6C" w14:textId="77777777" w:rsidR="00AA1529" w:rsidRPr="00C9211D" w:rsidRDefault="00AA1529" w:rsidP="00140D6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41C33C88" w14:textId="77777777" w:rsidR="00AA1529" w:rsidRPr="00C9211D" w:rsidRDefault="00AA1529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5" w:right="-1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9F60931" w14:textId="77777777" w:rsidR="00AA1529" w:rsidRPr="00C9211D" w:rsidRDefault="00AA1529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ECB8A32" w14:textId="77777777" w:rsidR="00AA1529" w:rsidRPr="00C9211D" w:rsidRDefault="00AA1529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1818180" w14:textId="77777777" w:rsidR="00AA1529" w:rsidRPr="00C9211D" w:rsidRDefault="00AA1529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051BD2E" w14:textId="77777777" w:rsidR="00AA1529" w:rsidRPr="00C9211D" w:rsidRDefault="00AA1529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AD35198" w14:textId="77777777" w:rsidR="00AA1529" w:rsidRPr="00C9211D" w:rsidRDefault="00AA1529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</w:tcPr>
          <w:p w14:paraId="27EE23CA" w14:textId="77777777" w:rsidR="00AA1529" w:rsidRPr="00C9211D" w:rsidRDefault="00AA1529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75DFC19D" w14:textId="77777777" w:rsidR="00AA1529" w:rsidRPr="00C9211D" w:rsidRDefault="00AA1529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24139DF2" w14:textId="77777777" w:rsidR="00AA1529" w:rsidRPr="00C9211D" w:rsidRDefault="00AA1529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1F9F14C6" w14:textId="77777777" w:rsidR="00AA1529" w:rsidRPr="00C9211D" w:rsidRDefault="00AA1529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4ECAAD3" w14:textId="77777777" w:rsidR="00AA1529" w:rsidRPr="00C9211D" w:rsidRDefault="00AA1529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B0FAD" w:rsidRPr="00C9211D" w14:paraId="68984464" w14:textId="77777777" w:rsidTr="00540280">
        <w:trPr>
          <w:gridAfter w:val="1"/>
          <w:wAfter w:w="1080" w:type="dxa"/>
        </w:trPr>
        <w:tc>
          <w:tcPr>
            <w:tcW w:w="2790" w:type="dxa"/>
            <w:vAlign w:val="bottom"/>
          </w:tcPr>
          <w:p w14:paraId="5DD6F634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ค่าตัดจำหน่ายและ</w:t>
            </w:r>
          </w:p>
          <w:p w14:paraId="1AB00D39" w14:textId="77777777" w:rsidR="00AB0FAD" w:rsidRPr="00C9211D" w:rsidRDefault="00AB0FAD" w:rsidP="00140D61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C9211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810" w:type="dxa"/>
            <w:vAlign w:val="bottom"/>
          </w:tcPr>
          <w:p w14:paraId="6EF7FF7F" w14:textId="67779751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B11A964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F9C3DB7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7F86DE6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09CD0EB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9A9700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305D0769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0B07A256" w14:textId="6304206E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3EEB8459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6C4132A1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C4044B3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0FAD" w:rsidRPr="00C9211D" w14:paraId="5C1BB8E0" w14:textId="77777777" w:rsidTr="00540280">
        <w:trPr>
          <w:gridAfter w:val="1"/>
          <w:wAfter w:w="1080" w:type="dxa"/>
        </w:trPr>
        <w:tc>
          <w:tcPr>
            <w:tcW w:w="2790" w:type="dxa"/>
            <w:vAlign w:val="bottom"/>
          </w:tcPr>
          <w:p w14:paraId="3484A777" w14:textId="4A39FF5B" w:rsidR="00AB0FAD" w:rsidRPr="00C9211D" w:rsidRDefault="00AB0FAD" w:rsidP="00140D61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01010D" w:rsidRPr="0001010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921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="0001010D" w:rsidRPr="0001010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810" w:type="dxa"/>
            <w:vAlign w:val="bottom"/>
          </w:tcPr>
          <w:p w14:paraId="601952BA" w14:textId="4043A790" w:rsidR="00AB0FAD" w:rsidRPr="00C9211D" w:rsidRDefault="0001010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sz w:val="26"/>
                <w:szCs w:val="26"/>
              </w:rPr>
              <w:t>119</w:t>
            </w:r>
            <w:r w:rsidR="00AB0FAD" w:rsidRPr="00C921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sz w:val="26"/>
                <w:szCs w:val="26"/>
              </w:rPr>
              <w:t>506</w:t>
            </w:r>
          </w:p>
        </w:tc>
        <w:tc>
          <w:tcPr>
            <w:tcW w:w="270" w:type="dxa"/>
            <w:vAlign w:val="bottom"/>
          </w:tcPr>
          <w:p w14:paraId="468782E2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7B505B8" w14:textId="7B139E98" w:rsidR="00AB0FAD" w:rsidRPr="00C9211D" w:rsidRDefault="0001010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sz w:val="26"/>
                <w:szCs w:val="26"/>
              </w:rPr>
              <w:t>124</w:t>
            </w:r>
            <w:r w:rsidR="00AB0FAD" w:rsidRPr="00C921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sz w:val="26"/>
                <w:szCs w:val="26"/>
              </w:rPr>
              <w:t>616</w:t>
            </w:r>
          </w:p>
        </w:tc>
        <w:tc>
          <w:tcPr>
            <w:tcW w:w="270" w:type="dxa"/>
            <w:vAlign w:val="bottom"/>
          </w:tcPr>
          <w:p w14:paraId="56A95A14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9F1A33B" w14:textId="4B989A97" w:rsidR="00AB0FAD" w:rsidRPr="00C9211D" w:rsidRDefault="0001010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/>
              <w:rPr>
                <w:rFonts w:asciiTheme="majorBidi" w:hAnsiTheme="majorBidi" w:cstheme="majorBidi"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sz w:val="26"/>
                <w:szCs w:val="26"/>
              </w:rPr>
              <w:t>458</w:t>
            </w:r>
            <w:r w:rsidR="00AB0FAD" w:rsidRPr="00C921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sz w:val="26"/>
                <w:szCs w:val="26"/>
              </w:rPr>
              <w:t>512</w:t>
            </w:r>
          </w:p>
        </w:tc>
        <w:tc>
          <w:tcPr>
            <w:tcW w:w="270" w:type="dxa"/>
          </w:tcPr>
          <w:p w14:paraId="6E199D89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0FE01824" w14:textId="18A2484B" w:rsidR="00AB0FAD" w:rsidRPr="00C9211D" w:rsidRDefault="00634471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060FF2D7" w14:textId="7BF20CC0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2CE3E4DE" w14:textId="1F801B48" w:rsidR="00AB0FAD" w:rsidRPr="00C9211D" w:rsidRDefault="0001010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B0FAD" w:rsidRPr="00C921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sz w:val="26"/>
                <w:szCs w:val="26"/>
              </w:rPr>
              <w:t>120</w:t>
            </w:r>
            <w:r w:rsidR="00AB0FAD" w:rsidRPr="00C921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sz w:val="26"/>
                <w:szCs w:val="26"/>
              </w:rPr>
              <w:t>057</w:t>
            </w:r>
          </w:p>
        </w:tc>
        <w:tc>
          <w:tcPr>
            <w:tcW w:w="269" w:type="dxa"/>
            <w:vAlign w:val="bottom"/>
          </w:tcPr>
          <w:p w14:paraId="3DCFEC6B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CADA18E" w14:textId="7100D755" w:rsidR="00AB0FAD" w:rsidRPr="00C9211D" w:rsidRDefault="0001010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B0FAD" w:rsidRPr="00C921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sz w:val="26"/>
                <w:szCs w:val="26"/>
              </w:rPr>
              <w:t>822</w:t>
            </w:r>
            <w:r w:rsidR="00AB0FAD" w:rsidRPr="00C921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sz w:val="26"/>
                <w:szCs w:val="26"/>
              </w:rPr>
              <w:t>691</w:t>
            </w:r>
          </w:p>
        </w:tc>
      </w:tr>
      <w:tr w:rsidR="00AB0FAD" w:rsidRPr="00C9211D" w14:paraId="0F141E62" w14:textId="77777777" w:rsidTr="00540280">
        <w:trPr>
          <w:gridAfter w:val="1"/>
          <w:wAfter w:w="1080" w:type="dxa"/>
        </w:trPr>
        <w:tc>
          <w:tcPr>
            <w:tcW w:w="2790" w:type="dxa"/>
            <w:vAlign w:val="bottom"/>
          </w:tcPr>
          <w:p w14:paraId="2E903F9E" w14:textId="77777777" w:rsidR="00AB0FAD" w:rsidRPr="00C9211D" w:rsidRDefault="00AB0FAD" w:rsidP="00140D61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810" w:type="dxa"/>
            <w:vAlign w:val="bottom"/>
          </w:tcPr>
          <w:p w14:paraId="6EE56CDB" w14:textId="39EA6EAA" w:rsidR="00AB0FAD" w:rsidRPr="00C9211D" w:rsidRDefault="0001010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AB0FAD" w:rsidRPr="00C921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sz w:val="26"/>
                <w:szCs w:val="26"/>
              </w:rPr>
              <w:t>538</w:t>
            </w:r>
          </w:p>
        </w:tc>
        <w:tc>
          <w:tcPr>
            <w:tcW w:w="270" w:type="dxa"/>
            <w:vAlign w:val="bottom"/>
          </w:tcPr>
          <w:p w14:paraId="728E134E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F877A04" w14:textId="46F5E0C3" w:rsidR="00AB0FAD" w:rsidRPr="00C9211D" w:rsidRDefault="0001010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AB0FAD" w:rsidRPr="00C921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sz w:val="26"/>
                <w:szCs w:val="26"/>
              </w:rPr>
              <w:t>581</w:t>
            </w:r>
          </w:p>
        </w:tc>
        <w:tc>
          <w:tcPr>
            <w:tcW w:w="270" w:type="dxa"/>
            <w:vAlign w:val="bottom"/>
          </w:tcPr>
          <w:p w14:paraId="1B60CDD6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C5512C" w14:textId="1F8E2FA5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21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74B29414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782AFDA2" w14:textId="4AA8EEF2" w:rsidR="00AB0FAD" w:rsidRPr="00C9211D" w:rsidRDefault="004B531F" w:rsidP="0054028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162,904</w:t>
            </w:r>
          </w:p>
        </w:tc>
        <w:tc>
          <w:tcPr>
            <w:tcW w:w="269" w:type="dxa"/>
            <w:vAlign w:val="bottom"/>
          </w:tcPr>
          <w:p w14:paraId="0BC7FB4D" w14:textId="7C237ACD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12006542" w14:textId="3F43BD81" w:rsidR="00AB0FAD" w:rsidRPr="00C9211D" w:rsidRDefault="0001010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647E4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4952EB" w:rsidRPr="00C921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47E47">
              <w:rPr>
                <w:rFonts w:asciiTheme="majorBidi" w:hAnsiTheme="majorBidi" w:cstheme="majorBidi"/>
                <w:sz w:val="26"/>
                <w:szCs w:val="26"/>
              </w:rPr>
              <w:t>747</w:t>
            </w:r>
          </w:p>
        </w:tc>
        <w:tc>
          <w:tcPr>
            <w:tcW w:w="269" w:type="dxa"/>
            <w:vAlign w:val="bottom"/>
          </w:tcPr>
          <w:p w14:paraId="343955DE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69FE4AA" w14:textId="51D702BD" w:rsidR="00AB0FAD" w:rsidRPr="00C9211D" w:rsidRDefault="004B531F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503,770</w:t>
            </w:r>
          </w:p>
        </w:tc>
      </w:tr>
      <w:tr w:rsidR="00AB0FAD" w:rsidRPr="00C9211D" w14:paraId="603B0BAF" w14:textId="77777777" w:rsidTr="00CB743C">
        <w:trPr>
          <w:gridAfter w:val="1"/>
          <w:wAfter w:w="1080" w:type="dxa"/>
        </w:trPr>
        <w:tc>
          <w:tcPr>
            <w:tcW w:w="2790" w:type="dxa"/>
            <w:vAlign w:val="bottom"/>
          </w:tcPr>
          <w:p w14:paraId="53A14AC9" w14:textId="721610DB" w:rsidR="00AB0FAD" w:rsidRPr="00C9211D" w:rsidRDefault="00AB0FAD" w:rsidP="00140D61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211D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810" w:type="dxa"/>
            <w:vAlign w:val="bottom"/>
          </w:tcPr>
          <w:p w14:paraId="6DBED8C2" w14:textId="52CE2B13" w:rsidR="00AB0FAD" w:rsidRPr="00C9211D" w:rsidRDefault="00AB0FA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5402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D8E7F37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EB33AD1" w14:textId="4A575A82" w:rsidR="00AB0FAD" w:rsidRPr="00C9211D" w:rsidRDefault="00AB0FA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CE45BF5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A8C5E9" w14:textId="190EFE28" w:rsidR="00AB0FAD" w:rsidRPr="00C9211D" w:rsidRDefault="0001010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1010D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AB0FAD" w:rsidRPr="00C921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="007516F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31FDD308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5ABB8EAD" w14:textId="49A81F39" w:rsidR="00AB0FAD" w:rsidRPr="00C9211D" w:rsidRDefault="004952EB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58BD3184" w14:textId="24513719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6D2185CB" w14:textId="44AD6643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69" w:type="dxa"/>
            <w:vAlign w:val="bottom"/>
          </w:tcPr>
          <w:p w14:paraId="3A16ABB7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2C665C6" w14:textId="76E87DE5" w:rsidR="00AB0FAD" w:rsidRPr="00C9211D" w:rsidRDefault="0001010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AB0FAD" w:rsidRPr="00C921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="007516F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FD52CB" w:rsidRPr="00C9211D" w14:paraId="6A0A1B0A" w14:textId="77777777" w:rsidTr="00CB743C">
        <w:trPr>
          <w:gridAfter w:val="1"/>
          <w:wAfter w:w="1080" w:type="dxa"/>
        </w:trPr>
        <w:tc>
          <w:tcPr>
            <w:tcW w:w="2790" w:type="dxa"/>
            <w:vAlign w:val="bottom"/>
          </w:tcPr>
          <w:p w14:paraId="21690803" w14:textId="65DA5278" w:rsidR="00FD52CB" w:rsidRPr="00FD52CB" w:rsidRDefault="00CB743C" w:rsidP="00FD52CB">
            <w:pPr>
              <w:spacing w:line="240" w:lineRule="auto"/>
              <w:ind w:right="-285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9211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ผลต่างจากการเปลี่ยนแปลงอัตรา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br/>
              <w:t xml:space="preserve">   </w:t>
            </w:r>
            <w:r w:rsidRPr="00C9211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แลกเปลี่ยนเงินตราต่างประเทศ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5651529" w14:textId="3D93D254" w:rsidR="00FD52CB" w:rsidRPr="00540280" w:rsidRDefault="0001010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D52CB" w:rsidRPr="00C921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sz w:val="26"/>
                <w:szCs w:val="26"/>
              </w:rPr>
              <w:t>822</w:t>
            </w:r>
          </w:p>
        </w:tc>
        <w:tc>
          <w:tcPr>
            <w:tcW w:w="270" w:type="dxa"/>
            <w:vAlign w:val="bottom"/>
          </w:tcPr>
          <w:p w14:paraId="21E996F8" w14:textId="77777777" w:rsidR="00FD52CB" w:rsidRPr="00C9211D" w:rsidRDefault="00FD52CB" w:rsidP="00FD5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951701A" w14:textId="3E38BA4A" w:rsidR="00FD52CB" w:rsidRPr="00C9211D" w:rsidRDefault="0001010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1010D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FD52CB" w:rsidRPr="00C921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sz w:val="26"/>
                <w:szCs w:val="26"/>
              </w:rPr>
              <w:t>188</w:t>
            </w:r>
          </w:p>
        </w:tc>
        <w:tc>
          <w:tcPr>
            <w:tcW w:w="270" w:type="dxa"/>
            <w:vAlign w:val="bottom"/>
          </w:tcPr>
          <w:p w14:paraId="64465E46" w14:textId="77777777" w:rsidR="00FD52CB" w:rsidRPr="00C9211D" w:rsidRDefault="00FD52CB" w:rsidP="00FD5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A9B928C" w14:textId="6F576BDA" w:rsidR="00FD52CB" w:rsidRPr="00C9211D" w:rsidRDefault="00FD52CB" w:rsidP="00FD5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3D51ED03" w14:textId="77777777" w:rsidR="00FD52CB" w:rsidRPr="00C9211D" w:rsidRDefault="00FD52CB" w:rsidP="00FD5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0AFE5227" w14:textId="2331B265" w:rsidR="00FD52CB" w:rsidRPr="00C9211D" w:rsidRDefault="00FD52CB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59A24F46" w14:textId="77777777" w:rsidR="00FD52CB" w:rsidRPr="00C9211D" w:rsidRDefault="00FD52CB" w:rsidP="00FD5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42C8179B" w14:textId="021787BA" w:rsidR="00FD52CB" w:rsidRPr="00C9211D" w:rsidRDefault="0001010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6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1010D">
              <w:rPr>
                <w:rFonts w:asciiTheme="majorBidi" w:hAnsiTheme="majorBidi" w:cstheme="majorBidi"/>
                <w:sz w:val="26"/>
                <w:szCs w:val="26"/>
              </w:rPr>
              <w:t>166</w:t>
            </w:r>
            <w:r w:rsidR="00FD52CB" w:rsidRPr="00C921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sz w:val="26"/>
                <w:szCs w:val="26"/>
              </w:rPr>
              <w:t>854</w:t>
            </w:r>
          </w:p>
        </w:tc>
        <w:tc>
          <w:tcPr>
            <w:tcW w:w="269" w:type="dxa"/>
            <w:vAlign w:val="bottom"/>
          </w:tcPr>
          <w:p w14:paraId="113E73B9" w14:textId="77777777" w:rsidR="00FD52CB" w:rsidRPr="00C9211D" w:rsidRDefault="00FD52CB" w:rsidP="00FD5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23EA2E97" w14:textId="355E8EA1" w:rsidR="00FD52CB" w:rsidRPr="00C9211D" w:rsidRDefault="0001010D" w:rsidP="00FD5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sz w:val="26"/>
                <w:szCs w:val="26"/>
              </w:rPr>
              <w:t>184</w:t>
            </w:r>
            <w:r w:rsidR="00FD52CB" w:rsidRPr="00C921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sz w:val="26"/>
                <w:szCs w:val="26"/>
              </w:rPr>
              <w:t>864</w:t>
            </w:r>
          </w:p>
        </w:tc>
      </w:tr>
      <w:tr w:rsidR="00AB0FAD" w:rsidRPr="00C9211D" w14:paraId="2C33822D" w14:textId="77777777" w:rsidTr="00CB743C">
        <w:trPr>
          <w:gridAfter w:val="1"/>
          <w:wAfter w:w="1080" w:type="dxa"/>
        </w:trPr>
        <w:tc>
          <w:tcPr>
            <w:tcW w:w="2790" w:type="dxa"/>
            <w:vAlign w:val="bottom"/>
          </w:tcPr>
          <w:p w14:paraId="27C8CBBC" w14:textId="6FFF7799" w:rsidR="00AB0FAD" w:rsidRPr="00C9211D" w:rsidRDefault="00AB0FAD" w:rsidP="00140D6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010D"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921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01010D"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D3CB71F" w14:textId="05C1380E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53" w:right="-139" w:firstLine="73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D4A1991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EC3D2CD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97AD784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8AAC303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972DD7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6F81228A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2A081EB0" w14:textId="3C0D9104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148DFC30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3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26108466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62B3F10E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B0FAD" w:rsidRPr="00C9211D" w14:paraId="402D1F1F" w14:textId="77777777" w:rsidTr="00540280">
        <w:trPr>
          <w:gridAfter w:val="1"/>
          <w:wAfter w:w="1080" w:type="dxa"/>
          <w:trHeight w:val="83"/>
        </w:trPr>
        <w:tc>
          <w:tcPr>
            <w:tcW w:w="2790" w:type="dxa"/>
            <w:vAlign w:val="bottom"/>
          </w:tcPr>
          <w:p w14:paraId="4F15B4E4" w14:textId="1D90D2E4" w:rsidR="00AB0FAD" w:rsidRPr="00C9211D" w:rsidRDefault="00CB743C" w:rsidP="00140D6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C921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="0001010D"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C921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01010D"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  <w:r w:rsidRPr="009F7E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F7EFE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 xml:space="preserve">- </w:t>
            </w:r>
            <w:r w:rsidRPr="009F7EFE">
              <w:rPr>
                <w:rFonts w:asciiTheme="majorBidi" w:hAnsiTheme="majorBidi" w:cstheme="majorBidi" w:hint="cs"/>
                <w:b/>
                <w:bCs/>
                <w:spacing w:val="-6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810" w:type="dxa"/>
            <w:vAlign w:val="bottom"/>
          </w:tcPr>
          <w:p w14:paraId="0EC95FAE" w14:textId="6C7DD997" w:rsidR="00AB0FAD" w:rsidRPr="00C9211D" w:rsidRDefault="0001010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1D0F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="00AB0FAD" w:rsidRPr="00C921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D0F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866</w:t>
            </w:r>
          </w:p>
        </w:tc>
        <w:tc>
          <w:tcPr>
            <w:tcW w:w="270" w:type="dxa"/>
            <w:vAlign w:val="bottom"/>
          </w:tcPr>
          <w:p w14:paraId="5E68494F" w14:textId="77777777" w:rsidR="00AB0FAD" w:rsidRPr="00C9211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1D15741" w14:textId="1D784F86" w:rsidR="00AB0FAD" w:rsidRPr="0031125D" w:rsidRDefault="0001010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165</w:t>
            </w:r>
            <w:r w:rsidR="00AB0FAD"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385</w:t>
            </w:r>
          </w:p>
        </w:tc>
        <w:tc>
          <w:tcPr>
            <w:tcW w:w="270" w:type="dxa"/>
            <w:vAlign w:val="bottom"/>
          </w:tcPr>
          <w:p w14:paraId="370D469C" w14:textId="77777777" w:rsidR="00AB0FAD" w:rsidRPr="0031125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35A9B07" w14:textId="466777F4" w:rsidR="00AB0FAD" w:rsidRPr="0031125D" w:rsidRDefault="0001010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478</w:t>
            </w:r>
            <w:r w:rsidR="00AB0FAD"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</w:t>
            </w:r>
            <w:r w:rsidR="007516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426B7059" w14:textId="77777777" w:rsidR="00AB0FAD" w:rsidRPr="0031125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</w:tcPr>
          <w:p w14:paraId="3243AF7B" w14:textId="0A469EF1" w:rsidR="00AB0FAD" w:rsidRPr="0031125D" w:rsidRDefault="004B531F" w:rsidP="0054028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162,904</w:t>
            </w:r>
          </w:p>
        </w:tc>
        <w:tc>
          <w:tcPr>
            <w:tcW w:w="269" w:type="dxa"/>
            <w:vAlign w:val="bottom"/>
          </w:tcPr>
          <w:p w14:paraId="15FA128B" w14:textId="4816EB0A" w:rsidR="00AB0FAD" w:rsidRPr="0031125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35A61E69" w14:textId="45C00C41" w:rsidR="00AB0FAD" w:rsidRPr="0031125D" w:rsidRDefault="0001010D" w:rsidP="001D0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3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4952EB"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647E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</w:t>
            </w:r>
            <w:r w:rsidR="004952EB"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647E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658</w:t>
            </w:r>
          </w:p>
        </w:tc>
        <w:tc>
          <w:tcPr>
            <w:tcW w:w="269" w:type="dxa"/>
            <w:vAlign w:val="bottom"/>
          </w:tcPr>
          <w:p w14:paraId="40E979A9" w14:textId="77777777" w:rsidR="00AB0FAD" w:rsidRPr="0031125D" w:rsidRDefault="00AB0FA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7ED283A" w14:textId="45B2482C" w:rsidR="00AB0FAD" w:rsidRPr="0031125D" w:rsidRDefault="0001010D" w:rsidP="0014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AB0FAD"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4B53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530,92</w:t>
            </w:r>
            <w:r w:rsidR="007516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</w:tr>
      <w:tr w:rsidR="00AB0FAD" w:rsidRPr="00C9211D" w14:paraId="6D992104" w14:textId="77777777" w:rsidTr="00540280">
        <w:trPr>
          <w:gridAfter w:val="1"/>
          <w:wAfter w:w="1080" w:type="dxa"/>
        </w:trPr>
        <w:tc>
          <w:tcPr>
            <w:tcW w:w="2790" w:type="dxa"/>
            <w:vAlign w:val="bottom"/>
          </w:tcPr>
          <w:p w14:paraId="1E0FD13D" w14:textId="77777777" w:rsidR="00AB0FAD" w:rsidRPr="00C9211D" w:rsidRDefault="00AB0FAD" w:rsidP="00FB4BD1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810" w:type="dxa"/>
            <w:vAlign w:val="bottom"/>
          </w:tcPr>
          <w:p w14:paraId="5FDAD6FE" w14:textId="0A9006F5" w:rsidR="00AB0FAD" w:rsidRPr="00C9211D" w:rsidRDefault="0001010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AB0FAD" w:rsidRPr="00C921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sz w:val="26"/>
                <w:szCs w:val="26"/>
              </w:rPr>
              <w:t>820</w:t>
            </w:r>
          </w:p>
        </w:tc>
        <w:tc>
          <w:tcPr>
            <w:tcW w:w="270" w:type="dxa"/>
            <w:vAlign w:val="bottom"/>
          </w:tcPr>
          <w:p w14:paraId="6976B333" w14:textId="77777777" w:rsidR="00AB0FAD" w:rsidRPr="00C9211D" w:rsidRDefault="00AB0FAD" w:rsidP="00FB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9C59F12" w14:textId="6FC83719" w:rsidR="00AB0FAD" w:rsidRPr="0031125D" w:rsidRDefault="0001010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  <w:r w:rsidRPr="0031125D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AB0FAD" w:rsidRPr="003112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1125D">
              <w:rPr>
                <w:rFonts w:asciiTheme="majorBidi" w:hAnsiTheme="majorBidi" w:cstheme="majorBidi"/>
                <w:sz w:val="26"/>
                <w:szCs w:val="26"/>
              </w:rPr>
              <w:t>04</w:t>
            </w:r>
            <w:r w:rsidR="001C0DFC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vAlign w:val="bottom"/>
          </w:tcPr>
          <w:p w14:paraId="7D742C75" w14:textId="77777777" w:rsidR="00AB0FAD" w:rsidRPr="0031125D" w:rsidRDefault="00AB0FAD" w:rsidP="00FB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DA8A2C" w14:textId="09F32994" w:rsidR="00AB0FAD" w:rsidRPr="0031125D" w:rsidRDefault="00AB0FAD" w:rsidP="00FB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1125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5622F9F8" w14:textId="77777777" w:rsidR="00AB0FAD" w:rsidRPr="0031125D" w:rsidRDefault="00AB0FAD" w:rsidP="00FB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1" w:type="dxa"/>
          </w:tcPr>
          <w:p w14:paraId="7111A433" w14:textId="5A6225A2" w:rsidR="00AB0FAD" w:rsidRPr="0031125D" w:rsidRDefault="0001010D" w:rsidP="0054028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1125D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4952EB" w:rsidRPr="0031125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31125D">
              <w:rPr>
                <w:rFonts w:asciiTheme="majorBidi" w:hAnsiTheme="majorBidi" w:cstheme="majorBidi"/>
                <w:sz w:val="26"/>
                <w:szCs w:val="26"/>
              </w:rPr>
              <w:t>106</w:t>
            </w:r>
          </w:p>
        </w:tc>
        <w:tc>
          <w:tcPr>
            <w:tcW w:w="269" w:type="dxa"/>
            <w:vAlign w:val="bottom"/>
          </w:tcPr>
          <w:p w14:paraId="16F3BBFD" w14:textId="6593C5A1" w:rsidR="00AB0FAD" w:rsidRPr="0031125D" w:rsidRDefault="00AB0FAD" w:rsidP="00FB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1F7F9215" w14:textId="1984EC51" w:rsidR="00AB0FAD" w:rsidRPr="0031125D" w:rsidRDefault="0001010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125D">
              <w:rPr>
                <w:rFonts w:asciiTheme="majorBidi" w:hAnsiTheme="majorBidi" w:cstheme="majorBidi"/>
                <w:sz w:val="26"/>
                <w:szCs w:val="26"/>
              </w:rPr>
              <w:t>429</w:t>
            </w:r>
            <w:r w:rsidR="004952EB" w:rsidRPr="003112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1125D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4B531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69" w:type="dxa"/>
            <w:vAlign w:val="bottom"/>
          </w:tcPr>
          <w:p w14:paraId="7C13F9CE" w14:textId="77777777" w:rsidR="00AB0FAD" w:rsidRPr="0031125D" w:rsidRDefault="00AB0FAD" w:rsidP="00FB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5634D4C" w14:textId="62F9F4EF" w:rsidR="00AB0FAD" w:rsidRPr="0031125D" w:rsidRDefault="0001010D" w:rsidP="00FB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1125D">
              <w:rPr>
                <w:rFonts w:asciiTheme="majorBidi" w:hAnsiTheme="majorBidi" w:cstheme="majorBidi"/>
                <w:sz w:val="26"/>
                <w:szCs w:val="26"/>
              </w:rPr>
              <w:t>481</w:t>
            </w:r>
            <w:r w:rsidR="005207AA" w:rsidRPr="003112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1125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4B531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5207AA" w:rsidRPr="00C9211D" w14:paraId="5C32B9F2" w14:textId="77777777" w:rsidTr="00540280">
        <w:tc>
          <w:tcPr>
            <w:tcW w:w="2790" w:type="dxa"/>
            <w:vAlign w:val="bottom"/>
          </w:tcPr>
          <w:p w14:paraId="181A5083" w14:textId="1A2AA87E" w:rsidR="005207AA" w:rsidRPr="00C9211D" w:rsidRDefault="00CB743C" w:rsidP="0081161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10" w:type="dxa"/>
          </w:tcPr>
          <w:p w14:paraId="448F7D58" w14:textId="2A4209C5" w:rsidR="005207AA" w:rsidRPr="00540280" w:rsidRDefault="005207AA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5402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FC864F2" w14:textId="77777777" w:rsidR="005207AA" w:rsidRPr="00C9211D" w:rsidRDefault="005207AA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  <w:tab w:val="decimal" w:pos="763"/>
              </w:tabs>
              <w:spacing w:line="240" w:lineRule="auto"/>
              <w:ind w:left="-115" w:right="-13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5D578CC" w14:textId="68747808" w:rsidR="005207AA" w:rsidRPr="0031125D" w:rsidRDefault="005207AA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3112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987FEA0" w14:textId="77777777" w:rsidR="005207AA" w:rsidRPr="0031125D" w:rsidRDefault="005207AA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1403C21" w14:textId="201751C4" w:rsidR="005207AA" w:rsidRPr="0031125D" w:rsidRDefault="005207AA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12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4FAF81" w14:textId="77777777" w:rsidR="005207AA" w:rsidRPr="0031125D" w:rsidRDefault="005207AA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340CC8E5" w14:textId="531FD884" w:rsidR="005207AA" w:rsidRPr="0031125D" w:rsidRDefault="005207AA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3112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6983DBA5" w14:textId="77777777" w:rsidR="005207AA" w:rsidRPr="0031125D" w:rsidRDefault="005207AA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028E3CB6" w14:textId="72D1013C" w:rsidR="005207AA" w:rsidRPr="0031125D" w:rsidRDefault="005207AA" w:rsidP="001D0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"/>
                <w:tab w:val="left" w:pos="615"/>
              </w:tabs>
              <w:spacing w:line="240" w:lineRule="auto"/>
              <w:ind w:left="-108" w:right="-19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1125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="0001010D" w:rsidRPr="0031125D">
              <w:rPr>
                <w:rFonts w:asciiTheme="majorBidi" w:hAnsiTheme="majorBidi" w:cstheme="majorBidi"/>
                <w:sz w:val="26"/>
                <w:szCs w:val="26"/>
              </w:rPr>
              <w:t>381</w:t>
            </w:r>
            <w:r w:rsidRPr="0031125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01010D" w:rsidRPr="0031125D">
              <w:rPr>
                <w:rFonts w:asciiTheme="majorBidi" w:hAnsiTheme="majorBidi" w:cstheme="majorBidi"/>
                <w:sz w:val="26"/>
                <w:szCs w:val="26"/>
              </w:rPr>
              <w:t>635</w:t>
            </w:r>
            <w:r w:rsidRPr="0031125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269" w:type="dxa"/>
            <w:vAlign w:val="bottom"/>
          </w:tcPr>
          <w:p w14:paraId="25BBB795" w14:textId="77777777" w:rsidR="005207AA" w:rsidRPr="0031125D" w:rsidRDefault="005207AA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19"/>
              </w:tabs>
              <w:spacing w:line="240" w:lineRule="auto"/>
              <w:ind w:left="-108" w:right="-1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D7EA214" w14:textId="66085E07" w:rsidR="005207AA" w:rsidRPr="0031125D" w:rsidRDefault="005207AA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  <w:tab w:val="left" w:pos="426"/>
              </w:tabs>
              <w:spacing w:line="240" w:lineRule="auto"/>
              <w:ind w:left="-108" w:right="-29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1125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="0001010D" w:rsidRPr="0031125D">
              <w:rPr>
                <w:rFonts w:asciiTheme="majorBidi" w:hAnsiTheme="majorBidi" w:cstheme="majorBidi"/>
                <w:sz w:val="26"/>
                <w:szCs w:val="26"/>
              </w:rPr>
              <w:t>381</w:t>
            </w:r>
            <w:r w:rsidRPr="0031125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01010D" w:rsidRPr="0031125D">
              <w:rPr>
                <w:rFonts w:asciiTheme="majorBidi" w:hAnsiTheme="majorBidi" w:cstheme="majorBidi"/>
                <w:sz w:val="26"/>
                <w:szCs w:val="26"/>
              </w:rPr>
              <w:t>635</w:t>
            </w:r>
            <w:r w:rsidRPr="0031125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6E1CA6AA" w14:textId="77777777" w:rsidR="005207AA" w:rsidRPr="00C9211D" w:rsidRDefault="005207AA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  <w:tab w:val="left" w:pos="426"/>
              </w:tabs>
              <w:spacing w:line="240" w:lineRule="auto"/>
              <w:ind w:right="-29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FD52CB" w:rsidRPr="00C9211D" w14:paraId="38E56EA0" w14:textId="77777777" w:rsidTr="00B70815">
        <w:tc>
          <w:tcPr>
            <w:tcW w:w="2790" w:type="dxa"/>
            <w:vAlign w:val="bottom"/>
          </w:tcPr>
          <w:p w14:paraId="2EE4D030" w14:textId="3DCCD8FD" w:rsidR="00FD52CB" w:rsidRPr="00FD52CB" w:rsidRDefault="00CB743C" w:rsidP="00FD52CB">
            <w:pPr>
              <w:spacing w:line="240" w:lineRule="auto"/>
              <w:ind w:right="-105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9211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ผลต่างจากการเปลี่ยนแปลงอัตรา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br/>
              <w:t xml:space="preserve">   </w:t>
            </w:r>
            <w:r w:rsidRPr="00C9211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แลกเปลี่ยนเงินตราต่างประเทศ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B1390A4" w14:textId="2C2CA051" w:rsidR="00FD52CB" w:rsidRPr="00C9211D" w:rsidRDefault="00DC58F2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B531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1,8</w:t>
            </w:r>
            <w:r w:rsidR="007516F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90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58A096D4" w14:textId="77777777" w:rsidR="00FD52CB" w:rsidRPr="00C9211D" w:rsidRDefault="00FD52CB" w:rsidP="00FD5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  <w:tab w:val="decimal" w:pos="763"/>
              </w:tabs>
              <w:spacing w:line="240" w:lineRule="auto"/>
              <w:ind w:left="-115" w:right="-13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3C72626" w14:textId="779703C3" w:rsidR="00FD52CB" w:rsidRPr="0031125D" w:rsidRDefault="0001010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1125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FD52CB" w:rsidRPr="003112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1125D">
              <w:rPr>
                <w:rFonts w:asciiTheme="majorBidi" w:hAnsiTheme="majorBidi" w:cstheme="majorBidi"/>
                <w:sz w:val="26"/>
                <w:szCs w:val="26"/>
              </w:rPr>
              <w:t>255</w:t>
            </w:r>
          </w:p>
        </w:tc>
        <w:tc>
          <w:tcPr>
            <w:tcW w:w="270" w:type="dxa"/>
            <w:vAlign w:val="bottom"/>
          </w:tcPr>
          <w:p w14:paraId="2A0F3F32" w14:textId="77777777" w:rsidR="00FD52CB" w:rsidRPr="0031125D" w:rsidRDefault="00FD52CB" w:rsidP="00FD5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5F82E44" w14:textId="49BD0333" w:rsidR="00FD52CB" w:rsidRPr="0031125D" w:rsidRDefault="00FD52CB" w:rsidP="00FD5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1125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3D13BD05" w14:textId="77777777" w:rsidR="00FD52CB" w:rsidRPr="0031125D" w:rsidRDefault="00FD52CB" w:rsidP="00FD5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39474C3F" w14:textId="73309A3C" w:rsidR="00FD52CB" w:rsidRPr="0031125D" w:rsidRDefault="00FD52CB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3112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7F44E825" w14:textId="77777777" w:rsidR="00FD52CB" w:rsidRPr="0031125D" w:rsidRDefault="00FD52CB" w:rsidP="00FD5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118ADCCA" w14:textId="09FEE728" w:rsidR="00FD52CB" w:rsidRPr="0031125D" w:rsidRDefault="00FD52CB" w:rsidP="001D0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"/>
                <w:tab w:val="left" w:pos="615"/>
              </w:tabs>
              <w:spacing w:line="240" w:lineRule="auto"/>
              <w:ind w:left="-108" w:right="-19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1125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010D" w:rsidRPr="0031125D">
              <w:rPr>
                <w:rFonts w:asciiTheme="majorBidi" w:hAnsiTheme="majorBidi" w:cstheme="majorBidi"/>
                <w:sz w:val="26"/>
                <w:szCs w:val="26"/>
              </w:rPr>
              <w:t>118</w:t>
            </w:r>
            <w:r w:rsidRPr="003112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1010D" w:rsidRPr="0031125D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4B531F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31125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9" w:type="dxa"/>
            <w:vAlign w:val="bottom"/>
          </w:tcPr>
          <w:p w14:paraId="1744E2EA" w14:textId="77777777" w:rsidR="00FD52CB" w:rsidRPr="0031125D" w:rsidRDefault="00FD52CB" w:rsidP="00FD5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19"/>
              </w:tabs>
              <w:spacing w:line="240" w:lineRule="auto"/>
              <w:ind w:left="-108" w:right="-1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48C1E0F5" w14:textId="092CAB0A" w:rsidR="00FD52CB" w:rsidRPr="0031125D" w:rsidRDefault="00FD52CB" w:rsidP="00FD5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  <w:tab w:val="left" w:pos="426"/>
              </w:tabs>
              <w:spacing w:line="240" w:lineRule="auto"/>
              <w:ind w:left="-108" w:right="-29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1125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010D" w:rsidRPr="0031125D">
              <w:rPr>
                <w:rFonts w:asciiTheme="majorBidi" w:hAnsiTheme="majorBidi" w:cstheme="majorBidi"/>
                <w:sz w:val="26"/>
                <w:szCs w:val="26"/>
              </w:rPr>
              <w:t>114</w:t>
            </w:r>
            <w:r w:rsidRPr="003112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B531F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7516FB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31125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50DFE873" w14:textId="77777777" w:rsidR="00FD52CB" w:rsidRPr="00C9211D" w:rsidRDefault="00FD52CB" w:rsidP="00FD5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  <w:tab w:val="left" w:pos="426"/>
              </w:tabs>
              <w:spacing w:line="240" w:lineRule="auto"/>
              <w:ind w:right="-29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AB0FAD" w:rsidRPr="00C9211D" w14:paraId="054BC057" w14:textId="77777777" w:rsidTr="00B70815">
        <w:trPr>
          <w:gridAfter w:val="1"/>
          <w:wAfter w:w="1080" w:type="dxa"/>
        </w:trPr>
        <w:tc>
          <w:tcPr>
            <w:tcW w:w="2790" w:type="dxa"/>
            <w:vAlign w:val="bottom"/>
          </w:tcPr>
          <w:p w14:paraId="4BEF6DA0" w14:textId="27E7C46F" w:rsidR="00AB0FAD" w:rsidRPr="00C9211D" w:rsidRDefault="00AB0FAD" w:rsidP="008116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921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010D"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921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01010D"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D7834" w14:textId="4F5BDF7D" w:rsidR="00AB0FAD" w:rsidRPr="00C9211D" w:rsidRDefault="0001010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1D0F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AB0FAD" w:rsidRPr="00C921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4B53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</w:t>
            </w:r>
            <w:r w:rsidR="007516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26093E01" w14:textId="77777777" w:rsidR="00AB0FAD" w:rsidRPr="00C9211D" w:rsidRDefault="00AB0FA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C8168" w14:textId="18667C02" w:rsidR="00AB0FAD" w:rsidRPr="0031125D" w:rsidRDefault="0001010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198</w:t>
            </w:r>
            <w:r w:rsidR="00AB0FAD"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688</w:t>
            </w:r>
          </w:p>
        </w:tc>
        <w:tc>
          <w:tcPr>
            <w:tcW w:w="270" w:type="dxa"/>
            <w:vAlign w:val="bottom"/>
          </w:tcPr>
          <w:p w14:paraId="4E1D52D7" w14:textId="77777777" w:rsidR="00AB0FAD" w:rsidRPr="0031125D" w:rsidRDefault="00AB0FA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FD6B3" w14:textId="29D17CA8" w:rsidR="00AB0FAD" w:rsidRPr="0031125D" w:rsidRDefault="0001010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478</w:t>
            </w:r>
            <w:r w:rsidR="00AB0FAD"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</w:t>
            </w:r>
            <w:r w:rsidR="007516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4DFD07C8" w14:textId="77777777" w:rsidR="00AB0FAD" w:rsidRPr="0031125D" w:rsidRDefault="00AB0FA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14:paraId="768CC577" w14:textId="0D738E31" w:rsidR="00AB0FAD" w:rsidRPr="0031125D" w:rsidRDefault="0001010D" w:rsidP="0054028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178</w:t>
            </w:r>
            <w:r w:rsidR="004952EB"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4B53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010</w:t>
            </w:r>
          </w:p>
        </w:tc>
        <w:tc>
          <w:tcPr>
            <w:tcW w:w="269" w:type="dxa"/>
            <w:vAlign w:val="bottom"/>
          </w:tcPr>
          <w:p w14:paraId="52DC6DA3" w14:textId="5F3B071D" w:rsidR="00AB0FAD" w:rsidRPr="0031125D" w:rsidRDefault="00AB0FA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6F388" w14:textId="34F3C699" w:rsidR="00AB0FAD" w:rsidRPr="0031125D" w:rsidRDefault="0001010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3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AB0FAD"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F479B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</w:t>
            </w:r>
            <w:r w:rsidR="004952EB"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4B53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191</w:t>
            </w:r>
          </w:p>
        </w:tc>
        <w:tc>
          <w:tcPr>
            <w:tcW w:w="269" w:type="dxa"/>
            <w:vAlign w:val="bottom"/>
          </w:tcPr>
          <w:p w14:paraId="2199A923" w14:textId="77777777" w:rsidR="00AB0FAD" w:rsidRPr="0031125D" w:rsidRDefault="00AB0FA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A5997" w14:textId="07C80B08" w:rsidR="00AB0FAD" w:rsidRPr="0031125D" w:rsidRDefault="0001010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AB0FAD"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4B53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515,799</w:t>
            </w:r>
          </w:p>
        </w:tc>
      </w:tr>
      <w:tr w:rsidR="00AB0FAD" w:rsidRPr="00C9211D" w14:paraId="10CB2A01" w14:textId="77777777" w:rsidTr="00B70815">
        <w:trPr>
          <w:gridAfter w:val="1"/>
          <w:wAfter w:w="1080" w:type="dxa"/>
        </w:trPr>
        <w:tc>
          <w:tcPr>
            <w:tcW w:w="2790" w:type="dxa"/>
            <w:vAlign w:val="bottom"/>
          </w:tcPr>
          <w:p w14:paraId="461E6BD9" w14:textId="77777777" w:rsidR="00AB0FAD" w:rsidRPr="00C9211D" w:rsidRDefault="00AB0FAD" w:rsidP="0081161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81C3E0C" w14:textId="551FEB89" w:rsidR="00AB0FAD" w:rsidRPr="00C9211D" w:rsidRDefault="00AB0FA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53" w:right="-139" w:firstLine="73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E852083" w14:textId="77777777" w:rsidR="00AB0FAD" w:rsidRPr="00C9211D" w:rsidRDefault="00AB0FA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43D0660" w14:textId="77777777" w:rsidR="00AB0FAD" w:rsidRPr="0031125D" w:rsidRDefault="00AB0FA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42A60F9" w14:textId="77777777" w:rsidR="00AB0FAD" w:rsidRPr="0031125D" w:rsidRDefault="00AB0FA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8D710F6" w14:textId="77777777" w:rsidR="00AB0FAD" w:rsidRPr="0031125D" w:rsidRDefault="00AB0FA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394595" w14:textId="77777777" w:rsidR="00AB0FAD" w:rsidRPr="0031125D" w:rsidRDefault="00AB0FA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0279C998" w14:textId="77777777" w:rsidR="00AB0FAD" w:rsidRPr="0031125D" w:rsidRDefault="00AB0FA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6DB2ABC5" w14:textId="11804F95" w:rsidR="00AB0FAD" w:rsidRPr="0031125D" w:rsidRDefault="00AB0FA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7A748EE3" w14:textId="77777777" w:rsidR="00AB0FAD" w:rsidRPr="0031125D" w:rsidRDefault="00AB0FA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3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649A9113" w14:textId="77777777" w:rsidR="00AB0FAD" w:rsidRPr="0031125D" w:rsidRDefault="00AB0FA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18BC746D" w14:textId="77777777" w:rsidR="00AB0FAD" w:rsidRPr="0031125D" w:rsidRDefault="00AB0FA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2"/>
              </w:tabs>
              <w:spacing w:line="240" w:lineRule="auto"/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0FAD" w:rsidRPr="00C9211D" w14:paraId="2723443D" w14:textId="77777777" w:rsidTr="00B70815">
        <w:trPr>
          <w:gridAfter w:val="1"/>
          <w:wAfter w:w="1080" w:type="dxa"/>
        </w:trPr>
        <w:tc>
          <w:tcPr>
            <w:tcW w:w="2790" w:type="dxa"/>
            <w:vAlign w:val="bottom"/>
          </w:tcPr>
          <w:p w14:paraId="5D1728E0" w14:textId="77777777" w:rsidR="00AB0FAD" w:rsidRPr="00C9211D" w:rsidRDefault="00AB0FAD" w:rsidP="008116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9211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810" w:type="dxa"/>
            <w:vAlign w:val="bottom"/>
          </w:tcPr>
          <w:p w14:paraId="5C880246" w14:textId="294F6EC8" w:rsidR="00AB0FAD" w:rsidRPr="00C9211D" w:rsidRDefault="00AB0FA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53" w:right="-139" w:firstLine="73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8CC1CA8" w14:textId="77777777" w:rsidR="00AB0FAD" w:rsidRPr="00C9211D" w:rsidRDefault="00AB0FA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9744214" w14:textId="77777777" w:rsidR="00AB0FAD" w:rsidRPr="0031125D" w:rsidRDefault="00AB0FA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C17EC6D" w14:textId="77777777" w:rsidR="00AB0FAD" w:rsidRPr="0031125D" w:rsidRDefault="00AB0FA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CD618D8" w14:textId="77777777" w:rsidR="00AB0FAD" w:rsidRPr="0031125D" w:rsidRDefault="00AB0FA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7E614E9" w14:textId="77777777" w:rsidR="00AB0FAD" w:rsidRPr="0031125D" w:rsidRDefault="00AB0FA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</w:tcPr>
          <w:p w14:paraId="0DD439B6" w14:textId="77777777" w:rsidR="00AB0FAD" w:rsidRPr="0031125D" w:rsidRDefault="00AB0FA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7C83EB0F" w14:textId="1537841E" w:rsidR="00AB0FAD" w:rsidRPr="0031125D" w:rsidRDefault="00AB0FA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6BDDA16C" w14:textId="77777777" w:rsidR="00AB0FAD" w:rsidRPr="0031125D" w:rsidRDefault="00AB0FA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3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3086998E" w14:textId="77777777" w:rsidR="00AB0FAD" w:rsidRPr="0031125D" w:rsidRDefault="00AB0FA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6BDB706" w14:textId="77777777" w:rsidR="00AB0FAD" w:rsidRPr="0031125D" w:rsidRDefault="00AB0FA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2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B0FAD" w:rsidRPr="00C9211D" w14:paraId="37323C19" w14:textId="77777777" w:rsidTr="00B70815">
        <w:trPr>
          <w:gridAfter w:val="1"/>
          <w:wAfter w:w="1080" w:type="dxa"/>
        </w:trPr>
        <w:tc>
          <w:tcPr>
            <w:tcW w:w="2790" w:type="dxa"/>
            <w:vAlign w:val="bottom"/>
          </w:tcPr>
          <w:p w14:paraId="0EFD9096" w14:textId="522CA528" w:rsidR="00AB0FAD" w:rsidRPr="00C9211D" w:rsidRDefault="00AB0FAD" w:rsidP="008116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921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010D"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921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01010D"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30A0755A" w14:textId="55893336" w:rsidR="00AB0FAD" w:rsidRPr="00C9211D" w:rsidRDefault="0001010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</w:t>
            </w:r>
            <w:r w:rsidR="00AB0FAD" w:rsidRPr="00C921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971</w:t>
            </w:r>
          </w:p>
        </w:tc>
        <w:tc>
          <w:tcPr>
            <w:tcW w:w="270" w:type="dxa"/>
            <w:vAlign w:val="bottom"/>
          </w:tcPr>
          <w:p w14:paraId="16C2D3A4" w14:textId="77777777" w:rsidR="00AB0FAD" w:rsidRPr="00C9211D" w:rsidRDefault="00AB0FA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B3DFB2A" w14:textId="6265A7C9" w:rsidR="00AB0FAD" w:rsidRPr="0031125D" w:rsidRDefault="0001010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503</w:t>
            </w:r>
            <w:r w:rsidR="00AB0FAD"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013</w:t>
            </w:r>
          </w:p>
        </w:tc>
        <w:tc>
          <w:tcPr>
            <w:tcW w:w="270" w:type="dxa"/>
            <w:vAlign w:val="bottom"/>
          </w:tcPr>
          <w:p w14:paraId="23D96A21" w14:textId="77777777" w:rsidR="00AB0FAD" w:rsidRPr="0031125D" w:rsidRDefault="00AB0FA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6C92EBB" w14:textId="1BB58B8B" w:rsidR="00AB0FAD" w:rsidRPr="0031125D" w:rsidRDefault="0001010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169</w:t>
            </w:r>
            <w:r w:rsidR="00AB0FAD"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</w:t>
            </w:r>
            <w:r w:rsidR="007516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0894D870" w14:textId="77777777" w:rsidR="00AB0FAD" w:rsidRPr="0031125D" w:rsidRDefault="00AB0FA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bottom w:val="double" w:sz="4" w:space="0" w:color="auto"/>
            </w:tcBorders>
          </w:tcPr>
          <w:p w14:paraId="79C4BE55" w14:textId="033912B9" w:rsidR="00AB0FAD" w:rsidRPr="0031125D" w:rsidRDefault="0001010D" w:rsidP="0054028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131</w:t>
            </w:r>
            <w:r w:rsidR="004952EB"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</w:t>
            </w:r>
            <w:r w:rsidR="004B53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69" w:type="dxa"/>
            <w:vAlign w:val="bottom"/>
          </w:tcPr>
          <w:p w14:paraId="4F12A55B" w14:textId="21B6B830" w:rsidR="00AB0FAD" w:rsidRPr="0031125D" w:rsidRDefault="00AB0FA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195E83B4" w14:textId="5AA8CE45" w:rsidR="00AB0FAD" w:rsidRPr="0031125D" w:rsidRDefault="0001010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3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4952EB"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241</w:t>
            </w:r>
            <w:r w:rsidR="004952EB"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533</w:t>
            </w:r>
          </w:p>
        </w:tc>
        <w:tc>
          <w:tcPr>
            <w:tcW w:w="269" w:type="dxa"/>
            <w:vAlign w:val="bottom"/>
          </w:tcPr>
          <w:p w14:paraId="59EF5C97" w14:textId="77777777" w:rsidR="00AB0FAD" w:rsidRPr="0031125D" w:rsidRDefault="00AB0FA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vAlign w:val="bottom"/>
          </w:tcPr>
          <w:p w14:paraId="4EC002A4" w14:textId="720B882A" w:rsidR="00AB0FAD" w:rsidRPr="0031125D" w:rsidRDefault="0001010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AB0FAD"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074</w:t>
            </w:r>
            <w:r w:rsidR="00AB0FAD"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112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</w:t>
            </w:r>
            <w:r w:rsidR="007516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</w:tr>
      <w:tr w:rsidR="00AB0FAD" w:rsidRPr="00C9211D" w14:paraId="39777262" w14:textId="77777777" w:rsidTr="00B70815">
        <w:trPr>
          <w:gridAfter w:val="1"/>
          <w:wAfter w:w="1080" w:type="dxa"/>
        </w:trPr>
        <w:tc>
          <w:tcPr>
            <w:tcW w:w="2790" w:type="dxa"/>
            <w:vAlign w:val="bottom"/>
          </w:tcPr>
          <w:p w14:paraId="1D3861DA" w14:textId="7F1D4783" w:rsidR="00AB0FAD" w:rsidRPr="00C9211D" w:rsidRDefault="00AB0FAD" w:rsidP="008116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921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010D"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921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01010D"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70EA8B6" w14:textId="538AB544" w:rsidR="00AB0FAD" w:rsidRPr="00C9211D" w:rsidRDefault="0001010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</w:t>
            </w:r>
            <w:r w:rsidR="00AB0FAD" w:rsidRPr="00C921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</w:t>
            </w:r>
            <w:r w:rsidR="007516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  <w:vAlign w:val="bottom"/>
          </w:tcPr>
          <w:p w14:paraId="286B10A8" w14:textId="77777777" w:rsidR="00AB0FAD" w:rsidRPr="00C9211D" w:rsidRDefault="00AB0FA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E6ABBE6" w14:textId="7E46DEB6" w:rsidR="00AB0FAD" w:rsidRPr="00C9211D" w:rsidRDefault="0001010D" w:rsidP="0054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492</w:t>
            </w:r>
            <w:r w:rsidR="00AB0FAD" w:rsidRPr="00C921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236C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270" w:type="dxa"/>
            <w:vAlign w:val="bottom"/>
          </w:tcPr>
          <w:p w14:paraId="4FB7293E" w14:textId="77777777" w:rsidR="00AB0FAD" w:rsidRPr="00C9211D" w:rsidRDefault="00AB0FA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0B5FC53" w14:textId="6C25DB65" w:rsidR="00AB0FAD" w:rsidRPr="00C9211D" w:rsidRDefault="0001010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AB0FAD" w:rsidRPr="00C921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940</w:t>
            </w:r>
            <w:r w:rsidR="00AB0FAD" w:rsidRPr="00C921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</w:t>
            </w:r>
            <w:r w:rsidR="007516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1EC8B273" w14:textId="77777777" w:rsidR="00AB0FAD" w:rsidRPr="00C9211D" w:rsidRDefault="00AB0FA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double" w:sz="4" w:space="0" w:color="auto"/>
              <w:bottom w:val="double" w:sz="4" w:space="0" w:color="auto"/>
            </w:tcBorders>
          </w:tcPr>
          <w:p w14:paraId="64957E99" w14:textId="4ECCD393" w:rsidR="00AB0FAD" w:rsidRPr="00C9211D" w:rsidRDefault="0001010D" w:rsidP="0054028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132</w:t>
            </w:r>
            <w:r w:rsidR="004952EB" w:rsidRPr="00C921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210</w:t>
            </w:r>
          </w:p>
        </w:tc>
        <w:tc>
          <w:tcPr>
            <w:tcW w:w="269" w:type="dxa"/>
            <w:vAlign w:val="bottom"/>
          </w:tcPr>
          <w:p w14:paraId="209DDCF6" w14:textId="0BC6CC3A" w:rsidR="00AB0FAD" w:rsidRPr="00C9211D" w:rsidRDefault="00AB0FA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33296EB" w14:textId="28A679DA" w:rsidR="00AB0FAD" w:rsidRPr="00C9211D" w:rsidRDefault="0001010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3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="004952EB" w:rsidRPr="00C921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916</w:t>
            </w:r>
            <w:r w:rsidR="004952EB" w:rsidRPr="00C921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804</w:t>
            </w:r>
          </w:p>
        </w:tc>
        <w:tc>
          <w:tcPr>
            <w:tcW w:w="269" w:type="dxa"/>
            <w:vAlign w:val="bottom"/>
          </w:tcPr>
          <w:p w14:paraId="26D48F23" w14:textId="77777777" w:rsidR="00AB0FAD" w:rsidRPr="00C9211D" w:rsidRDefault="00AB0FA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83FC6B" w14:textId="51E46508" w:rsidR="00AB0FAD" w:rsidRPr="00C9211D" w:rsidRDefault="0001010D" w:rsidP="0081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</w:t>
            </w:r>
            <w:r w:rsidR="00AB0FAD" w:rsidRPr="00C921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515</w:t>
            </w:r>
            <w:r w:rsidR="00AB0FAD" w:rsidRPr="00C921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303</w:t>
            </w:r>
          </w:p>
        </w:tc>
      </w:tr>
    </w:tbl>
    <w:p w14:paraId="366BE774" w14:textId="4A30A0FD" w:rsidR="00F9609F" w:rsidRDefault="00F9609F" w:rsidP="00795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pacing w:val="2"/>
          <w:sz w:val="30"/>
          <w:szCs w:val="30"/>
        </w:rPr>
      </w:pPr>
    </w:p>
    <w:p w14:paraId="72F34F86" w14:textId="7B3EB66C" w:rsidR="00017AEB" w:rsidRPr="00554604" w:rsidRDefault="00017AEB" w:rsidP="00017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30"/>
          <w:szCs w:val="30"/>
        </w:rPr>
      </w:pPr>
      <w:r>
        <w:rPr>
          <w:rFonts w:ascii="Angsana New" w:hAnsi="Angsana New"/>
          <w:spacing w:val="2"/>
          <w:sz w:val="30"/>
          <w:szCs w:val="30"/>
        </w:rPr>
        <w:br w:type="page"/>
      </w:r>
    </w:p>
    <w:tbl>
      <w:tblPr>
        <w:tblW w:w="952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7452"/>
        <w:gridCol w:w="2070"/>
      </w:tblGrid>
      <w:tr w:rsidR="008E6A54" w:rsidRPr="00D246FB" w14:paraId="1EEA245E" w14:textId="77777777" w:rsidTr="0041663B">
        <w:trPr>
          <w:tblHeader/>
        </w:trPr>
        <w:tc>
          <w:tcPr>
            <w:tcW w:w="7452" w:type="dxa"/>
            <w:vAlign w:val="bottom"/>
          </w:tcPr>
          <w:p w14:paraId="649B1C6A" w14:textId="77777777" w:rsidR="008E6A54" w:rsidRPr="00D246FB" w:rsidRDefault="008E6A54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070" w:type="dxa"/>
            <w:vAlign w:val="bottom"/>
          </w:tcPr>
          <w:p w14:paraId="2D9DEF18" w14:textId="77777777" w:rsidR="008E6A54" w:rsidRPr="00D246FB" w:rsidRDefault="008E6A54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6A54" w:rsidRPr="00D246FB" w14:paraId="4AE68591" w14:textId="77777777" w:rsidTr="0041663B">
        <w:trPr>
          <w:tblHeader/>
        </w:trPr>
        <w:tc>
          <w:tcPr>
            <w:tcW w:w="7452" w:type="dxa"/>
            <w:vAlign w:val="bottom"/>
          </w:tcPr>
          <w:p w14:paraId="1781E9EA" w14:textId="77777777" w:rsidR="008E6A54" w:rsidRPr="00D246FB" w:rsidRDefault="008E6A54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6DF77F96" w14:textId="77777777" w:rsidR="008E6A54" w:rsidRPr="00D246FB" w:rsidRDefault="008E6A54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</w:tr>
      <w:tr w:rsidR="008E6A54" w:rsidRPr="00D246FB" w14:paraId="11E0E8AE" w14:textId="77777777" w:rsidTr="0041663B">
        <w:trPr>
          <w:tblHeader/>
        </w:trPr>
        <w:tc>
          <w:tcPr>
            <w:tcW w:w="7452" w:type="dxa"/>
            <w:vAlign w:val="bottom"/>
          </w:tcPr>
          <w:p w14:paraId="089EF10F" w14:textId="77777777" w:rsidR="008E6A54" w:rsidRPr="00D246FB" w:rsidRDefault="008E6A54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549276B5" w14:textId="77777777" w:rsidR="008E6A54" w:rsidRPr="00D246FB" w:rsidRDefault="008E6A54" w:rsidP="008E6A54">
            <w:pPr>
              <w:ind w:left="-108" w:right="-14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6A54" w:rsidRPr="00D246FB" w14:paraId="1A3F9FE1" w14:textId="77777777" w:rsidTr="0041663B">
        <w:tc>
          <w:tcPr>
            <w:tcW w:w="7452" w:type="dxa"/>
            <w:vAlign w:val="bottom"/>
          </w:tcPr>
          <w:p w14:paraId="7C4B1667" w14:textId="77777777" w:rsidR="008E6A54" w:rsidRPr="00D246FB" w:rsidRDefault="008E6A54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70" w:type="dxa"/>
            <w:vAlign w:val="bottom"/>
          </w:tcPr>
          <w:p w14:paraId="67A75A49" w14:textId="77777777" w:rsidR="008E6A54" w:rsidRPr="00D246FB" w:rsidRDefault="008E6A54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6955" w:rsidRPr="00D246FB" w14:paraId="5DB30982" w14:textId="77777777" w:rsidTr="0041663B">
        <w:tc>
          <w:tcPr>
            <w:tcW w:w="7452" w:type="dxa"/>
            <w:shd w:val="clear" w:color="auto" w:fill="auto"/>
            <w:vAlign w:val="bottom"/>
          </w:tcPr>
          <w:p w14:paraId="15E529CC" w14:textId="3DC95375" w:rsidR="003A6955" w:rsidRPr="00D246FB" w:rsidRDefault="003A6955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01010D" w:rsidRPr="0001010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3812D49" w14:textId="57205B75" w:rsidR="003A6955" w:rsidRPr="00D246FB" w:rsidRDefault="0001010D" w:rsidP="003A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32</w:t>
            </w:r>
            <w:r w:rsidR="003A6955" w:rsidRPr="00D246FB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529</w:t>
            </w:r>
          </w:p>
        </w:tc>
      </w:tr>
      <w:tr w:rsidR="003A6955" w:rsidRPr="00D246FB" w14:paraId="2148B672" w14:textId="77777777" w:rsidTr="0041663B">
        <w:tc>
          <w:tcPr>
            <w:tcW w:w="7452" w:type="dxa"/>
            <w:vAlign w:val="bottom"/>
          </w:tcPr>
          <w:p w14:paraId="38809EB6" w14:textId="77777777" w:rsidR="003A6955" w:rsidRPr="00D246FB" w:rsidRDefault="003A6955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587D5" w14:textId="77777777" w:rsidR="003A6955" w:rsidRPr="00D246FB" w:rsidRDefault="00D43465" w:rsidP="00D4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left" w:pos="1247"/>
              </w:tabs>
              <w:spacing w:line="240" w:lineRule="auto"/>
              <w:ind w:left="-115" w:right="-9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6955" w:rsidRPr="00D246FB" w14:paraId="2EE14705" w14:textId="77777777" w:rsidTr="0041663B">
        <w:tc>
          <w:tcPr>
            <w:tcW w:w="7452" w:type="dxa"/>
            <w:shd w:val="clear" w:color="auto" w:fill="auto"/>
          </w:tcPr>
          <w:p w14:paraId="7D8BF280" w14:textId="72B28FD9" w:rsidR="003A6955" w:rsidRPr="00D246FB" w:rsidRDefault="003A6955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1010D" w:rsidRPr="0001010D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01010D" w:rsidRPr="0001010D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01010D" w:rsidRPr="0001010D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31673" w14:textId="284EAE41" w:rsidR="003A6955" w:rsidRPr="00D246FB" w:rsidRDefault="0001010D" w:rsidP="003A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b/>
                <w:bCs/>
                <w:sz w:val="30"/>
                <w:szCs w:val="30"/>
              </w:rPr>
              <w:t>32</w:t>
            </w:r>
            <w:r w:rsidR="003A6955"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529</w:t>
            </w:r>
          </w:p>
        </w:tc>
      </w:tr>
      <w:tr w:rsidR="009A2986" w:rsidRPr="00D246FB" w14:paraId="6FE562AC" w14:textId="77777777" w:rsidTr="0041663B">
        <w:trPr>
          <w:trHeight w:val="83"/>
        </w:trPr>
        <w:tc>
          <w:tcPr>
            <w:tcW w:w="7452" w:type="dxa"/>
            <w:vAlign w:val="bottom"/>
          </w:tcPr>
          <w:p w14:paraId="136E4D6E" w14:textId="77777777" w:rsidR="009A2986" w:rsidRPr="00D246FB" w:rsidRDefault="009A2986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99D3ACC" w14:textId="373A3AAE" w:rsidR="009A2986" w:rsidRPr="006E287E" w:rsidRDefault="006E287E" w:rsidP="008F7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left" w:pos="1247"/>
              </w:tabs>
              <w:spacing w:line="240" w:lineRule="auto"/>
              <w:ind w:left="-115" w:right="-9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2986" w:rsidRPr="00D246FB" w14:paraId="52DB3F48" w14:textId="77777777" w:rsidTr="0041663B">
        <w:tc>
          <w:tcPr>
            <w:tcW w:w="7452" w:type="dxa"/>
            <w:shd w:val="clear" w:color="auto" w:fill="auto"/>
            <w:vAlign w:val="bottom"/>
          </w:tcPr>
          <w:p w14:paraId="4E075406" w14:textId="4A8BB786" w:rsidR="009A2986" w:rsidRPr="00D246FB" w:rsidRDefault="009A2986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1010D" w:rsidRPr="0001010D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2F479E" w14:textId="590E22ED" w:rsidR="009A2986" w:rsidRPr="00D246FB" w:rsidRDefault="0001010D" w:rsidP="009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9F41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529</w:t>
            </w:r>
          </w:p>
        </w:tc>
      </w:tr>
      <w:tr w:rsidR="009A2986" w:rsidRPr="00D75B7C" w14:paraId="2E913B7E" w14:textId="77777777" w:rsidTr="0041663B">
        <w:tc>
          <w:tcPr>
            <w:tcW w:w="7452" w:type="dxa"/>
            <w:shd w:val="clear" w:color="auto" w:fill="auto"/>
            <w:vAlign w:val="bottom"/>
          </w:tcPr>
          <w:p w14:paraId="4017808D" w14:textId="77777777" w:rsidR="009A2986" w:rsidRPr="00D75B7C" w:rsidRDefault="009A2986" w:rsidP="009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60AB816E" w14:textId="77777777" w:rsidR="009A2986" w:rsidRPr="00D75B7C" w:rsidRDefault="009A2986" w:rsidP="009A2986">
            <w:pPr>
              <w:pStyle w:val="acctfourfigures"/>
              <w:tabs>
                <w:tab w:val="clear" w:pos="765"/>
                <w:tab w:val="decimal" w:pos="1692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9A2986" w:rsidRPr="00D246FB" w14:paraId="283EB920" w14:textId="77777777" w:rsidTr="0041663B">
        <w:tc>
          <w:tcPr>
            <w:tcW w:w="7452" w:type="dxa"/>
            <w:shd w:val="clear" w:color="auto" w:fill="auto"/>
            <w:vAlign w:val="bottom"/>
          </w:tcPr>
          <w:p w14:paraId="14A42525" w14:textId="77777777" w:rsidR="009A2986" w:rsidRPr="00D246FB" w:rsidRDefault="009A2986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831C425" w14:textId="77777777" w:rsidR="009A2986" w:rsidRPr="00D246FB" w:rsidRDefault="009A2986" w:rsidP="009A2986">
            <w:pPr>
              <w:pStyle w:val="acctfourfigures"/>
              <w:tabs>
                <w:tab w:val="clear" w:pos="765"/>
                <w:tab w:val="decimal" w:pos="169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C6335" w:rsidRPr="00D246FB" w14:paraId="372FA02F" w14:textId="77777777" w:rsidTr="0041663B">
        <w:tc>
          <w:tcPr>
            <w:tcW w:w="7452" w:type="dxa"/>
            <w:shd w:val="clear" w:color="auto" w:fill="auto"/>
            <w:vAlign w:val="bottom"/>
          </w:tcPr>
          <w:p w14:paraId="0950D9DE" w14:textId="0EF9D359" w:rsidR="00BC6335" w:rsidRPr="00D246FB" w:rsidRDefault="00BC6335" w:rsidP="00BC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01010D" w:rsidRPr="0001010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DC2D9EF" w14:textId="4C9986EB" w:rsidR="00BC6335" w:rsidRPr="00BC6335" w:rsidRDefault="0001010D" w:rsidP="00BC6335">
            <w:pPr>
              <w:pStyle w:val="acctfourfigures"/>
              <w:tabs>
                <w:tab w:val="clear" w:pos="765"/>
                <w:tab w:val="decimal" w:pos="169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BC6335" w:rsidRPr="00BC633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772</w:t>
            </w:r>
          </w:p>
        </w:tc>
      </w:tr>
      <w:tr w:rsidR="00BC6335" w:rsidRPr="00D246FB" w14:paraId="3C9BEBD0" w14:textId="77777777" w:rsidTr="0041663B">
        <w:tc>
          <w:tcPr>
            <w:tcW w:w="7452" w:type="dxa"/>
            <w:shd w:val="clear" w:color="auto" w:fill="auto"/>
            <w:vAlign w:val="bottom"/>
          </w:tcPr>
          <w:p w14:paraId="3920F661" w14:textId="77777777" w:rsidR="00BC6335" w:rsidRPr="00D246FB" w:rsidRDefault="00BC6335" w:rsidP="00BC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8AFC5" w14:textId="5763F898" w:rsidR="00BC6335" w:rsidRPr="00D246FB" w:rsidRDefault="0001010D" w:rsidP="00BC6335">
            <w:pPr>
              <w:pStyle w:val="acctfourfigures"/>
              <w:tabs>
                <w:tab w:val="clear" w:pos="765"/>
                <w:tab w:val="decimal" w:pos="169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C633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299</w:t>
            </w:r>
          </w:p>
        </w:tc>
      </w:tr>
      <w:tr w:rsidR="00BC6335" w:rsidRPr="00D246FB" w14:paraId="6416A5C9" w14:textId="77777777" w:rsidTr="0041663B">
        <w:tc>
          <w:tcPr>
            <w:tcW w:w="7452" w:type="dxa"/>
            <w:shd w:val="clear" w:color="auto" w:fill="auto"/>
          </w:tcPr>
          <w:p w14:paraId="44B25CD5" w14:textId="0BB29ECD" w:rsidR="00BC6335" w:rsidRPr="00D246FB" w:rsidRDefault="00BC6335" w:rsidP="00BC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1010D" w:rsidRPr="0001010D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01010D" w:rsidRPr="0001010D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01010D" w:rsidRPr="0001010D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9A04228" w14:textId="150D8658" w:rsidR="00BC6335" w:rsidRPr="00D246FB" w:rsidRDefault="0001010D" w:rsidP="00BC6335">
            <w:pPr>
              <w:pStyle w:val="acctfourfigures"/>
              <w:tabs>
                <w:tab w:val="clear" w:pos="765"/>
                <w:tab w:val="decimal" w:pos="169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  <w:r w:rsidR="00BC63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071</w:t>
            </w:r>
          </w:p>
        </w:tc>
      </w:tr>
      <w:tr w:rsidR="009A2986" w:rsidRPr="00D246FB" w14:paraId="4CE826CF" w14:textId="77777777" w:rsidTr="0041663B">
        <w:tc>
          <w:tcPr>
            <w:tcW w:w="7452" w:type="dxa"/>
            <w:shd w:val="clear" w:color="auto" w:fill="auto"/>
            <w:vAlign w:val="bottom"/>
          </w:tcPr>
          <w:p w14:paraId="53E30522" w14:textId="77777777" w:rsidR="009A2986" w:rsidRPr="00D246FB" w:rsidRDefault="009A2986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48BF85" w14:textId="1671A7B2" w:rsidR="009A2986" w:rsidRPr="00D246FB" w:rsidRDefault="0001010D" w:rsidP="009A2986">
            <w:pPr>
              <w:pStyle w:val="acctfourfigures"/>
              <w:tabs>
                <w:tab w:val="clear" w:pos="765"/>
                <w:tab w:val="decimal" w:pos="169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</w:p>
        </w:tc>
      </w:tr>
      <w:tr w:rsidR="009A2986" w:rsidRPr="00D246FB" w14:paraId="6B1B279F" w14:textId="77777777" w:rsidTr="0041663B">
        <w:tc>
          <w:tcPr>
            <w:tcW w:w="7452" w:type="dxa"/>
            <w:shd w:val="clear" w:color="auto" w:fill="auto"/>
            <w:vAlign w:val="bottom"/>
          </w:tcPr>
          <w:p w14:paraId="0125B6B5" w14:textId="5AE592A6" w:rsidR="009A2986" w:rsidRPr="00D246FB" w:rsidRDefault="009A2986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1010D" w:rsidRPr="0001010D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EF9A0" w14:textId="07A65F15" w:rsidR="009A2986" w:rsidRPr="00D246FB" w:rsidRDefault="0001010D" w:rsidP="009A2986">
            <w:pPr>
              <w:pStyle w:val="acctfourfigures"/>
              <w:tabs>
                <w:tab w:val="clear" w:pos="765"/>
                <w:tab w:val="decimal" w:pos="169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  <w:r w:rsidR="009F41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371</w:t>
            </w:r>
          </w:p>
        </w:tc>
      </w:tr>
      <w:tr w:rsidR="005860B5" w:rsidRPr="00554604" w14:paraId="59E10437" w14:textId="77777777" w:rsidTr="0041663B">
        <w:tc>
          <w:tcPr>
            <w:tcW w:w="7452" w:type="dxa"/>
            <w:vAlign w:val="bottom"/>
          </w:tcPr>
          <w:p w14:paraId="0BCBE275" w14:textId="5562037A" w:rsidR="001C10EF" w:rsidRPr="00554604" w:rsidRDefault="001C10EF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27BB5CBA" w14:textId="77777777" w:rsidR="005860B5" w:rsidRPr="00554604" w:rsidRDefault="005860B5" w:rsidP="009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2986" w:rsidRPr="00D246FB" w14:paraId="094934D4" w14:textId="77777777" w:rsidTr="0041663B">
        <w:tc>
          <w:tcPr>
            <w:tcW w:w="7452" w:type="dxa"/>
            <w:vAlign w:val="bottom"/>
          </w:tcPr>
          <w:p w14:paraId="286B981C" w14:textId="77777777" w:rsidR="009A2986" w:rsidRPr="00D246FB" w:rsidRDefault="009A2986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2B733C0" w14:textId="77777777" w:rsidR="009A2986" w:rsidRPr="00D246FB" w:rsidRDefault="009A2986" w:rsidP="009A2986">
            <w:pPr>
              <w:pStyle w:val="acctfourfigures"/>
              <w:tabs>
                <w:tab w:val="clear" w:pos="765"/>
                <w:tab w:val="decimal" w:pos="169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A2986" w:rsidRPr="00D246FB" w14:paraId="7FD97B12" w14:textId="77777777" w:rsidTr="0041663B">
        <w:tc>
          <w:tcPr>
            <w:tcW w:w="7452" w:type="dxa"/>
          </w:tcPr>
          <w:p w14:paraId="587C67F4" w14:textId="5AAEAE23" w:rsidR="009A2986" w:rsidRPr="00D246FB" w:rsidRDefault="009A2986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1010D" w:rsidRPr="0001010D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ACEBA9" w14:textId="055E9256" w:rsidR="009A2986" w:rsidRPr="00D246FB" w:rsidRDefault="0001010D" w:rsidP="009A2986">
            <w:pPr>
              <w:pStyle w:val="acctfourfigures"/>
              <w:tabs>
                <w:tab w:val="clear" w:pos="765"/>
                <w:tab w:val="decimal" w:pos="169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458</w:t>
            </w:r>
          </w:p>
        </w:tc>
      </w:tr>
      <w:tr w:rsidR="009A2986" w:rsidRPr="00D246FB" w14:paraId="3D2EFA36" w14:textId="77777777" w:rsidTr="0041663B">
        <w:tc>
          <w:tcPr>
            <w:tcW w:w="7452" w:type="dxa"/>
            <w:vAlign w:val="bottom"/>
          </w:tcPr>
          <w:p w14:paraId="55536915" w14:textId="1EDB2CFD" w:rsidR="009A2986" w:rsidRPr="00D246FB" w:rsidRDefault="009A2986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1010D" w:rsidRPr="0001010D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0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F33B18" w14:textId="3701C1AC" w:rsidR="009A2986" w:rsidRPr="00D246FB" w:rsidRDefault="0001010D" w:rsidP="009A2986">
            <w:pPr>
              <w:pStyle w:val="acctfourfigures"/>
              <w:tabs>
                <w:tab w:val="clear" w:pos="765"/>
                <w:tab w:val="decimal" w:pos="169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158</w:t>
            </w:r>
          </w:p>
        </w:tc>
      </w:tr>
    </w:tbl>
    <w:p w14:paraId="5ABF4F39" w14:textId="77777777" w:rsidR="00D300C5" w:rsidRDefault="00D300C5" w:rsidP="008E6A54">
      <w:pPr>
        <w:tabs>
          <w:tab w:val="clear" w:pos="680"/>
        </w:tabs>
        <w:ind w:left="540"/>
        <w:rPr>
          <w:rFonts w:ascii="Angsana New" w:hAnsi="Angsana New"/>
          <w:i/>
          <w:iCs/>
          <w:sz w:val="30"/>
          <w:szCs w:val="30"/>
        </w:rPr>
      </w:pPr>
    </w:p>
    <w:p w14:paraId="023F6E1B" w14:textId="18BBD452" w:rsidR="008E6A54" w:rsidRPr="006E11FA" w:rsidRDefault="008E6A54" w:rsidP="008E6A54">
      <w:pPr>
        <w:tabs>
          <w:tab w:val="clear" w:pos="68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6E11FA">
        <w:rPr>
          <w:rFonts w:ascii="Angsana New" w:hAnsi="Angsana New" w:hint="cs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566FC5D8" w14:textId="77777777" w:rsidR="008E6A54" w:rsidRPr="006E11FA" w:rsidRDefault="008E6A54" w:rsidP="008E6A5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905C69E" w14:textId="193F88E1" w:rsidR="008E6A54" w:rsidRPr="00BC386E" w:rsidRDefault="008E6A54" w:rsidP="008E6A5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37CC8">
        <w:rPr>
          <w:rFonts w:ascii="Angsana New" w:hAnsi="Angsana New" w:hint="cs"/>
          <w:sz w:val="30"/>
          <w:szCs w:val="30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</w:t>
      </w:r>
      <w:r w:rsidRPr="00637CC8">
        <w:rPr>
          <w:rFonts w:ascii="Angsana New" w:hAnsi="Angsana New" w:hint="cs"/>
          <w:sz w:val="30"/>
          <w:szCs w:val="30"/>
        </w:rPr>
        <w:t xml:space="preserve"> </w:t>
      </w:r>
      <w:r w:rsidRPr="00637CC8">
        <w:rPr>
          <w:rFonts w:ascii="Angsana New" w:hAnsi="Angsana New" w:hint="cs"/>
          <w:sz w:val="30"/>
          <w:szCs w:val="30"/>
          <w:cs/>
        </w:rPr>
        <w:t xml:space="preserve">ซึ่งยอดคงเหลือของค่าความนิยม ณ วันที่ </w:t>
      </w:r>
      <w:r w:rsidR="0001010D" w:rsidRPr="00637CC8">
        <w:rPr>
          <w:rFonts w:ascii="Angsana New" w:hAnsi="Angsana New" w:hint="cs"/>
          <w:sz w:val="30"/>
          <w:szCs w:val="30"/>
        </w:rPr>
        <w:t>31</w:t>
      </w:r>
      <w:r w:rsidRPr="00637CC8">
        <w:rPr>
          <w:rFonts w:ascii="Angsana New" w:hAnsi="Angsana New" w:hint="cs"/>
          <w:sz w:val="30"/>
          <w:szCs w:val="30"/>
        </w:rPr>
        <w:t xml:space="preserve"> </w:t>
      </w:r>
      <w:r w:rsidRPr="00637CC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1010D" w:rsidRPr="00637CC8">
        <w:rPr>
          <w:rFonts w:ascii="Angsana New" w:hAnsi="Angsana New" w:hint="cs"/>
          <w:sz w:val="30"/>
          <w:szCs w:val="30"/>
        </w:rPr>
        <w:t>256</w:t>
      </w:r>
      <w:r w:rsidR="0001010D" w:rsidRPr="00637CC8">
        <w:rPr>
          <w:rFonts w:ascii="Angsana New" w:hAnsi="Angsana New"/>
          <w:sz w:val="30"/>
          <w:szCs w:val="30"/>
        </w:rPr>
        <w:t>5</w:t>
      </w:r>
      <w:r w:rsidRPr="00637CC8">
        <w:rPr>
          <w:rFonts w:ascii="Angsana New" w:hAnsi="Angsana New" w:hint="cs"/>
          <w:sz w:val="30"/>
          <w:szCs w:val="30"/>
        </w:rPr>
        <w:t xml:space="preserve"> </w:t>
      </w:r>
      <w:r w:rsidRPr="00637CC8">
        <w:rPr>
          <w:rFonts w:ascii="Angsana New" w:hAnsi="Angsana New" w:hint="cs"/>
          <w:sz w:val="30"/>
          <w:szCs w:val="30"/>
          <w:cs/>
        </w:rPr>
        <w:t xml:space="preserve">และ </w:t>
      </w:r>
      <w:r w:rsidR="0001010D" w:rsidRPr="00637CC8">
        <w:rPr>
          <w:rFonts w:ascii="Angsana New" w:hAnsi="Angsana New" w:hint="cs"/>
          <w:sz w:val="30"/>
          <w:szCs w:val="30"/>
        </w:rPr>
        <w:t>256</w:t>
      </w:r>
      <w:r w:rsidR="0001010D" w:rsidRPr="00637CC8">
        <w:rPr>
          <w:rFonts w:ascii="Angsana New" w:hAnsi="Angsana New"/>
          <w:sz w:val="30"/>
          <w:szCs w:val="30"/>
        </w:rPr>
        <w:t>4</w:t>
      </w:r>
      <w:r w:rsidR="003A6955" w:rsidRPr="00637CC8">
        <w:rPr>
          <w:rFonts w:ascii="Angsana New" w:hAnsi="Angsana New" w:hint="cs"/>
          <w:sz w:val="30"/>
          <w:szCs w:val="30"/>
        </w:rPr>
        <w:t xml:space="preserve"> </w:t>
      </w:r>
      <w:r w:rsidRPr="00637CC8">
        <w:rPr>
          <w:rFonts w:ascii="Angsana New" w:hAnsi="Angsana New" w:hint="cs"/>
          <w:sz w:val="30"/>
          <w:szCs w:val="30"/>
          <w:cs/>
        </w:rPr>
        <w:t>ส่วนใหญ่มาจากโรงไฟฟ้าพลังงานลมในประเทศออสเตรเลีย</w:t>
      </w:r>
    </w:p>
    <w:p w14:paraId="0DA14908" w14:textId="77777777" w:rsidR="008E6A54" w:rsidRPr="00BC386E" w:rsidRDefault="008E6A54" w:rsidP="008E6A5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F7B8321" w14:textId="77777777" w:rsidR="008E6A54" w:rsidRPr="00BC386E" w:rsidRDefault="008E6A54" w:rsidP="008E6A5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C386E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มูลค่าที่คาดว่าจะได้รับคืนของค่าความนิยม</w:t>
      </w:r>
      <w:r w:rsidRPr="00BC386E">
        <w:rPr>
          <w:rFonts w:ascii="Angsana New" w:hAnsi="Angsana New" w:hint="cs"/>
          <w:sz w:val="30"/>
          <w:szCs w:val="30"/>
        </w:rPr>
        <w:t xml:space="preserve"> </w:t>
      </w:r>
      <w:r w:rsidRPr="00BC386E">
        <w:rPr>
          <w:rFonts w:ascii="Angsana New" w:hAnsi="Angsana New" w:hint="cs"/>
          <w:sz w:val="30"/>
          <w:szCs w:val="30"/>
          <w:cs/>
        </w:rPr>
        <w:t>สิทธิในสัญญาซื้อขายไฟฟ้า และที่ดิน อาคารและอุปกรณ์</w:t>
      </w:r>
      <w:r w:rsidRPr="00BC386E">
        <w:rPr>
          <w:rFonts w:ascii="Angsana New" w:hAnsi="Angsana New" w:hint="cs"/>
          <w:sz w:val="30"/>
          <w:szCs w:val="30"/>
        </w:rPr>
        <w:t xml:space="preserve"> </w:t>
      </w:r>
      <w:r w:rsidRPr="00BC386E">
        <w:rPr>
          <w:rFonts w:ascii="Angsana New" w:hAnsi="Angsana New" w:hint="cs"/>
          <w:sz w:val="30"/>
          <w:szCs w:val="30"/>
          <w:cs/>
        </w:rPr>
        <w:t>ในประเทศออสเตรเลีย (หน่วยสินทรัพย์ที่ก่อให้เกิดเงินสด) เป็นมูลค่าจากการใช้ ซึ่งวัดมูลค่าโดยการคิดลดกระแสเงินสดในอนาคตที่คาดว่าจะได้รับจากการดำเนินงานต่อเนื่องของโรงไฟฟ้าในประเทศออสเตรเลีย</w:t>
      </w:r>
    </w:p>
    <w:p w14:paraId="40629747" w14:textId="77777777" w:rsidR="007953D7" w:rsidRPr="00BC386E" w:rsidRDefault="007953D7" w:rsidP="008E6A5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152563D" w14:textId="2A51A5D0" w:rsidR="008E6A54" w:rsidRPr="00BC386E" w:rsidRDefault="008E6A54" w:rsidP="008E6A5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C386E">
        <w:rPr>
          <w:rFonts w:ascii="Angsana New" w:hAnsi="Angsana New" w:hint="cs"/>
          <w:sz w:val="30"/>
          <w:szCs w:val="30"/>
          <w:cs/>
        </w:rPr>
        <w:lastRenderedPageBreak/>
        <w:t xml:space="preserve">ข้อสมมติที่สำคัญที่ใช้ในการประมาณการมูลค่าจากการใช้ ประกอบด้วยอัตราคิดลดที่ใช้เป็นอัตราโดยประมาณหลังหักภาษีเงินได้ที่อ้างอิงจากอัตราดอกเบี้ยพันธบัตรรัฐบาลอายุ </w:t>
      </w:r>
      <w:r w:rsidR="0001010D" w:rsidRPr="0001010D">
        <w:rPr>
          <w:rFonts w:ascii="Angsana New" w:hAnsi="Angsana New" w:hint="cs"/>
          <w:sz w:val="30"/>
          <w:szCs w:val="30"/>
        </w:rPr>
        <w:t>10</w:t>
      </w:r>
      <w:r w:rsidRPr="00BC386E">
        <w:rPr>
          <w:rFonts w:ascii="Angsana New" w:hAnsi="Angsana New" w:hint="cs"/>
          <w:sz w:val="30"/>
          <w:szCs w:val="30"/>
          <w:cs/>
        </w:rPr>
        <w:t xml:space="preserve"> ปี ถัวเฉลี่ย </w:t>
      </w:r>
      <w:r w:rsidR="0001010D" w:rsidRPr="0001010D">
        <w:rPr>
          <w:rFonts w:ascii="Angsana New" w:hAnsi="Angsana New" w:hint="cs"/>
          <w:sz w:val="30"/>
          <w:szCs w:val="30"/>
        </w:rPr>
        <w:t>10</w:t>
      </w:r>
      <w:r w:rsidRPr="00BC386E">
        <w:rPr>
          <w:rFonts w:ascii="Angsana New" w:hAnsi="Angsana New" w:hint="cs"/>
          <w:sz w:val="30"/>
          <w:szCs w:val="30"/>
        </w:rPr>
        <w:t xml:space="preserve"> </w:t>
      </w:r>
      <w:r w:rsidRPr="00BC386E">
        <w:rPr>
          <w:rFonts w:ascii="Angsana New" w:hAnsi="Angsana New" w:hint="cs"/>
          <w:sz w:val="30"/>
          <w:szCs w:val="30"/>
          <w:cs/>
        </w:rPr>
        <w:t xml:space="preserve">ปีย้อนหลัง จาก </w:t>
      </w:r>
      <w:r w:rsidRPr="00BC386E">
        <w:rPr>
          <w:rFonts w:ascii="Angsana New" w:hAnsi="Angsana New" w:hint="cs"/>
          <w:sz w:val="30"/>
          <w:szCs w:val="30"/>
        </w:rPr>
        <w:t>Reserve Bank Australia (RBA)</w:t>
      </w:r>
      <w:r w:rsidRPr="00BC386E">
        <w:rPr>
          <w:rFonts w:ascii="Angsana New" w:hAnsi="Angsana New" w:hint="cs"/>
          <w:sz w:val="30"/>
          <w:szCs w:val="30"/>
          <w:cs/>
        </w:rPr>
        <w:t xml:space="preserve"> เป็นตัวกำหนดอัตราผลตอบแทนที่ปราศจากความเสี่ยง (</w:t>
      </w:r>
      <w:r w:rsidRPr="00BC386E">
        <w:rPr>
          <w:rFonts w:ascii="Angsana New" w:hAnsi="Angsana New" w:hint="cs"/>
          <w:sz w:val="30"/>
          <w:szCs w:val="30"/>
        </w:rPr>
        <w:t>Risk Free Rate)</w:t>
      </w:r>
      <w:r w:rsidRPr="00BC386E">
        <w:rPr>
          <w:rFonts w:ascii="Angsana New" w:hAnsi="Angsana New" w:hint="cs"/>
          <w:sz w:val="30"/>
          <w:szCs w:val="30"/>
          <w:cs/>
        </w:rPr>
        <w:t xml:space="preserve"> ตามหลักการพื้นฐานของทฤษฏีแบบจำลอง </w:t>
      </w:r>
      <w:r w:rsidRPr="00BC386E">
        <w:rPr>
          <w:rFonts w:ascii="Angsana New" w:hAnsi="Angsana New" w:hint="cs"/>
          <w:sz w:val="30"/>
          <w:szCs w:val="30"/>
        </w:rPr>
        <w:t>Capital Asset Pricing Model (CAPM)</w:t>
      </w:r>
      <w:r w:rsidRPr="00BC386E">
        <w:rPr>
          <w:rFonts w:ascii="Angsana New" w:hAnsi="Angsana New" w:hint="cs"/>
          <w:sz w:val="30"/>
          <w:szCs w:val="30"/>
          <w:cs/>
        </w:rPr>
        <w:t xml:space="preserve"> และความสามารถในการก่อหนี้สินที่ร้อยละ </w:t>
      </w:r>
      <w:r w:rsidR="0001010D" w:rsidRPr="0001010D">
        <w:rPr>
          <w:rFonts w:ascii="Angsana New" w:hAnsi="Angsana New" w:hint="cs"/>
          <w:sz w:val="30"/>
          <w:szCs w:val="30"/>
        </w:rPr>
        <w:t>60</w:t>
      </w:r>
      <w:r w:rsidRPr="00BC386E">
        <w:rPr>
          <w:rFonts w:ascii="Angsana New" w:hAnsi="Angsana New" w:hint="cs"/>
          <w:sz w:val="30"/>
          <w:szCs w:val="30"/>
          <w:cs/>
        </w:rPr>
        <w:t xml:space="preserve"> สำหรับโรงไฟฟ้าพลังความร้อน</w:t>
      </w:r>
      <w:r w:rsidRPr="00BC386E">
        <w:rPr>
          <w:rFonts w:ascii="Angsana New" w:hAnsi="Angsana New" w:hint="cs"/>
          <w:sz w:val="30"/>
          <w:szCs w:val="30"/>
        </w:rPr>
        <w:t xml:space="preserve"> </w:t>
      </w:r>
      <w:r w:rsidRPr="00BC386E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01010D" w:rsidRPr="0001010D">
        <w:rPr>
          <w:rFonts w:ascii="Angsana New" w:hAnsi="Angsana New" w:hint="cs"/>
          <w:sz w:val="30"/>
          <w:szCs w:val="30"/>
        </w:rPr>
        <w:t>50</w:t>
      </w:r>
      <w:r w:rsidRPr="00BC386E">
        <w:rPr>
          <w:rFonts w:ascii="Angsana New" w:hAnsi="Angsana New" w:hint="cs"/>
          <w:sz w:val="30"/>
          <w:szCs w:val="30"/>
          <w:cs/>
        </w:rPr>
        <w:t xml:space="preserve"> สำหรับโรงไฟฟ้าพลังงาน</w:t>
      </w:r>
      <w:r w:rsidR="003E1310" w:rsidRPr="00BC386E">
        <w:rPr>
          <w:rFonts w:ascii="Angsana New" w:hAnsi="Angsana New" w:hint="cs"/>
          <w:sz w:val="30"/>
          <w:szCs w:val="30"/>
          <w:cs/>
        </w:rPr>
        <w:t>ทดแทน</w:t>
      </w:r>
      <w:r w:rsidRPr="00BC386E">
        <w:rPr>
          <w:rFonts w:ascii="Angsana New" w:hAnsi="Angsana New" w:hint="cs"/>
          <w:sz w:val="30"/>
          <w:szCs w:val="30"/>
          <w:cs/>
        </w:rPr>
        <w:t xml:space="preserve"> และประมาณการกระแสเงินสดถูกจัดทำขึ้นโดยใช้แหล่งข้อมูลภายนอก ประกอบด้วยปริมาณการขาย ราคาขาย ต้นทุนจากการดำเนินงาน อัตราเงินเฟ้อและอัตราการเติบโตระยะยาว ซึ่งเป็นการประมาณการตลอดอายุที่เหลืออยู่ของสัญญาขายไฟฟ้าหลายฉบับ</w:t>
      </w:r>
    </w:p>
    <w:p w14:paraId="6EC314A9" w14:textId="77777777" w:rsidR="008E6A54" w:rsidRPr="00017AEB" w:rsidRDefault="008E6A54" w:rsidP="008E6A54">
      <w:pPr>
        <w:tabs>
          <w:tab w:val="clear" w:pos="680"/>
        </w:tabs>
        <w:ind w:left="540"/>
        <w:jc w:val="thaiDistribute"/>
        <w:rPr>
          <w:rFonts w:ascii="Angsana New" w:hAnsi="Angsana New"/>
          <w:sz w:val="10"/>
          <w:szCs w:val="10"/>
        </w:rPr>
      </w:pPr>
    </w:p>
    <w:p w14:paraId="4CFC8191" w14:textId="77777777" w:rsidR="00E62F0D" w:rsidRPr="00C215E0" w:rsidRDefault="00E62F0D" w:rsidP="00E62F0D">
      <w:pPr>
        <w:tabs>
          <w:tab w:val="clear" w:pos="680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C215E0">
        <w:rPr>
          <w:rFonts w:ascii="Angsana New" w:hAnsi="Angsana New" w:hint="cs"/>
          <w:spacing w:val="-6"/>
          <w:sz w:val="30"/>
          <w:szCs w:val="30"/>
          <w:cs/>
        </w:rPr>
        <w:t>ข้อสมมติที่สำคัญที่ใช้ในการประมาณการมูลค่าจากการใช้แสดงในตารางต่อไป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14:paraId="0E03805B" w14:textId="77777777" w:rsidR="00E62F0D" w:rsidRPr="007408B9" w:rsidRDefault="00E62F0D" w:rsidP="008E6A54">
      <w:pPr>
        <w:tabs>
          <w:tab w:val="clear" w:pos="680"/>
        </w:tabs>
        <w:ind w:left="540"/>
        <w:jc w:val="thaiDistribute"/>
        <w:rPr>
          <w:rFonts w:ascii="Angsana New" w:hAnsi="Angsana New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170"/>
        <w:gridCol w:w="270"/>
        <w:gridCol w:w="1062"/>
      </w:tblGrid>
      <w:tr w:rsidR="008E6A54" w:rsidRPr="006E11FA" w14:paraId="19BF9B54" w14:textId="77777777" w:rsidTr="00982E0B">
        <w:trPr>
          <w:tblHeader/>
        </w:trPr>
        <w:tc>
          <w:tcPr>
            <w:tcW w:w="6570" w:type="dxa"/>
            <w:vAlign w:val="bottom"/>
          </w:tcPr>
          <w:p w14:paraId="375FCD05" w14:textId="77777777" w:rsidR="008E6A54" w:rsidRPr="006E11FA" w:rsidRDefault="008E6A54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</w:tcPr>
          <w:p w14:paraId="714907DD" w14:textId="77777777" w:rsidR="008E6A54" w:rsidRPr="006E11FA" w:rsidRDefault="008E6A54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11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E6A54" w:rsidRPr="006E11FA" w14:paraId="7DFBF325" w14:textId="77777777" w:rsidTr="00982E0B">
        <w:trPr>
          <w:tblHeader/>
        </w:trPr>
        <w:tc>
          <w:tcPr>
            <w:tcW w:w="6570" w:type="dxa"/>
            <w:vAlign w:val="bottom"/>
          </w:tcPr>
          <w:p w14:paraId="66B6AAAC" w14:textId="77777777" w:rsidR="008E6A54" w:rsidRPr="006E11FA" w:rsidRDefault="008E6A54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BE7B6E" w14:textId="758856EA" w:rsidR="008E6A54" w:rsidRPr="006E11FA" w:rsidRDefault="0001010D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010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91D081" w14:textId="77777777" w:rsidR="008E6A54" w:rsidRPr="006E11FA" w:rsidRDefault="008E6A54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AF8986B" w14:textId="388C1180" w:rsidR="008E6A54" w:rsidRPr="006E11FA" w:rsidRDefault="0001010D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010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E6A54" w:rsidRPr="006E11FA" w14:paraId="7F9A45D5" w14:textId="77777777" w:rsidTr="00982E0B">
        <w:trPr>
          <w:tblHeader/>
        </w:trPr>
        <w:tc>
          <w:tcPr>
            <w:tcW w:w="6570" w:type="dxa"/>
            <w:vAlign w:val="bottom"/>
          </w:tcPr>
          <w:p w14:paraId="45ABCE13" w14:textId="77777777" w:rsidR="008E6A54" w:rsidRPr="006E11FA" w:rsidRDefault="008E6A54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shd w:val="clear" w:color="auto" w:fill="auto"/>
            <w:vAlign w:val="bottom"/>
          </w:tcPr>
          <w:p w14:paraId="6B0D7DA6" w14:textId="77777777" w:rsidR="008E6A54" w:rsidRPr="006E11FA" w:rsidRDefault="008E6A54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11FA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E11F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6E11FA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BC6335" w:rsidRPr="006E11FA" w14:paraId="7A84AAE1" w14:textId="77777777" w:rsidTr="00982E0B">
        <w:tc>
          <w:tcPr>
            <w:tcW w:w="6570" w:type="dxa"/>
            <w:shd w:val="clear" w:color="auto" w:fill="auto"/>
            <w:vAlign w:val="bottom"/>
          </w:tcPr>
          <w:p w14:paraId="5C75F862" w14:textId="77777777" w:rsidR="00BC6335" w:rsidRPr="00255103" w:rsidRDefault="00BC6335" w:rsidP="00BC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อัตราคิดลด - โรงไฟฟ้าพลังความร้อน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C6B91E" w14:textId="75EBF21E" w:rsidR="00BC6335" w:rsidRPr="00255103" w:rsidRDefault="00FD263B" w:rsidP="00BC633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BF7749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70" w:type="dxa"/>
            <w:vAlign w:val="bottom"/>
          </w:tcPr>
          <w:p w14:paraId="46B894DB" w14:textId="77777777" w:rsidR="00BC6335" w:rsidRPr="006E11FA" w:rsidRDefault="00BC6335" w:rsidP="00BC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233710C" w14:textId="1DBC9DF2" w:rsidR="00BC6335" w:rsidRPr="006E11FA" w:rsidRDefault="0001010D" w:rsidP="00BC633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="00BC6335" w:rsidRPr="002551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19</w:t>
            </w:r>
          </w:p>
        </w:tc>
      </w:tr>
      <w:tr w:rsidR="00BC6335" w:rsidRPr="004B240F" w14:paraId="1C6E9CCF" w14:textId="77777777" w:rsidTr="00982E0B">
        <w:tc>
          <w:tcPr>
            <w:tcW w:w="6570" w:type="dxa"/>
            <w:shd w:val="clear" w:color="auto" w:fill="auto"/>
            <w:vAlign w:val="bottom"/>
          </w:tcPr>
          <w:p w14:paraId="4E9C6B8E" w14:textId="77777777" w:rsidR="00BC6335" w:rsidRPr="00255103" w:rsidRDefault="00BC6335" w:rsidP="00BC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อัตราคิดลด - โรงไฟฟ้าพลังงานทดแทน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D6FD20" w14:textId="14281EB7" w:rsidR="00BC6335" w:rsidRPr="00255103" w:rsidRDefault="00FD263B" w:rsidP="00BC633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BF7749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70" w:type="dxa"/>
            <w:vAlign w:val="bottom"/>
          </w:tcPr>
          <w:p w14:paraId="0FB9ACF7" w14:textId="77777777" w:rsidR="00BC6335" w:rsidRPr="006E11FA" w:rsidRDefault="00BC6335" w:rsidP="00BC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12D2844" w14:textId="021C9A5A" w:rsidR="00BC6335" w:rsidRPr="006E11FA" w:rsidRDefault="0001010D" w:rsidP="00BC633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="00BC6335" w:rsidRPr="002551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72</w:t>
            </w:r>
          </w:p>
        </w:tc>
      </w:tr>
    </w:tbl>
    <w:p w14:paraId="6F16824D" w14:textId="77777777" w:rsidR="003413AD" w:rsidRPr="00017AEB" w:rsidRDefault="003413AD" w:rsidP="008E6A54">
      <w:pPr>
        <w:tabs>
          <w:tab w:val="clear" w:pos="680"/>
          <w:tab w:val="left" w:pos="630"/>
        </w:tabs>
        <w:ind w:left="540"/>
        <w:jc w:val="thaiDistribute"/>
        <w:rPr>
          <w:rFonts w:ascii="Angsana New" w:hAnsi="Angsana New"/>
          <w:sz w:val="10"/>
          <w:szCs w:val="10"/>
        </w:rPr>
      </w:pPr>
    </w:p>
    <w:p w14:paraId="5657BCF6" w14:textId="1C149E00" w:rsidR="003B66E9" w:rsidRDefault="008E6A54" w:rsidP="00BF7749">
      <w:pPr>
        <w:tabs>
          <w:tab w:val="clear" w:pos="680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E11FA">
        <w:rPr>
          <w:rFonts w:ascii="Angsana New" w:hAnsi="Angsana New" w:hint="cs"/>
          <w:sz w:val="30"/>
          <w:szCs w:val="30"/>
          <w:cs/>
        </w:rPr>
        <w:t xml:space="preserve">อัตราคิดลดที่ใช้เป็นอัตราโดยประมาณหลังหักภาษีเงินได้ที่อ้างอิงจากอัตราดอกเบี้ยพันธบัตรรัฐบาลอายุ </w:t>
      </w:r>
      <w:r w:rsidR="0001010D" w:rsidRPr="0001010D">
        <w:rPr>
          <w:rFonts w:ascii="Angsana New" w:hAnsi="Angsana New" w:hint="cs"/>
          <w:sz w:val="30"/>
          <w:szCs w:val="30"/>
        </w:rPr>
        <w:t>10</w:t>
      </w:r>
      <w:r w:rsidRPr="006E11FA">
        <w:rPr>
          <w:rFonts w:ascii="Angsana New" w:hAnsi="Angsana New" w:hint="cs"/>
          <w:sz w:val="30"/>
          <w:szCs w:val="30"/>
          <w:cs/>
        </w:rPr>
        <w:t xml:space="preserve"> ปี</w:t>
      </w:r>
      <w:r w:rsidR="006A05A9" w:rsidRPr="006E11FA">
        <w:rPr>
          <w:rFonts w:ascii="Angsana New" w:hAnsi="Angsana New"/>
          <w:sz w:val="30"/>
          <w:szCs w:val="30"/>
          <w:cs/>
        </w:rPr>
        <w:br/>
      </w:r>
      <w:r w:rsidRPr="006E11FA">
        <w:rPr>
          <w:rFonts w:ascii="Angsana New" w:hAnsi="Angsana New" w:hint="cs"/>
          <w:sz w:val="30"/>
          <w:szCs w:val="30"/>
          <w:cs/>
        </w:rPr>
        <w:t>ซึ่งออกโดยรัฐบาลในตลาดที่เกี่ยวเนื่องกันและมีกระแสเงินสดที่เป็นสกุลเงินเดียวกัน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ของหน่วยสินทรัพย์ที่ก่อให้เกิดเงินสด</w:t>
      </w:r>
    </w:p>
    <w:p w14:paraId="2ABD1EC9" w14:textId="77777777" w:rsidR="00BF7749" w:rsidRPr="00017AEB" w:rsidRDefault="00BF7749" w:rsidP="008E6A54">
      <w:pPr>
        <w:ind w:left="540"/>
        <w:rPr>
          <w:rFonts w:ascii="Angsana New" w:hAnsi="Angsana New"/>
          <w:i/>
          <w:iCs/>
          <w:sz w:val="10"/>
          <w:szCs w:val="10"/>
        </w:rPr>
      </w:pPr>
    </w:p>
    <w:p w14:paraId="573A9C18" w14:textId="05806C08" w:rsidR="008E6A54" w:rsidRPr="006E11FA" w:rsidRDefault="008E6A54" w:rsidP="008E6A54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6E11FA">
        <w:rPr>
          <w:rFonts w:ascii="Angsana New" w:hAnsi="Angsana New" w:hint="cs"/>
          <w:i/>
          <w:iCs/>
          <w:sz w:val="30"/>
          <w:szCs w:val="30"/>
          <w:cs/>
        </w:rPr>
        <w:t>ประมาณการรายได้</w:t>
      </w:r>
    </w:p>
    <w:p w14:paraId="7E8320BA" w14:textId="77777777" w:rsidR="008E6A54" w:rsidRPr="00017AEB" w:rsidRDefault="008E6A54" w:rsidP="004F5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078B81E0" w14:textId="21FB642D" w:rsidR="008E6A54" w:rsidRDefault="008E6A54" w:rsidP="008E6A5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E11FA">
        <w:rPr>
          <w:rFonts w:ascii="Angsana New" w:hAnsi="Angsana New" w:hint="cs"/>
          <w:sz w:val="30"/>
          <w:szCs w:val="30"/>
          <w:cs/>
        </w:rPr>
        <w:t>ประมาณการรายได้รวมทั้งหมดสำหรับสินทรัพย์โรงไฟฟ้าได้ถูกกำหนดขึ้นตามข้อกำหนดในสัญญาซื้อขายไฟฟ้าและประมาณการรายได้จากแหล่งข้อมูลภายนอกสำหรับระยะเวลาหลังหมดสัญญา</w:t>
      </w:r>
      <w:r w:rsidRPr="006E11FA">
        <w:rPr>
          <w:rFonts w:ascii="Angsana New" w:hAnsi="Angsana New" w:hint="cs"/>
          <w:sz w:val="30"/>
          <w:szCs w:val="30"/>
        </w:rPr>
        <w:t xml:space="preserve"> </w:t>
      </w:r>
      <w:r w:rsidRPr="006E11FA">
        <w:rPr>
          <w:rFonts w:ascii="Angsana New" w:hAnsi="Angsana New" w:hint="cs"/>
          <w:sz w:val="30"/>
          <w:szCs w:val="30"/>
          <w:cs/>
        </w:rPr>
        <w:t>ข้อสมมติประกอบด้วย</w:t>
      </w:r>
      <w:r w:rsidR="006A05A9" w:rsidRPr="006E11FA">
        <w:rPr>
          <w:rFonts w:ascii="Angsana New" w:hAnsi="Angsana New"/>
          <w:sz w:val="30"/>
          <w:szCs w:val="30"/>
          <w:cs/>
        </w:rPr>
        <w:br/>
      </w:r>
      <w:r w:rsidRPr="006E11FA">
        <w:rPr>
          <w:rFonts w:ascii="Angsana New" w:hAnsi="Angsana New" w:hint="cs"/>
          <w:sz w:val="30"/>
          <w:szCs w:val="30"/>
          <w:cs/>
        </w:rPr>
        <w:t>อัตราค่าไฟฟ้าจากโรงไฟฟ้าพลังความร้อนและโรงไฟฟ้าพลังงาน</w:t>
      </w:r>
      <w:r w:rsidR="003E1310" w:rsidRPr="006E11FA">
        <w:rPr>
          <w:rFonts w:ascii="Angsana New" w:hAnsi="Angsana New" w:hint="cs"/>
          <w:sz w:val="30"/>
          <w:szCs w:val="30"/>
          <w:cs/>
        </w:rPr>
        <w:t>ทดแทน</w:t>
      </w:r>
      <w:r w:rsidRPr="006E11FA">
        <w:rPr>
          <w:rFonts w:ascii="Angsana New" w:hAnsi="Angsana New" w:hint="cs"/>
          <w:sz w:val="30"/>
          <w:szCs w:val="30"/>
        </w:rPr>
        <w:t xml:space="preserve"> </w:t>
      </w:r>
      <w:r w:rsidRPr="006E11FA">
        <w:rPr>
          <w:rFonts w:ascii="Angsana New" w:hAnsi="Angsana New" w:hint="cs"/>
          <w:sz w:val="30"/>
          <w:szCs w:val="30"/>
          <w:cs/>
        </w:rPr>
        <w:t>ราคาคาร์บอนเครดิต ค่าก๊าซธรรมชาติ ปริมาณความต้องการไฟฟ้า อัตราแลกเปลี่ยน อัตราเงินเฟ้อและปัจจัยอื่น</w:t>
      </w:r>
      <w:r w:rsidR="002704F7" w:rsidRPr="006E11FA">
        <w:rPr>
          <w:rFonts w:ascii="Angsana New" w:hAnsi="Angsana New" w:hint="cs"/>
          <w:sz w:val="30"/>
          <w:szCs w:val="30"/>
          <w:cs/>
        </w:rPr>
        <w:t xml:space="preserve"> </w:t>
      </w:r>
      <w:r w:rsidRPr="006E11FA">
        <w:rPr>
          <w:rFonts w:ascii="Angsana New" w:hAnsi="Angsana New" w:hint="cs"/>
          <w:sz w:val="30"/>
          <w:szCs w:val="30"/>
          <w:cs/>
        </w:rPr>
        <w:t>ๆ ที่เกี่ยวข้อง</w:t>
      </w:r>
    </w:p>
    <w:p w14:paraId="4CE7575D" w14:textId="620F5BB5" w:rsidR="00BC386E" w:rsidRPr="00017AEB" w:rsidRDefault="00BC386E" w:rsidP="008E6A54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14:paraId="0E021D0F" w14:textId="0F716EEC" w:rsidR="008E6A54" w:rsidRDefault="00BC386E" w:rsidP="00017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ED0054">
        <w:rPr>
          <w:rFonts w:ascii="Angsana New" w:hAnsi="Angsana New"/>
          <w:sz w:val="30"/>
          <w:szCs w:val="30"/>
          <w:cs/>
        </w:rPr>
        <w:t>การทดสอบการด้อยค่าได้ถูกจัดทำโดยฝ่ายบริหารของบริษัท ราช-ออสเตรเลีย คอร์ปอเรชั่น จำกัด (</w:t>
      </w:r>
      <w:r w:rsidRPr="00ED0054">
        <w:rPr>
          <w:rFonts w:ascii="Angsana New" w:hAnsi="Angsana New"/>
          <w:sz w:val="30"/>
          <w:szCs w:val="30"/>
        </w:rPr>
        <w:t xml:space="preserve">“RAC”) </w:t>
      </w:r>
      <w:r w:rsidRPr="00ED0054">
        <w:rPr>
          <w:rFonts w:ascii="Angsana New" w:hAnsi="Angsana New"/>
          <w:sz w:val="30"/>
          <w:szCs w:val="30"/>
        </w:rPr>
        <w:br/>
      </w:r>
      <w:r w:rsidRPr="00ED0054">
        <w:rPr>
          <w:rFonts w:ascii="Angsana New" w:hAnsi="Angsana New"/>
          <w:sz w:val="30"/>
          <w:szCs w:val="30"/>
          <w:cs/>
        </w:rPr>
        <w:t>จากข้อมูลที่ระบุในสัญญาซื้อขายไฟฟ้าที่ทำกับคู่สัญญาต่าง</w:t>
      </w:r>
      <w:r w:rsidRPr="00ED0054">
        <w:rPr>
          <w:rFonts w:ascii="Angsana New" w:hAnsi="Angsana New"/>
          <w:sz w:val="30"/>
          <w:szCs w:val="30"/>
        </w:rPr>
        <w:t xml:space="preserve"> </w:t>
      </w:r>
      <w:r w:rsidRPr="00ED0054">
        <w:rPr>
          <w:rFonts w:ascii="Angsana New" w:hAnsi="Angsana New"/>
          <w:sz w:val="30"/>
          <w:szCs w:val="30"/>
          <w:cs/>
        </w:rPr>
        <w:t>ๆ โดยประมาณการรายได้และค่าใช้จ่ายส่วนหนึ่งโดยอาศัยข้อมูลจากแหล่งภายนอก และปัจจัยอื่น</w:t>
      </w:r>
      <w:r w:rsidRPr="00ED0054">
        <w:rPr>
          <w:rFonts w:ascii="Angsana New" w:hAnsi="Angsana New"/>
          <w:sz w:val="30"/>
          <w:szCs w:val="30"/>
        </w:rPr>
        <w:t xml:space="preserve"> </w:t>
      </w:r>
      <w:r w:rsidRPr="00ED0054">
        <w:rPr>
          <w:rFonts w:ascii="Angsana New" w:hAnsi="Angsana New"/>
          <w:sz w:val="30"/>
          <w:szCs w:val="30"/>
          <w:cs/>
        </w:rPr>
        <w:t>ๆ ที่เกี่ยวข้องและใช้หลักความระมัดระวังในการจัดทำ</w:t>
      </w:r>
      <w:r w:rsidRPr="00ED0054">
        <w:rPr>
          <w:rFonts w:ascii="Angsana New" w:hAnsi="Angsana New"/>
          <w:sz w:val="30"/>
          <w:szCs w:val="30"/>
        </w:rPr>
        <w:t xml:space="preserve"> </w:t>
      </w:r>
      <w:r w:rsidRPr="00ED0054">
        <w:rPr>
          <w:rFonts w:ascii="Angsana New" w:hAnsi="Angsana New"/>
          <w:sz w:val="30"/>
          <w:szCs w:val="30"/>
          <w:cs/>
        </w:rPr>
        <w:t>ผู้บริหารของ</w:t>
      </w:r>
      <w:r w:rsidRPr="00ED0054">
        <w:rPr>
          <w:rFonts w:ascii="Angsana New" w:hAnsi="Angsana New"/>
          <w:sz w:val="30"/>
          <w:szCs w:val="30"/>
        </w:rPr>
        <w:t xml:space="preserve"> RAC </w:t>
      </w:r>
      <w:r w:rsidRPr="00ED0054">
        <w:rPr>
          <w:rFonts w:ascii="Angsana New" w:hAnsi="Angsana New"/>
          <w:sz w:val="30"/>
          <w:szCs w:val="30"/>
          <w:cs/>
        </w:rPr>
        <w:t xml:space="preserve">ได้ทดสอบความอ่อนไหวของข้อมูลตามหลักความระมัดระวัง ไม่พบว่ามีการด้อยค่าเกิดขึ้นสำหรับสินทรัพย์ของ </w:t>
      </w:r>
      <w:r w:rsidRPr="00ED0054">
        <w:rPr>
          <w:rFonts w:ascii="Angsana New" w:hAnsi="Angsana New"/>
          <w:sz w:val="30"/>
          <w:szCs w:val="30"/>
        </w:rPr>
        <w:t>RAC</w:t>
      </w:r>
      <w:r w:rsidRPr="00ED0054">
        <w:rPr>
          <w:rFonts w:ascii="Angsana New" w:hAnsi="Angsana New" w:hint="cs"/>
          <w:sz w:val="30"/>
          <w:szCs w:val="30"/>
          <w:cs/>
        </w:rPr>
        <w:t xml:space="preserve"> </w:t>
      </w:r>
      <w:r w:rsidRPr="00ED005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01010D" w:rsidRPr="0001010D">
        <w:rPr>
          <w:rFonts w:ascii="Angsana New" w:hAnsi="Angsana New" w:hint="cs"/>
          <w:i/>
          <w:iCs/>
          <w:sz w:val="30"/>
          <w:szCs w:val="30"/>
        </w:rPr>
        <w:t>256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4</w:t>
      </w:r>
      <w:r w:rsidRPr="00ED0054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19</w:t>
      </w:r>
      <w:r w:rsidRPr="00ED0054">
        <w:rPr>
          <w:rFonts w:ascii="Angsana New" w:hAnsi="Angsana New"/>
          <w:i/>
          <w:iCs/>
          <w:sz w:val="30"/>
          <w:szCs w:val="30"/>
        </w:rPr>
        <w:t>.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60</w:t>
      </w:r>
      <w:r w:rsidRPr="00ED0054">
        <w:rPr>
          <w:rFonts w:ascii="Angsana New" w:hAnsi="Angsana New"/>
          <w:i/>
          <w:iCs/>
          <w:sz w:val="30"/>
          <w:szCs w:val="30"/>
        </w:rPr>
        <w:t xml:space="preserve"> </w:t>
      </w:r>
      <w:r w:rsidRPr="00ED005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ED0054">
        <w:rPr>
          <w:rFonts w:ascii="Angsana New" w:hAnsi="Angsana New"/>
          <w:i/>
          <w:iCs/>
          <w:sz w:val="30"/>
          <w:szCs w:val="30"/>
        </w:rPr>
        <w:t xml:space="preserve"> </w:t>
      </w:r>
      <w:r w:rsidRPr="00ED0054">
        <w:rPr>
          <w:rFonts w:ascii="Angsana New" w:hAnsi="Angsana New" w:hint="cs"/>
          <w:i/>
          <w:iCs/>
          <w:sz w:val="30"/>
          <w:szCs w:val="30"/>
          <w:cs/>
        </w:rPr>
        <w:t>เนื่องจากความผันผวนของเงินตราต่างประเทศ)</w:t>
      </w:r>
    </w:p>
    <w:p w14:paraId="2A51E3C2" w14:textId="62BED964" w:rsidR="00C215E0" w:rsidRDefault="00C215E0" w:rsidP="00017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124427E3" w14:textId="77777777" w:rsidR="008E6A54" w:rsidRPr="00D246FB" w:rsidRDefault="008E6A54" w:rsidP="00F0127D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246FB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สินทรัพย์ไม่หมุนเวียนอื่น</w:t>
      </w:r>
    </w:p>
    <w:p w14:paraId="5BBAE70F" w14:textId="77777777" w:rsidR="008E6A54" w:rsidRPr="00554604" w:rsidRDefault="008E6A54" w:rsidP="008E6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78"/>
        <w:gridCol w:w="1116"/>
        <w:gridCol w:w="270"/>
        <w:gridCol w:w="1089"/>
        <w:gridCol w:w="37"/>
        <w:gridCol w:w="236"/>
        <w:gridCol w:w="1095"/>
        <w:gridCol w:w="260"/>
        <w:gridCol w:w="14"/>
        <w:gridCol w:w="1080"/>
      </w:tblGrid>
      <w:tr w:rsidR="008E6A54" w:rsidRPr="00D246FB" w14:paraId="06CF69FA" w14:textId="77777777" w:rsidTr="00F9609F">
        <w:tc>
          <w:tcPr>
            <w:tcW w:w="3978" w:type="dxa"/>
            <w:vAlign w:val="bottom"/>
          </w:tcPr>
          <w:p w14:paraId="2C3F221C" w14:textId="77777777" w:rsidR="008E6A54" w:rsidRPr="00D246FB" w:rsidRDefault="008E6A54" w:rsidP="008E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vAlign w:val="bottom"/>
          </w:tcPr>
          <w:p w14:paraId="0D0C6916" w14:textId="77777777" w:rsidR="008E6A54" w:rsidRPr="00D246FB" w:rsidRDefault="008E6A54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  <w:vAlign w:val="bottom"/>
          </w:tcPr>
          <w:p w14:paraId="30282D76" w14:textId="77777777" w:rsidR="008E6A54" w:rsidRPr="00D246FB" w:rsidRDefault="008E6A54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9" w:type="dxa"/>
            <w:gridSpan w:val="4"/>
            <w:vAlign w:val="bottom"/>
          </w:tcPr>
          <w:p w14:paraId="1064D1C0" w14:textId="77777777" w:rsidR="008E6A54" w:rsidRPr="00D246FB" w:rsidRDefault="008E6A54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6955" w:rsidRPr="00D246FB" w14:paraId="21019ED8" w14:textId="77777777" w:rsidTr="00F9609F">
        <w:tc>
          <w:tcPr>
            <w:tcW w:w="3978" w:type="dxa"/>
            <w:vAlign w:val="bottom"/>
          </w:tcPr>
          <w:p w14:paraId="5E214A46" w14:textId="77777777" w:rsidR="003A6955" w:rsidRPr="00D246FB" w:rsidRDefault="003A6955" w:rsidP="003A6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E2B50F2" w14:textId="6C56BC92" w:rsidR="003A6955" w:rsidRPr="00D246FB" w:rsidRDefault="0001010D" w:rsidP="003A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CD34E0" w14:textId="77777777" w:rsidR="003A6955" w:rsidRPr="00D246FB" w:rsidRDefault="003A6955" w:rsidP="003A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1722A80" w14:textId="7E61540C" w:rsidR="003A6955" w:rsidRPr="00D246FB" w:rsidRDefault="0001010D" w:rsidP="003A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53D54205" w14:textId="77777777" w:rsidR="003A6955" w:rsidRPr="00D246FB" w:rsidRDefault="003A6955" w:rsidP="003A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752ABA2" w14:textId="61B56771" w:rsidR="003A6955" w:rsidRPr="00D246FB" w:rsidRDefault="0001010D" w:rsidP="003A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798F3C51" w14:textId="77777777" w:rsidR="003A6955" w:rsidRPr="00D246FB" w:rsidRDefault="003A6955" w:rsidP="003A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shd w:val="clear" w:color="auto" w:fill="auto"/>
            <w:vAlign w:val="bottom"/>
          </w:tcPr>
          <w:p w14:paraId="0709E0CC" w14:textId="60FDE2E8" w:rsidR="003A6955" w:rsidRPr="00D246FB" w:rsidRDefault="0001010D" w:rsidP="003A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</w:tr>
      <w:tr w:rsidR="008E6A54" w:rsidRPr="00D246FB" w14:paraId="1E607549" w14:textId="77777777" w:rsidTr="00F9609F">
        <w:tc>
          <w:tcPr>
            <w:tcW w:w="3978" w:type="dxa"/>
            <w:vAlign w:val="bottom"/>
          </w:tcPr>
          <w:p w14:paraId="563788CD" w14:textId="77777777" w:rsidR="008E6A54" w:rsidRPr="00D246FB" w:rsidRDefault="008E6A54" w:rsidP="008E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97" w:type="dxa"/>
            <w:gridSpan w:val="9"/>
            <w:vAlign w:val="bottom"/>
          </w:tcPr>
          <w:p w14:paraId="2B88137D" w14:textId="77777777" w:rsidR="008E6A54" w:rsidRPr="00D246FB" w:rsidRDefault="008E6A54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2704" w:rsidRPr="00D246FB" w14:paraId="37208309" w14:textId="77777777" w:rsidTr="00F9609F">
        <w:tc>
          <w:tcPr>
            <w:tcW w:w="3978" w:type="dxa"/>
            <w:vAlign w:val="bottom"/>
          </w:tcPr>
          <w:p w14:paraId="758020F2" w14:textId="77777777" w:rsidR="00D32704" w:rsidRPr="00D246FB" w:rsidRDefault="00D32704" w:rsidP="00D32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ค่าใช้จ่ายภายใต้สัญญาจัดหาและซ่อมอะไหล่</w:t>
            </w:r>
          </w:p>
          <w:p w14:paraId="4F7CE34B" w14:textId="77777777" w:rsidR="00D32704" w:rsidRPr="00D246FB" w:rsidRDefault="00D32704" w:rsidP="00D32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โรงไฟฟ้ารอตัดบัญชี</w:t>
            </w:r>
          </w:p>
        </w:tc>
        <w:tc>
          <w:tcPr>
            <w:tcW w:w="1116" w:type="dxa"/>
            <w:vAlign w:val="bottom"/>
          </w:tcPr>
          <w:p w14:paraId="052885FF" w14:textId="45A73FB9" w:rsidR="00D32704" w:rsidRPr="00D246FB" w:rsidRDefault="0001010D" w:rsidP="00D3270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3270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503</w:t>
            </w:r>
            <w:r w:rsidR="00D3270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963</w:t>
            </w:r>
          </w:p>
        </w:tc>
        <w:tc>
          <w:tcPr>
            <w:tcW w:w="270" w:type="dxa"/>
            <w:vAlign w:val="bottom"/>
          </w:tcPr>
          <w:p w14:paraId="7EA941A1" w14:textId="77777777" w:rsidR="00D32704" w:rsidRPr="00D246FB" w:rsidRDefault="00D32704" w:rsidP="00D32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3E47ADF5" w14:textId="0547C7DB" w:rsidR="00D32704" w:rsidRPr="00D246FB" w:rsidRDefault="0001010D" w:rsidP="00D3270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3270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247</w:t>
            </w:r>
            <w:r w:rsidR="00D3270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235</w:t>
            </w:r>
          </w:p>
        </w:tc>
        <w:tc>
          <w:tcPr>
            <w:tcW w:w="236" w:type="dxa"/>
            <w:vAlign w:val="bottom"/>
          </w:tcPr>
          <w:p w14:paraId="5EE95C34" w14:textId="77777777" w:rsidR="00D32704" w:rsidRPr="00D246FB" w:rsidRDefault="00D32704" w:rsidP="00D32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39832CAE" w14:textId="2F8AABEA" w:rsidR="00D32704" w:rsidRPr="00D246FB" w:rsidRDefault="00D32704" w:rsidP="00D3270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vAlign w:val="bottom"/>
          </w:tcPr>
          <w:p w14:paraId="7855D75D" w14:textId="77777777" w:rsidR="00D32704" w:rsidRPr="00D246FB" w:rsidRDefault="00D32704" w:rsidP="00D32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3407EB" w14:textId="78BBFF9A" w:rsidR="00D32704" w:rsidRPr="00D246FB" w:rsidRDefault="00D32704" w:rsidP="00D3270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32704" w:rsidRPr="00D246FB" w14:paraId="45350B76" w14:textId="77777777" w:rsidTr="00F9609F">
        <w:tc>
          <w:tcPr>
            <w:tcW w:w="3978" w:type="dxa"/>
            <w:vAlign w:val="bottom"/>
          </w:tcPr>
          <w:p w14:paraId="754FC0BD" w14:textId="77777777" w:rsidR="00D32704" w:rsidRPr="00D246FB" w:rsidRDefault="00D32704" w:rsidP="00D32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116" w:type="dxa"/>
            <w:vAlign w:val="bottom"/>
          </w:tcPr>
          <w:p w14:paraId="0FA21603" w14:textId="288EFD41" w:rsidR="00D32704" w:rsidRPr="00D43133" w:rsidRDefault="0001010D" w:rsidP="00D3270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335</w:t>
            </w:r>
            <w:r w:rsidR="00627FF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729</w:t>
            </w:r>
          </w:p>
        </w:tc>
        <w:tc>
          <w:tcPr>
            <w:tcW w:w="270" w:type="dxa"/>
            <w:vAlign w:val="bottom"/>
          </w:tcPr>
          <w:p w14:paraId="58333499" w14:textId="77777777" w:rsidR="00D32704" w:rsidRPr="00D246FB" w:rsidRDefault="00D32704" w:rsidP="00D32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3F75C4AC" w14:textId="26A5BC3C" w:rsidR="00D32704" w:rsidRPr="00D43133" w:rsidRDefault="0001010D" w:rsidP="00D3270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459</w:t>
            </w:r>
            <w:r w:rsidR="00D3270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072</w:t>
            </w:r>
          </w:p>
        </w:tc>
        <w:tc>
          <w:tcPr>
            <w:tcW w:w="236" w:type="dxa"/>
            <w:vAlign w:val="bottom"/>
          </w:tcPr>
          <w:p w14:paraId="2406D453" w14:textId="77777777" w:rsidR="00D32704" w:rsidRPr="00D246FB" w:rsidRDefault="00D32704" w:rsidP="00D32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350C45D3" w14:textId="75F20C77" w:rsidR="00D32704" w:rsidRPr="00D246FB" w:rsidRDefault="00D32704" w:rsidP="00D3270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vAlign w:val="bottom"/>
          </w:tcPr>
          <w:p w14:paraId="32DF890B" w14:textId="77777777" w:rsidR="00D32704" w:rsidRPr="00D246FB" w:rsidRDefault="00D32704" w:rsidP="00D32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993939" w14:textId="2A62DA36" w:rsidR="00D32704" w:rsidRPr="00D246FB" w:rsidRDefault="00D32704" w:rsidP="00D3270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2704" w:rsidRPr="00D246FB" w14:paraId="1DDD5F39" w14:textId="77777777" w:rsidTr="00F9609F">
        <w:tc>
          <w:tcPr>
            <w:tcW w:w="3978" w:type="dxa"/>
            <w:vAlign w:val="bottom"/>
          </w:tcPr>
          <w:p w14:paraId="2DC85C9E" w14:textId="3AB714AB" w:rsidR="00D32704" w:rsidRDefault="00D32704" w:rsidP="00D32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ค่าธรรมเนียมเงินกู้จ่ายล่วงหน้ารอตัดบัญชี</w:t>
            </w:r>
          </w:p>
        </w:tc>
        <w:tc>
          <w:tcPr>
            <w:tcW w:w="1116" w:type="dxa"/>
            <w:vAlign w:val="bottom"/>
          </w:tcPr>
          <w:p w14:paraId="7A95F256" w14:textId="551E343E" w:rsidR="00D32704" w:rsidRDefault="00D32704" w:rsidP="00D3270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57EBE62" w14:textId="77777777" w:rsidR="00D32704" w:rsidRPr="00D246FB" w:rsidRDefault="00D32704" w:rsidP="00D32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4A5A9A3B" w14:textId="2666E759" w:rsidR="00D32704" w:rsidRPr="008C1237" w:rsidRDefault="0001010D" w:rsidP="00D3270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94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258</w:t>
            </w:r>
            <w:r w:rsidR="00D3270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450</w:t>
            </w:r>
          </w:p>
        </w:tc>
        <w:tc>
          <w:tcPr>
            <w:tcW w:w="236" w:type="dxa"/>
            <w:vAlign w:val="bottom"/>
          </w:tcPr>
          <w:p w14:paraId="10DBA11A" w14:textId="77777777" w:rsidR="00D32704" w:rsidRPr="00D246FB" w:rsidRDefault="00D32704" w:rsidP="00D32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54C029DA" w14:textId="61D536FA" w:rsidR="00D32704" w:rsidRDefault="00D32704" w:rsidP="00D3270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vAlign w:val="bottom"/>
          </w:tcPr>
          <w:p w14:paraId="6B126E01" w14:textId="77777777" w:rsidR="00D32704" w:rsidRPr="00D246FB" w:rsidRDefault="00D32704" w:rsidP="00D32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130616" w14:textId="72DBD608" w:rsidR="00D32704" w:rsidRDefault="00D32704" w:rsidP="00D3270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2704" w:rsidRPr="00D246FB" w14:paraId="124A2998" w14:textId="77777777" w:rsidTr="00F9609F">
        <w:tc>
          <w:tcPr>
            <w:tcW w:w="3978" w:type="dxa"/>
            <w:vAlign w:val="bottom"/>
          </w:tcPr>
          <w:p w14:paraId="718FE389" w14:textId="712A92A2" w:rsidR="00D32704" w:rsidRDefault="00D32704" w:rsidP="00D32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ค่าพัฒนาโครงการผลิตไฟฟ้า</w:t>
            </w:r>
          </w:p>
        </w:tc>
        <w:tc>
          <w:tcPr>
            <w:tcW w:w="1116" w:type="dxa"/>
            <w:vAlign w:val="bottom"/>
          </w:tcPr>
          <w:p w14:paraId="3818E054" w14:textId="4E487C1C" w:rsidR="00D32704" w:rsidRDefault="0001010D" w:rsidP="00D3270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195</w:t>
            </w:r>
            <w:r w:rsidR="00D3270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193</w:t>
            </w:r>
          </w:p>
        </w:tc>
        <w:tc>
          <w:tcPr>
            <w:tcW w:w="270" w:type="dxa"/>
            <w:vAlign w:val="bottom"/>
          </w:tcPr>
          <w:p w14:paraId="2D62BD2D" w14:textId="77777777" w:rsidR="00D32704" w:rsidRPr="00D246FB" w:rsidRDefault="00D32704" w:rsidP="00D32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400025D7" w14:textId="4C1EFA69" w:rsidR="00D32704" w:rsidRPr="008C1237" w:rsidRDefault="0001010D" w:rsidP="00D3270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128</w:t>
            </w:r>
            <w:r w:rsidR="00D3270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078</w:t>
            </w:r>
          </w:p>
        </w:tc>
        <w:tc>
          <w:tcPr>
            <w:tcW w:w="236" w:type="dxa"/>
            <w:vAlign w:val="bottom"/>
          </w:tcPr>
          <w:p w14:paraId="60B86F50" w14:textId="77777777" w:rsidR="00D32704" w:rsidRPr="00D246FB" w:rsidRDefault="00D32704" w:rsidP="00D32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1E933179" w14:textId="4BAAF780" w:rsidR="00D32704" w:rsidRDefault="00D32704" w:rsidP="00D3270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vAlign w:val="bottom"/>
          </w:tcPr>
          <w:p w14:paraId="0FDDA788" w14:textId="77777777" w:rsidR="00D32704" w:rsidRPr="00D246FB" w:rsidRDefault="00D32704" w:rsidP="00D32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70C534" w14:textId="2E1D0B19" w:rsidR="00D32704" w:rsidRDefault="00D32704" w:rsidP="00D3270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32704" w:rsidRPr="00D246FB" w14:paraId="11ECF151" w14:textId="77777777" w:rsidTr="00F9609F">
        <w:tc>
          <w:tcPr>
            <w:tcW w:w="3978" w:type="dxa"/>
            <w:vAlign w:val="bottom"/>
          </w:tcPr>
          <w:p w14:paraId="6DF2BAB3" w14:textId="151107D2" w:rsidR="00D32704" w:rsidRPr="00D246FB" w:rsidRDefault="00D32704" w:rsidP="00D32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เงินมัดจำและค้ำประกัน</w:t>
            </w:r>
          </w:p>
        </w:tc>
        <w:tc>
          <w:tcPr>
            <w:tcW w:w="1116" w:type="dxa"/>
            <w:vAlign w:val="bottom"/>
          </w:tcPr>
          <w:p w14:paraId="13F162AF" w14:textId="5BBC5E89" w:rsidR="00D32704" w:rsidRDefault="0001010D" w:rsidP="00D3270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D3270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909</w:t>
            </w:r>
          </w:p>
        </w:tc>
        <w:tc>
          <w:tcPr>
            <w:tcW w:w="270" w:type="dxa"/>
            <w:vAlign w:val="bottom"/>
          </w:tcPr>
          <w:p w14:paraId="2E639E94" w14:textId="77777777" w:rsidR="00D32704" w:rsidRPr="00D246FB" w:rsidRDefault="00D32704" w:rsidP="00D32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3EC766C9" w14:textId="08D81DB3" w:rsidR="00D32704" w:rsidRPr="00DB71A4" w:rsidRDefault="0001010D" w:rsidP="00D3270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  <w:r w:rsidR="00D3270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574</w:t>
            </w:r>
          </w:p>
        </w:tc>
        <w:tc>
          <w:tcPr>
            <w:tcW w:w="236" w:type="dxa"/>
            <w:vAlign w:val="bottom"/>
          </w:tcPr>
          <w:p w14:paraId="02BF10C1" w14:textId="77777777" w:rsidR="00D32704" w:rsidRPr="00D246FB" w:rsidRDefault="00D32704" w:rsidP="00D32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76F26685" w14:textId="285D3629" w:rsidR="00D32704" w:rsidRPr="00D246FB" w:rsidRDefault="0001010D" w:rsidP="00627FF5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D3270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530</w:t>
            </w:r>
          </w:p>
        </w:tc>
        <w:tc>
          <w:tcPr>
            <w:tcW w:w="274" w:type="dxa"/>
            <w:gridSpan w:val="2"/>
            <w:vAlign w:val="bottom"/>
          </w:tcPr>
          <w:p w14:paraId="4C53F52D" w14:textId="77777777" w:rsidR="00D32704" w:rsidRPr="00D246FB" w:rsidRDefault="00D32704" w:rsidP="00D32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F1AFAA" w14:textId="7C7F4B81" w:rsidR="00D32704" w:rsidRPr="00D246FB" w:rsidRDefault="0001010D" w:rsidP="00D32704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D3270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526</w:t>
            </w:r>
          </w:p>
        </w:tc>
      </w:tr>
      <w:tr w:rsidR="00D32704" w:rsidRPr="00D246FB" w14:paraId="18D0C4BC" w14:textId="77777777" w:rsidTr="00F9609F">
        <w:tc>
          <w:tcPr>
            <w:tcW w:w="3978" w:type="dxa"/>
            <w:vAlign w:val="bottom"/>
          </w:tcPr>
          <w:p w14:paraId="1F0579D9" w14:textId="02F0DADC" w:rsidR="00D32704" w:rsidRPr="00C215E0" w:rsidRDefault="00F11B34" w:rsidP="00F11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right="-45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  <w:r w:rsidR="00515CCE">
              <w:rPr>
                <w:rFonts w:ascii="Angsana New" w:hAnsi="Angsana New" w:hint="cs"/>
                <w:sz w:val="30"/>
                <w:szCs w:val="30"/>
                <w:cs/>
              </w:rPr>
              <w:t>ค่าบริการเชื่อมต่อ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515CCE">
              <w:rPr>
                <w:rFonts w:ascii="Angsana New" w:hAnsi="Angsana New" w:hint="cs"/>
                <w:sz w:val="30"/>
                <w:szCs w:val="30"/>
                <w:cs/>
              </w:rPr>
              <w:t>และส่งกระแสไฟฟ้า</w:t>
            </w:r>
          </w:p>
        </w:tc>
        <w:tc>
          <w:tcPr>
            <w:tcW w:w="1116" w:type="dxa"/>
            <w:vAlign w:val="bottom"/>
          </w:tcPr>
          <w:p w14:paraId="3020345A" w14:textId="4B622C6E" w:rsidR="00D32704" w:rsidRPr="00C215E0" w:rsidRDefault="0001010D" w:rsidP="00D3270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  <w:r w:rsidR="00515CC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586</w:t>
            </w:r>
          </w:p>
        </w:tc>
        <w:tc>
          <w:tcPr>
            <w:tcW w:w="270" w:type="dxa"/>
            <w:vAlign w:val="bottom"/>
          </w:tcPr>
          <w:p w14:paraId="5E853536" w14:textId="77777777" w:rsidR="00D32704" w:rsidRPr="00C215E0" w:rsidRDefault="00D32704" w:rsidP="00D32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375754A0" w14:textId="504C5CC3" w:rsidR="00D32704" w:rsidRPr="00C215E0" w:rsidRDefault="0001010D" w:rsidP="00D3270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  <w:r w:rsidR="00D32704" w:rsidRPr="00C215E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218</w:t>
            </w:r>
          </w:p>
        </w:tc>
        <w:tc>
          <w:tcPr>
            <w:tcW w:w="236" w:type="dxa"/>
            <w:vAlign w:val="bottom"/>
          </w:tcPr>
          <w:p w14:paraId="2C564934" w14:textId="77777777" w:rsidR="00D32704" w:rsidRPr="00C215E0" w:rsidRDefault="00D32704" w:rsidP="00D32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054329E2" w14:textId="016FE4E8" w:rsidR="00D32704" w:rsidRPr="00C215E0" w:rsidRDefault="00D32704" w:rsidP="00D3270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  <w:r w:rsidRPr="00C215E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vAlign w:val="bottom"/>
          </w:tcPr>
          <w:p w14:paraId="7CAA7C58" w14:textId="77777777" w:rsidR="00D32704" w:rsidRPr="00C215E0" w:rsidRDefault="00D32704" w:rsidP="00D32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71337B" w14:textId="4D9EFE1F" w:rsidR="00D32704" w:rsidRPr="00D246FB" w:rsidRDefault="00D32704" w:rsidP="00D3270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  <w:r w:rsidRPr="00C215E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32704" w:rsidRPr="00D246FB" w14:paraId="0C38B7CE" w14:textId="77777777" w:rsidTr="007E3FED">
        <w:tc>
          <w:tcPr>
            <w:tcW w:w="3978" w:type="dxa"/>
            <w:vAlign w:val="bottom"/>
          </w:tcPr>
          <w:p w14:paraId="02F9A431" w14:textId="59A373B5" w:rsidR="00D32704" w:rsidRPr="00D246FB" w:rsidRDefault="00D32704" w:rsidP="00D32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3E1CA918" w14:textId="528CBCB2" w:rsidR="00D32704" w:rsidRPr="00D246FB" w:rsidRDefault="0001010D" w:rsidP="00D3270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  <w:r w:rsidR="00515CC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265</w:t>
            </w:r>
          </w:p>
        </w:tc>
        <w:tc>
          <w:tcPr>
            <w:tcW w:w="270" w:type="dxa"/>
            <w:vAlign w:val="bottom"/>
          </w:tcPr>
          <w:p w14:paraId="6C8FC786" w14:textId="77777777" w:rsidR="00D32704" w:rsidRPr="00D246FB" w:rsidRDefault="00D32704" w:rsidP="00D32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bottom w:val="single" w:sz="4" w:space="0" w:color="auto"/>
            </w:tcBorders>
            <w:vAlign w:val="bottom"/>
          </w:tcPr>
          <w:p w14:paraId="62E64D4C" w14:textId="2D4760F8" w:rsidR="00D32704" w:rsidRPr="00884307" w:rsidRDefault="0001010D" w:rsidP="00D3270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94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  <w:r w:rsidR="00D3270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233</w:t>
            </w:r>
          </w:p>
        </w:tc>
        <w:tc>
          <w:tcPr>
            <w:tcW w:w="236" w:type="dxa"/>
            <w:vAlign w:val="bottom"/>
          </w:tcPr>
          <w:p w14:paraId="383052EC" w14:textId="77777777" w:rsidR="00D32704" w:rsidRPr="00D246FB" w:rsidRDefault="00D32704" w:rsidP="00D32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30E9FA4E" w14:textId="3CAD4B15" w:rsidR="00D32704" w:rsidRPr="00884307" w:rsidRDefault="00D32704" w:rsidP="00D3270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vAlign w:val="bottom"/>
          </w:tcPr>
          <w:p w14:paraId="1B34629F" w14:textId="77777777" w:rsidR="00D32704" w:rsidRPr="00D246FB" w:rsidRDefault="00D32704" w:rsidP="00D32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B830E6" w14:textId="5FA9BC38" w:rsidR="00D32704" w:rsidRPr="00D246FB" w:rsidRDefault="00D32704" w:rsidP="00D3270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32704" w:rsidRPr="00D246FB" w14:paraId="06548134" w14:textId="77777777" w:rsidTr="007E3FED">
        <w:tc>
          <w:tcPr>
            <w:tcW w:w="3978" w:type="dxa"/>
            <w:vAlign w:val="bottom"/>
          </w:tcPr>
          <w:p w14:paraId="76F021EA" w14:textId="77777777" w:rsidR="00D32704" w:rsidRPr="00D246FB" w:rsidRDefault="00D32704" w:rsidP="00D32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2042B" w14:textId="55A7E2A0" w:rsidR="00D32704" w:rsidRPr="00D246FB" w:rsidRDefault="0001010D" w:rsidP="00D3270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627F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131</w:t>
            </w:r>
            <w:r w:rsidR="00627F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645</w:t>
            </w:r>
          </w:p>
        </w:tc>
        <w:tc>
          <w:tcPr>
            <w:tcW w:w="270" w:type="dxa"/>
            <w:vAlign w:val="bottom"/>
          </w:tcPr>
          <w:p w14:paraId="6676D0B1" w14:textId="77777777" w:rsidR="00D32704" w:rsidRPr="00D246FB" w:rsidRDefault="00D32704" w:rsidP="00D32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3105DE" w14:textId="0B97AF17" w:rsidR="00D32704" w:rsidRPr="00D246FB" w:rsidRDefault="0001010D" w:rsidP="00D3270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D327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238</w:t>
            </w:r>
            <w:r w:rsidR="00D327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860</w:t>
            </w:r>
          </w:p>
        </w:tc>
        <w:tc>
          <w:tcPr>
            <w:tcW w:w="236" w:type="dxa"/>
            <w:vAlign w:val="bottom"/>
          </w:tcPr>
          <w:p w14:paraId="2EBB013F" w14:textId="77777777" w:rsidR="00D32704" w:rsidRPr="00D246FB" w:rsidRDefault="00D32704" w:rsidP="00D32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2BA16E" w14:textId="7BC84113" w:rsidR="00D32704" w:rsidRPr="00D246FB" w:rsidRDefault="0001010D" w:rsidP="00627FF5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D32704" w:rsidRPr="007E3FE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530</w:t>
            </w:r>
          </w:p>
        </w:tc>
        <w:tc>
          <w:tcPr>
            <w:tcW w:w="274" w:type="dxa"/>
            <w:gridSpan w:val="2"/>
            <w:vAlign w:val="bottom"/>
          </w:tcPr>
          <w:p w14:paraId="3FDCE71B" w14:textId="77777777" w:rsidR="00D32704" w:rsidRPr="00D246FB" w:rsidRDefault="00D32704" w:rsidP="00D32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9AD11A" w14:textId="3201AA6C" w:rsidR="00D32704" w:rsidRPr="007E3FED" w:rsidRDefault="0001010D" w:rsidP="00627FF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D32704" w:rsidRPr="007E3FE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526</w:t>
            </w:r>
          </w:p>
        </w:tc>
      </w:tr>
    </w:tbl>
    <w:p w14:paraId="72ED688D" w14:textId="77777777" w:rsidR="008E6A54" w:rsidRPr="00554604" w:rsidRDefault="008E6A54" w:rsidP="008E6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8D0E010" w14:textId="43C66CCE" w:rsidR="008E6A54" w:rsidRPr="00063EF2" w:rsidRDefault="008E6A54" w:rsidP="008E6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</w:pPr>
      <w:r w:rsidRPr="00063EF2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th-TH"/>
        </w:rPr>
        <w:t>โครงการผลิตไฟฟ้าพลังงานทดแทน</w:t>
      </w:r>
    </w:p>
    <w:p w14:paraId="20307C96" w14:textId="77777777" w:rsidR="008E6A54" w:rsidRPr="00554604" w:rsidRDefault="008E6A54" w:rsidP="008E6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564E9EA4" w14:textId="797FBC05" w:rsidR="00CA0DC7" w:rsidRDefault="008E6A54" w:rsidP="00D64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6"/>
          <w:sz w:val="30"/>
          <w:szCs w:val="30"/>
          <w:lang w:val="th-TH"/>
        </w:rPr>
      </w:pPr>
      <w:r w:rsidRPr="00DC465E">
        <w:rPr>
          <w:rFonts w:ascii="Angsana New" w:hAnsi="Angsana New" w:hint="cs"/>
          <w:color w:val="000000"/>
          <w:spacing w:val="-6"/>
          <w:sz w:val="30"/>
          <w:szCs w:val="30"/>
          <w:cs/>
          <w:lang w:val="th-TH"/>
        </w:rPr>
        <w:t>กลุ่มบริษัทมีโครงการที่อยู่ระหว่างการพัฒนาโครงการเพื่อผลิตและจำหน่ายกระแสไฟฟ้าจากพลังงานทดแทนในประเทศออสเตรเลีย</w:t>
      </w:r>
      <w:r w:rsidR="00D64B0A" w:rsidRPr="00DC465E">
        <w:rPr>
          <w:rFonts w:ascii="Angsana New" w:hAnsi="Angsana New" w:hint="cs"/>
          <w:color w:val="000000"/>
          <w:spacing w:val="-6"/>
          <w:sz w:val="30"/>
          <w:szCs w:val="30"/>
          <w:cs/>
          <w:lang w:val="th-TH"/>
        </w:rPr>
        <w:t xml:space="preserve"> </w:t>
      </w:r>
    </w:p>
    <w:p w14:paraId="345CF22B" w14:textId="77777777" w:rsidR="00CA0DC7" w:rsidRPr="00554604" w:rsidRDefault="00CA0DC7" w:rsidP="00D64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6"/>
          <w:sz w:val="30"/>
          <w:szCs w:val="30"/>
          <w:cs/>
          <w:lang w:val="th-TH"/>
        </w:rPr>
      </w:pPr>
    </w:p>
    <w:p w14:paraId="56FD330B" w14:textId="0EE730FA" w:rsidR="008E6A54" w:rsidRPr="00710E22" w:rsidRDefault="008E6A54" w:rsidP="00D64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8"/>
          <w:sz w:val="30"/>
          <w:szCs w:val="30"/>
          <w:lang w:val="th-TH"/>
        </w:rPr>
      </w:pPr>
      <w:r w:rsidRPr="00710E22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กลุ่มบริษัทได้บันทึกค่าพัฒนาโครงการที่เกี่ยวกับโครงการผลิตไฟฟ้าพลังงานทดแทนในประเทศออสเตรเลียเป็นสินทรัพย์ไม่หมุนเวียนอื่น ซึ่งโครงการดังกล่าวได้รับใบอนุญาตพัฒนาโครงการจากหน่วยงานท้องถิ่นแล้วและผู้บริหารพิจารณาแล้วพบว่าโครงการเหล่านี้มีความเป็นไปได้ทางเทคนิคและทางการค้า </w:t>
      </w:r>
      <w:r w:rsidR="00146358" w:rsidRPr="00710E22">
        <w:rPr>
          <w:rFonts w:ascii="Angsana New" w:hAnsi="Angsana New" w:hint="cs"/>
          <w:color w:val="000000"/>
          <w:spacing w:val="-8"/>
          <w:sz w:val="30"/>
          <w:szCs w:val="30"/>
          <w:cs/>
        </w:rPr>
        <w:t>ซึ่ง</w:t>
      </w:r>
      <w:r w:rsidRPr="00710E22">
        <w:rPr>
          <w:rFonts w:ascii="Angsana New" w:hAnsi="Angsana New" w:hint="cs"/>
          <w:color w:val="000000"/>
          <w:spacing w:val="-8"/>
          <w:sz w:val="30"/>
          <w:szCs w:val="30"/>
          <w:cs/>
        </w:rPr>
        <w:t>มีความเป็นไปได้ที่จะก่อให้เกิดประโยชน์เชิงเศรษฐกิจในอนาคต และยอดรวมของมูลค่าปัจจุบันของกระแสเงินสดในอนาคตจะไม่ต่ำกว่ามูลค่าตามบัญชี</w:t>
      </w:r>
    </w:p>
    <w:p w14:paraId="4A9BFE38" w14:textId="0342421C" w:rsidR="00F9609F" w:rsidRDefault="00F9609F" w:rsidP="008E6A5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FEED59C" w14:textId="257E5DDE" w:rsidR="00554604" w:rsidRDefault="00554604" w:rsidP="008E6A54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D748049" w14:textId="09C863F2" w:rsidR="00965541" w:rsidRDefault="00965541" w:rsidP="00C64F18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bookmarkStart w:id="11" w:name="_Hlk126584731"/>
      <w:r w:rsidRPr="006E11FA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67AEF8F4" w14:textId="77777777" w:rsidR="00B464B5" w:rsidRPr="00554604" w:rsidRDefault="00B464B5" w:rsidP="00CA0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88"/>
        <w:gridCol w:w="267"/>
        <w:gridCol w:w="1100"/>
        <w:gridCol w:w="268"/>
        <w:gridCol w:w="1047"/>
        <w:gridCol w:w="258"/>
        <w:gridCol w:w="1092"/>
      </w:tblGrid>
      <w:tr w:rsidR="00EA1F7A" w:rsidRPr="00D246FB" w14:paraId="17CE18F5" w14:textId="77777777" w:rsidTr="00D76225">
        <w:trPr>
          <w:tblHeader/>
        </w:trPr>
        <w:tc>
          <w:tcPr>
            <w:tcW w:w="4140" w:type="dxa"/>
            <w:shd w:val="clear" w:color="auto" w:fill="FFFFFF"/>
            <w:vAlign w:val="bottom"/>
          </w:tcPr>
          <w:p w14:paraId="5FAA8676" w14:textId="77777777" w:rsidR="00EA1F7A" w:rsidRPr="00CA0DC7" w:rsidRDefault="00EA1F7A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555" w:type="dxa"/>
            <w:gridSpan w:val="3"/>
            <w:shd w:val="clear" w:color="auto" w:fill="FFFFFF"/>
            <w:vAlign w:val="bottom"/>
          </w:tcPr>
          <w:p w14:paraId="2BF53DFA" w14:textId="77777777" w:rsidR="00EA1F7A" w:rsidRPr="00CA0DC7" w:rsidRDefault="00EA1F7A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CA0DC7">
              <w:rPr>
                <w:rFonts w:ascii="Angsana New" w:hAnsi="Angsana New" w:hint="cs"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8" w:type="dxa"/>
            <w:shd w:val="clear" w:color="auto" w:fill="FFFFFF"/>
            <w:vAlign w:val="bottom"/>
          </w:tcPr>
          <w:p w14:paraId="7A5762E1" w14:textId="77777777" w:rsidR="00EA1F7A" w:rsidRPr="00CA0DC7" w:rsidRDefault="00EA1F7A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397" w:type="dxa"/>
            <w:gridSpan w:val="3"/>
            <w:shd w:val="clear" w:color="auto" w:fill="FFFFFF"/>
            <w:vAlign w:val="bottom"/>
          </w:tcPr>
          <w:p w14:paraId="05794163" w14:textId="77777777" w:rsidR="00EA1F7A" w:rsidRPr="00CA0DC7" w:rsidRDefault="00EA1F7A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CA0DC7">
              <w:rPr>
                <w:rFonts w:ascii="Angsana New" w:hAnsi="Angsana New" w:hint="cs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A1F7A" w:rsidRPr="00D246FB" w14:paraId="2947CC80" w14:textId="77777777" w:rsidTr="00D76225">
        <w:trPr>
          <w:tblHeader/>
        </w:trPr>
        <w:tc>
          <w:tcPr>
            <w:tcW w:w="4140" w:type="dxa"/>
            <w:shd w:val="clear" w:color="auto" w:fill="FFFFFF"/>
            <w:vAlign w:val="bottom"/>
          </w:tcPr>
          <w:p w14:paraId="58A02600" w14:textId="77777777" w:rsidR="00EA1F7A" w:rsidRPr="00CA0DC7" w:rsidRDefault="00EA1F7A" w:rsidP="00EA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88" w:type="dxa"/>
            <w:shd w:val="clear" w:color="auto" w:fill="FFFFFF"/>
            <w:vAlign w:val="bottom"/>
          </w:tcPr>
          <w:p w14:paraId="12DEB448" w14:textId="14754F99" w:rsidR="00EA1F7A" w:rsidRPr="00CA0DC7" w:rsidRDefault="0001010D" w:rsidP="00EA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01010D">
              <w:rPr>
                <w:rFonts w:ascii="Angsana New" w:hAnsi="Angsana New" w:hint="cs"/>
                <w:bCs/>
                <w:sz w:val="29"/>
                <w:szCs w:val="29"/>
              </w:rPr>
              <w:t>256</w:t>
            </w:r>
            <w:r w:rsidRPr="0001010D">
              <w:rPr>
                <w:rFonts w:ascii="Angsana New" w:hAnsi="Angsana New"/>
                <w:bCs/>
                <w:sz w:val="29"/>
                <w:szCs w:val="29"/>
              </w:rPr>
              <w:t>5</w:t>
            </w:r>
          </w:p>
        </w:tc>
        <w:tc>
          <w:tcPr>
            <w:tcW w:w="267" w:type="dxa"/>
            <w:shd w:val="clear" w:color="auto" w:fill="FFFFFF"/>
            <w:vAlign w:val="bottom"/>
          </w:tcPr>
          <w:p w14:paraId="04B6DF50" w14:textId="77777777" w:rsidR="00EA1F7A" w:rsidRPr="00CA0DC7" w:rsidRDefault="00EA1F7A" w:rsidP="00EA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00" w:type="dxa"/>
            <w:shd w:val="clear" w:color="auto" w:fill="FFFFFF"/>
            <w:vAlign w:val="bottom"/>
          </w:tcPr>
          <w:p w14:paraId="76A1B988" w14:textId="609BEF5B" w:rsidR="00EA1F7A" w:rsidRPr="00CA0DC7" w:rsidRDefault="0001010D" w:rsidP="00EA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01010D">
              <w:rPr>
                <w:rFonts w:ascii="Angsana New" w:hAnsi="Angsana New" w:hint="cs"/>
                <w:bCs/>
                <w:sz w:val="29"/>
                <w:szCs w:val="29"/>
              </w:rPr>
              <w:t>256</w:t>
            </w:r>
            <w:r w:rsidRPr="0001010D">
              <w:rPr>
                <w:rFonts w:ascii="Angsana New" w:hAnsi="Angsana New"/>
                <w:bCs/>
                <w:sz w:val="29"/>
                <w:szCs w:val="29"/>
              </w:rPr>
              <w:t>4</w:t>
            </w:r>
          </w:p>
        </w:tc>
        <w:tc>
          <w:tcPr>
            <w:tcW w:w="268" w:type="dxa"/>
            <w:shd w:val="clear" w:color="auto" w:fill="FFFFFF"/>
            <w:vAlign w:val="bottom"/>
          </w:tcPr>
          <w:p w14:paraId="35577C76" w14:textId="77777777" w:rsidR="00EA1F7A" w:rsidRPr="00CA0DC7" w:rsidRDefault="00EA1F7A" w:rsidP="00EA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47" w:type="dxa"/>
            <w:shd w:val="clear" w:color="auto" w:fill="FFFFFF"/>
            <w:vAlign w:val="bottom"/>
          </w:tcPr>
          <w:p w14:paraId="784E7DA0" w14:textId="30AFD2D8" w:rsidR="00EA1F7A" w:rsidRPr="00CA0DC7" w:rsidRDefault="0001010D" w:rsidP="00EA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01010D">
              <w:rPr>
                <w:rFonts w:ascii="Angsana New" w:hAnsi="Angsana New" w:hint="cs"/>
                <w:bCs/>
                <w:sz w:val="29"/>
                <w:szCs w:val="29"/>
              </w:rPr>
              <w:t>256</w:t>
            </w:r>
            <w:r w:rsidRPr="0001010D">
              <w:rPr>
                <w:rFonts w:ascii="Angsana New" w:hAnsi="Angsana New"/>
                <w:bCs/>
                <w:sz w:val="29"/>
                <w:szCs w:val="29"/>
              </w:rPr>
              <w:t>5</w:t>
            </w:r>
          </w:p>
        </w:tc>
        <w:tc>
          <w:tcPr>
            <w:tcW w:w="258" w:type="dxa"/>
            <w:shd w:val="clear" w:color="auto" w:fill="FFFFFF"/>
            <w:vAlign w:val="bottom"/>
          </w:tcPr>
          <w:p w14:paraId="76365D41" w14:textId="77777777" w:rsidR="00EA1F7A" w:rsidRPr="00CA0DC7" w:rsidRDefault="00EA1F7A" w:rsidP="00EA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92" w:type="dxa"/>
            <w:shd w:val="clear" w:color="auto" w:fill="FFFFFF"/>
            <w:vAlign w:val="bottom"/>
          </w:tcPr>
          <w:p w14:paraId="1EA489D1" w14:textId="64B2BBFA" w:rsidR="00EA1F7A" w:rsidRPr="00CA0DC7" w:rsidRDefault="0001010D" w:rsidP="00EA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01010D">
              <w:rPr>
                <w:rFonts w:ascii="Angsana New" w:hAnsi="Angsana New" w:hint="cs"/>
                <w:bCs/>
                <w:sz w:val="29"/>
                <w:szCs w:val="29"/>
              </w:rPr>
              <w:t>256</w:t>
            </w:r>
            <w:r w:rsidRPr="0001010D">
              <w:rPr>
                <w:rFonts w:ascii="Angsana New" w:hAnsi="Angsana New"/>
                <w:bCs/>
                <w:sz w:val="29"/>
                <w:szCs w:val="29"/>
              </w:rPr>
              <w:t>4</w:t>
            </w:r>
          </w:p>
        </w:tc>
      </w:tr>
      <w:tr w:rsidR="00EA1F7A" w:rsidRPr="00D246FB" w14:paraId="3DF26D4A" w14:textId="77777777" w:rsidTr="00D76225">
        <w:trPr>
          <w:tblHeader/>
        </w:trPr>
        <w:tc>
          <w:tcPr>
            <w:tcW w:w="4140" w:type="dxa"/>
            <w:shd w:val="clear" w:color="auto" w:fill="FFFFFF"/>
            <w:vAlign w:val="bottom"/>
          </w:tcPr>
          <w:p w14:paraId="427D1F78" w14:textId="77777777" w:rsidR="00EA1F7A" w:rsidRPr="00CA0DC7" w:rsidRDefault="00EA1F7A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5220" w:type="dxa"/>
            <w:gridSpan w:val="7"/>
            <w:shd w:val="clear" w:color="auto" w:fill="FFFFFF"/>
            <w:vAlign w:val="bottom"/>
          </w:tcPr>
          <w:p w14:paraId="552D17AF" w14:textId="77777777" w:rsidR="00EA1F7A" w:rsidRPr="00CA0DC7" w:rsidRDefault="00EA1F7A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  <w:r w:rsidRPr="00CA0DC7">
              <w:rPr>
                <w:rFonts w:ascii="Angsana New" w:hAnsi="Angsana New" w:hint="cs"/>
                <w:b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EA1F7A" w:rsidRPr="00D246FB" w14:paraId="23E6E01A" w14:textId="77777777" w:rsidTr="00D76225">
        <w:tc>
          <w:tcPr>
            <w:tcW w:w="4140" w:type="dxa"/>
            <w:shd w:val="clear" w:color="auto" w:fill="FFFFFF"/>
            <w:vAlign w:val="bottom"/>
          </w:tcPr>
          <w:p w14:paraId="18578C1F" w14:textId="77777777" w:rsidR="00EA1F7A" w:rsidRPr="00CA0DC7" w:rsidRDefault="00EA1F7A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CA0DC7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ส่วนที่หมุนเวียน</w:t>
            </w:r>
          </w:p>
        </w:tc>
        <w:tc>
          <w:tcPr>
            <w:tcW w:w="1188" w:type="dxa"/>
            <w:shd w:val="clear" w:color="auto" w:fill="FFFFFF"/>
            <w:vAlign w:val="bottom"/>
          </w:tcPr>
          <w:p w14:paraId="71A74BBD" w14:textId="77777777" w:rsidR="00EA1F7A" w:rsidRPr="00CA0DC7" w:rsidRDefault="00EA1F7A" w:rsidP="000626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7" w:type="dxa"/>
            <w:shd w:val="clear" w:color="auto" w:fill="FFFFFF"/>
            <w:vAlign w:val="bottom"/>
          </w:tcPr>
          <w:p w14:paraId="3A1180A1" w14:textId="77777777" w:rsidR="00EA1F7A" w:rsidRPr="00CA0DC7" w:rsidRDefault="00EA1F7A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0" w:type="dxa"/>
            <w:shd w:val="clear" w:color="auto" w:fill="FFFFFF"/>
            <w:vAlign w:val="bottom"/>
          </w:tcPr>
          <w:p w14:paraId="4C807AC7" w14:textId="77777777" w:rsidR="00EA1F7A" w:rsidRPr="00CA0DC7" w:rsidRDefault="00EA1F7A" w:rsidP="00062628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27" w:right="-17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8" w:type="dxa"/>
            <w:shd w:val="clear" w:color="auto" w:fill="FFFFFF"/>
            <w:vAlign w:val="bottom"/>
          </w:tcPr>
          <w:p w14:paraId="77F2F969" w14:textId="77777777" w:rsidR="00EA1F7A" w:rsidRPr="00CA0DC7" w:rsidRDefault="00EA1F7A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7" w:type="dxa"/>
            <w:shd w:val="clear" w:color="auto" w:fill="FFFFFF"/>
            <w:vAlign w:val="bottom"/>
          </w:tcPr>
          <w:p w14:paraId="3F57182C" w14:textId="77777777" w:rsidR="00EA1F7A" w:rsidRPr="00CA0DC7" w:rsidRDefault="00EA1F7A" w:rsidP="00062628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8" w:type="dxa"/>
            <w:shd w:val="clear" w:color="auto" w:fill="FFFFFF"/>
            <w:vAlign w:val="bottom"/>
          </w:tcPr>
          <w:p w14:paraId="0B472089" w14:textId="77777777" w:rsidR="00EA1F7A" w:rsidRPr="00CA0DC7" w:rsidRDefault="00EA1F7A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2" w:type="dxa"/>
            <w:shd w:val="clear" w:color="auto" w:fill="FFFFFF"/>
            <w:vAlign w:val="bottom"/>
          </w:tcPr>
          <w:p w14:paraId="42B7E55C" w14:textId="77777777" w:rsidR="00EA1F7A" w:rsidRPr="00CA0DC7" w:rsidRDefault="00EA1F7A" w:rsidP="00062628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C0076" w:rsidRPr="00D246FB" w14:paraId="29FB6366" w14:textId="77777777" w:rsidTr="00D76225">
        <w:tc>
          <w:tcPr>
            <w:tcW w:w="4140" w:type="dxa"/>
            <w:vAlign w:val="bottom"/>
          </w:tcPr>
          <w:p w14:paraId="6B300B93" w14:textId="77777777" w:rsidR="006C0076" w:rsidRPr="00CA0DC7" w:rsidRDefault="00B75935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CA0DC7">
              <w:rPr>
                <w:rFonts w:ascii="Angsana New" w:hAnsi="Angsana New" w:hint="cs"/>
                <w:sz w:val="29"/>
                <w:szCs w:val="29"/>
                <w:cs/>
              </w:rPr>
              <w:t>เงินกู้ยืมระยะสั้น</w:t>
            </w:r>
            <w:r w:rsidR="006C0076" w:rsidRPr="00CA0DC7">
              <w:rPr>
                <w:rFonts w:ascii="Angsana New" w:hAnsi="Angsana New" w:hint="cs"/>
                <w:sz w:val="29"/>
                <w:szCs w:val="29"/>
                <w:cs/>
              </w:rPr>
              <w:t>จากสถาบันการเงิน</w:t>
            </w:r>
          </w:p>
        </w:tc>
        <w:tc>
          <w:tcPr>
            <w:tcW w:w="1188" w:type="dxa"/>
            <w:vAlign w:val="bottom"/>
          </w:tcPr>
          <w:p w14:paraId="2D390735" w14:textId="77777777" w:rsidR="006C0076" w:rsidRPr="00CA0DC7" w:rsidRDefault="006C0076" w:rsidP="000626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7FD63904" w14:textId="77777777" w:rsidR="006C0076" w:rsidRPr="00CA0DC7" w:rsidRDefault="006C0076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58565A91" w14:textId="77777777" w:rsidR="006C0076" w:rsidRPr="00CA0DC7" w:rsidRDefault="006C0076" w:rsidP="00062628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27" w:right="-17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8" w:type="dxa"/>
            <w:vAlign w:val="bottom"/>
          </w:tcPr>
          <w:p w14:paraId="03DD604B" w14:textId="77777777" w:rsidR="006C0076" w:rsidRPr="00CA0DC7" w:rsidRDefault="006C0076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5EC3DB23" w14:textId="77777777" w:rsidR="006C0076" w:rsidRPr="00CA0DC7" w:rsidRDefault="006C0076" w:rsidP="00062628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8" w:type="dxa"/>
            <w:vAlign w:val="bottom"/>
          </w:tcPr>
          <w:p w14:paraId="1ABAA8E8" w14:textId="77777777" w:rsidR="006C0076" w:rsidRPr="00CA0DC7" w:rsidRDefault="006C0076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05EE81EF" w14:textId="77777777" w:rsidR="006C0076" w:rsidRPr="00CA0DC7" w:rsidRDefault="006C0076" w:rsidP="00062628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0A6F6E" w:rsidRPr="00D246FB" w14:paraId="4735F9DA" w14:textId="77777777" w:rsidTr="00D76225">
        <w:tc>
          <w:tcPr>
            <w:tcW w:w="4140" w:type="dxa"/>
            <w:vAlign w:val="bottom"/>
          </w:tcPr>
          <w:p w14:paraId="3E02DFDA" w14:textId="44C79133" w:rsidR="000A6F6E" w:rsidRPr="00CA0DC7" w:rsidRDefault="000A6F6E" w:rsidP="000A6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CA0DC7"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 w:rsidRPr="00CA0DC7">
              <w:rPr>
                <w:rFonts w:ascii="Angsana New" w:hAnsi="Angsana New" w:hint="cs"/>
                <w:sz w:val="29"/>
                <w:szCs w:val="29"/>
              </w:rPr>
              <w:t xml:space="preserve">- </w:t>
            </w:r>
            <w:r w:rsidRPr="00CA0DC7">
              <w:rPr>
                <w:rFonts w:ascii="Angsana New" w:hAnsi="Angsana New" w:hint="cs"/>
                <w:sz w:val="29"/>
                <w:szCs w:val="29"/>
                <w:cs/>
              </w:rPr>
              <w:t>ส่วนที่ไม่มีหลักประกัน</w:t>
            </w:r>
          </w:p>
        </w:tc>
        <w:tc>
          <w:tcPr>
            <w:tcW w:w="1188" w:type="dxa"/>
            <w:vAlign w:val="bottom"/>
          </w:tcPr>
          <w:p w14:paraId="0F527634" w14:textId="7AB95F8A" w:rsidR="000A6F6E" w:rsidRPr="00CA0DC7" w:rsidRDefault="0001010D" w:rsidP="000A6F6E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8</w:t>
            </w:r>
            <w:r w:rsidR="000A6F6E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542</w:t>
            </w:r>
            <w:r w:rsidR="000A6F6E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976</w:t>
            </w:r>
          </w:p>
        </w:tc>
        <w:tc>
          <w:tcPr>
            <w:tcW w:w="267" w:type="dxa"/>
            <w:vAlign w:val="bottom"/>
          </w:tcPr>
          <w:p w14:paraId="698D71B8" w14:textId="77777777" w:rsidR="000A6F6E" w:rsidRPr="00CA0DC7" w:rsidRDefault="000A6F6E" w:rsidP="000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72508EF6" w14:textId="0A604A07" w:rsidR="000A6F6E" w:rsidRPr="00CA0DC7" w:rsidRDefault="0001010D" w:rsidP="000A6F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5</w:t>
            </w:r>
            <w:r w:rsidR="000A6F6E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3</w:t>
            </w:r>
            <w:r w:rsidRPr="0001010D">
              <w:rPr>
                <w:rFonts w:ascii="Angsana New" w:hAnsi="Angsana New" w:hint="cs"/>
                <w:sz w:val="29"/>
                <w:szCs w:val="29"/>
                <w:lang w:val="en-US" w:bidi="th-TH"/>
              </w:rPr>
              <w:t>64</w:t>
            </w:r>
            <w:r w:rsidR="000A6F6E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896</w:t>
            </w:r>
          </w:p>
        </w:tc>
        <w:tc>
          <w:tcPr>
            <w:tcW w:w="268" w:type="dxa"/>
            <w:vAlign w:val="bottom"/>
          </w:tcPr>
          <w:p w14:paraId="17895B85" w14:textId="77777777" w:rsidR="000A6F6E" w:rsidRPr="00CA0DC7" w:rsidRDefault="000A6F6E" w:rsidP="000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  <w:tab w:val="decimal" w:pos="833"/>
              </w:tabs>
              <w:spacing w:line="240" w:lineRule="auto"/>
              <w:ind w:left="-108" w:right="-268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0B88C361" w14:textId="556B3BED" w:rsidR="000A6F6E" w:rsidRPr="00CA0DC7" w:rsidRDefault="000A6F6E" w:rsidP="002C133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18BC0D59" w14:textId="77777777" w:rsidR="000A6F6E" w:rsidRPr="00CA0DC7" w:rsidRDefault="000A6F6E" w:rsidP="000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0158D026" w14:textId="6DCE1FE6" w:rsidR="000A6F6E" w:rsidRPr="00CA0DC7" w:rsidRDefault="0001010D" w:rsidP="000A6F6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2</w:t>
            </w:r>
            <w:r w:rsidR="000A6F6E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536</w:t>
            </w:r>
            <w:r w:rsidR="000A6F6E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000</w:t>
            </w:r>
          </w:p>
        </w:tc>
      </w:tr>
      <w:tr w:rsidR="000A6F6E" w:rsidRPr="00D246FB" w14:paraId="1702567A" w14:textId="77777777" w:rsidTr="00D76225">
        <w:tc>
          <w:tcPr>
            <w:tcW w:w="4140" w:type="dxa"/>
            <w:vAlign w:val="bottom"/>
          </w:tcPr>
          <w:p w14:paraId="2C211506" w14:textId="10A132DF" w:rsidR="000A6F6E" w:rsidRPr="00CA0DC7" w:rsidRDefault="000A6F6E" w:rsidP="000A6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CA0DC7"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 w:rsidRPr="00CA0DC7">
              <w:rPr>
                <w:rFonts w:ascii="Angsana New" w:hAnsi="Angsana New" w:hint="cs"/>
                <w:sz w:val="29"/>
                <w:szCs w:val="29"/>
              </w:rPr>
              <w:t xml:space="preserve">- </w:t>
            </w:r>
            <w:r w:rsidRPr="00CA0DC7">
              <w:rPr>
                <w:rFonts w:ascii="Angsana New" w:hAnsi="Angsana New" w:hint="cs"/>
                <w:sz w:val="29"/>
                <w:szCs w:val="29"/>
                <w:cs/>
              </w:rPr>
              <w:t>ส่วนที่มีหลักประกัน</w:t>
            </w:r>
          </w:p>
        </w:tc>
        <w:tc>
          <w:tcPr>
            <w:tcW w:w="1188" w:type="dxa"/>
            <w:vAlign w:val="bottom"/>
          </w:tcPr>
          <w:p w14:paraId="0C306046" w14:textId="6EEA6767" w:rsidR="000A6F6E" w:rsidRPr="00CA0DC7" w:rsidRDefault="0001010D" w:rsidP="000A6F6E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141</w:t>
            </w:r>
            <w:r w:rsidR="000A6F6E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911</w:t>
            </w:r>
          </w:p>
        </w:tc>
        <w:tc>
          <w:tcPr>
            <w:tcW w:w="267" w:type="dxa"/>
            <w:vAlign w:val="bottom"/>
          </w:tcPr>
          <w:p w14:paraId="36EA0FC8" w14:textId="77777777" w:rsidR="000A6F6E" w:rsidRPr="00CA0DC7" w:rsidRDefault="000A6F6E" w:rsidP="000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4C6C47E4" w14:textId="6A14CDF3" w:rsidR="000A6F6E" w:rsidRPr="00CA0DC7" w:rsidRDefault="002C1335" w:rsidP="00183E0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710EE6AB" w14:textId="77777777" w:rsidR="000A6F6E" w:rsidRPr="00CA0DC7" w:rsidRDefault="000A6F6E" w:rsidP="000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  <w:tab w:val="decimal" w:pos="833"/>
              </w:tabs>
              <w:spacing w:line="240" w:lineRule="auto"/>
              <w:ind w:left="-108" w:right="-268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63B41D17" w14:textId="4EC1365E" w:rsidR="000A6F6E" w:rsidRPr="00CA0DC7" w:rsidRDefault="000A6F6E" w:rsidP="002C133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0FCCD5A6" w14:textId="77777777" w:rsidR="000A6F6E" w:rsidRPr="00CA0DC7" w:rsidRDefault="000A6F6E" w:rsidP="000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402CF00F" w14:textId="5FA8E2C8" w:rsidR="000A6F6E" w:rsidRPr="00CA0DC7" w:rsidRDefault="000A6F6E" w:rsidP="006E6DB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  <w:lang w:val="en-US" w:bidi="th-TH"/>
              </w:rPr>
              <w:t>-</w:t>
            </w:r>
          </w:p>
        </w:tc>
      </w:tr>
      <w:tr w:rsidR="000A6F6E" w:rsidRPr="00D246FB" w14:paraId="048AA17C" w14:textId="77777777" w:rsidTr="00D76225">
        <w:tc>
          <w:tcPr>
            <w:tcW w:w="4140" w:type="dxa"/>
            <w:vAlign w:val="bottom"/>
          </w:tcPr>
          <w:p w14:paraId="4FBC56CB" w14:textId="77777777" w:rsidR="000A6F6E" w:rsidRPr="00CA0DC7" w:rsidRDefault="000A6F6E" w:rsidP="000A6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CA0DC7">
              <w:rPr>
                <w:rFonts w:ascii="Angsana New" w:hAnsi="Angsana New" w:hint="cs"/>
                <w:sz w:val="29"/>
                <w:szCs w:val="29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88" w:type="dxa"/>
            <w:vAlign w:val="bottom"/>
          </w:tcPr>
          <w:p w14:paraId="075A86BC" w14:textId="6D9C703B" w:rsidR="000A6F6E" w:rsidRPr="00CA0DC7" w:rsidRDefault="000A6F6E" w:rsidP="00183E0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67" w:type="dxa"/>
            <w:vAlign w:val="bottom"/>
          </w:tcPr>
          <w:p w14:paraId="36EF9DBC" w14:textId="77777777" w:rsidR="000A6F6E" w:rsidRPr="00CA0DC7" w:rsidRDefault="000A6F6E" w:rsidP="000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strike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2182FB0F" w14:textId="13EDECA7" w:rsidR="000A6F6E" w:rsidRPr="00CA0DC7" w:rsidRDefault="000A6F6E" w:rsidP="00183E0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38E6260C" w14:textId="77777777" w:rsidR="000A6F6E" w:rsidRPr="00CA0DC7" w:rsidRDefault="000A6F6E" w:rsidP="000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trike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704E6BA7" w14:textId="37575DE9" w:rsidR="000A6F6E" w:rsidRPr="00CA0DC7" w:rsidRDefault="0001010D" w:rsidP="000A6F6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1010D">
              <w:rPr>
                <w:rFonts w:ascii="Angsana New" w:hAnsi="Angsana New" w:hint="cs"/>
                <w:sz w:val="29"/>
                <w:szCs w:val="29"/>
                <w:lang w:val="en-US" w:bidi="th-TH"/>
              </w:rPr>
              <w:t>5</w:t>
            </w:r>
            <w:r w:rsidR="000A6F6E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090</w:t>
            </w:r>
            <w:r w:rsidR="000A6F6E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000</w:t>
            </w:r>
          </w:p>
        </w:tc>
        <w:tc>
          <w:tcPr>
            <w:tcW w:w="258" w:type="dxa"/>
            <w:vAlign w:val="bottom"/>
          </w:tcPr>
          <w:p w14:paraId="0B84E8F2" w14:textId="77777777" w:rsidR="000A6F6E" w:rsidRPr="00CA0DC7" w:rsidRDefault="000A6F6E" w:rsidP="000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strike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04E94863" w14:textId="06B7EC95" w:rsidR="000A6F6E" w:rsidRPr="00CA0DC7" w:rsidRDefault="0001010D" w:rsidP="000A6F6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5</w:t>
            </w:r>
            <w:r w:rsidR="000A6F6E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140</w:t>
            </w:r>
            <w:r w:rsidR="000A6F6E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000</w:t>
            </w:r>
          </w:p>
        </w:tc>
      </w:tr>
      <w:tr w:rsidR="000A6F6E" w:rsidRPr="00D246FB" w14:paraId="46EBEF97" w14:textId="77777777" w:rsidTr="00D76225">
        <w:tc>
          <w:tcPr>
            <w:tcW w:w="4140" w:type="dxa"/>
            <w:vAlign w:val="bottom"/>
          </w:tcPr>
          <w:p w14:paraId="5561C945" w14:textId="77777777" w:rsidR="000A6F6E" w:rsidRPr="00CA0DC7" w:rsidRDefault="000A6F6E" w:rsidP="000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CA0DC7">
              <w:rPr>
                <w:rFonts w:ascii="Angsana New" w:hAnsi="Angsana New" w:hint="cs"/>
                <w:sz w:val="29"/>
                <w:szCs w:val="29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188" w:type="dxa"/>
            <w:vAlign w:val="bottom"/>
          </w:tcPr>
          <w:p w14:paraId="237330E3" w14:textId="77777777" w:rsidR="000A6F6E" w:rsidRPr="00CA0DC7" w:rsidRDefault="000A6F6E" w:rsidP="000A6F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15273F9F" w14:textId="77777777" w:rsidR="000A6F6E" w:rsidRPr="00CA0DC7" w:rsidRDefault="000A6F6E" w:rsidP="000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1DC0715C" w14:textId="77777777" w:rsidR="000A6F6E" w:rsidRPr="00CA0DC7" w:rsidRDefault="000A6F6E" w:rsidP="000A6F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7AC98B8B" w14:textId="77777777" w:rsidR="000A6F6E" w:rsidRPr="00CA0DC7" w:rsidRDefault="000A6F6E" w:rsidP="000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20FB4B62" w14:textId="77777777" w:rsidR="000A6F6E" w:rsidRPr="00CA0DC7" w:rsidRDefault="000A6F6E" w:rsidP="000A6F6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58" w:type="dxa"/>
            <w:vAlign w:val="bottom"/>
          </w:tcPr>
          <w:p w14:paraId="6387BA0D" w14:textId="77777777" w:rsidR="000A6F6E" w:rsidRPr="00CA0DC7" w:rsidRDefault="000A6F6E" w:rsidP="000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68F9818D" w14:textId="77777777" w:rsidR="000A6F6E" w:rsidRPr="00CA0DC7" w:rsidRDefault="000A6F6E" w:rsidP="000A6F6E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D72550" w:rsidRPr="00D246FB" w14:paraId="261F8BA9" w14:textId="77777777" w:rsidTr="00D76225">
        <w:tc>
          <w:tcPr>
            <w:tcW w:w="4140" w:type="dxa"/>
            <w:vAlign w:val="bottom"/>
          </w:tcPr>
          <w:p w14:paraId="202849C8" w14:textId="77777777" w:rsidR="00D72550" w:rsidRPr="00C26A31" w:rsidRDefault="00D72550" w:rsidP="00D72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C26A31">
              <w:rPr>
                <w:rFonts w:ascii="Angsana New" w:hAnsi="Angsana New" w:hint="cs"/>
                <w:sz w:val="29"/>
                <w:szCs w:val="29"/>
                <w:cs/>
              </w:rPr>
              <w:t xml:space="preserve">   ที่ถึงกำหนดชำระภายในหนึ่งปี</w:t>
            </w:r>
            <w:r w:rsidRPr="00C26A31">
              <w:rPr>
                <w:rFonts w:ascii="Angsana New" w:hAnsi="Angsana New"/>
                <w:sz w:val="29"/>
                <w:szCs w:val="29"/>
              </w:rPr>
              <w:t xml:space="preserve"> </w:t>
            </w:r>
          </w:p>
          <w:p w14:paraId="645346E0" w14:textId="680FBEAC" w:rsidR="00D72550" w:rsidRPr="00C26A31" w:rsidRDefault="00D72550" w:rsidP="00D72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C26A31">
              <w:rPr>
                <w:rFonts w:ascii="Angsana New" w:hAnsi="Angsana New"/>
                <w:sz w:val="29"/>
                <w:szCs w:val="29"/>
              </w:rPr>
              <w:t xml:space="preserve">   </w:t>
            </w:r>
            <w:r w:rsidRPr="00C26A31">
              <w:rPr>
                <w:rFonts w:ascii="Angsana New" w:hAnsi="Angsana New" w:hint="cs"/>
                <w:sz w:val="29"/>
                <w:szCs w:val="29"/>
              </w:rPr>
              <w:t xml:space="preserve">- </w:t>
            </w:r>
            <w:r w:rsidRPr="00C26A31">
              <w:rPr>
                <w:rFonts w:ascii="Angsana New" w:hAnsi="Angsana New" w:hint="cs"/>
                <w:sz w:val="29"/>
                <w:szCs w:val="29"/>
                <w:cs/>
              </w:rPr>
              <w:t>ส่วนที่ไม่มีหลักประกัน</w:t>
            </w:r>
          </w:p>
        </w:tc>
        <w:tc>
          <w:tcPr>
            <w:tcW w:w="1188" w:type="dxa"/>
            <w:vAlign w:val="bottom"/>
          </w:tcPr>
          <w:p w14:paraId="69D2E31A" w14:textId="365035C7" w:rsidR="00D72550" w:rsidRPr="00C26A31" w:rsidRDefault="0001010D" w:rsidP="00C26A31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293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265</w:t>
            </w:r>
            <w:r w:rsidR="00D72550" w:rsidRPr="00C26A31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600</w:t>
            </w:r>
          </w:p>
        </w:tc>
        <w:tc>
          <w:tcPr>
            <w:tcW w:w="267" w:type="dxa"/>
            <w:vAlign w:val="bottom"/>
          </w:tcPr>
          <w:p w14:paraId="5A5F5394" w14:textId="77777777" w:rsidR="00D72550" w:rsidRPr="00C26A31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16164DA1" w14:textId="2D795F2A" w:rsidR="00D72550" w:rsidRPr="00C26A31" w:rsidRDefault="0001010D" w:rsidP="00D725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1010D">
              <w:rPr>
                <w:rFonts w:ascii="Angsana New" w:hAnsi="Angsana New" w:hint="cs"/>
                <w:sz w:val="29"/>
                <w:szCs w:val="29"/>
                <w:lang w:val="en-US" w:bidi="th-TH"/>
              </w:rPr>
              <w:t>373</w:t>
            </w:r>
            <w:r w:rsidR="00D72550" w:rsidRPr="00C26A31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000</w:t>
            </w:r>
          </w:p>
        </w:tc>
        <w:tc>
          <w:tcPr>
            <w:tcW w:w="268" w:type="dxa"/>
            <w:vAlign w:val="bottom"/>
          </w:tcPr>
          <w:p w14:paraId="70ACCC70" w14:textId="77777777" w:rsidR="00D72550" w:rsidRPr="00C26A31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302BD24F" w14:textId="0A775CDC" w:rsidR="00D72550" w:rsidRPr="00C26A31" w:rsidRDefault="00D72550" w:rsidP="00D7255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26A31">
              <w:rPr>
                <w:rFonts w:ascii="Angsana New" w:hAnsi="Angsana New"/>
                <w:sz w:val="29"/>
                <w:szCs w:val="29"/>
                <w:lang w:val="en-US" w:bidi="th-TH"/>
              </w:rPr>
              <w:t xml:space="preserve">  -</w:t>
            </w:r>
          </w:p>
        </w:tc>
        <w:tc>
          <w:tcPr>
            <w:tcW w:w="258" w:type="dxa"/>
            <w:vAlign w:val="bottom"/>
          </w:tcPr>
          <w:p w14:paraId="1C2FF0A6" w14:textId="77777777" w:rsidR="00D72550" w:rsidRPr="00CA0DC7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762FE2DF" w14:textId="4C318FC0" w:rsidR="00D72550" w:rsidRPr="00CA0DC7" w:rsidRDefault="00D72550" w:rsidP="006E6DB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 xml:space="preserve">  </w:t>
            </w: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</w:tr>
      <w:tr w:rsidR="00D72550" w:rsidRPr="00D246FB" w14:paraId="086B9F38" w14:textId="77777777" w:rsidTr="00D76225">
        <w:tc>
          <w:tcPr>
            <w:tcW w:w="4140" w:type="dxa"/>
            <w:vAlign w:val="bottom"/>
          </w:tcPr>
          <w:p w14:paraId="233D959B" w14:textId="77777777" w:rsidR="00D72550" w:rsidRPr="00CA0DC7" w:rsidRDefault="00D72550" w:rsidP="00D72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CA0DC7"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 w:rsidRPr="00CA0DC7">
              <w:rPr>
                <w:rFonts w:ascii="Angsana New" w:hAnsi="Angsana New" w:hint="cs"/>
                <w:sz w:val="29"/>
                <w:szCs w:val="29"/>
              </w:rPr>
              <w:t xml:space="preserve">- </w:t>
            </w:r>
            <w:r w:rsidRPr="00CA0DC7">
              <w:rPr>
                <w:rFonts w:ascii="Angsana New" w:hAnsi="Angsana New" w:hint="cs"/>
                <w:sz w:val="29"/>
                <w:szCs w:val="29"/>
                <w:cs/>
              </w:rPr>
              <w:t>ส่วนที่มีหลักประกัน</w:t>
            </w:r>
          </w:p>
        </w:tc>
        <w:tc>
          <w:tcPr>
            <w:tcW w:w="1188" w:type="dxa"/>
            <w:vAlign w:val="bottom"/>
          </w:tcPr>
          <w:p w14:paraId="0CA13287" w14:textId="76ACF2E0" w:rsidR="00D72550" w:rsidRPr="00CA0DC7" w:rsidRDefault="0001010D" w:rsidP="00D7255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293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6</w:t>
            </w:r>
            <w:r w:rsidR="00D72550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314</w:t>
            </w:r>
            <w:r w:rsidR="00D72550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360</w:t>
            </w:r>
          </w:p>
        </w:tc>
        <w:tc>
          <w:tcPr>
            <w:tcW w:w="267" w:type="dxa"/>
            <w:vAlign w:val="bottom"/>
          </w:tcPr>
          <w:p w14:paraId="1F1C2901" w14:textId="77777777" w:rsidR="00D72550" w:rsidRPr="00CA0DC7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strike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165DDB8A" w14:textId="637A8A87" w:rsidR="00D72550" w:rsidRPr="00CA0DC7" w:rsidRDefault="0001010D" w:rsidP="00D725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2</w:t>
            </w:r>
            <w:r w:rsidR="00D72550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297</w:t>
            </w:r>
            <w:r w:rsidR="00D72550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533</w:t>
            </w:r>
          </w:p>
        </w:tc>
        <w:tc>
          <w:tcPr>
            <w:tcW w:w="268" w:type="dxa"/>
            <w:vAlign w:val="bottom"/>
          </w:tcPr>
          <w:p w14:paraId="29BBFE3F" w14:textId="77777777" w:rsidR="00D72550" w:rsidRPr="00CA0DC7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trike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2C158ACF" w14:textId="20322B42" w:rsidR="00D72550" w:rsidRPr="00CA0DC7" w:rsidRDefault="00D72550" w:rsidP="00D7255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517AEB75" w14:textId="77777777" w:rsidR="00D72550" w:rsidRPr="00CA0DC7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strike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73A7D38C" w14:textId="13345143" w:rsidR="00D72550" w:rsidRPr="00CA0DC7" w:rsidRDefault="00D72550" w:rsidP="006E6DB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</w:tr>
      <w:tr w:rsidR="00D72550" w:rsidRPr="00D246FB" w14:paraId="0B528239" w14:textId="77777777" w:rsidTr="00D76225">
        <w:tc>
          <w:tcPr>
            <w:tcW w:w="4140" w:type="dxa"/>
            <w:vAlign w:val="bottom"/>
          </w:tcPr>
          <w:p w14:paraId="23C7D67A" w14:textId="77777777" w:rsidR="00D72550" w:rsidRPr="00CA0DC7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CA0DC7">
              <w:rPr>
                <w:rFonts w:ascii="Angsana New" w:hAnsi="Angsana New" w:hint="cs"/>
                <w:sz w:val="29"/>
                <w:szCs w:val="29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1188" w:type="dxa"/>
            <w:vAlign w:val="bottom"/>
          </w:tcPr>
          <w:p w14:paraId="447BC376" w14:textId="77777777" w:rsidR="00D72550" w:rsidRPr="00CA0DC7" w:rsidRDefault="00D72550" w:rsidP="00D725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5B066819" w14:textId="77777777" w:rsidR="00D72550" w:rsidRPr="00CA0DC7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trike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1FD465F2" w14:textId="77777777" w:rsidR="00D72550" w:rsidRPr="00CA0DC7" w:rsidRDefault="00D72550" w:rsidP="00D725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3257A6BE" w14:textId="77777777" w:rsidR="00D72550" w:rsidRPr="00CA0DC7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trike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67A498D8" w14:textId="77777777" w:rsidR="00D72550" w:rsidRPr="00CA0DC7" w:rsidRDefault="00D72550" w:rsidP="00D7255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58" w:type="dxa"/>
            <w:vAlign w:val="bottom"/>
          </w:tcPr>
          <w:p w14:paraId="30887DCC" w14:textId="77777777" w:rsidR="00D72550" w:rsidRPr="00CA0DC7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trike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7F4EC117" w14:textId="77777777" w:rsidR="00D72550" w:rsidRPr="00CA0DC7" w:rsidRDefault="00D72550" w:rsidP="00D72550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b/>
                <w:bCs/>
                <w:strike/>
                <w:sz w:val="29"/>
                <w:szCs w:val="29"/>
              </w:rPr>
            </w:pPr>
          </w:p>
        </w:tc>
      </w:tr>
      <w:tr w:rsidR="00D72550" w:rsidRPr="00D246FB" w14:paraId="11990EAE" w14:textId="77777777" w:rsidTr="00D76225">
        <w:tc>
          <w:tcPr>
            <w:tcW w:w="4140" w:type="dxa"/>
            <w:vAlign w:val="bottom"/>
          </w:tcPr>
          <w:p w14:paraId="775A89B7" w14:textId="77777777" w:rsidR="00D72550" w:rsidRPr="00CA0DC7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CA0DC7"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 w:rsidRPr="00CA0DC7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 xml:space="preserve"> </w:t>
            </w:r>
            <w:r w:rsidRPr="00CA0DC7">
              <w:rPr>
                <w:rFonts w:ascii="Angsana New" w:hAnsi="Angsana New" w:hint="cs"/>
                <w:sz w:val="29"/>
                <w:szCs w:val="29"/>
                <w:cs/>
              </w:rPr>
              <w:t xml:space="preserve">ภายในหนึ่งปี </w:t>
            </w:r>
          </w:p>
        </w:tc>
        <w:tc>
          <w:tcPr>
            <w:tcW w:w="1188" w:type="dxa"/>
            <w:vAlign w:val="bottom"/>
          </w:tcPr>
          <w:p w14:paraId="6762167B" w14:textId="0EA97F96" w:rsidR="00D72550" w:rsidRPr="00CA0DC7" w:rsidRDefault="0001010D" w:rsidP="00D7255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171</w:t>
            </w:r>
            <w:r w:rsidR="00D72550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563</w:t>
            </w:r>
          </w:p>
        </w:tc>
        <w:tc>
          <w:tcPr>
            <w:tcW w:w="267" w:type="dxa"/>
            <w:vAlign w:val="bottom"/>
          </w:tcPr>
          <w:p w14:paraId="39056731" w14:textId="77777777" w:rsidR="00D72550" w:rsidRPr="00CA0DC7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1F549BF8" w14:textId="71AF65F1" w:rsidR="00D72550" w:rsidRPr="00CA0DC7" w:rsidRDefault="0001010D" w:rsidP="00D725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161</w:t>
            </w:r>
            <w:r w:rsidR="00D72550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512</w:t>
            </w:r>
          </w:p>
        </w:tc>
        <w:tc>
          <w:tcPr>
            <w:tcW w:w="268" w:type="dxa"/>
            <w:vAlign w:val="bottom"/>
          </w:tcPr>
          <w:p w14:paraId="0BF0326B" w14:textId="77777777" w:rsidR="00D72550" w:rsidRPr="00CA0DC7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18CAE4A0" w14:textId="4D3BC334" w:rsidR="00D72550" w:rsidRPr="00CA0DC7" w:rsidRDefault="0001010D" w:rsidP="00D7255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1010D">
              <w:rPr>
                <w:rFonts w:ascii="Angsana New" w:hAnsi="Angsana New" w:hint="cs"/>
                <w:sz w:val="29"/>
                <w:szCs w:val="29"/>
                <w:lang w:val="en-US" w:bidi="th-TH"/>
              </w:rPr>
              <w:t>14</w:t>
            </w:r>
            <w:r w:rsidR="00D72550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029</w:t>
            </w:r>
          </w:p>
        </w:tc>
        <w:tc>
          <w:tcPr>
            <w:tcW w:w="258" w:type="dxa"/>
            <w:vAlign w:val="bottom"/>
          </w:tcPr>
          <w:p w14:paraId="3AB198FB" w14:textId="77777777" w:rsidR="00D72550" w:rsidRPr="00CA0DC7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4A469A44" w14:textId="43F18EF0" w:rsidR="00D72550" w:rsidRPr="00CA0DC7" w:rsidRDefault="0001010D" w:rsidP="00D7255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15</w:t>
            </w:r>
            <w:r w:rsidR="00D72550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420</w:t>
            </w:r>
          </w:p>
        </w:tc>
      </w:tr>
      <w:tr w:rsidR="00D72550" w:rsidRPr="00D246FB" w14:paraId="4C0D3646" w14:textId="77777777" w:rsidTr="00D76225">
        <w:tc>
          <w:tcPr>
            <w:tcW w:w="4140" w:type="dxa"/>
            <w:vAlign w:val="bottom"/>
          </w:tcPr>
          <w:p w14:paraId="52EF7D5F" w14:textId="173FEAAE" w:rsidR="00D72550" w:rsidRPr="00CA0DC7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CA0DC7">
              <w:rPr>
                <w:rFonts w:ascii="Angsana New" w:hAnsi="Angsana New" w:hint="cs"/>
                <w:sz w:val="29"/>
                <w:szCs w:val="29"/>
                <w:cs/>
              </w:rPr>
              <w:t>หุ้นกู้ - ส่วนที่ไม่มีหลักประกัน</w:t>
            </w:r>
          </w:p>
        </w:tc>
        <w:tc>
          <w:tcPr>
            <w:tcW w:w="1188" w:type="dxa"/>
            <w:vAlign w:val="bottom"/>
          </w:tcPr>
          <w:p w14:paraId="48A981AC" w14:textId="77777777" w:rsidR="00D72550" w:rsidRPr="00CA0DC7" w:rsidRDefault="00D72550" w:rsidP="00D7255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29E08D5C" w14:textId="77777777" w:rsidR="00D72550" w:rsidRPr="00CA0DC7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269BCF26" w14:textId="77777777" w:rsidR="00D72550" w:rsidRPr="00CA0DC7" w:rsidRDefault="00D72550" w:rsidP="00D725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4266BEA5" w14:textId="77777777" w:rsidR="00D72550" w:rsidRPr="00CA0DC7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7AAC919C" w14:textId="77777777" w:rsidR="00D72550" w:rsidRPr="00CA0DC7" w:rsidRDefault="00D72550" w:rsidP="00D7255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58" w:type="dxa"/>
            <w:vAlign w:val="bottom"/>
          </w:tcPr>
          <w:p w14:paraId="495B0D6D" w14:textId="77777777" w:rsidR="00D72550" w:rsidRPr="00CA0DC7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451EDCE6" w14:textId="77777777" w:rsidR="00D72550" w:rsidRPr="00CA0DC7" w:rsidRDefault="00D72550" w:rsidP="00D7255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</w:tr>
      <w:tr w:rsidR="00D72550" w:rsidRPr="00D246FB" w14:paraId="1002E541" w14:textId="77777777" w:rsidTr="00D76225">
        <w:tc>
          <w:tcPr>
            <w:tcW w:w="4140" w:type="dxa"/>
            <w:vAlign w:val="bottom"/>
          </w:tcPr>
          <w:p w14:paraId="31E809A6" w14:textId="02CAAB82" w:rsidR="00D72550" w:rsidRPr="00CA0DC7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CA0DC7">
              <w:rPr>
                <w:rFonts w:ascii="Angsana New" w:hAnsi="Angsana New" w:hint="cs"/>
                <w:sz w:val="29"/>
                <w:szCs w:val="29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DC70690" w14:textId="41EA7F76" w:rsidR="00D72550" w:rsidRPr="00CA0DC7" w:rsidRDefault="0001010D" w:rsidP="00D7255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999</w:t>
            </w:r>
            <w:r w:rsidR="00D72550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575</w:t>
            </w:r>
          </w:p>
        </w:tc>
        <w:tc>
          <w:tcPr>
            <w:tcW w:w="267" w:type="dxa"/>
            <w:vAlign w:val="bottom"/>
          </w:tcPr>
          <w:p w14:paraId="4753934F" w14:textId="77777777" w:rsidR="00D72550" w:rsidRPr="00CA0DC7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6C472519" w14:textId="0F460291" w:rsidR="00D72550" w:rsidRPr="00CA0DC7" w:rsidRDefault="0001010D" w:rsidP="00D725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1010D">
              <w:rPr>
                <w:rFonts w:ascii="Angsana New" w:hAnsi="Angsana New" w:hint="cs"/>
                <w:sz w:val="29"/>
                <w:szCs w:val="29"/>
                <w:lang w:val="en-US" w:bidi="th-TH"/>
              </w:rPr>
              <w:t>1</w:t>
            </w:r>
            <w:r w:rsidR="00D72550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999</w:t>
            </w:r>
            <w:r w:rsidR="00D72550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948</w:t>
            </w:r>
          </w:p>
        </w:tc>
        <w:tc>
          <w:tcPr>
            <w:tcW w:w="268" w:type="dxa"/>
            <w:vAlign w:val="bottom"/>
          </w:tcPr>
          <w:p w14:paraId="00672367" w14:textId="43B5EC62" w:rsidR="00D72550" w:rsidRPr="00CA0DC7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    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0FC5C883" w14:textId="0F21444C" w:rsidR="00D72550" w:rsidRPr="00CA0DC7" w:rsidRDefault="00D72550" w:rsidP="00D7255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 xml:space="preserve">        </w:t>
            </w:r>
            <w:r w:rsidR="0001010D"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999</w:t>
            </w: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575</w:t>
            </w:r>
          </w:p>
        </w:tc>
        <w:tc>
          <w:tcPr>
            <w:tcW w:w="258" w:type="dxa"/>
            <w:vAlign w:val="bottom"/>
          </w:tcPr>
          <w:p w14:paraId="31AA15DF" w14:textId="77777777" w:rsidR="00D72550" w:rsidRPr="00CA0DC7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6515CA68" w14:textId="3C1A9197" w:rsidR="00D72550" w:rsidRPr="00CA0DC7" w:rsidRDefault="00D72550" w:rsidP="00D7255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A0DC7">
              <w:rPr>
                <w:rFonts w:ascii="Angsana New" w:hAnsi="Angsana New" w:hint="cs"/>
                <w:sz w:val="29"/>
                <w:szCs w:val="29"/>
                <w:lang w:val="en-US" w:bidi="th-TH"/>
              </w:rPr>
              <w:t>-</w:t>
            </w:r>
          </w:p>
        </w:tc>
      </w:tr>
      <w:tr w:rsidR="00D72550" w:rsidRPr="001433DF" w14:paraId="4E31D4C7" w14:textId="77777777" w:rsidTr="00D76225">
        <w:trPr>
          <w:trHeight w:val="71"/>
        </w:trPr>
        <w:tc>
          <w:tcPr>
            <w:tcW w:w="4140" w:type="dxa"/>
            <w:vAlign w:val="bottom"/>
          </w:tcPr>
          <w:p w14:paraId="37D4D2DF" w14:textId="57299688" w:rsidR="00D72550" w:rsidRPr="00CA0DC7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CA0DC7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รวมหนี้สินที่มีภาระดอกเบี้ยหมุนเวียน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AA8E8C" w14:textId="33D48DEC" w:rsidR="00D72550" w:rsidRPr="00CA0DC7" w:rsidRDefault="0001010D" w:rsidP="00D72550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178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16</w:t>
            </w:r>
            <w:r w:rsidR="00D72550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435</w:t>
            </w:r>
            <w:r w:rsidR="00D72550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985</w:t>
            </w:r>
          </w:p>
        </w:tc>
        <w:tc>
          <w:tcPr>
            <w:tcW w:w="267" w:type="dxa"/>
            <w:vAlign w:val="bottom"/>
          </w:tcPr>
          <w:p w14:paraId="7C2B9362" w14:textId="77777777" w:rsidR="00D72550" w:rsidRPr="00CA0DC7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C200A0" w14:textId="5D34135B" w:rsidR="00D72550" w:rsidRPr="00CA0DC7" w:rsidRDefault="0001010D" w:rsidP="00D725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10</w:t>
            </w:r>
            <w:r w:rsidR="00D72550" w:rsidRPr="00CA0DC7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196</w:t>
            </w:r>
            <w:r w:rsidR="00D72550" w:rsidRPr="00CA0DC7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889</w:t>
            </w:r>
          </w:p>
        </w:tc>
        <w:tc>
          <w:tcPr>
            <w:tcW w:w="268" w:type="dxa"/>
            <w:vAlign w:val="bottom"/>
          </w:tcPr>
          <w:p w14:paraId="639ED4DC" w14:textId="77777777" w:rsidR="00D72550" w:rsidRPr="00CA0DC7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8FAD9" w14:textId="3449A5AD" w:rsidR="00D72550" w:rsidRPr="00CA0DC7" w:rsidRDefault="0001010D" w:rsidP="00D725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78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6</w:t>
            </w:r>
            <w:r w:rsidR="00D72550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103</w:t>
            </w:r>
            <w:r w:rsidR="00D72550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604</w:t>
            </w:r>
          </w:p>
        </w:tc>
        <w:tc>
          <w:tcPr>
            <w:tcW w:w="258" w:type="dxa"/>
            <w:vAlign w:val="bottom"/>
          </w:tcPr>
          <w:p w14:paraId="739C4B7E" w14:textId="77777777" w:rsidR="00D72550" w:rsidRPr="00CA0DC7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0919DB" w14:textId="3E08D1DB" w:rsidR="00D72550" w:rsidRPr="00CA0DC7" w:rsidRDefault="0001010D" w:rsidP="00D7255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7</w:t>
            </w:r>
            <w:r w:rsidR="00D72550" w:rsidRPr="00CA0DC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691</w:t>
            </w:r>
            <w:r w:rsidR="00D72550" w:rsidRPr="00CA0DC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420</w:t>
            </w:r>
          </w:p>
        </w:tc>
      </w:tr>
      <w:tr w:rsidR="00D72550" w:rsidRPr="00554604" w14:paraId="471117CB" w14:textId="77777777" w:rsidTr="00D76225">
        <w:trPr>
          <w:trHeight w:val="71"/>
        </w:trPr>
        <w:tc>
          <w:tcPr>
            <w:tcW w:w="4140" w:type="dxa"/>
            <w:vAlign w:val="bottom"/>
          </w:tcPr>
          <w:p w14:paraId="68BCB78C" w14:textId="77777777" w:rsidR="00D72550" w:rsidRPr="00554604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2ADA6D39" w14:textId="77777777" w:rsidR="00D72550" w:rsidRPr="00554604" w:rsidRDefault="00D72550" w:rsidP="00D725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7" w:type="dxa"/>
            <w:vAlign w:val="bottom"/>
          </w:tcPr>
          <w:p w14:paraId="189CE4BF" w14:textId="77777777" w:rsidR="00D72550" w:rsidRPr="00554604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double" w:sz="4" w:space="0" w:color="auto"/>
            </w:tcBorders>
            <w:vAlign w:val="bottom"/>
          </w:tcPr>
          <w:p w14:paraId="56004056" w14:textId="77777777" w:rsidR="00D72550" w:rsidRPr="00554604" w:rsidRDefault="00D72550" w:rsidP="00D725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62B111FC" w14:textId="77777777" w:rsidR="00D72550" w:rsidRPr="00554604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  <w:vAlign w:val="bottom"/>
          </w:tcPr>
          <w:p w14:paraId="3E0BDC38" w14:textId="77777777" w:rsidR="00D72550" w:rsidRPr="00554604" w:rsidRDefault="00D72550" w:rsidP="00D72550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vAlign w:val="bottom"/>
          </w:tcPr>
          <w:p w14:paraId="680C2ADB" w14:textId="77777777" w:rsidR="00D72550" w:rsidRPr="00554604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double" w:sz="4" w:space="0" w:color="auto"/>
            </w:tcBorders>
            <w:vAlign w:val="bottom"/>
          </w:tcPr>
          <w:p w14:paraId="35D4FD95" w14:textId="77777777" w:rsidR="00D72550" w:rsidRPr="00554604" w:rsidRDefault="00D72550" w:rsidP="00D72550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2550" w:rsidRPr="00D246FB" w14:paraId="4899D7E8" w14:textId="77777777" w:rsidTr="00D76225">
        <w:tc>
          <w:tcPr>
            <w:tcW w:w="4140" w:type="dxa"/>
            <w:vAlign w:val="bottom"/>
          </w:tcPr>
          <w:p w14:paraId="75CA9857" w14:textId="446FAA6A" w:rsidR="00D72550" w:rsidRPr="00CA0DC7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CA0DC7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ส่วนที่ไม่หมุนเวียน</w:t>
            </w:r>
          </w:p>
        </w:tc>
        <w:tc>
          <w:tcPr>
            <w:tcW w:w="1188" w:type="dxa"/>
            <w:vAlign w:val="bottom"/>
          </w:tcPr>
          <w:p w14:paraId="78433A63" w14:textId="77777777" w:rsidR="00D72550" w:rsidRPr="00CA0DC7" w:rsidRDefault="00D72550" w:rsidP="00D725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4623E0AD" w14:textId="77777777" w:rsidR="00D72550" w:rsidRPr="00CA0DC7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696F184C" w14:textId="77777777" w:rsidR="00D72550" w:rsidRPr="00CA0DC7" w:rsidRDefault="00D72550" w:rsidP="00D725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66041870" w14:textId="77777777" w:rsidR="00D72550" w:rsidRPr="00CA0DC7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462A720E" w14:textId="77777777" w:rsidR="00D72550" w:rsidRPr="00CA0DC7" w:rsidRDefault="00D72550" w:rsidP="00D72550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8" w:type="dxa"/>
            <w:vAlign w:val="bottom"/>
          </w:tcPr>
          <w:p w14:paraId="6566561B" w14:textId="77777777" w:rsidR="00D72550" w:rsidRPr="00CA0DC7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22022D8A" w14:textId="77777777" w:rsidR="00D72550" w:rsidRPr="00CA0DC7" w:rsidRDefault="00D72550" w:rsidP="00D72550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72550" w:rsidRPr="00D246FB" w14:paraId="452EF8E0" w14:textId="77777777" w:rsidTr="00D76225">
        <w:tc>
          <w:tcPr>
            <w:tcW w:w="4140" w:type="dxa"/>
            <w:vAlign w:val="bottom"/>
          </w:tcPr>
          <w:p w14:paraId="50FCB1C7" w14:textId="77777777" w:rsidR="00D72550" w:rsidRPr="00CA0DC7" w:rsidRDefault="00D72550" w:rsidP="00D72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b/>
                <w:sz w:val="29"/>
                <w:szCs w:val="29"/>
              </w:rPr>
            </w:pPr>
            <w:r w:rsidRPr="00CA0DC7">
              <w:rPr>
                <w:rFonts w:ascii="Angsana New" w:hAnsi="Angsana New" w:hint="cs"/>
                <w:sz w:val="29"/>
                <w:szCs w:val="29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88" w:type="dxa"/>
            <w:vAlign w:val="bottom"/>
          </w:tcPr>
          <w:p w14:paraId="093CF89C" w14:textId="77777777" w:rsidR="00D72550" w:rsidRPr="00CA0DC7" w:rsidRDefault="00D72550" w:rsidP="00D725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031A3FEF" w14:textId="77777777" w:rsidR="00D72550" w:rsidRPr="00CA0DC7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21135D56" w14:textId="77777777" w:rsidR="00D72550" w:rsidRPr="00CA0DC7" w:rsidRDefault="00D72550" w:rsidP="00D725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7EF077D8" w14:textId="77777777" w:rsidR="00D72550" w:rsidRPr="00CA0DC7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6A3294E0" w14:textId="77777777" w:rsidR="00D72550" w:rsidRPr="00CA0DC7" w:rsidRDefault="00D72550" w:rsidP="00D72550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58" w:type="dxa"/>
            <w:vAlign w:val="bottom"/>
          </w:tcPr>
          <w:p w14:paraId="31863582" w14:textId="77777777" w:rsidR="00D72550" w:rsidRPr="00CA0DC7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04BF97CB" w14:textId="77777777" w:rsidR="00D72550" w:rsidRPr="00CA0DC7" w:rsidRDefault="00D72550" w:rsidP="00D72550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D72550" w:rsidRPr="00C215E0" w14:paraId="15319DFD" w14:textId="77777777" w:rsidTr="00D76225">
        <w:tc>
          <w:tcPr>
            <w:tcW w:w="4140" w:type="dxa"/>
            <w:vAlign w:val="bottom"/>
          </w:tcPr>
          <w:p w14:paraId="266BDDF6" w14:textId="24BC2441" w:rsidR="00D72550" w:rsidRPr="00C215E0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 w:rsidRPr="00C215E0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  <w:r w:rsidR="00515CCE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C215E0">
              <w:rPr>
                <w:rFonts w:ascii="Angsana New" w:hAnsi="Angsana New" w:hint="cs"/>
                <w:sz w:val="29"/>
                <w:szCs w:val="29"/>
                <w:cs/>
              </w:rPr>
              <w:t>ส่วนที่ไม่มีหลักประกัน</w:t>
            </w:r>
          </w:p>
        </w:tc>
        <w:tc>
          <w:tcPr>
            <w:tcW w:w="1188" w:type="dxa"/>
            <w:vAlign w:val="bottom"/>
          </w:tcPr>
          <w:p w14:paraId="132EFB1D" w14:textId="3EC91218" w:rsidR="00D72550" w:rsidRPr="00C215E0" w:rsidRDefault="0001010D" w:rsidP="00D7255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26</w:t>
            </w:r>
            <w:r w:rsidR="00D72550" w:rsidRPr="00C215E0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234</w:t>
            </w:r>
            <w:r w:rsidR="00D72550" w:rsidRPr="00C215E0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553</w:t>
            </w:r>
          </w:p>
        </w:tc>
        <w:tc>
          <w:tcPr>
            <w:tcW w:w="267" w:type="dxa"/>
            <w:vAlign w:val="bottom"/>
          </w:tcPr>
          <w:p w14:paraId="0C644BB9" w14:textId="77777777" w:rsidR="00D72550" w:rsidRPr="00C215E0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EB9B6EB" w14:textId="67E117A4" w:rsidR="00D72550" w:rsidRPr="00C215E0" w:rsidRDefault="0001010D" w:rsidP="00D725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1010D">
              <w:rPr>
                <w:rFonts w:ascii="Angsana New" w:hAnsi="Angsana New" w:hint="cs"/>
                <w:sz w:val="29"/>
                <w:szCs w:val="29"/>
                <w:lang w:val="en-US" w:bidi="th-TH"/>
              </w:rPr>
              <w:t>5</w:t>
            </w:r>
            <w:r w:rsidR="00D72550" w:rsidRPr="00C215E0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957</w:t>
            </w:r>
            <w:r w:rsidR="00D72550" w:rsidRPr="00C215E0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950</w:t>
            </w:r>
          </w:p>
        </w:tc>
        <w:tc>
          <w:tcPr>
            <w:tcW w:w="268" w:type="dxa"/>
            <w:vAlign w:val="bottom"/>
          </w:tcPr>
          <w:p w14:paraId="35AB56D9" w14:textId="77777777" w:rsidR="00D72550" w:rsidRPr="00C215E0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092F97E1" w14:textId="72ABA24B" w:rsidR="00D72550" w:rsidRPr="00C215E0" w:rsidRDefault="0001010D" w:rsidP="00D7255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/>
              </w:rPr>
              <w:t>21</w:t>
            </w:r>
            <w:r w:rsidR="00D72550" w:rsidRPr="00C215E0">
              <w:rPr>
                <w:rFonts w:ascii="Angsana New" w:hAnsi="Angsana New"/>
                <w:sz w:val="29"/>
                <w:szCs w:val="29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/>
              </w:rPr>
              <w:t>484</w:t>
            </w:r>
            <w:r w:rsidR="00D72550" w:rsidRPr="00C215E0">
              <w:rPr>
                <w:rFonts w:ascii="Angsana New" w:hAnsi="Angsana New"/>
                <w:sz w:val="29"/>
                <w:szCs w:val="29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/>
              </w:rPr>
              <w:t>188</w:t>
            </w:r>
          </w:p>
        </w:tc>
        <w:tc>
          <w:tcPr>
            <w:tcW w:w="258" w:type="dxa"/>
            <w:vAlign w:val="bottom"/>
          </w:tcPr>
          <w:p w14:paraId="01E24C70" w14:textId="77777777" w:rsidR="00D72550" w:rsidRPr="00C215E0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619B12EB" w14:textId="1300610A" w:rsidR="00D72550" w:rsidRPr="00C215E0" w:rsidRDefault="0001010D" w:rsidP="00D7255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8"/>
              <w:jc w:val="both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/>
              </w:rPr>
              <w:t>5</w:t>
            </w:r>
            <w:r w:rsidR="00D72550" w:rsidRPr="00C215E0">
              <w:rPr>
                <w:rFonts w:ascii="Angsana New" w:hAnsi="Angsana New"/>
                <w:sz w:val="29"/>
                <w:szCs w:val="29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000</w:t>
            </w:r>
            <w:r w:rsidR="00D72550" w:rsidRPr="00C215E0">
              <w:rPr>
                <w:rFonts w:ascii="Angsana New" w:hAnsi="Angsana New"/>
                <w:sz w:val="29"/>
                <w:szCs w:val="29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/>
              </w:rPr>
              <w:t>000</w:t>
            </w:r>
          </w:p>
        </w:tc>
      </w:tr>
      <w:tr w:rsidR="00D72550" w:rsidRPr="00C215E0" w14:paraId="715EFA06" w14:textId="77777777" w:rsidTr="00D76225">
        <w:tc>
          <w:tcPr>
            <w:tcW w:w="4140" w:type="dxa"/>
            <w:vAlign w:val="bottom"/>
          </w:tcPr>
          <w:p w14:paraId="360E70B5" w14:textId="77777777" w:rsidR="00D72550" w:rsidRPr="00C215E0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C215E0">
              <w:rPr>
                <w:rFonts w:ascii="Angsana New" w:hAnsi="Angsana New" w:hint="cs"/>
                <w:sz w:val="29"/>
                <w:szCs w:val="29"/>
              </w:rPr>
              <w:t xml:space="preserve">   - </w:t>
            </w:r>
            <w:r w:rsidRPr="00C215E0">
              <w:rPr>
                <w:rFonts w:ascii="Angsana New" w:hAnsi="Angsana New" w:hint="cs"/>
                <w:sz w:val="29"/>
                <w:szCs w:val="29"/>
                <w:cs/>
              </w:rPr>
              <w:t>ส่วนที่มีหลักประกัน</w:t>
            </w:r>
          </w:p>
        </w:tc>
        <w:tc>
          <w:tcPr>
            <w:tcW w:w="1188" w:type="dxa"/>
            <w:vAlign w:val="bottom"/>
          </w:tcPr>
          <w:p w14:paraId="6306A698" w14:textId="6579AD4C" w:rsidR="00D72550" w:rsidRPr="00C215E0" w:rsidRDefault="0001010D" w:rsidP="00D7255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28</w:t>
            </w:r>
            <w:r w:rsidR="00D72550" w:rsidRPr="00C215E0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845</w:t>
            </w:r>
            <w:r w:rsidR="00D72550" w:rsidRPr="00C215E0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61</w:t>
            </w:r>
            <w:r w:rsidR="008929FB">
              <w:rPr>
                <w:rFonts w:ascii="Angsana New" w:hAnsi="Angsana New"/>
                <w:sz w:val="29"/>
                <w:szCs w:val="29"/>
                <w:lang w:val="en-US" w:bidi="th-TH"/>
              </w:rPr>
              <w:t>1</w:t>
            </w:r>
          </w:p>
        </w:tc>
        <w:tc>
          <w:tcPr>
            <w:tcW w:w="267" w:type="dxa"/>
            <w:vAlign w:val="bottom"/>
          </w:tcPr>
          <w:p w14:paraId="11320311" w14:textId="77777777" w:rsidR="00D72550" w:rsidRPr="00C215E0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6AC6197" w14:textId="1C80F62D" w:rsidR="00D72550" w:rsidRPr="00C215E0" w:rsidRDefault="0001010D" w:rsidP="00D725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20</w:t>
            </w:r>
            <w:r w:rsidR="00D72550" w:rsidRPr="00C215E0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787</w:t>
            </w:r>
            <w:r w:rsidR="00D72550" w:rsidRPr="00C215E0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239</w:t>
            </w:r>
          </w:p>
        </w:tc>
        <w:tc>
          <w:tcPr>
            <w:tcW w:w="268" w:type="dxa"/>
            <w:vAlign w:val="bottom"/>
          </w:tcPr>
          <w:p w14:paraId="5E28C375" w14:textId="77777777" w:rsidR="00D72550" w:rsidRPr="00C215E0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5CDF4508" w14:textId="0C8EC42D" w:rsidR="00D72550" w:rsidRPr="00C215E0" w:rsidRDefault="00D72550" w:rsidP="00D7255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C215E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58" w:type="dxa"/>
            <w:vAlign w:val="bottom"/>
          </w:tcPr>
          <w:p w14:paraId="7C682276" w14:textId="36C11A42" w:rsidR="00D72550" w:rsidRPr="00C215E0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  <w:r w:rsidRPr="00C215E0"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</w:p>
        </w:tc>
        <w:tc>
          <w:tcPr>
            <w:tcW w:w="1092" w:type="dxa"/>
            <w:vAlign w:val="bottom"/>
          </w:tcPr>
          <w:p w14:paraId="41FF11E9" w14:textId="40371C3B" w:rsidR="00D72550" w:rsidRPr="00C215E0" w:rsidRDefault="00D72550" w:rsidP="00D7255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C215E0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D72550" w:rsidRPr="00C215E0" w14:paraId="754E8758" w14:textId="77777777" w:rsidTr="00D76225">
        <w:tc>
          <w:tcPr>
            <w:tcW w:w="4140" w:type="dxa"/>
            <w:vAlign w:val="bottom"/>
          </w:tcPr>
          <w:p w14:paraId="3B6B9C39" w14:textId="42499AD4" w:rsidR="00D72550" w:rsidRPr="00C215E0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C215E0">
              <w:rPr>
                <w:rFonts w:ascii="Angsana New" w:hAnsi="Angsana New" w:hint="cs"/>
                <w:sz w:val="29"/>
                <w:szCs w:val="29"/>
                <w:cs/>
              </w:rPr>
              <w:t xml:space="preserve">เงินกู้ยืมระยะยาว </w:t>
            </w:r>
            <w:r w:rsidR="007412AA" w:rsidRPr="00C215E0">
              <w:rPr>
                <w:rFonts w:ascii="Angsana New" w:hAnsi="Angsana New"/>
                <w:sz w:val="29"/>
                <w:szCs w:val="29"/>
              </w:rPr>
              <w:t>-</w:t>
            </w:r>
            <w:r w:rsidRPr="00C215E0">
              <w:rPr>
                <w:rFonts w:ascii="Angsana New" w:hAnsi="Angsana New" w:hint="cs"/>
                <w:sz w:val="29"/>
                <w:szCs w:val="29"/>
                <w:cs/>
              </w:rPr>
              <w:t xml:space="preserve"> ส่วนที่ไม่มีหลักประกัน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A55036F" w14:textId="75B3069A" w:rsidR="00D72550" w:rsidRPr="00C215E0" w:rsidRDefault="0001010D" w:rsidP="00D7255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346</w:t>
            </w:r>
            <w:r w:rsidR="00D72550" w:rsidRPr="00C215E0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959</w:t>
            </w:r>
          </w:p>
        </w:tc>
        <w:tc>
          <w:tcPr>
            <w:tcW w:w="267" w:type="dxa"/>
            <w:vAlign w:val="bottom"/>
          </w:tcPr>
          <w:p w14:paraId="1A71932A" w14:textId="77777777" w:rsidR="00D72550" w:rsidRPr="00C215E0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122783EF" w14:textId="56012929" w:rsidR="00D72550" w:rsidRPr="00C215E0" w:rsidRDefault="0001010D" w:rsidP="00D725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1010D">
              <w:rPr>
                <w:rFonts w:ascii="Angsana New" w:hAnsi="Angsana New" w:hint="cs"/>
                <w:sz w:val="29"/>
                <w:szCs w:val="29"/>
                <w:lang w:val="en-US" w:bidi="th-TH"/>
              </w:rPr>
              <w:t>320</w:t>
            </w:r>
            <w:r w:rsidR="00D72550" w:rsidRPr="00C215E0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/>
              </w:rPr>
              <w:t>000</w:t>
            </w:r>
          </w:p>
        </w:tc>
        <w:tc>
          <w:tcPr>
            <w:tcW w:w="268" w:type="dxa"/>
            <w:vAlign w:val="bottom"/>
          </w:tcPr>
          <w:p w14:paraId="10FD1ADB" w14:textId="77777777" w:rsidR="00D72550" w:rsidRPr="00C215E0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58FBEB6B" w14:textId="5C089770" w:rsidR="00D72550" w:rsidRPr="00C215E0" w:rsidRDefault="00D72550" w:rsidP="00D7255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C215E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58" w:type="dxa"/>
            <w:vAlign w:val="bottom"/>
          </w:tcPr>
          <w:p w14:paraId="538359FC" w14:textId="77777777" w:rsidR="00D72550" w:rsidRPr="00C215E0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71200AE3" w14:textId="25DF9E41" w:rsidR="00D72550" w:rsidRPr="00C215E0" w:rsidRDefault="00D72550" w:rsidP="00D7255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C215E0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D72550" w:rsidRPr="00C215E0" w14:paraId="7A16AC3C" w14:textId="77777777" w:rsidTr="00D76225">
        <w:tc>
          <w:tcPr>
            <w:tcW w:w="4140" w:type="dxa"/>
            <w:vAlign w:val="bottom"/>
          </w:tcPr>
          <w:p w14:paraId="63AAA4F9" w14:textId="77777777" w:rsidR="00D72550" w:rsidRPr="00C215E0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C215E0">
              <w:rPr>
                <w:rFonts w:ascii="Angsana New" w:hAnsi="Angsana New" w:hint="cs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487DAC5" w14:textId="4AF95632" w:rsidR="00D72550" w:rsidRPr="00C215E0" w:rsidRDefault="0001010D" w:rsidP="00D7255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/>
              </w:rPr>
              <w:t>3</w:t>
            </w:r>
            <w:r w:rsidR="00D72550" w:rsidRPr="00C215E0">
              <w:rPr>
                <w:rFonts w:ascii="Angsana New" w:hAnsi="Angsana New"/>
                <w:sz w:val="29"/>
                <w:szCs w:val="29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/>
              </w:rPr>
              <w:t>192</w:t>
            </w:r>
            <w:r w:rsidR="00D72550" w:rsidRPr="00C215E0">
              <w:rPr>
                <w:rFonts w:ascii="Angsana New" w:hAnsi="Angsana New"/>
                <w:sz w:val="29"/>
                <w:szCs w:val="29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/>
              </w:rPr>
              <w:t>981</w:t>
            </w:r>
          </w:p>
        </w:tc>
        <w:tc>
          <w:tcPr>
            <w:tcW w:w="267" w:type="dxa"/>
            <w:vAlign w:val="bottom"/>
          </w:tcPr>
          <w:p w14:paraId="0AE08A24" w14:textId="77777777" w:rsidR="00D72550" w:rsidRPr="00C215E0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632040FF" w14:textId="3AA6E3D8" w:rsidR="00D72550" w:rsidRPr="00C215E0" w:rsidRDefault="0001010D" w:rsidP="00D725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="00D72550" w:rsidRPr="00C215E0">
              <w:rPr>
                <w:rFonts w:ascii="Angsana New" w:hAnsi="Angsana New"/>
                <w:sz w:val="29"/>
                <w:szCs w:val="29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/>
              </w:rPr>
              <w:t>5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05</w:t>
            </w:r>
            <w:r w:rsidR="00D72550" w:rsidRPr="00C215E0">
              <w:rPr>
                <w:rFonts w:ascii="Angsana New" w:hAnsi="Angsana New"/>
                <w:sz w:val="29"/>
                <w:szCs w:val="29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/>
              </w:rPr>
              <w:t>423</w:t>
            </w:r>
          </w:p>
        </w:tc>
        <w:tc>
          <w:tcPr>
            <w:tcW w:w="268" w:type="dxa"/>
            <w:vAlign w:val="bottom"/>
          </w:tcPr>
          <w:p w14:paraId="676A6022" w14:textId="77777777" w:rsidR="00D72550" w:rsidRPr="00C215E0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76F6EEF6" w14:textId="4CAC86F4" w:rsidR="00D72550" w:rsidRPr="00C215E0" w:rsidRDefault="0001010D" w:rsidP="00D7255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10</w:t>
            </w:r>
            <w:r w:rsidR="00D72550" w:rsidRPr="00C215E0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636</w:t>
            </w:r>
          </w:p>
        </w:tc>
        <w:tc>
          <w:tcPr>
            <w:tcW w:w="258" w:type="dxa"/>
            <w:vAlign w:val="bottom"/>
          </w:tcPr>
          <w:p w14:paraId="7A3A41CF" w14:textId="77777777" w:rsidR="00D72550" w:rsidRPr="00C215E0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27FB9883" w14:textId="117BC4C8" w:rsidR="00D72550" w:rsidRPr="00C215E0" w:rsidRDefault="0001010D" w:rsidP="00D7255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15</w:t>
            </w:r>
            <w:r w:rsidR="00D72550" w:rsidRPr="00C215E0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922</w:t>
            </w:r>
          </w:p>
        </w:tc>
      </w:tr>
      <w:tr w:rsidR="00D72550" w:rsidRPr="00C215E0" w14:paraId="2FA9ED98" w14:textId="77777777" w:rsidTr="00D76225">
        <w:tc>
          <w:tcPr>
            <w:tcW w:w="4140" w:type="dxa"/>
            <w:vAlign w:val="bottom"/>
          </w:tcPr>
          <w:p w14:paraId="52DA610C" w14:textId="77777777" w:rsidR="00D72550" w:rsidRPr="00C215E0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1332"/>
              <w:rPr>
                <w:rFonts w:ascii="Angsana New" w:hAnsi="Angsana New"/>
                <w:sz w:val="29"/>
                <w:szCs w:val="29"/>
                <w:cs/>
              </w:rPr>
            </w:pPr>
            <w:r w:rsidRPr="00C215E0">
              <w:rPr>
                <w:rFonts w:ascii="Angsana New" w:hAnsi="Angsana New" w:hint="cs"/>
                <w:sz w:val="29"/>
                <w:szCs w:val="29"/>
                <w:cs/>
              </w:rPr>
              <w:t>หุ้นกู้</w:t>
            </w:r>
            <w:r w:rsidRPr="00C215E0">
              <w:rPr>
                <w:rFonts w:ascii="Angsana New" w:hAnsi="Angsana New" w:hint="cs"/>
                <w:sz w:val="29"/>
                <w:szCs w:val="29"/>
              </w:rPr>
              <w:t xml:space="preserve"> -</w:t>
            </w:r>
            <w:r w:rsidRPr="00C215E0">
              <w:rPr>
                <w:rFonts w:ascii="Angsana New" w:hAnsi="Angsana New" w:hint="cs"/>
                <w:sz w:val="29"/>
                <w:szCs w:val="29"/>
                <w:cs/>
              </w:rPr>
              <w:t xml:space="preserve"> ส่วนที่ไม่มีหลักประกัน</w:t>
            </w:r>
          </w:p>
        </w:tc>
        <w:tc>
          <w:tcPr>
            <w:tcW w:w="1188" w:type="dxa"/>
            <w:vAlign w:val="bottom"/>
          </w:tcPr>
          <w:p w14:paraId="1EC9EEE4" w14:textId="5F48CBCF" w:rsidR="00D72550" w:rsidRPr="00C215E0" w:rsidRDefault="0001010D" w:rsidP="00D7255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23</w:t>
            </w:r>
            <w:r w:rsidR="00D72550" w:rsidRPr="00C215E0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919</w:t>
            </w:r>
            <w:r w:rsidR="00D72550" w:rsidRPr="00C215E0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048</w:t>
            </w:r>
          </w:p>
        </w:tc>
        <w:tc>
          <w:tcPr>
            <w:tcW w:w="267" w:type="dxa"/>
            <w:vAlign w:val="bottom"/>
          </w:tcPr>
          <w:p w14:paraId="43DE5906" w14:textId="77777777" w:rsidR="00D72550" w:rsidRPr="00C215E0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440A1DDC" w14:textId="04343A24" w:rsidR="00D72550" w:rsidRPr="00C215E0" w:rsidRDefault="0001010D" w:rsidP="00D725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22</w:t>
            </w:r>
            <w:r w:rsidR="00D72550" w:rsidRPr="00C215E0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351</w:t>
            </w:r>
            <w:r w:rsidR="00D72550" w:rsidRPr="00C215E0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744</w:t>
            </w:r>
          </w:p>
        </w:tc>
        <w:tc>
          <w:tcPr>
            <w:tcW w:w="268" w:type="dxa"/>
            <w:vAlign w:val="bottom"/>
          </w:tcPr>
          <w:p w14:paraId="5328633A" w14:textId="50A15A89" w:rsidR="00D72550" w:rsidRPr="00C215E0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  <w:r w:rsidRPr="00C215E0">
              <w:rPr>
                <w:rFonts w:ascii="Angsana New" w:hAnsi="Angsana New"/>
                <w:sz w:val="29"/>
                <w:szCs w:val="29"/>
              </w:rPr>
              <w:t xml:space="preserve">         </w:t>
            </w:r>
          </w:p>
        </w:tc>
        <w:tc>
          <w:tcPr>
            <w:tcW w:w="1047" w:type="dxa"/>
            <w:vAlign w:val="bottom"/>
          </w:tcPr>
          <w:p w14:paraId="4F738DE6" w14:textId="021E1CF9" w:rsidR="00D72550" w:rsidRPr="00C215E0" w:rsidRDefault="0001010D" w:rsidP="00D7255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6</w:t>
            </w:r>
            <w:r w:rsidR="00D72550" w:rsidRPr="00C215E0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991</w:t>
            </w:r>
            <w:r w:rsidR="00D72550" w:rsidRPr="00C215E0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871</w:t>
            </w:r>
          </w:p>
        </w:tc>
        <w:tc>
          <w:tcPr>
            <w:tcW w:w="258" w:type="dxa"/>
            <w:vAlign w:val="bottom"/>
          </w:tcPr>
          <w:p w14:paraId="1F1784A0" w14:textId="77777777" w:rsidR="00D72550" w:rsidRPr="00C215E0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6447C052" w14:textId="454634A2" w:rsidR="00D72550" w:rsidRPr="00C215E0" w:rsidRDefault="0001010D" w:rsidP="00D7255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7</w:t>
            </w:r>
            <w:r w:rsidR="00D72550" w:rsidRPr="00C215E0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989</w:t>
            </w:r>
            <w:r w:rsidR="00D72550" w:rsidRPr="00C215E0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9"/>
                <w:szCs w:val="29"/>
                <w:lang w:val="en-US" w:bidi="th-TH"/>
              </w:rPr>
              <w:t>734</w:t>
            </w:r>
          </w:p>
        </w:tc>
      </w:tr>
      <w:tr w:rsidR="00D72550" w:rsidRPr="00D246FB" w14:paraId="04C2FA52" w14:textId="77777777" w:rsidTr="00D76225">
        <w:tc>
          <w:tcPr>
            <w:tcW w:w="4140" w:type="dxa"/>
            <w:vAlign w:val="bottom"/>
          </w:tcPr>
          <w:p w14:paraId="250CB7F6" w14:textId="77777777" w:rsidR="00D72550" w:rsidRPr="00C215E0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C215E0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รวมหนี้สินที่มีภาระดอกเบี้ยไม่หมุนเวียน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FA26BD" w14:textId="222A7535" w:rsidR="00D72550" w:rsidRPr="00C215E0" w:rsidRDefault="0001010D" w:rsidP="00D72550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178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82</w:t>
            </w:r>
            <w:r w:rsidR="00D72550" w:rsidRPr="00C215E0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539</w:t>
            </w:r>
            <w:r w:rsidR="00D72550" w:rsidRPr="00C215E0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15</w:t>
            </w:r>
            <w:r w:rsidR="008929FB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2</w:t>
            </w:r>
          </w:p>
        </w:tc>
        <w:tc>
          <w:tcPr>
            <w:tcW w:w="267" w:type="dxa"/>
            <w:vAlign w:val="bottom"/>
          </w:tcPr>
          <w:p w14:paraId="5EAD20B6" w14:textId="77777777" w:rsidR="00D72550" w:rsidRPr="00C215E0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CCD04B" w14:textId="036331AD" w:rsidR="00D72550" w:rsidRPr="00C215E0" w:rsidRDefault="0001010D" w:rsidP="00D725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50</w:t>
            </w:r>
            <w:r w:rsidR="00D72550" w:rsidRPr="00C215E0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922</w:t>
            </w:r>
            <w:r w:rsidR="00D72550" w:rsidRPr="00C215E0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356</w:t>
            </w:r>
          </w:p>
        </w:tc>
        <w:tc>
          <w:tcPr>
            <w:tcW w:w="268" w:type="dxa"/>
            <w:vAlign w:val="bottom"/>
          </w:tcPr>
          <w:p w14:paraId="765F8F7B" w14:textId="77777777" w:rsidR="00D72550" w:rsidRPr="00C215E0" w:rsidRDefault="00D72550" w:rsidP="00D725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78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105167" w14:textId="30FEE49A" w:rsidR="00D72550" w:rsidRPr="00C215E0" w:rsidRDefault="0001010D" w:rsidP="00D725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78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28</w:t>
            </w:r>
            <w:r w:rsidR="00D72550" w:rsidRPr="00C215E0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486</w:t>
            </w:r>
            <w:r w:rsidR="00D72550" w:rsidRPr="00C215E0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695</w:t>
            </w:r>
          </w:p>
        </w:tc>
        <w:tc>
          <w:tcPr>
            <w:tcW w:w="258" w:type="dxa"/>
            <w:vAlign w:val="bottom"/>
          </w:tcPr>
          <w:p w14:paraId="4C0FAFAA" w14:textId="77777777" w:rsidR="00D72550" w:rsidRPr="00C215E0" w:rsidRDefault="00D72550" w:rsidP="00D7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D2DF08" w14:textId="15DAAA0A" w:rsidR="00D72550" w:rsidRPr="00CA0DC7" w:rsidRDefault="0001010D" w:rsidP="00D7255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13</w:t>
            </w:r>
            <w:r w:rsidR="00D72550" w:rsidRPr="00C215E0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005</w:t>
            </w:r>
            <w:r w:rsidR="00D72550" w:rsidRPr="00C215E0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656</w:t>
            </w:r>
          </w:p>
        </w:tc>
      </w:tr>
    </w:tbl>
    <w:p w14:paraId="4709C90C" w14:textId="3C282484" w:rsidR="00671C0F" w:rsidRDefault="00671C0F" w:rsidP="00CA0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0DBFD5" w14:textId="09852D18" w:rsidR="00515CCE" w:rsidRDefault="00515C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1752858" w14:textId="7A6D791E" w:rsidR="00BE30EE" w:rsidRDefault="00625A59" w:rsidP="002863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lastRenderedPageBreak/>
        <w:t>รายละเอียด</w:t>
      </w:r>
      <w:r w:rsidR="0043729F" w:rsidRPr="00D246FB">
        <w:rPr>
          <w:rFonts w:ascii="Angsana New" w:hAnsi="Angsana New" w:hint="cs"/>
          <w:sz w:val="30"/>
          <w:szCs w:val="30"/>
          <w:cs/>
        </w:rPr>
        <w:t>ยอดคงเหลือ</w:t>
      </w:r>
      <w:r w:rsidRPr="00D246FB">
        <w:rPr>
          <w:rFonts w:ascii="Angsana New" w:hAnsi="Angsana New"/>
          <w:sz w:val="30"/>
          <w:szCs w:val="30"/>
          <w:cs/>
        </w:rPr>
        <w:t>หนี้สินที่มีภาระดอกเบี้ยสุทธิค่าธรรมเนียมในการจัดหาเงินกู้ยืมรอตัดบัญชี ซึ่งไม่รวมหนี้สินตามสัญญาเช่า</w:t>
      </w:r>
      <w:r w:rsidR="0043729F" w:rsidRPr="00D246FB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01010D" w:rsidRPr="0001010D">
        <w:rPr>
          <w:rFonts w:ascii="Angsana New" w:hAnsi="Angsana New" w:hint="cs"/>
          <w:spacing w:val="-2"/>
          <w:sz w:val="30"/>
          <w:szCs w:val="30"/>
        </w:rPr>
        <w:t>3</w:t>
      </w:r>
      <w:r w:rsidR="0001010D" w:rsidRPr="0001010D">
        <w:rPr>
          <w:rFonts w:ascii="Angsana New" w:hAnsi="Angsana New"/>
          <w:spacing w:val="-2"/>
          <w:sz w:val="30"/>
          <w:szCs w:val="30"/>
        </w:rPr>
        <w:t>1</w:t>
      </w:r>
      <w:r w:rsidR="0043729F" w:rsidRPr="00D246FB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43729F" w:rsidRPr="00D246FB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01010D" w:rsidRPr="0001010D">
        <w:rPr>
          <w:rFonts w:ascii="Angsana New" w:hAnsi="Angsana New" w:hint="cs"/>
          <w:spacing w:val="-2"/>
          <w:sz w:val="30"/>
          <w:szCs w:val="30"/>
        </w:rPr>
        <w:t>256</w:t>
      </w:r>
      <w:r w:rsidR="0001010D" w:rsidRPr="0001010D">
        <w:rPr>
          <w:rFonts w:ascii="Angsana New" w:hAnsi="Angsana New"/>
          <w:spacing w:val="-2"/>
          <w:sz w:val="30"/>
          <w:szCs w:val="30"/>
        </w:rPr>
        <w:t>5</w:t>
      </w:r>
      <w:r w:rsidR="0043729F" w:rsidRPr="00D246FB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28E226D0" w14:textId="5A010311" w:rsidR="002863D8" w:rsidRDefault="002863D8" w:rsidP="002863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990"/>
        <w:gridCol w:w="1535"/>
        <w:gridCol w:w="2425"/>
      </w:tblGrid>
      <w:tr w:rsidR="002863D8" w:rsidRPr="005D7C1A" w14:paraId="2842184B" w14:textId="77777777" w:rsidTr="00505F10">
        <w:trPr>
          <w:tblHeader/>
        </w:trPr>
        <w:tc>
          <w:tcPr>
            <w:tcW w:w="3150" w:type="dxa"/>
            <w:shd w:val="clear" w:color="auto" w:fill="auto"/>
          </w:tcPr>
          <w:p w14:paraId="5F8F76D7" w14:textId="77777777" w:rsidR="002863D8" w:rsidRPr="005D7C1A" w:rsidRDefault="002863D8" w:rsidP="00505F1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  <w:gridSpan w:val="4"/>
            <w:shd w:val="clear" w:color="auto" w:fill="auto"/>
            <w:hideMark/>
          </w:tcPr>
          <w:p w14:paraId="1DCEF963" w14:textId="77777777" w:rsidR="002863D8" w:rsidRPr="005D7C1A" w:rsidRDefault="002863D8" w:rsidP="00505F1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C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863D8" w:rsidRPr="005D7C1A" w14:paraId="54ACA691" w14:textId="77777777" w:rsidTr="00505F10">
        <w:trPr>
          <w:tblHeader/>
        </w:trPr>
        <w:tc>
          <w:tcPr>
            <w:tcW w:w="3150" w:type="dxa"/>
            <w:shd w:val="clear" w:color="auto" w:fill="auto"/>
          </w:tcPr>
          <w:p w14:paraId="0AAABA1C" w14:textId="77777777" w:rsidR="002863D8" w:rsidRPr="005D7C1A" w:rsidRDefault="002863D8" w:rsidP="00505F1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52B274E0" w14:textId="77777777" w:rsidR="002863D8" w:rsidRPr="005D7C1A" w:rsidRDefault="002863D8" w:rsidP="00505F1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  <w:shd w:val="clear" w:color="auto" w:fill="auto"/>
            <w:hideMark/>
          </w:tcPr>
          <w:p w14:paraId="233A91C3" w14:textId="77777777" w:rsidR="002863D8" w:rsidRPr="005D7C1A" w:rsidRDefault="002863D8" w:rsidP="00505F1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4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35" w:type="dxa"/>
            <w:shd w:val="clear" w:color="auto" w:fill="auto"/>
            <w:hideMark/>
          </w:tcPr>
          <w:p w14:paraId="18F6BE42" w14:textId="77777777" w:rsidR="002863D8" w:rsidRPr="005D7C1A" w:rsidRDefault="002863D8" w:rsidP="00505F1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5" w:type="dxa"/>
            <w:shd w:val="clear" w:color="auto" w:fill="auto"/>
            <w:hideMark/>
          </w:tcPr>
          <w:p w14:paraId="4CEDAA57" w14:textId="77777777" w:rsidR="002863D8" w:rsidRPr="005D7C1A" w:rsidRDefault="002863D8" w:rsidP="00505F1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กำหนดชำระคืน</w:t>
            </w:r>
          </w:p>
        </w:tc>
      </w:tr>
      <w:tr w:rsidR="002863D8" w:rsidRPr="005D7C1A" w14:paraId="398D12B2" w14:textId="77777777" w:rsidTr="00505F10">
        <w:trPr>
          <w:tblHeader/>
        </w:trPr>
        <w:tc>
          <w:tcPr>
            <w:tcW w:w="3150" w:type="dxa"/>
            <w:shd w:val="clear" w:color="auto" w:fill="auto"/>
          </w:tcPr>
          <w:p w14:paraId="7E7EF624" w14:textId="77777777" w:rsidR="002863D8" w:rsidRPr="005D7C1A" w:rsidRDefault="002863D8" w:rsidP="00505F1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7B5D1BD" w14:textId="77777777" w:rsidR="002863D8" w:rsidRPr="005D7C1A" w:rsidRDefault="002863D8" w:rsidP="00505F1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453C39DE" w14:textId="77777777" w:rsidR="002863D8" w:rsidRPr="005D7C1A" w:rsidRDefault="002863D8" w:rsidP="00505F1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4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D7C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D7C1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5D7C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35" w:type="dxa"/>
            <w:shd w:val="clear" w:color="auto" w:fill="auto"/>
            <w:hideMark/>
          </w:tcPr>
          <w:p w14:paraId="3284DD4E" w14:textId="77777777" w:rsidR="002863D8" w:rsidRPr="005D7C1A" w:rsidRDefault="002863D8" w:rsidP="00505F1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9" w:right="-10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D7C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D7C1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5D7C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425" w:type="dxa"/>
            <w:shd w:val="clear" w:color="auto" w:fill="auto"/>
          </w:tcPr>
          <w:p w14:paraId="2E2AC324" w14:textId="77777777" w:rsidR="002863D8" w:rsidRPr="005D7C1A" w:rsidRDefault="002863D8" w:rsidP="00505F10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863D8" w:rsidRPr="005D7C1A" w14:paraId="6D9C7608" w14:textId="77777777" w:rsidTr="00505F10">
        <w:tc>
          <w:tcPr>
            <w:tcW w:w="3150" w:type="dxa"/>
            <w:shd w:val="clear" w:color="auto" w:fill="auto"/>
            <w:hideMark/>
          </w:tcPr>
          <w:p w14:paraId="74130F9A" w14:textId="77777777" w:rsidR="002863D8" w:rsidRPr="005D7C1A" w:rsidRDefault="002863D8" w:rsidP="00505F1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C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  <w:shd w:val="clear" w:color="auto" w:fill="auto"/>
          </w:tcPr>
          <w:p w14:paraId="1A4A7817" w14:textId="77777777" w:rsidR="002863D8" w:rsidRPr="005D7C1A" w:rsidRDefault="002863D8" w:rsidP="00505F1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5EDC89F" w14:textId="77777777" w:rsidR="002863D8" w:rsidRPr="005D7C1A" w:rsidRDefault="002863D8" w:rsidP="00505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</w:tcPr>
          <w:p w14:paraId="7E36536D" w14:textId="77777777" w:rsidR="002863D8" w:rsidRPr="005D7C1A" w:rsidRDefault="002863D8" w:rsidP="00505F10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  <w:shd w:val="clear" w:color="auto" w:fill="auto"/>
          </w:tcPr>
          <w:p w14:paraId="052B6A5F" w14:textId="77777777" w:rsidR="002863D8" w:rsidRPr="005D7C1A" w:rsidRDefault="002863D8" w:rsidP="00505F1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63D8" w:rsidRPr="005D7C1A" w14:paraId="4789424B" w14:textId="77777777" w:rsidTr="00505F10">
        <w:tc>
          <w:tcPr>
            <w:tcW w:w="3150" w:type="dxa"/>
            <w:shd w:val="clear" w:color="auto" w:fill="auto"/>
            <w:hideMark/>
          </w:tcPr>
          <w:p w14:paraId="2669019A" w14:textId="77777777" w:rsidR="002863D8" w:rsidRPr="005D7C1A" w:rsidRDefault="002863D8" w:rsidP="00505F1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C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256F2B9E" w14:textId="77777777" w:rsidR="002863D8" w:rsidRPr="005D7C1A" w:rsidRDefault="002863D8" w:rsidP="00505F1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4E9087E" w14:textId="77777777" w:rsidR="002863D8" w:rsidRPr="005D7C1A" w:rsidRDefault="002863D8" w:rsidP="00505F1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6AF7972C" w14:textId="77777777" w:rsidR="002863D8" w:rsidRPr="005D7C1A" w:rsidRDefault="002863D8" w:rsidP="00505F10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  <w:shd w:val="clear" w:color="auto" w:fill="auto"/>
          </w:tcPr>
          <w:p w14:paraId="376F652D" w14:textId="77777777" w:rsidR="002863D8" w:rsidRPr="005D7C1A" w:rsidRDefault="002863D8" w:rsidP="00505F1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7D9A" w:rsidRPr="005D7C1A" w14:paraId="413A48C8" w14:textId="77777777" w:rsidTr="00505F10">
        <w:tc>
          <w:tcPr>
            <w:tcW w:w="3150" w:type="dxa"/>
            <w:shd w:val="clear" w:color="auto" w:fill="auto"/>
          </w:tcPr>
          <w:p w14:paraId="3795D21B" w14:textId="77777777" w:rsidR="00515CCE" w:rsidRDefault="001B7D9A" w:rsidP="00505F1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สหโคเจน (ชลบุรี) จำกัด </w:t>
            </w:r>
          </w:p>
          <w:p w14:paraId="0F0B8352" w14:textId="47134314" w:rsidR="001B7D9A" w:rsidRPr="005D7C1A" w:rsidRDefault="00515CCE" w:rsidP="00505F1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1B7D9A"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350" w:type="dxa"/>
            <w:shd w:val="clear" w:color="auto" w:fill="auto"/>
          </w:tcPr>
          <w:p w14:paraId="47B999A9" w14:textId="119839B9" w:rsidR="001B7D9A" w:rsidRPr="005D7C1A" w:rsidRDefault="0001010D" w:rsidP="00505F1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B7D9A" w:rsidRPr="005D7C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</w:rPr>
              <w:t>050</w:t>
            </w:r>
            <w:r w:rsidR="001B7D9A" w:rsidRPr="005D7C1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1B7D9A"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shd w:val="clear" w:color="auto" w:fill="auto"/>
          </w:tcPr>
          <w:p w14:paraId="3648BD10" w14:textId="33DF5815" w:rsidR="001B7D9A" w:rsidRPr="005D7C1A" w:rsidRDefault="0001010D" w:rsidP="00505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535" w:type="dxa"/>
            <w:shd w:val="clear" w:color="auto" w:fill="auto"/>
          </w:tcPr>
          <w:p w14:paraId="1F89F265" w14:textId="79E523FC" w:rsidR="001B7D9A" w:rsidRPr="005D7C1A" w:rsidRDefault="00683908" w:rsidP="00505F10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  <w:shd w:val="clear" w:color="auto" w:fill="auto"/>
          </w:tcPr>
          <w:p w14:paraId="0A24CF88" w14:textId="573307DE" w:rsidR="001B7D9A" w:rsidRPr="005D7C1A" w:rsidRDefault="001B7D9A" w:rsidP="00505F1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2863D8" w:rsidRPr="005D7C1A" w14:paraId="41796FED" w14:textId="77777777" w:rsidTr="00505F10">
        <w:tc>
          <w:tcPr>
            <w:tcW w:w="3150" w:type="dxa"/>
            <w:shd w:val="clear" w:color="auto" w:fill="auto"/>
          </w:tcPr>
          <w:p w14:paraId="77C11401" w14:textId="77777777" w:rsidR="002863D8" w:rsidRPr="005D7C1A" w:rsidRDefault="002863D8" w:rsidP="00505F1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กรีน จำกัด</w:t>
            </w:r>
          </w:p>
        </w:tc>
        <w:tc>
          <w:tcPr>
            <w:tcW w:w="1350" w:type="dxa"/>
            <w:shd w:val="clear" w:color="auto" w:fill="auto"/>
            <w:hideMark/>
          </w:tcPr>
          <w:p w14:paraId="4529659F" w14:textId="4310354C" w:rsidR="002863D8" w:rsidRPr="005D7C1A" w:rsidRDefault="0001010D" w:rsidP="00505F1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165</w:t>
            </w:r>
            <w:r w:rsidR="002863D8" w:rsidRPr="005D7C1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2863D8"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shd w:val="clear" w:color="auto" w:fill="auto"/>
            <w:hideMark/>
          </w:tcPr>
          <w:p w14:paraId="602C56F5" w14:textId="7EDAE33B" w:rsidR="002863D8" w:rsidRPr="005D7C1A" w:rsidRDefault="0001010D" w:rsidP="00505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535" w:type="dxa"/>
            <w:shd w:val="clear" w:color="auto" w:fill="auto"/>
            <w:hideMark/>
          </w:tcPr>
          <w:p w14:paraId="2010D8D0" w14:textId="42FB0B16" w:rsidR="002863D8" w:rsidRPr="005D7C1A" w:rsidRDefault="00683908" w:rsidP="00505F10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  <w:shd w:val="clear" w:color="auto" w:fill="auto"/>
            <w:hideMark/>
          </w:tcPr>
          <w:p w14:paraId="415A54F1" w14:textId="77777777" w:rsidR="002863D8" w:rsidRPr="005D7C1A" w:rsidRDefault="002863D8" w:rsidP="00505F1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GB"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2863D8" w:rsidRPr="005D7C1A" w14:paraId="00843D33" w14:textId="77777777" w:rsidTr="00505F10">
        <w:tc>
          <w:tcPr>
            <w:tcW w:w="3150" w:type="dxa"/>
            <w:shd w:val="clear" w:color="auto" w:fill="auto"/>
          </w:tcPr>
          <w:p w14:paraId="6AC7B0C9" w14:textId="77777777" w:rsidR="002863D8" w:rsidRPr="005D7C1A" w:rsidRDefault="002863D8" w:rsidP="00505F1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350" w:type="dxa"/>
            <w:shd w:val="clear" w:color="auto" w:fill="auto"/>
          </w:tcPr>
          <w:p w14:paraId="09D5F91F" w14:textId="5CA75352" w:rsidR="002863D8" w:rsidRPr="005D7C1A" w:rsidRDefault="0001010D" w:rsidP="00505F1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="002863D8" w:rsidRPr="005D7C1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2863D8"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shd w:val="clear" w:color="auto" w:fill="auto"/>
          </w:tcPr>
          <w:p w14:paraId="70C2D587" w14:textId="4AE37F27" w:rsidR="002863D8" w:rsidRPr="005D7C1A" w:rsidRDefault="0001010D" w:rsidP="00505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535" w:type="dxa"/>
            <w:shd w:val="clear" w:color="auto" w:fill="auto"/>
          </w:tcPr>
          <w:p w14:paraId="7D868FE1" w14:textId="033240F9" w:rsidR="002863D8" w:rsidRPr="005D7C1A" w:rsidRDefault="00683908" w:rsidP="00505F10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  <w:shd w:val="clear" w:color="auto" w:fill="auto"/>
          </w:tcPr>
          <w:p w14:paraId="2E4AA40C" w14:textId="77777777" w:rsidR="002863D8" w:rsidRPr="005D7C1A" w:rsidRDefault="002863D8" w:rsidP="00505F1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1B7D9A" w:rsidRPr="005D7C1A" w14:paraId="1AE0D467" w14:textId="77777777" w:rsidTr="005876F6">
        <w:tc>
          <w:tcPr>
            <w:tcW w:w="3150" w:type="dxa"/>
            <w:shd w:val="clear" w:color="auto" w:fill="auto"/>
          </w:tcPr>
          <w:p w14:paraId="0A607A74" w14:textId="77777777" w:rsidR="00515CCE" w:rsidRDefault="001B7D9A" w:rsidP="001B7D9A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  <w:p w14:paraId="792A4252" w14:textId="245F8814" w:rsidR="001B7D9A" w:rsidRPr="005D7C1A" w:rsidRDefault="00515CCE" w:rsidP="001B7D9A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1B7D9A"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(สิงคโปร์) คอร์ปอเรชั่น จำกัด</w:t>
            </w:r>
          </w:p>
        </w:tc>
        <w:tc>
          <w:tcPr>
            <w:tcW w:w="1350" w:type="dxa"/>
            <w:shd w:val="clear" w:color="auto" w:fill="auto"/>
          </w:tcPr>
          <w:p w14:paraId="653F32C2" w14:textId="2A51D6C1" w:rsidR="001B7D9A" w:rsidRPr="005D7C1A" w:rsidRDefault="0001010D" w:rsidP="001B7D9A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250</w:t>
            </w:r>
            <w:r w:rsidR="00C31AF9" w:rsidRPr="005D7C1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1B7D9A"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  <w:shd w:val="clear" w:color="auto" w:fill="auto"/>
          </w:tcPr>
          <w:p w14:paraId="448B16C4" w14:textId="0C79A91D" w:rsidR="001B7D9A" w:rsidRPr="005D7C1A" w:rsidRDefault="0001010D" w:rsidP="00587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B7D9A" w:rsidRPr="005D7C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1535" w:type="dxa"/>
            <w:shd w:val="clear" w:color="auto" w:fill="auto"/>
          </w:tcPr>
          <w:p w14:paraId="26F53253" w14:textId="5EC89231" w:rsidR="001B7D9A" w:rsidRPr="005D7C1A" w:rsidRDefault="001B7D9A" w:rsidP="005876F6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  <w:shd w:val="clear" w:color="auto" w:fill="auto"/>
          </w:tcPr>
          <w:p w14:paraId="27985AD1" w14:textId="418C4BDD" w:rsidR="001B7D9A" w:rsidRPr="005D7C1A" w:rsidRDefault="001B7D9A" w:rsidP="005876F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D7C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เดือนมกราคม 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B7D9A" w:rsidRPr="005D7C1A" w14:paraId="53FDBEC7" w14:textId="77777777" w:rsidTr="005876F6">
        <w:tc>
          <w:tcPr>
            <w:tcW w:w="3150" w:type="dxa"/>
          </w:tcPr>
          <w:p w14:paraId="65C0F6B1" w14:textId="74CE5225" w:rsidR="001B7D9A" w:rsidRPr="005D7C1A" w:rsidRDefault="001B7D9A" w:rsidP="00515CCE">
            <w:pPr>
              <w:pStyle w:val="BodyText"/>
              <w:ind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5D7C1A">
              <w:rPr>
                <w:rFonts w:asciiTheme="majorBidi" w:hAnsiTheme="majorBidi" w:cstheme="majorBidi"/>
                <w:sz w:val="30"/>
                <w:szCs w:val="30"/>
              </w:rPr>
              <w:t>Nexif</w:t>
            </w:r>
            <w:proofErr w:type="spellEnd"/>
            <w:r w:rsidRPr="005D7C1A">
              <w:rPr>
                <w:rFonts w:asciiTheme="majorBidi" w:hAnsiTheme="majorBidi" w:cstheme="majorBidi"/>
                <w:sz w:val="30"/>
                <w:szCs w:val="30"/>
              </w:rPr>
              <w:t xml:space="preserve"> Ratch Energy Rayong Co., Ltd</w:t>
            </w:r>
            <w:r w:rsidR="005876F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15CCE">
              <w:rPr>
                <w:rFonts w:asciiTheme="majorBidi" w:hAnsiTheme="majorBidi" w:cstheme="majorBidi"/>
                <w:sz w:val="30"/>
                <w:szCs w:val="30"/>
              </w:rPr>
              <w:br/>
            </w:r>
            <w:proofErr w:type="gramStart"/>
            <w:r w:rsidR="00515CCE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5876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5C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proofErr w:type="gramEnd"/>
            <w:r w:rsidRPr="00515C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บริษัทย่อยของ บริษัท อาร์เอช </w:t>
            </w:r>
            <w:r w:rsidR="00515C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/>
              <w:t xml:space="preserve">   </w:t>
            </w:r>
            <w:r w:rsidRPr="00515C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อินเตอร์เนชั่นแนล (สิงคโปร์) </w:t>
            </w:r>
            <w:r w:rsidR="00515C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/>
              <w:t xml:space="preserve">   </w:t>
            </w:r>
            <w:r w:rsidRPr="00515C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คอร์ปอเรชั่น จำกัด)</w:t>
            </w:r>
          </w:p>
        </w:tc>
        <w:tc>
          <w:tcPr>
            <w:tcW w:w="1350" w:type="dxa"/>
          </w:tcPr>
          <w:p w14:paraId="36C4E135" w14:textId="0CD5525F" w:rsidR="001B7D9A" w:rsidRPr="005D7C1A" w:rsidRDefault="001B7D9A" w:rsidP="005876F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ตามที่ระบุในสัญญา</w:t>
            </w:r>
          </w:p>
        </w:tc>
        <w:tc>
          <w:tcPr>
            <w:tcW w:w="990" w:type="dxa"/>
          </w:tcPr>
          <w:p w14:paraId="3A00803A" w14:textId="77925CFF" w:rsidR="001B7D9A" w:rsidRPr="005D7C1A" w:rsidRDefault="0001010D" w:rsidP="00587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1535" w:type="dxa"/>
          </w:tcPr>
          <w:p w14:paraId="4043FFF8" w14:textId="35C72AB1" w:rsidR="001B7D9A" w:rsidRPr="005D7C1A" w:rsidRDefault="001B7D9A" w:rsidP="005876F6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C1A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MLR </w:t>
            </w:r>
            <w:r w:rsidRPr="005D7C1A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ลบด้วยอัตราร้อยละคงที่</w:t>
            </w:r>
          </w:p>
        </w:tc>
        <w:tc>
          <w:tcPr>
            <w:tcW w:w="2425" w:type="dxa"/>
          </w:tcPr>
          <w:p w14:paraId="0BBFB134" w14:textId="232366C4" w:rsidR="001B7D9A" w:rsidRPr="005D7C1A" w:rsidRDefault="001B7D9A" w:rsidP="005876F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D7C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เดือนเมษายน 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9A7A2F" w:rsidRPr="009A7A2F" w14:paraId="30A74497" w14:textId="77777777" w:rsidTr="00D764CD">
        <w:tc>
          <w:tcPr>
            <w:tcW w:w="3150" w:type="dxa"/>
          </w:tcPr>
          <w:p w14:paraId="066BC764" w14:textId="77777777" w:rsidR="009A7A2F" w:rsidRPr="009A7A2F" w:rsidRDefault="009A7A2F" w:rsidP="009A7A2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FCCFE9F" w14:textId="77777777" w:rsidR="009A7A2F" w:rsidRPr="009A7A2F" w:rsidRDefault="009A7A2F" w:rsidP="009A7A2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26511BEA" w14:textId="77777777" w:rsidR="009A7A2F" w:rsidRPr="009A7A2F" w:rsidRDefault="009A7A2F" w:rsidP="009A7A2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vAlign w:val="center"/>
          </w:tcPr>
          <w:p w14:paraId="10A8A71E" w14:textId="77777777" w:rsidR="009A7A2F" w:rsidRPr="009A7A2F" w:rsidRDefault="009A7A2F" w:rsidP="009A7A2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5" w:type="dxa"/>
            <w:vAlign w:val="center"/>
          </w:tcPr>
          <w:p w14:paraId="311FEBD6" w14:textId="77777777" w:rsidR="009A7A2F" w:rsidRPr="009A7A2F" w:rsidRDefault="009A7A2F" w:rsidP="009A7A2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A7A2F" w:rsidRPr="009A7A2F" w14:paraId="1F5B2148" w14:textId="77777777" w:rsidTr="00D764CD">
        <w:tc>
          <w:tcPr>
            <w:tcW w:w="3150" w:type="dxa"/>
          </w:tcPr>
          <w:p w14:paraId="5CF24797" w14:textId="5EDFA267" w:rsidR="009A7A2F" w:rsidRPr="000E75AD" w:rsidRDefault="009A7A2F" w:rsidP="009A7A2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5A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  <w:vAlign w:val="center"/>
          </w:tcPr>
          <w:p w14:paraId="55B159D9" w14:textId="77777777" w:rsidR="009A7A2F" w:rsidRPr="009A7A2F" w:rsidRDefault="009A7A2F" w:rsidP="009A7A2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0FD0CC8D" w14:textId="77777777" w:rsidR="009A7A2F" w:rsidRPr="009A7A2F" w:rsidRDefault="009A7A2F" w:rsidP="009A7A2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vAlign w:val="center"/>
          </w:tcPr>
          <w:p w14:paraId="5843F438" w14:textId="77777777" w:rsidR="009A7A2F" w:rsidRPr="009A7A2F" w:rsidRDefault="009A7A2F" w:rsidP="009A7A2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5" w:type="dxa"/>
            <w:vAlign w:val="center"/>
          </w:tcPr>
          <w:p w14:paraId="41FCEE9F" w14:textId="77777777" w:rsidR="009A7A2F" w:rsidRPr="009A7A2F" w:rsidRDefault="009A7A2F" w:rsidP="009A7A2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B7D9A" w:rsidRPr="005D7C1A" w14:paraId="5F102A7A" w14:textId="77777777" w:rsidTr="00505F10">
        <w:tc>
          <w:tcPr>
            <w:tcW w:w="3150" w:type="dxa"/>
            <w:hideMark/>
          </w:tcPr>
          <w:p w14:paraId="488CBC8C" w14:textId="77777777" w:rsidR="001B7D9A" w:rsidRPr="005D7C1A" w:rsidRDefault="001B7D9A" w:rsidP="001B7D9A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7C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5A2A220C" w14:textId="77777777" w:rsidR="001B7D9A" w:rsidRPr="005D7C1A" w:rsidRDefault="001B7D9A" w:rsidP="001B7D9A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D690260" w14:textId="77777777" w:rsidR="001B7D9A" w:rsidRPr="005D7C1A" w:rsidRDefault="001B7D9A" w:rsidP="001B7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608CD272" w14:textId="77777777" w:rsidR="001B7D9A" w:rsidRPr="005D7C1A" w:rsidRDefault="001B7D9A" w:rsidP="001B7D9A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15725AC0" w14:textId="77777777" w:rsidR="001B7D9A" w:rsidRPr="005D7C1A" w:rsidRDefault="001B7D9A" w:rsidP="001B7D9A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7D9A" w:rsidRPr="005D7C1A" w14:paraId="229C3E15" w14:textId="77777777" w:rsidTr="00505F10">
        <w:tc>
          <w:tcPr>
            <w:tcW w:w="3150" w:type="dxa"/>
            <w:hideMark/>
          </w:tcPr>
          <w:p w14:paraId="0A3A630A" w14:textId="77777777" w:rsidR="001B7D9A" w:rsidRPr="005D7C1A" w:rsidRDefault="001B7D9A" w:rsidP="001B7D9A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</w:tc>
        <w:tc>
          <w:tcPr>
            <w:tcW w:w="1350" w:type="dxa"/>
          </w:tcPr>
          <w:p w14:paraId="7CF62C81" w14:textId="21D1F44F" w:rsidR="001B7D9A" w:rsidRPr="005D7C1A" w:rsidRDefault="0001010D" w:rsidP="001B7D9A">
            <w:pPr>
              <w:pStyle w:val="BodyText"/>
              <w:tabs>
                <w:tab w:val="left" w:pos="974"/>
              </w:tabs>
              <w:spacing w:after="0"/>
              <w:ind w:right="-104" w:hanging="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1B7D9A" w:rsidRPr="005D7C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  <w:p w14:paraId="0B1641B5" w14:textId="77777777" w:rsidR="001B7D9A" w:rsidRPr="005D7C1A" w:rsidRDefault="001B7D9A" w:rsidP="001B7D9A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6FE38582" w14:textId="29E0AA26" w:rsidR="001B7D9A" w:rsidRPr="005D7C1A" w:rsidRDefault="0001010D" w:rsidP="001B7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1B7D9A" w:rsidRPr="005D7C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535" w:type="dxa"/>
          </w:tcPr>
          <w:p w14:paraId="0F9659D2" w14:textId="77777777" w:rsidR="001B7D9A" w:rsidRPr="005D7C1A" w:rsidRDefault="001B7D9A" w:rsidP="001B7D9A">
            <w:pPr>
              <w:pStyle w:val="BodyText"/>
              <w:tabs>
                <w:tab w:val="clear" w:pos="227"/>
                <w:tab w:val="left" w:pos="252"/>
              </w:tabs>
              <w:spacing w:after="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D7C1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อัตราร้อยละคงที่ </w:t>
            </w:r>
          </w:p>
          <w:p w14:paraId="0685B461" w14:textId="52C84B30" w:rsidR="008929C3" w:rsidRPr="005D7C1A" w:rsidRDefault="008929C3" w:rsidP="001B7D9A">
            <w:pPr>
              <w:pStyle w:val="BodyText"/>
              <w:tabs>
                <w:tab w:val="clear" w:pos="227"/>
                <w:tab w:val="left" w:pos="252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5D7C1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และ</w:t>
            </w:r>
            <w:r w:rsidR="000C30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5D7C1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THOR </w:t>
            </w:r>
            <w:r w:rsidRPr="005D7C1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</w:tcPr>
          <w:p w14:paraId="5265B34C" w14:textId="3B630B5A" w:rsidR="001B7D9A" w:rsidRPr="005D7C1A" w:rsidRDefault="001B7D9A" w:rsidP="001B7D9A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ภายในเดือนมีนาคม</w:t>
            </w:r>
            <w:r w:rsidRPr="005D7C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มิถุนายน 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B7D9A" w:rsidRPr="005D7C1A" w14:paraId="6942D100" w14:textId="77777777" w:rsidTr="00505F10">
        <w:tc>
          <w:tcPr>
            <w:tcW w:w="3150" w:type="dxa"/>
            <w:hideMark/>
          </w:tcPr>
          <w:p w14:paraId="5F066C71" w14:textId="77777777" w:rsidR="001B7D9A" w:rsidRPr="005D7C1A" w:rsidRDefault="001B7D9A" w:rsidP="001B7D9A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ราช โคเจนเนอเรชั่น จำกัด</w:t>
            </w:r>
          </w:p>
          <w:p w14:paraId="147B0977" w14:textId="77777777" w:rsidR="001B7D9A" w:rsidRPr="005D7C1A" w:rsidRDefault="001B7D9A" w:rsidP="001B7D9A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4F26C89C" w14:textId="4CBB4B09" w:rsidR="001B7D9A" w:rsidRPr="005D7C1A" w:rsidRDefault="0001010D" w:rsidP="001B7D9A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B7D9A" w:rsidRPr="005D7C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</w:rPr>
              <w:t>632</w:t>
            </w:r>
            <w:r w:rsidR="001B7D9A" w:rsidRPr="005D7C1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1B7D9A"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  <w:p w14:paraId="1DEAF339" w14:textId="77777777" w:rsidR="001B7D9A" w:rsidRPr="005D7C1A" w:rsidRDefault="001B7D9A" w:rsidP="001B7D9A">
            <w:pPr>
              <w:pStyle w:val="BodyText"/>
              <w:tabs>
                <w:tab w:val="clear" w:pos="227"/>
                <w:tab w:val="left" w:pos="160"/>
                <w:tab w:val="left" w:pos="974"/>
              </w:tabs>
              <w:spacing w:after="0"/>
              <w:ind w:left="-20" w:right="-104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5981906C" w14:textId="4551D14A" w:rsidR="001B7D9A" w:rsidRPr="005D7C1A" w:rsidRDefault="0001010D" w:rsidP="001B7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B7D9A" w:rsidRPr="005D7C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</w:rPr>
              <w:t>011</w:t>
            </w:r>
          </w:p>
          <w:p w14:paraId="5A8E5A59" w14:textId="77777777" w:rsidR="001B7D9A" w:rsidRPr="005D7C1A" w:rsidRDefault="001B7D9A" w:rsidP="001B7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2CDD61" w14:textId="77777777" w:rsidR="001B7D9A" w:rsidRPr="005D7C1A" w:rsidRDefault="001B7D9A" w:rsidP="001B7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5" w:type="dxa"/>
            <w:hideMark/>
          </w:tcPr>
          <w:p w14:paraId="2E358BEF" w14:textId="1BFA587F" w:rsidR="001B7D9A" w:rsidRPr="005D7C1A" w:rsidRDefault="001B7D9A" w:rsidP="00C31AF9">
            <w:pPr>
              <w:pStyle w:val="BodyText"/>
              <w:tabs>
                <w:tab w:val="clear" w:pos="227"/>
                <w:tab w:val="left" w:pos="252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C31AF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ดอกเบี้ยลอยตัวเงินฝากประจำ </w:t>
            </w:r>
            <w:r w:rsidRPr="00C31AF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br/>
            </w:r>
            <w:r w:rsidR="0001010D" w:rsidRPr="000101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C31AF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เดือนบวกด้วยอัตราร้อยละคงที่</w:t>
            </w:r>
          </w:p>
        </w:tc>
        <w:tc>
          <w:tcPr>
            <w:tcW w:w="2425" w:type="dxa"/>
            <w:hideMark/>
          </w:tcPr>
          <w:p w14:paraId="5746246B" w14:textId="534A8411" w:rsidR="001B7D9A" w:rsidRPr="005D7C1A" w:rsidRDefault="001B7D9A" w:rsidP="001B7D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5D7C1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ภายในระยะเวลา </w:t>
            </w:r>
            <w:r w:rsidR="0001010D" w:rsidRPr="0001010D">
              <w:rPr>
                <w:rFonts w:asciiTheme="majorBidi" w:hAnsiTheme="majorBidi" w:cstheme="majorBidi"/>
                <w:spacing w:val="-8"/>
                <w:sz w:val="30"/>
                <w:szCs w:val="30"/>
              </w:rPr>
              <w:t>12</w:t>
            </w:r>
            <w:r w:rsidRPr="005D7C1A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5D7C1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ปี ตั้งแต่เดือนพฤศจิกายน </w:t>
            </w:r>
            <w:r w:rsidR="0001010D" w:rsidRPr="0001010D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2563</w:t>
            </w:r>
            <w:r w:rsidRPr="005D7C1A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5D7C1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ถึงเดือนพฤศจิกายน </w:t>
            </w:r>
            <w:r w:rsidR="0001010D" w:rsidRPr="0001010D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2575</w:t>
            </w:r>
          </w:p>
          <w:p w14:paraId="38EFF97C" w14:textId="77777777" w:rsidR="001B7D9A" w:rsidRPr="005D7C1A" w:rsidRDefault="001B7D9A" w:rsidP="001B7D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</w:p>
        </w:tc>
      </w:tr>
      <w:tr w:rsidR="00C215E0" w:rsidRPr="005D7C1A" w14:paraId="4639C92E" w14:textId="77777777" w:rsidTr="00505F10">
        <w:tc>
          <w:tcPr>
            <w:tcW w:w="3150" w:type="dxa"/>
          </w:tcPr>
          <w:p w14:paraId="7AF7F116" w14:textId="0F594EDC" w:rsidR="00C215E0" w:rsidRPr="000E75AD" w:rsidRDefault="00C215E0" w:rsidP="00C215E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E75A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350" w:type="dxa"/>
          </w:tcPr>
          <w:p w14:paraId="14E8D05B" w14:textId="77777777" w:rsidR="00C215E0" w:rsidRPr="005D7C1A" w:rsidRDefault="00C215E0" w:rsidP="00C215E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8DF42C" w14:textId="77777777" w:rsidR="00C215E0" w:rsidRPr="005D7C1A" w:rsidRDefault="00C215E0" w:rsidP="00C21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5ADD0FE7" w14:textId="77777777" w:rsidR="00C215E0" w:rsidRPr="005D7C1A" w:rsidRDefault="00C215E0" w:rsidP="00C215E0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ind w:left="-110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5" w:type="dxa"/>
          </w:tcPr>
          <w:p w14:paraId="6DB7FB8A" w14:textId="77777777" w:rsidR="00C215E0" w:rsidRPr="005D7C1A" w:rsidRDefault="00C215E0" w:rsidP="00C215E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</w:p>
        </w:tc>
      </w:tr>
      <w:tr w:rsidR="00C215E0" w:rsidRPr="005D7C1A" w14:paraId="452152C8" w14:textId="77777777" w:rsidTr="00505F10">
        <w:tc>
          <w:tcPr>
            <w:tcW w:w="3150" w:type="dxa"/>
          </w:tcPr>
          <w:p w14:paraId="24DDDBD5" w14:textId="703310AE" w:rsidR="00C215E0" w:rsidRPr="005D7C1A" w:rsidRDefault="00C215E0" w:rsidP="00C215E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C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6E47406F" w14:textId="77777777" w:rsidR="00C215E0" w:rsidRPr="005D7C1A" w:rsidRDefault="00C215E0" w:rsidP="00C215E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7FDC28" w14:textId="77777777" w:rsidR="00C215E0" w:rsidRPr="005D7C1A" w:rsidRDefault="00C215E0" w:rsidP="00C21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4A2DD1DB" w14:textId="77777777" w:rsidR="00C215E0" w:rsidRPr="005D7C1A" w:rsidRDefault="00C215E0" w:rsidP="00C215E0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ind w:left="-110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5" w:type="dxa"/>
          </w:tcPr>
          <w:p w14:paraId="5AD8AAE7" w14:textId="77777777" w:rsidR="00C215E0" w:rsidRPr="005D7C1A" w:rsidRDefault="00C215E0" w:rsidP="00C215E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</w:p>
        </w:tc>
      </w:tr>
      <w:tr w:rsidR="008929C3" w:rsidRPr="005D7C1A" w14:paraId="4CDC6922" w14:textId="77777777" w:rsidTr="00505F10">
        <w:tc>
          <w:tcPr>
            <w:tcW w:w="3150" w:type="dxa"/>
          </w:tcPr>
          <w:p w14:paraId="4358EDBA" w14:textId="77777777" w:rsidR="008929C3" w:rsidRPr="005D7C1A" w:rsidRDefault="008929C3" w:rsidP="008929C3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45A4D4A8" w14:textId="77777777" w:rsidR="008929C3" w:rsidRPr="005D7C1A" w:rsidRDefault="008929C3" w:rsidP="008929C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350" w:type="dxa"/>
          </w:tcPr>
          <w:p w14:paraId="3E3B4B78" w14:textId="413BF3F4" w:rsidR="008929C3" w:rsidRPr="005D7C1A" w:rsidRDefault="0001010D" w:rsidP="008929C3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929C3" w:rsidRPr="005D7C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  <w:p w14:paraId="292CAF09" w14:textId="03CB1842" w:rsidR="008929C3" w:rsidRPr="005D7C1A" w:rsidRDefault="008929C3" w:rsidP="008929C3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shd w:val="clear" w:color="auto" w:fill="auto"/>
          </w:tcPr>
          <w:p w14:paraId="3243C5BC" w14:textId="616196BE" w:rsidR="008929C3" w:rsidRPr="005D7C1A" w:rsidRDefault="0001010D" w:rsidP="0089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  <w:tc>
          <w:tcPr>
            <w:tcW w:w="1535" w:type="dxa"/>
            <w:shd w:val="clear" w:color="auto" w:fill="auto"/>
            <w:hideMark/>
          </w:tcPr>
          <w:p w14:paraId="6D05927D" w14:textId="6DC38E23" w:rsidR="008929C3" w:rsidRPr="005D7C1A" w:rsidRDefault="008929C3" w:rsidP="008929C3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D7C1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อัตราร้อยละคงที่ และดอกเบี้ยลอยตัวเงินฝากประจำบวกด้วยอัตราร้อยละคงที่</w:t>
            </w:r>
          </w:p>
        </w:tc>
        <w:tc>
          <w:tcPr>
            <w:tcW w:w="2425" w:type="dxa"/>
            <w:shd w:val="clear" w:color="auto" w:fill="auto"/>
          </w:tcPr>
          <w:p w14:paraId="09D1B369" w14:textId="172B25AC" w:rsidR="008929C3" w:rsidRPr="005D7C1A" w:rsidRDefault="008929C3" w:rsidP="008929C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D7C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ตั้งแต่เดือนมิถุนายน 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2560</w:t>
            </w:r>
            <w:r w:rsidRPr="005D7C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ถึงเดือนธันวาคม 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B7D9A" w:rsidRPr="005D7C1A" w14:paraId="1E64AD0E" w14:textId="77777777" w:rsidTr="00505F10">
        <w:tc>
          <w:tcPr>
            <w:tcW w:w="3150" w:type="dxa"/>
            <w:hideMark/>
          </w:tcPr>
          <w:p w14:paraId="3EBA1AB6" w14:textId="77777777" w:rsidR="001B7D9A" w:rsidRPr="005D7C1A" w:rsidRDefault="001B7D9A" w:rsidP="001B7D9A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350" w:type="dxa"/>
            <w:hideMark/>
          </w:tcPr>
          <w:p w14:paraId="049F9E66" w14:textId="65BDA813" w:rsidR="001B7D9A" w:rsidRPr="005D7C1A" w:rsidRDefault="0001010D" w:rsidP="001B7D9A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  <w:p w14:paraId="7A8C6034" w14:textId="77777777" w:rsidR="001B7D9A" w:rsidRPr="005D7C1A" w:rsidRDefault="001B7D9A" w:rsidP="001B7D9A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shd w:val="clear" w:color="auto" w:fill="auto"/>
            <w:hideMark/>
          </w:tcPr>
          <w:p w14:paraId="7653B116" w14:textId="2AF2A18B" w:rsidR="001B7D9A" w:rsidRPr="005D7C1A" w:rsidRDefault="0001010D" w:rsidP="001B7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535" w:type="dxa"/>
            <w:shd w:val="clear" w:color="auto" w:fill="auto"/>
            <w:hideMark/>
          </w:tcPr>
          <w:p w14:paraId="03BD7F20" w14:textId="77777777" w:rsidR="001B7D9A" w:rsidRPr="005D7C1A" w:rsidRDefault="001B7D9A" w:rsidP="001B7D9A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</w:rPr>
              <w:t xml:space="preserve">MLR </w:t>
            </w: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ลบด้วยอัตราร้อยละคงที่</w:t>
            </w:r>
          </w:p>
        </w:tc>
        <w:tc>
          <w:tcPr>
            <w:tcW w:w="2425" w:type="dxa"/>
            <w:shd w:val="clear" w:color="auto" w:fill="auto"/>
            <w:hideMark/>
          </w:tcPr>
          <w:p w14:paraId="17C291EB" w14:textId="5560E4E2" w:rsidR="001B7D9A" w:rsidRPr="005D7C1A" w:rsidRDefault="001B7D9A" w:rsidP="001B7D9A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5D7C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ตั้งแต่เดือนมิถุนายน 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2560</w:t>
            </w:r>
            <w:r w:rsidRPr="005D7C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ถึงเดือนธันวาคม 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1B7D9A" w:rsidRPr="005D7C1A" w14:paraId="666050AC" w14:textId="77777777" w:rsidTr="00505F10">
        <w:tc>
          <w:tcPr>
            <w:tcW w:w="3150" w:type="dxa"/>
            <w:hideMark/>
          </w:tcPr>
          <w:p w14:paraId="7A919F00" w14:textId="77777777" w:rsidR="001B7D9A" w:rsidRPr="005D7C1A" w:rsidRDefault="001B7D9A" w:rsidP="001B7D9A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ราช-ออสเตรเลีย </w:t>
            </w:r>
          </w:p>
          <w:p w14:paraId="3F8DC3CE" w14:textId="77777777" w:rsidR="001B7D9A" w:rsidRPr="005D7C1A" w:rsidRDefault="001B7D9A" w:rsidP="001B7D9A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คอร์ปอเรชั่น จำกัด</w:t>
            </w:r>
          </w:p>
        </w:tc>
        <w:tc>
          <w:tcPr>
            <w:tcW w:w="1350" w:type="dxa"/>
          </w:tcPr>
          <w:p w14:paraId="3C9D8988" w14:textId="36DDE719" w:rsidR="001B7D9A" w:rsidRPr="005D7C1A" w:rsidRDefault="0001010D" w:rsidP="001B7D9A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312</w:t>
            </w:r>
            <w:r w:rsidR="001B7D9A" w:rsidRPr="005D7C1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1B7D9A"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</w:tcPr>
          <w:p w14:paraId="02B1FC21" w14:textId="217A678C" w:rsidR="001B7D9A" w:rsidRPr="005D7C1A" w:rsidRDefault="0001010D" w:rsidP="001B7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B7D9A" w:rsidRPr="005D7C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</w:rPr>
              <w:t>466</w:t>
            </w:r>
          </w:p>
        </w:tc>
        <w:tc>
          <w:tcPr>
            <w:tcW w:w="1535" w:type="dxa"/>
          </w:tcPr>
          <w:p w14:paraId="012229AD" w14:textId="77777777" w:rsidR="001B7D9A" w:rsidRPr="005D7C1A" w:rsidRDefault="001B7D9A" w:rsidP="001B7D9A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</w:rPr>
              <w:t xml:space="preserve">BBSY </w:t>
            </w: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</w:tcPr>
          <w:p w14:paraId="16A5815B" w14:textId="77B2618E" w:rsidR="001B7D9A" w:rsidRPr="005D7C1A" w:rsidRDefault="001B7D9A" w:rsidP="001B7D9A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D7C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ตั้งแต่เดือนตุลาคม 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2561</w:t>
            </w:r>
            <w:r w:rsidRPr="005D7C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ถึงเดือนพฤษภาคม 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929C3" w:rsidRPr="004073DD" w14:paraId="39CA79EF" w14:textId="77777777" w:rsidTr="00505F10">
        <w:tc>
          <w:tcPr>
            <w:tcW w:w="3150" w:type="dxa"/>
          </w:tcPr>
          <w:p w14:paraId="65F40A3C" w14:textId="77777777" w:rsidR="008929C3" w:rsidRPr="004073DD" w:rsidRDefault="008929C3" w:rsidP="00C215E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4073DD">
              <w:rPr>
                <w:rFonts w:asciiTheme="majorBidi" w:hAnsiTheme="majorBidi" w:cstheme="majorBidi"/>
                <w:sz w:val="30"/>
                <w:szCs w:val="30"/>
              </w:rPr>
              <w:t xml:space="preserve">RATCH-Australia Renewables </w:t>
            </w:r>
            <w:r w:rsidRPr="004073D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proofErr w:type="gramStart"/>
            <w:r w:rsidRPr="004073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4073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End"/>
            <w:r w:rsidRPr="004073DD">
              <w:rPr>
                <w:rFonts w:asciiTheme="majorBidi" w:hAnsiTheme="majorBidi" w:cstheme="majorBidi"/>
                <w:sz w:val="30"/>
                <w:szCs w:val="30"/>
              </w:rPr>
              <w:t xml:space="preserve">Holdings) Pty. Ltd.   </w:t>
            </w:r>
            <w:r w:rsidRPr="004073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</w:p>
          <w:p w14:paraId="35E6F407" w14:textId="77777777" w:rsidR="00EB338A" w:rsidRPr="00D75E7C" w:rsidRDefault="009067C1" w:rsidP="009067C1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75E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="008929C3" w:rsidRPr="00D75E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(บริษัทย่อยของ บริษัท ราช</w:t>
            </w:r>
            <w:r w:rsidR="00EB338A" w:rsidRPr="00D75E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-   </w:t>
            </w:r>
          </w:p>
          <w:p w14:paraId="24305982" w14:textId="11278F9C" w:rsidR="008929C3" w:rsidRPr="004073DD" w:rsidRDefault="00EB338A" w:rsidP="009067C1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E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="008929C3" w:rsidRPr="00D75E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ออสเตรเลีย คอร์ปอเรชั่น จำกัด)</w:t>
            </w:r>
          </w:p>
        </w:tc>
        <w:tc>
          <w:tcPr>
            <w:tcW w:w="1350" w:type="dxa"/>
          </w:tcPr>
          <w:p w14:paraId="6DE6869F" w14:textId="17FEE1BA" w:rsidR="008929C3" w:rsidRPr="004073DD" w:rsidRDefault="0001010D" w:rsidP="00C215E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477</w:t>
            </w:r>
            <w:r w:rsidR="008929C3" w:rsidRPr="004073D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8929C3" w:rsidRPr="004073DD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</w:tcPr>
          <w:p w14:paraId="3FC77D05" w14:textId="17197578" w:rsidR="008929C3" w:rsidRPr="004073DD" w:rsidRDefault="0001010D" w:rsidP="00C21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8929C3" w:rsidRPr="004073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</w:rPr>
              <w:t>988</w:t>
            </w:r>
          </w:p>
        </w:tc>
        <w:tc>
          <w:tcPr>
            <w:tcW w:w="1535" w:type="dxa"/>
          </w:tcPr>
          <w:p w14:paraId="6313FB03" w14:textId="644C316C" w:rsidR="008929C3" w:rsidRPr="004073DD" w:rsidRDefault="008929C3" w:rsidP="00C215E0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073DD">
              <w:rPr>
                <w:rFonts w:asciiTheme="majorBidi" w:hAnsiTheme="majorBidi" w:cstheme="majorBidi"/>
                <w:sz w:val="30"/>
                <w:szCs w:val="30"/>
              </w:rPr>
              <w:t xml:space="preserve">BBSY </w:t>
            </w:r>
            <w:r w:rsidRPr="004073DD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</w:tcPr>
          <w:p w14:paraId="109185E6" w14:textId="3C92BF74" w:rsidR="008929C3" w:rsidRPr="004073DD" w:rsidRDefault="008929C3" w:rsidP="00C215E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73D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ภายในระยะเวลา </w:t>
            </w:r>
            <w:r w:rsidR="0001010D" w:rsidRPr="000101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  <w:r w:rsidRPr="004073D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ปี และ</w:t>
            </w:r>
            <w:r w:rsidR="0001010D" w:rsidRPr="000101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  <w:r w:rsidRPr="004073D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ปี</w:t>
            </w:r>
            <w:r w:rsidR="000E75A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4073D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ตั้งแต่เดือนกันยายน </w:t>
            </w:r>
            <w:r w:rsidR="0001010D" w:rsidRPr="000101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  <w:r w:rsidRPr="004073D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ถึงเดือนกันยายน </w:t>
            </w:r>
            <w:r w:rsidR="0001010D" w:rsidRPr="000101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2570</w:t>
            </w:r>
            <w:r w:rsidRPr="004073D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และเดือนกันยายน </w:t>
            </w:r>
            <w:r w:rsidR="0001010D" w:rsidRPr="000101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2572</w:t>
            </w:r>
          </w:p>
        </w:tc>
      </w:tr>
      <w:tr w:rsidR="008929C3" w:rsidRPr="004073DD" w14:paraId="279E8B2F" w14:textId="77777777" w:rsidTr="00494676">
        <w:tc>
          <w:tcPr>
            <w:tcW w:w="3150" w:type="dxa"/>
            <w:vAlign w:val="bottom"/>
          </w:tcPr>
          <w:p w14:paraId="71A06849" w14:textId="571EB877" w:rsidR="008929C3" w:rsidRPr="004073DD" w:rsidRDefault="008929C3" w:rsidP="00C215E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73D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1350" w:type="dxa"/>
          </w:tcPr>
          <w:p w14:paraId="31CDAF6F" w14:textId="5A0DEAA3" w:rsidR="008929C3" w:rsidRPr="004073DD" w:rsidRDefault="0001010D" w:rsidP="00C215E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990" w:type="dxa"/>
          </w:tcPr>
          <w:p w14:paraId="3ACFF2FE" w14:textId="3B75E632" w:rsidR="008929C3" w:rsidRPr="004073DD" w:rsidRDefault="0001010D" w:rsidP="00C21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929C3" w:rsidRPr="004073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</w:rPr>
              <w:t>493</w:t>
            </w:r>
          </w:p>
        </w:tc>
        <w:tc>
          <w:tcPr>
            <w:tcW w:w="1535" w:type="dxa"/>
          </w:tcPr>
          <w:p w14:paraId="56A9C08E" w14:textId="23CDAE7A" w:rsidR="008929C3" w:rsidRPr="004073DD" w:rsidRDefault="008929C3" w:rsidP="00C215E0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073D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</w:tcPr>
          <w:p w14:paraId="494CEFF6" w14:textId="1AC3412A" w:rsidR="008929C3" w:rsidRPr="004073DD" w:rsidRDefault="008929C3" w:rsidP="00C215E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73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073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73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</w:p>
        </w:tc>
      </w:tr>
      <w:tr w:rsidR="008929C3" w:rsidRPr="004073DD" w14:paraId="61167D40" w14:textId="77777777" w:rsidTr="00494676">
        <w:tc>
          <w:tcPr>
            <w:tcW w:w="3150" w:type="dxa"/>
            <w:vAlign w:val="bottom"/>
          </w:tcPr>
          <w:p w14:paraId="7EEB7BBD" w14:textId="5B6D998F" w:rsidR="008929C3" w:rsidRPr="004073DD" w:rsidRDefault="008929C3" w:rsidP="00C215E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73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(สิงคโปร์) คอร์ปอเรชั่น จำกัด</w:t>
            </w:r>
          </w:p>
        </w:tc>
        <w:tc>
          <w:tcPr>
            <w:tcW w:w="1350" w:type="dxa"/>
          </w:tcPr>
          <w:p w14:paraId="2AF705E9" w14:textId="16A8E15D" w:rsidR="008929C3" w:rsidRPr="004073DD" w:rsidRDefault="008929C3" w:rsidP="00C215E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73DD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</w:t>
            </w:r>
          </w:p>
        </w:tc>
        <w:tc>
          <w:tcPr>
            <w:tcW w:w="990" w:type="dxa"/>
          </w:tcPr>
          <w:p w14:paraId="61AA860C" w14:textId="77777777" w:rsidR="008929C3" w:rsidRPr="004073DD" w:rsidRDefault="008929C3" w:rsidP="00C21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65E5625C" w14:textId="77777777" w:rsidR="008929C3" w:rsidRPr="004073DD" w:rsidRDefault="008929C3" w:rsidP="00C215E0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2BFB41C2" w14:textId="6B9B5224" w:rsidR="008929C3" w:rsidRPr="004073DD" w:rsidRDefault="008929C3" w:rsidP="00C215E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73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เดือนเมษายน 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2572</w:t>
            </w:r>
          </w:p>
        </w:tc>
      </w:tr>
      <w:tr w:rsidR="008929C3" w:rsidRPr="004073DD" w14:paraId="2EB9FF8F" w14:textId="77777777" w:rsidTr="00505F10">
        <w:tc>
          <w:tcPr>
            <w:tcW w:w="3150" w:type="dxa"/>
          </w:tcPr>
          <w:p w14:paraId="3CD52AE9" w14:textId="3EE844CE" w:rsidR="008929C3" w:rsidRPr="004073DD" w:rsidRDefault="008929C3" w:rsidP="00C215E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8DBFEB1" w14:textId="6FA477E9" w:rsidR="008929C3" w:rsidRPr="004073DD" w:rsidRDefault="008929C3" w:rsidP="00C215E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73DD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0AC6A22C" w14:textId="77777777" w:rsidR="008929C3" w:rsidRPr="004073DD" w:rsidRDefault="008929C3" w:rsidP="00C21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01482B9C" w14:textId="77777777" w:rsidR="008929C3" w:rsidRPr="004073DD" w:rsidRDefault="008929C3" w:rsidP="00C215E0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48BDA6EF" w14:textId="01859689" w:rsidR="008929C3" w:rsidRPr="004073DD" w:rsidRDefault="008929C3" w:rsidP="00C215E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73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8929C3" w:rsidRPr="005D7C1A" w14:paraId="34CE8A31" w14:textId="77777777" w:rsidTr="00505F10">
        <w:tc>
          <w:tcPr>
            <w:tcW w:w="3150" w:type="dxa"/>
          </w:tcPr>
          <w:p w14:paraId="16988166" w14:textId="77777777" w:rsidR="008929C3" w:rsidRPr="004073DD" w:rsidRDefault="008929C3" w:rsidP="00C215E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073DD">
              <w:rPr>
                <w:rFonts w:asciiTheme="majorBidi" w:hAnsiTheme="majorBidi" w:cstheme="majorBidi"/>
                <w:sz w:val="30"/>
                <w:szCs w:val="30"/>
              </w:rPr>
              <w:t>LGWF (</w:t>
            </w:r>
            <w:proofErr w:type="spellStart"/>
            <w:r w:rsidRPr="004073DD">
              <w:rPr>
                <w:rFonts w:asciiTheme="majorBidi" w:hAnsiTheme="majorBidi" w:cstheme="majorBidi"/>
                <w:sz w:val="30"/>
                <w:szCs w:val="30"/>
              </w:rPr>
              <w:t>Finco</w:t>
            </w:r>
            <w:proofErr w:type="spellEnd"/>
            <w:r w:rsidRPr="004073DD">
              <w:rPr>
                <w:rFonts w:asciiTheme="majorBidi" w:hAnsiTheme="majorBidi" w:cstheme="majorBidi"/>
                <w:sz w:val="30"/>
                <w:szCs w:val="30"/>
              </w:rPr>
              <w:t xml:space="preserve">) Pty. Ltd. </w:t>
            </w:r>
          </w:p>
          <w:p w14:paraId="1C9F5C97" w14:textId="77777777" w:rsidR="00D75E7C" w:rsidRDefault="00EB338A" w:rsidP="00D75E7C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="008929C3" w:rsidRPr="004073D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8929C3" w:rsidRPr="004073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บริษัทย่อยของ </w:t>
            </w:r>
            <w:proofErr w:type="spellStart"/>
            <w:r w:rsidR="008929C3" w:rsidRPr="004073D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Nexif</w:t>
            </w:r>
            <w:proofErr w:type="spellEnd"/>
            <w:r w:rsidR="008929C3" w:rsidRPr="004073D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Energy</w:t>
            </w:r>
          </w:p>
          <w:p w14:paraId="747A30F7" w14:textId="20156FB4" w:rsidR="008929C3" w:rsidRPr="00D75E7C" w:rsidRDefault="008929C3" w:rsidP="00C215E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75E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D75E7C" w:rsidRPr="00D75E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  <w:r w:rsidRPr="00D75E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Holding B.V.)</w:t>
            </w:r>
          </w:p>
        </w:tc>
        <w:tc>
          <w:tcPr>
            <w:tcW w:w="1350" w:type="dxa"/>
          </w:tcPr>
          <w:p w14:paraId="0EB56EB1" w14:textId="4C2DF708" w:rsidR="008929C3" w:rsidRPr="004073DD" w:rsidRDefault="0001010D" w:rsidP="00C215E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359</w:t>
            </w:r>
            <w:r w:rsidR="008929C3" w:rsidRPr="004073D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8929C3" w:rsidRPr="004073DD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</w:tcPr>
          <w:p w14:paraId="6164329F" w14:textId="66186AF8" w:rsidR="008929C3" w:rsidRPr="004073DD" w:rsidRDefault="0001010D" w:rsidP="00C21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929C3" w:rsidRPr="004073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</w:rPr>
              <w:t>684</w:t>
            </w:r>
          </w:p>
        </w:tc>
        <w:tc>
          <w:tcPr>
            <w:tcW w:w="1535" w:type="dxa"/>
          </w:tcPr>
          <w:p w14:paraId="5BF6F20D" w14:textId="4D442D36" w:rsidR="008929C3" w:rsidRPr="004073DD" w:rsidRDefault="008929C3" w:rsidP="00C215E0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073DD">
              <w:rPr>
                <w:rFonts w:asciiTheme="majorBidi" w:hAnsiTheme="majorBidi" w:cstheme="majorBidi"/>
                <w:sz w:val="30"/>
                <w:szCs w:val="30"/>
              </w:rPr>
              <w:t xml:space="preserve">BBSY </w:t>
            </w:r>
            <w:r w:rsidRPr="004073DD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</w:tcPr>
          <w:p w14:paraId="2BB0B2F7" w14:textId="13B52E86" w:rsidR="008929C3" w:rsidRPr="004073DD" w:rsidRDefault="008929C3" w:rsidP="00C215E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73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073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73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เดือนธันวาคม 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  <w:r w:rsidRPr="004073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73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และเดือนเมษายน 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</w:tr>
      <w:tr w:rsidR="00CE45F3" w:rsidRPr="005D7C1A" w14:paraId="24361BF4" w14:textId="77777777" w:rsidTr="00505F10">
        <w:tc>
          <w:tcPr>
            <w:tcW w:w="3150" w:type="dxa"/>
            <w:hideMark/>
          </w:tcPr>
          <w:p w14:paraId="5D13BAE2" w14:textId="683294EF" w:rsidR="00294BBD" w:rsidRPr="00E55A88" w:rsidRDefault="00CE45F3" w:rsidP="000C308D">
            <w:pPr>
              <w:pStyle w:val="BodyText"/>
              <w:spacing w:after="0"/>
              <w:ind w:right="6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55A88">
              <w:rPr>
                <w:rFonts w:asciiTheme="majorBidi" w:hAnsiTheme="majorBidi" w:cstheme="majorBidi"/>
                <w:sz w:val="30"/>
                <w:szCs w:val="30"/>
              </w:rPr>
              <w:t xml:space="preserve">Lao Cai Renewable Energy </w:t>
            </w:r>
            <w:r w:rsidR="000C308D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E55A88">
              <w:rPr>
                <w:rFonts w:asciiTheme="majorBidi" w:hAnsiTheme="majorBidi" w:cstheme="majorBidi"/>
                <w:sz w:val="30"/>
                <w:szCs w:val="30"/>
              </w:rPr>
              <w:t>J</w:t>
            </w:r>
            <w:r w:rsidR="000C308D">
              <w:rPr>
                <w:rFonts w:asciiTheme="majorBidi" w:hAnsiTheme="majorBidi" w:cstheme="majorBidi"/>
                <w:sz w:val="30"/>
                <w:szCs w:val="30"/>
              </w:rPr>
              <w:t>oint Stock Company</w:t>
            </w:r>
          </w:p>
          <w:p w14:paraId="31988A6C" w14:textId="77777777" w:rsidR="00D75E7C" w:rsidRDefault="00D75E7C" w:rsidP="00D75E7C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="00CE45F3" w:rsidRPr="005D7C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CE45F3" w:rsidRPr="005D7C1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บริษัทย่อยของ </w:t>
            </w:r>
            <w:proofErr w:type="spellStart"/>
            <w:r w:rsidR="00CE45F3" w:rsidRPr="005D7C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Nexif</w:t>
            </w:r>
            <w:proofErr w:type="spellEnd"/>
            <w:r w:rsidR="00CE45F3" w:rsidRPr="005D7C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Energy 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</w:t>
            </w:r>
          </w:p>
          <w:p w14:paraId="66019B26" w14:textId="3581444C" w:rsidR="00CE45F3" w:rsidRPr="00D75E7C" w:rsidRDefault="00D75E7C" w:rsidP="00D75E7C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75E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="00CE45F3" w:rsidRPr="00D75E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Holding </w:t>
            </w:r>
            <w:proofErr w:type="gramStart"/>
            <w:r w:rsidR="00CE45F3" w:rsidRPr="00D75E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B.V. )</w:t>
            </w:r>
            <w:proofErr w:type="gramEnd"/>
          </w:p>
        </w:tc>
        <w:tc>
          <w:tcPr>
            <w:tcW w:w="1350" w:type="dxa"/>
            <w:hideMark/>
          </w:tcPr>
          <w:p w14:paraId="7A140830" w14:textId="60808FC3" w:rsidR="00CE45F3" w:rsidRPr="005D7C1A" w:rsidRDefault="0001010D" w:rsidP="00C215E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  <w:p w14:paraId="6D8B1DE9" w14:textId="77777777" w:rsidR="00CE45F3" w:rsidRPr="005D7C1A" w:rsidRDefault="00CE45F3" w:rsidP="00C215E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</w:t>
            </w:r>
          </w:p>
          <w:p w14:paraId="66A9FF82" w14:textId="0D0752E2" w:rsidR="00CE45F3" w:rsidRPr="005D7C1A" w:rsidRDefault="00CE45F3" w:rsidP="00C215E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990" w:type="dxa"/>
            <w:hideMark/>
          </w:tcPr>
          <w:p w14:paraId="22BBFDFD" w14:textId="6B34F007" w:rsidR="00CE45F3" w:rsidRPr="005D7C1A" w:rsidRDefault="0001010D" w:rsidP="00C21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  <w:tc>
          <w:tcPr>
            <w:tcW w:w="1535" w:type="dxa"/>
            <w:hideMark/>
          </w:tcPr>
          <w:p w14:paraId="210B8BA2" w14:textId="21861772" w:rsidR="00CE45F3" w:rsidRPr="005D7C1A" w:rsidRDefault="00CE45F3" w:rsidP="00C215E0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อัตราดอกเบี้ยลอยตัว</w:t>
            </w:r>
          </w:p>
        </w:tc>
        <w:tc>
          <w:tcPr>
            <w:tcW w:w="2425" w:type="dxa"/>
            <w:hideMark/>
          </w:tcPr>
          <w:p w14:paraId="52F88C95" w14:textId="64131CFC" w:rsidR="00CE45F3" w:rsidRPr="005D7C1A" w:rsidRDefault="00CE45F3" w:rsidP="00C215E0">
            <w:pPr>
              <w:pStyle w:val="BodyText"/>
              <w:spacing w:after="0"/>
              <w:ind w:right="-105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5D7C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เดือนธันวาคม 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C215E0" w:rsidRPr="005D7C1A" w14:paraId="19FE489F" w14:textId="77777777" w:rsidTr="00505F10">
        <w:tc>
          <w:tcPr>
            <w:tcW w:w="3150" w:type="dxa"/>
          </w:tcPr>
          <w:p w14:paraId="0EB83729" w14:textId="77777777" w:rsidR="00C215E0" w:rsidRPr="00E55A88" w:rsidRDefault="00C215E0" w:rsidP="00C215E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28CBBA" w14:textId="77777777" w:rsidR="00C215E0" w:rsidRPr="005D7C1A" w:rsidRDefault="00C215E0" w:rsidP="00C215E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1C8260" w14:textId="77777777" w:rsidR="00C215E0" w:rsidRPr="005D7C1A" w:rsidRDefault="00C215E0" w:rsidP="00C21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64C2749D" w14:textId="77777777" w:rsidR="00C215E0" w:rsidRPr="005D7C1A" w:rsidRDefault="00C215E0" w:rsidP="00C215E0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5" w:type="dxa"/>
          </w:tcPr>
          <w:p w14:paraId="13009FC7" w14:textId="77777777" w:rsidR="00C215E0" w:rsidRPr="005D7C1A" w:rsidRDefault="00C215E0" w:rsidP="00C215E0">
            <w:pPr>
              <w:pStyle w:val="BodyText"/>
              <w:spacing w:after="0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215E0" w:rsidRPr="005D7C1A" w14:paraId="73BE35CE" w14:textId="77777777" w:rsidTr="00505F10">
        <w:tc>
          <w:tcPr>
            <w:tcW w:w="3150" w:type="dxa"/>
          </w:tcPr>
          <w:p w14:paraId="3FCD3897" w14:textId="77777777" w:rsidR="00C215E0" w:rsidRPr="00E55A88" w:rsidRDefault="00C215E0" w:rsidP="00C215E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00E042" w14:textId="77777777" w:rsidR="00C215E0" w:rsidRPr="005D7C1A" w:rsidRDefault="00C215E0" w:rsidP="00C215E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A810EE" w14:textId="77777777" w:rsidR="00C215E0" w:rsidRPr="005D7C1A" w:rsidRDefault="00C215E0" w:rsidP="00C21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0D9E42D8" w14:textId="77777777" w:rsidR="00C215E0" w:rsidRPr="005D7C1A" w:rsidRDefault="00C215E0" w:rsidP="00C215E0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5" w:type="dxa"/>
          </w:tcPr>
          <w:p w14:paraId="0B771DC8" w14:textId="77777777" w:rsidR="00C215E0" w:rsidRPr="005D7C1A" w:rsidRDefault="00C215E0" w:rsidP="00C215E0">
            <w:pPr>
              <w:pStyle w:val="BodyText"/>
              <w:spacing w:after="0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215E0" w:rsidRPr="005D7C1A" w14:paraId="1392F1A5" w14:textId="77777777" w:rsidTr="00C215E0">
        <w:trPr>
          <w:trHeight w:val="80"/>
        </w:trPr>
        <w:tc>
          <w:tcPr>
            <w:tcW w:w="3150" w:type="dxa"/>
          </w:tcPr>
          <w:p w14:paraId="274F736B" w14:textId="1A435D20" w:rsidR="00C215E0" w:rsidRPr="009067C1" w:rsidRDefault="00C215E0" w:rsidP="00C215E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67C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350" w:type="dxa"/>
          </w:tcPr>
          <w:p w14:paraId="2E0BA85D" w14:textId="77777777" w:rsidR="00C215E0" w:rsidRPr="005D7C1A" w:rsidRDefault="00C215E0" w:rsidP="00C215E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46BF1F" w14:textId="77777777" w:rsidR="00C215E0" w:rsidRPr="005D7C1A" w:rsidRDefault="00C215E0" w:rsidP="00C21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051EB8BF" w14:textId="77777777" w:rsidR="00C215E0" w:rsidRPr="005D7C1A" w:rsidRDefault="00C215E0" w:rsidP="00C215E0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5" w:type="dxa"/>
          </w:tcPr>
          <w:p w14:paraId="06A21882" w14:textId="77777777" w:rsidR="00C215E0" w:rsidRPr="005D7C1A" w:rsidRDefault="00C215E0" w:rsidP="00C215E0">
            <w:pPr>
              <w:pStyle w:val="BodyText"/>
              <w:spacing w:after="0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215E0" w:rsidRPr="005D7C1A" w14:paraId="163B8B2E" w14:textId="77777777" w:rsidTr="00C215E0">
        <w:trPr>
          <w:trHeight w:val="80"/>
        </w:trPr>
        <w:tc>
          <w:tcPr>
            <w:tcW w:w="3150" w:type="dxa"/>
          </w:tcPr>
          <w:p w14:paraId="1D128261" w14:textId="25585EA8" w:rsidR="00C215E0" w:rsidRPr="00E55A88" w:rsidRDefault="00C215E0" w:rsidP="00C215E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C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6A2087CC" w14:textId="77777777" w:rsidR="00C215E0" w:rsidRPr="005D7C1A" w:rsidRDefault="00C215E0" w:rsidP="00C215E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067EAA" w14:textId="77777777" w:rsidR="00C215E0" w:rsidRPr="005D7C1A" w:rsidRDefault="00C215E0" w:rsidP="00C21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7D362CA0" w14:textId="77777777" w:rsidR="00C215E0" w:rsidRPr="005D7C1A" w:rsidRDefault="00C215E0" w:rsidP="00C215E0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5" w:type="dxa"/>
          </w:tcPr>
          <w:p w14:paraId="225AF37B" w14:textId="77777777" w:rsidR="00C215E0" w:rsidRPr="005D7C1A" w:rsidRDefault="00C215E0" w:rsidP="00C215E0">
            <w:pPr>
              <w:pStyle w:val="BodyText"/>
              <w:spacing w:after="0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E45F3" w:rsidRPr="005D7C1A" w14:paraId="4E7FA689" w14:textId="77777777" w:rsidTr="00D32B3D">
        <w:tc>
          <w:tcPr>
            <w:tcW w:w="3150" w:type="dxa"/>
          </w:tcPr>
          <w:p w14:paraId="731BF396" w14:textId="77777777" w:rsidR="00CE45F3" w:rsidRPr="00FC3BE5" w:rsidRDefault="00CE45F3" w:rsidP="00C215E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proofErr w:type="spellStart"/>
            <w:r w:rsidRPr="00FC3BE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Nexif</w:t>
            </w:r>
            <w:proofErr w:type="spellEnd"/>
            <w:r w:rsidRPr="00FC3BE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Ratch Energy Rayong Co., Ltd.</w:t>
            </w:r>
          </w:p>
          <w:p w14:paraId="3E795D99" w14:textId="77777777" w:rsidR="00D75E7C" w:rsidRDefault="00427AF5" w:rsidP="00EB338A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75E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="00CE45F3" w:rsidRPr="00D75E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CE45F3" w:rsidRPr="00D75E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บริษัทย่อยของ บริษัท อาร์เอ</w:t>
            </w:r>
            <w:r w:rsidR="00EB338A" w:rsidRPr="00D75E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ช</w:t>
            </w:r>
            <w:r w:rsidR="00D75E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</w:p>
          <w:p w14:paraId="7CA7F322" w14:textId="04BAF323" w:rsidR="00D75E7C" w:rsidRDefault="00D75E7C" w:rsidP="00EB338A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="00CE45F3" w:rsidRPr="00D75E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อินเตอร์เนชั่นแนล (สิงคโปร์)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</w:p>
          <w:p w14:paraId="4ADB21BA" w14:textId="21285BD5" w:rsidR="00CE45F3" w:rsidRPr="00D75E7C" w:rsidRDefault="00D75E7C" w:rsidP="00EB338A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="00CE45F3" w:rsidRPr="00D75E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คอร</w:t>
            </w:r>
            <w:r w:rsidR="00EB338A" w:rsidRPr="00D75E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์</w:t>
            </w:r>
            <w:r w:rsidR="00CE45F3" w:rsidRPr="00D75E7C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>ปอเรชั่น จำกัด)</w:t>
            </w:r>
          </w:p>
        </w:tc>
        <w:tc>
          <w:tcPr>
            <w:tcW w:w="1350" w:type="dxa"/>
          </w:tcPr>
          <w:p w14:paraId="1277315F" w14:textId="12B609ED" w:rsidR="00CE45F3" w:rsidRPr="005D7C1A" w:rsidRDefault="0001010D" w:rsidP="00C215E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E45F3" w:rsidRPr="005D7C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  <w:p w14:paraId="53A9BE5A" w14:textId="01ADD56B" w:rsidR="00CE45F3" w:rsidRPr="005D7C1A" w:rsidRDefault="00CE45F3" w:rsidP="00C215E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31F85E1C" w14:textId="320967A8" w:rsidR="00CE45F3" w:rsidRPr="005D7C1A" w:rsidRDefault="0001010D" w:rsidP="00C21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E45F3" w:rsidRPr="005D7C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  <w:tc>
          <w:tcPr>
            <w:tcW w:w="1535" w:type="dxa"/>
          </w:tcPr>
          <w:p w14:paraId="203F22BA" w14:textId="18DBFE5E" w:rsidR="00CE45F3" w:rsidRPr="005D7C1A" w:rsidRDefault="0001010D" w:rsidP="00C215E0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E45F3" w:rsidRPr="005D7C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E45F3"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</w:t>
            </w:r>
            <w:r w:rsidR="00CE45F3" w:rsidRPr="005D7C1A">
              <w:rPr>
                <w:rFonts w:asciiTheme="majorBidi" w:hAnsiTheme="majorBidi" w:cstheme="majorBidi"/>
                <w:sz w:val="30"/>
                <w:szCs w:val="30"/>
              </w:rPr>
              <w:t xml:space="preserve">BIBOR </w:t>
            </w:r>
            <w:r w:rsidR="00CE45F3"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01010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E45F3" w:rsidRPr="005D7C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E45F3"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</w:t>
            </w:r>
            <w:r w:rsidR="00CE45F3" w:rsidRPr="005D7C1A">
              <w:rPr>
                <w:rFonts w:asciiTheme="majorBidi" w:hAnsiTheme="majorBidi" w:cstheme="majorBidi"/>
                <w:sz w:val="30"/>
                <w:szCs w:val="30"/>
              </w:rPr>
              <w:t xml:space="preserve">THBFIX </w:t>
            </w:r>
          </w:p>
        </w:tc>
        <w:tc>
          <w:tcPr>
            <w:tcW w:w="2425" w:type="dxa"/>
          </w:tcPr>
          <w:p w14:paraId="31240925" w14:textId="6ED916CA" w:rsidR="00CE45F3" w:rsidRPr="005D7C1A" w:rsidRDefault="00CE45F3" w:rsidP="00C215E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รายไตรมาสภายในระยะเวลา 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5D7C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เดือนมีนาคม 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2583</w:t>
            </w:r>
          </w:p>
        </w:tc>
      </w:tr>
      <w:tr w:rsidR="00CE45F3" w:rsidRPr="005D7C1A" w14:paraId="5DFFA18D" w14:textId="77777777" w:rsidTr="00D32B3D">
        <w:tc>
          <w:tcPr>
            <w:tcW w:w="3150" w:type="dxa"/>
            <w:hideMark/>
          </w:tcPr>
          <w:p w14:paraId="781EDCC8" w14:textId="77777777" w:rsidR="00CE45F3" w:rsidRPr="005D7C1A" w:rsidRDefault="00CE45F3" w:rsidP="00C215E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</w:rPr>
              <w:t xml:space="preserve">PT </w:t>
            </w:r>
            <w:proofErr w:type="spellStart"/>
            <w:r w:rsidRPr="005D7C1A">
              <w:rPr>
                <w:rFonts w:asciiTheme="majorBidi" w:hAnsiTheme="majorBidi" w:cstheme="majorBidi"/>
                <w:sz w:val="30"/>
                <w:szCs w:val="30"/>
              </w:rPr>
              <w:t>Bajradaya</w:t>
            </w:r>
            <w:proofErr w:type="spellEnd"/>
            <w:r w:rsidRPr="005D7C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5D7C1A">
              <w:rPr>
                <w:rFonts w:asciiTheme="majorBidi" w:hAnsiTheme="majorBidi" w:cstheme="majorBidi"/>
                <w:sz w:val="30"/>
                <w:szCs w:val="30"/>
              </w:rPr>
              <w:t>Sentranusa</w:t>
            </w:r>
            <w:proofErr w:type="spellEnd"/>
          </w:p>
          <w:p w14:paraId="1224A44C" w14:textId="54DA8387" w:rsidR="00CE45F3" w:rsidRPr="005D7C1A" w:rsidRDefault="00CE45F3" w:rsidP="00C215E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5D7C1A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t>(</w:t>
            </w:r>
            <w:r w:rsidRPr="005D7C1A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 xml:space="preserve">บริษัทย่อยของ </w:t>
            </w:r>
            <w:r w:rsidRPr="005D7C1A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t>Fareast Renewable</w:t>
            </w:r>
            <w:r w:rsidRPr="005D7C1A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br/>
              <w:t xml:space="preserve">  </w:t>
            </w:r>
            <w:r w:rsidR="00D75E7C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t xml:space="preserve"> </w:t>
            </w:r>
            <w:r w:rsidRPr="005D7C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Development Pte. Ltd.</w:t>
            </w:r>
            <w:r w:rsidRPr="005D7C1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hideMark/>
          </w:tcPr>
          <w:p w14:paraId="258BFAE3" w14:textId="514DE7F1" w:rsidR="00CE45F3" w:rsidRPr="005D7C1A" w:rsidRDefault="0001010D" w:rsidP="00C215E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  <w:p w14:paraId="22BFB8E0" w14:textId="062495C8" w:rsidR="00CE45F3" w:rsidRPr="005D7C1A" w:rsidRDefault="00CE45F3" w:rsidP="00C215E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  <w:hideMark/>
          </w:tcPr>
          <w:p w14:paraId="302424DF" w14:textId="5739F114" w:rsidR="00CE45F3" w:rsidRPr="005D7C1A" w:rsidRDefault="0001010D" w:rsidP="00C21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E45F3" w:rsidRPr="005D7C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1535" w:type="dxa"/>
            <w:hideMark/>
          </w:tcPr>
          <w:p w14:paraId="75A73B07" w14:textId="51A022D2" w:rsidR="00CE45F3" w:rsidRPr="005D7C1A" w:rsidRDefault="00CE45F3" w:rsidP="00C215E0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</w:rPr>
              <w:t xml:space="preserve">LIBOR </w:t>
            </w: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  <w:hideMark/>
          </w:tcPr>
          <w:p w14:paraId="2B906857" w14:textId="5B99754F" w:rsidR="00CE45F3" w:rsidRPr="005D7C1A" w:rsidRDefault="00CE45F3" w:rsidP="00C215E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รายไตรมาสภายในระยะเวลา 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ตั้งแต่เดือนมีนาคม 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ถึงเดือนธันวาคม 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2579</w:t>
            </w:r>
          </w:p>
        </w:tc>
      </w:tr>
      <w:tr w:rsidR="00CE45F3" w:rsidRPr="005D7C1A" w14:paraId="2D711CB3" w14:textId="77777777" w:rsidTr="007A3A4E">
        <w:tc>
          <w:tcPr>
            <w:tcW w:w="3150" w:type="dxa"/>
          </w:tcPr>
          <w:p w14:paraId="1D3949CF" w14:textId="7B3E83F7" w:rsidR="00CE45F3" w:rsidRPr="005D7C1A" w:rsidRDefault="00CE45F3" w:rsidP="00C215E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D7C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2D73EDC9" w14:textId="26F69960" w:rsidR="00CE45F3" w:rsidRPr="005D7C1A" w:rsidRDefault="00CE45F3" w:rsidP="00C215E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602F2" w14:textId="1FF782B8" w:rsidR="00CE45F3" w:rsidRPr="004073DD" w:rsidRDefault="0001010D" w:rsidP="00C21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 w:rsidR="00CE45F3" w:rsidRPr="004073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</w:t>
            </w:r>
          </w:p>
        </w:tc>
        <w:tc>
          <w:tcPr>
            <w:tcW w:w="1535" w:type="dxa"/>
          </w:tcPr>
          <w:p w14:paraId="715BF054" w14:textId="632C1E58" w:rsidR="00CE45F3" w:rsidRPr="005D7C1A" w:rsidRDefault="00CE45F3" w:rsidP="00C215E0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6F1FAE5D" w14:textId="07BC7048" w:rsidR="00CE45F3" w:rsidRPr="005D7C1A" w:rsidRDefault="00CE45F3" w:rsidP="00C215E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CE45F3" w:rsidRPr="005D7C1A" w14:paraId="7BCDE798" w14:textId="77777777" w:rsidTr="007A3A4E">
        <w:tc>
          <w:tcPr>
            <w:tcW w:w="3150" w:type="dxa"/>
          </w:tcPr>
          <w:p w14:paraId="6766BCB1" w14:textId="360A180D" w:rsidR="00CE45F3" w:rsidRPr="005D7C1A" w:rsidRDefault="00CE45F3" w:rsidP="00C215E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C1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ค่าธรรมเนียมในการจัดหา</w:t>
            </w:r>
            <w:r w:rsidRPr="005D7C1A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</w:tcPr>
          <w:p w14:paraId="6B61BEF2" w14:textId="77777777" w:rsidR="00CE45F3" w:rsidRPr="005D7C1A" w:rsidRDefault="00CE45F3" w:rsidP="00C215E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E7324B" w14:textId="48EE731C" w:rsidR="00CE45F3" w:rsidRPr="004073DD" w:rsidRDefault="00CE45F3" w:rsidP="00C21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4073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936</w:t>
            </w:r>
            <w:r w:rsidRPr="004073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5" w:type="dxa"/>
          </w:tcPr>
          <w:p w14:paraId="03811BC6" w14:textId="77777777" w:rsidR="00CE45F3" w:rsidRPr="005D7C1A" w:rsidRDefault="00CE45F3" w:rsidP="00C215E0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0B133B12" w14:textId="77777777" w:rsidR="00CE45F3" w:rsidRPr="005D7C1A" w:rsidRDefault="00CE45F3" w:rsidP="00C215E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CE45F3" w:rsidRPr="005D7C1A" w14:paraId="246FEAAE" w14:textId="77777777" w:rsidTr="007A3A4E">
        <w:tc>
          <w:tcPr>
            <w:tcW w:w="3150" w:type="dxa"/>
          </w:tcPr>
          <w:p w14:paraId="253AAC0E" w14:textId="382A07CC" w:rsidR="00CE45F3" w:rsidRPr="005D7C1A" w:rsidRDefault="00CE45F3" w:rsidP="00C215E0">
            <w:pPr>
              <w:pStyle w:val="BodyText"/>
              <w:spacing w:after="0"/>
              <w:ind w:right="4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C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56E7560C" w14:textId="77777777" w:rsidR="00CE45F3" w:rsidRPr="005D7C1A" w:rsidRDefault="00CE45F3" w:rsidP="00C215E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DCF6B6" w14:textId="1C1A76A4" w:rsidR="00CE45F3" w:rsidRPr="004073DD" w:rsidRDefault="0001010D" w:rsidP="00C21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 w:rsidR="00CE45F3" w:rsidRPr="004073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660</w:t>
            </w:r>
          </w:p>
        </w:tc>
        <w:tc>
          <w:tcPr>
            <w:tcW w:w="1535" w:type="dxa"/>
          </w:tcPr>
          <w:p w14:paraId="4EF14A41" w14:textId="77777777" w:rsidR="00CE45F3" w:rsidRPr="005D7C1A" w:rsidRDefault="00CE45F3" w:rsidP="00C215E0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5" w:type="dxa"/>
          </w:tcPr>
          <w:p w14:paraId="19BA8AEA" w14:textId="77777777" w:rsidR="00CE45F3" w:rsidRPr="005D7C1A" w:rsidRDefault="00CE45F3" w:rsidP="00C215E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CE45F3" w:rsidRPr="005D7C1A" w14:paraId="2447A336" w14:textId="77777777" w:rsidTr="007A3A4E">
        <w:tc>
          <w:tcPr>
            <w:tcW w:w="3150" w:type="dxa"/>
          </w:tcPr>
          <w:p w14:paraId="748AED79" w14:textId="6D57E984" w:rsidR="00CE45F3" w:rsidRPr="005876F6" w:rsidRDefault="00CE45F3" w:rsidP="00C215E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  <w:r w:rsidRPr="005876F6">
              <w:rPr>
                <w:rFonts w:asciiTheme="majorBidi" w:hAnsiTheme="majorBidi" w:cstheme="majorBidi"/>
                <w:i/>
                <w:iCs/>
                <w:spacing w:val="-12"/>
                <w:sz w:val="30"/>
                <w:szCs w:val="30"/>
                <w:cs/>
              </w:rPr>
              <w:t>หัก</w:t>
            </w:r>
            <w:r w:rsidRPr="005876F6">
              <w:rPr>
                <w:rFonts w:asciiTheme="majorBidi" w:hAnsiTheme="majorBidi" w:cstheme="majorBidi"/>
                <w:i/>
                <w:iCs/>
                <w:spacing w:val="-12"/>
                <w:sz w:val="30"/>
                <w:szCs w:val="30"/>
              </w:rPr>
              <w:t xml:space="preserve"> </w:t>
            </w:r>
            <w:r w:rsidRPr="005876F6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14:paraId="10C53A1D" w14:textId="77777777" w:rsidR="00CE45F3" w:rsidRPr="005D7C1A" w:rsidRDefault="00CE45F3" w:rsidP="00C215E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532773" w14:textId="25A92902" w:rsidR="00CE45F3" w:rsidRPr="004073DD" w:rsidRDefault="00CE45F3" w:rsidP="00C21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4073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073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580</w:t>
            </w:r>
            <w:r w:rsidRPr="004073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5" w:type="dxa"/>
          </w:tcPr>
          <w:p w14:paraId="061D5A78" w14:textId="77777777" w:rsidR="00CE45F3" w:rsidRPr="005D7C1A" w:rsidRDefault="00CE45F3" w:rsidP="00C215E0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2F247274" w14:textId="77777777" w:rsidR="00CE45F3" w:rsidRPr="005D7C1A" w:rsidRDefault="00CE45F3" w:rsidP="00C215E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CE45F3" w:rsidRPr="005D7C1A" w14:paraId="6315680A" w14:textId="77777777" w:rsidTr="007A3A4E">
        <w:tc>
          <w:tcPr>
            <w:tcW w:w="3150" w:type="dxa"/>
            <w:hideMark/>
          </w:tcPr>
          <w:p w14:paraId="6B4D04A3" w14:textId="0E8E314D" w:rsidR="00CE45F3" w:rsidRPr="005D7C1A" w:rsidRDefault="00CE45F3" w:rsidP="00C215E0">
            <w:pPr>
              <w:pStyle w:val="BodyText"/>
              <w:spacing w:after="0"/>
              <w:ind w:right="-10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D7C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5D7C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5D7C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hideMark/>
          </w:tcPr>
          <w:p w14:paraId="04B7DFFF" w14:textId="77777777" w:rsidR="00CE45F3" w:rsidRPr="005D7C1A" w:rsidRDefault="00CE45F3" w:rsidP="00C215E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D18FA01" w14:textId="46F27066" w:rsidR="00CE45F3" w:rsidRPr="004073DD" w:rsidRDefault="0001010D" w:rsidP="00C21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  <w:r w:rsidR="00CE45F3" w:rsidRPr="004073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080</w:t>
            </w:r>
          </w:p>
        </w:tc>
        <w:tc>
          <w:tcPr>
            <w:tcW w:w="1535" w:type="dxa"/>
            <w:hideMark/>
          </w:tcPr>
          <w:p w14:paraId="623BACF6" w14:textId="77777777" w:rsidR="00CE45F3" w:rsidRPr="005D7C1A" w:rsidRDefault="00CE45F3" w:rsidP="00C215E0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425" w:type="dxa"/>
            <w:hideMark/>
          </w:tcPr>
          <w:p w14:paraId="266746D7" w14:textId="77777777" w:rsidR="00CE45F3" w:rsidRPr="005D7C1A" w:rsidRDefault="00CE45F3" w:rsidP="00C215E0">
            <w:pPr>
              <w:pStyle w:val="BodyText"/>
              <w:spacing w:after="0"/>
              <w:ind w:right="-10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CE45F3" w:rsidRPr="005D7C1A" w14:paraId="37712650" w14:textId="77777777" w:rsidTr="00505F10">
        <w:tc>
          <w:tcPr>
            <w:tcW w:w="3150" w:type="dxa"/>
          </w:tcPr>
          <w:p w14:paraId="2139D394" w14:textId="77777777" w:rsidR="00CE45F3" w:rsidRPr="005D7C1A" w:rsidRDefault="00CE45F3" w:rsidP="00C215E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</w:tcPr>
          <w:p w14:paraId="42768E89" w14:textId="77777777" w:rsidR="00CE45F3" w:rsidRPr="005D7C1A" w:rsidRDefault="00CE45F3" w:rsidP="00C215E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946F955" w14:textId="77777777" w:rsidR="00CE45F3" w:rsidRPr="005D7C1A" w:rsidRDefault="00CE45F3" w:rsidP="00C21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5" w:type="dxa"/>
          </w:tcPr>
          <w:p w14:paraId="12D80A5F" w14:textId="77777777" w:rsidR="00CE45F3" w:rsidRPr="005D7C1A" w:rsidRDefault="00CE45F3" w:rsidP="00C215E0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0512A5D9" w14:textId="77777777" w:rsidR="00CE45F3" w:rsidRPr="005D7C1A" w:rsidRDefault="00CE45F3" w:rsidP="00C215E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CE45F3" w:rsidRPr="005D7C1A" w14:paraId="2D0E9591" w14:textId="77777777" w:rsidTr="00505F10">
        <w:tc>
          <w:tcPr>
            <w:tcW w:w="3150" w:type="dxa"/>
            <w:hideMark/>
          </w:tcPr>
          <w:p w14:paraId="306DE05C" w14:textId="17D891D4" w:rsidR="00CE45F3" w:rsidRPr="005D7C1A" w:rsidRDefault="00CE45F3" w:rsidP="00C215E0">
            <w:pPr>
              <w:pStyle w:val="BodyText"/>
              <w:spacing w:after="0"/>
              <w:ind w:right="-17"/>
              <w:jc w:val="thaiDistribute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  <w:r w:rsidRPr="005D7C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เงินกู้ยืมจากกิจการอื่น</w:t>
            </w:r>
          </w:p>
        </w:tc>
        <w:tc>
          <w:tcPr>
            <w:tcW w:w="1350" w:type="dxa"/>
          </w:tcPr>
          <w:p w14:paraId="0244F22E" w14:textId="77777777" w:rsidR="00CE45F3" w:rsidRPr="005D7C1A" w:rsidRDefault="00CE45F3" w:rsidP="00C215E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hideMark/>
          </w:tcPr>
          <w:p w14:paraId="2A0B9080" w14:textId="77777777" w:rsidR="00CE45F3" w:rsidRPr="005D7C1A" w:rsidRDefault="00CE45F3" w:rsidP="00C21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5" w:type="dxa"/>
          </w:tcPr>
          <w:p w14:paraId="18B3446A" w14:textId="77777777" w:rsidR="00CE45F3" w:rsidRPr="005D7C1A" w:rsidRDefault="00CE45F3" w:rsidP="00C215E0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30544CAF" w14:textId="77777777" w:rsidR="00CE45F3" w:rsidRPr="005D7C1A" w:rsidRDefault="00CE45F3" w:rsidP="00C215E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CE45F3" w:rsidRPr="005D7C1A" w14:paraId="3BE35463" w14:textId="77777777" w:rsidTr="00505F10">
        <w:tc>
          <w:tcPr>
            <w:tcW w:w="3150" w:type="dxa"/>
            <w:hideMark/>
          </w:tcPr>
          <w:p w14:paraId="238C93CD" w14:textId="5F987FA9" w:rsidR="00CE45F3" w:rsidRPr="005D7C1A" w:rsidRDefault="00CE45F3" w:rsidP="00C215E0">
            <w:pPr>
              <w:pStyle w:val="BodyText"/>
              <w:spacing w:after="0"/>
              <w:ind w:right="-107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สหโคเจน (ชลบุรี) จำกัด </w:t>
            </w: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(มหาชน)</w:t>
            </w:r>
          </w:p>
        </w:tc>
        <w:tc>
          <w:tcPr>
            <w:tcW w:w="1350" w:type="dxa"/>
          </w:tcPr>
          <w:p w14:paraId="630ED4D2" w14:textId="786650C1" w:rsidR="00CE45F3" w:rsidRPr="005D7C1A" w:rsidRDefault="00CE45F3" w:rsidP="00C215E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ตามที่ระบุ</w:t>
            </w: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ในสัญญา</w:t>
            </w:r>
          </w:p>
        </w:tc>
        <w:tc>
          <w:tcPr>
            <w:tcW w:w="990" w:type="dxa"/>
            <w:hideMark/>
          </w:tcPr>
          <w:p w14:paraId="4B0762B7" w14:textId="64017B67" w:rsidR="00CE45F3" w:rsidRPr="005D7C1A" w:rsidRDefault="0001010D" w:rsidP="00C21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535" w:type="dxa"/>
          </w:tcPr>
          <w:p w14:paraId="7562EBEE" w14:textId="646CC45D" w:rsidR="00CE45F3" w:rsidRPr="005D7C1A" w:rsidRDefault="00683908" w:rsidP="00C215E0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</w:tcPr>
          <w:p w14:paraId="6F02076A" w14:textId="6AD31AAC" w:rsidR="00CE45F3" w:rsidRPr="005D7C1A" w:rsidRDefault="00CE45F3" w:rsidP="00C215E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ภายในปี 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ถึงปี 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2570</w:t>
            </w:r>
            <w:r w:rsidRPr="005D7C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458C8" w:rsidRPr="005D7C1A" w14:paraId="1CBB2DCC" w14:textId="77777777" w:rsidTr="00505F10">
        <w:tc>
          <w:tcPr>
            <w:tcW w:w="3150" w:type="dxa"/>
            <w:hideMark/>
          </w:tcPr>
          <w:p w14:paraId="7FC099B2" w14:textId="11977154" w:rsidR="00B458C8" w:rsidRPr="006D37D0" w:rsidRDefault="00B458C8" w:rsidP="00C215E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D37D0">
              <w:rPr>
                <w:rFonts w:asciiTheme="majorBidi" w:hAnsiTheme="majorBidi" w:cstheme="majorBidi"/>
                <w:sz w:val="30"/>
                <w:szCs w:val="30"/>
              </w:rPr>
              <w:t xml:space="preserve">Fareast Renewable Development </w:t>
            </w:r>
            <w:r w:rsidR="00C215E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6D37D0">
              <w:rPr>
                <w:rFonts w:asciiTheme="majorBidi" w:hAnsiTheme="majorBidi" w:cstheme="majorBidi"/>
                <w:sz w:val="30"/>
                <w:szCs w:val="30"/>
              </w:rPr>
              <w:t>Pte. Ltd.</w:t>
            </w:r>
          </w:p>
          <w:p w14:paraId="37231B18" w14:textId="77777777" w:rsidR="007B6B4F" w:rsidRPr="007B6B4F" w:rsidRDefault="00B458C8" w:rsidP="00C215E0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6B4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(</w:t>
            </w:r>
            <w:r w:rsidRPr="007B6B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บริษัทย่อยของบริษัท อาร์เอช</w:t>
            </w:r>
          </w:p>
          <w:p w14:paraId="16DAB7DE" w14:textId="395C1E12" w:rsidR="007B6B4F" w:rsidRPr="007B6B4F" w:rsidRDefault="007B6B4F" w:rsidP="00C215E0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6B4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  <w:r w:rsidR="00B458C8" w:rsidRPr="007B6B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อินเตอร์เนชั่นแนล</w:t>
            </w:r>
            <w:r w:rsidR="00B458C8" w:rsidRPr="007B6B4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(</w:t>
            </w:r>
            <w:r w:rsidR="00B458C8" w:rsidRPr="007B6B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สิงคโปร์)</w:t>
            </w:r>
          </w:p>
          <w:p w14:paraId="1B291C94" w14:textId="2BFD052C" w:rsidR="00B458C8" w:rsidRPr="007B6B4F" w:rsidRDefault="007B6B4F" w:rsidP="00C215E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6B4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="00B458C8" w:rsidRPr="007B6B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คอร์ปอเรชั่น จำกัด)</w:t>
            </w:r>
          </w:p>
        </w:tc>
        <w:tc>
          <w:tcPr>
            <w:tcW w:w="1350" w:type="dxa"/>
          </w:tcPr>
          <w:p w14:paraId="133A1F9A" w14:textId="54E99F47" w:rsidR="00B458C8" w:rsidRPr="006D37D0" w:rsidRDefault="0001010D" w:rsidP="00C215E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801B9" w:rsidRPr="006D37D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1010D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B458C8" w:rsidRPr="006D37D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B458C8" w:rsidRPr="006D37D0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  <w:hideMark/>
          </w:tcPr>
          <w:p w14:paraId="37DB1583" w14:textId="172EC892" w:rsidR="00B458C8" w:rsidRPr="006D37D0" w:rsidRDefault="0001010D" w:rsidP="00C21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535" w:type="dxa"/>
          </w:tcPr>
          <w:p w14:paraId="6AD50FC4" w14:textId="41380267" w:rsidR="00B458C8" w:rsidRPr="006D37D0" w:rsidRDefault="00B458C8" w:rsidP="00C215E0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7D0">
              <w:rPr>
                <w:rFonts w:asciiTheme="majorBidi" w:hAnsiTheme="majorBidi" w:cstheme="majorBidi"/>
                <w:sz w:val="30"/>
                <w:szCs w:val="30"/>
              </w:rPr>
              <w:t xml:space="preserve">SOFR </w:t>
            </w:r>
            <w:r w:rsidRPr="006D37D0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</w:tcPr>
          <w:p w14:paraId="0ACAAF7E" w14:textId="3950D2E4" w:rsidR="00B458C8" w:rsidRPr="006D37D0" w:rsidRDefault="00B458C8" w:rsidP="00C215E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7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D37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D37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เดือนพฤศจิกายน ปี 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</w:tr>
      <w:tr w:rsidR="00A03AA6" w:rsidRPr="005D7C1A" w14:paraId="3E75F3B6" w14:textId="77777777" w:rsidTr="00505F10">
        <w:tc>
          <w:tcPr>
            <w:tcW w:w="3150" w:type="dxa"/>
          </w:tcPr>
          <w:p w14:paraId="78690293" w14:textId="77777777" w:rsidR="00A03AA6" w:rsidRPr="006D37D0" w:rsidRDefault="00A03AA6" w:rsidP="00C215E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94C965" w14:textId="77777777" w:rsidR="00A03AA6" w:rsidRPr="0001010D" w:rsidRDefault="00A03AA6" w:rsidP="00C215E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FF1B9B" w14:textId="77777777" w:rsidR="00A03AA6" w:rsidRPr="0001010D" w:rsidRDefault="00A03AA6" w:rsidP="00C21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0AD2E327" w14:textId="77777777" w:rsidR="00A03AA6" w:rsidRPr="006D37D0" w:rsidRDefault="00A03AA6" w:rsidP="00C215E0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5760FA7A" w14:textId="77777777" w:rsidR="00A03AA6" w:rsidRPr="006D37D0" w:rsidRDefault="00A03AA6" w:rsidP="00C215E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03AA6" w:rsidRPr="005D7C1A" w14:paraId="5FFA7184" w14:textId="77777777" w:rsidTr="00505F10">
        <w:tc>
          <w:tcPr>
            <w:tcW w:w="3150" w:type="dxa"/>
          </w:tcPr>
          <w:p w14:paraId="35D0D7BC" w14:textId="77777777" w:rsidR="00A03AA6" w:rsidRPr="006D37D0" w:rsidRDefault="00A03AA6" w:rsidP="00C215E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F125DC" w14:textId="77777777" w:rsidR="00A03AA6" w:rsidRPr="0001010D" w:rsidRDefault="00A03AA6" w:rsidP="00C215E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46253D" w14:textId="77777777" w:rsidR="00A03AA6" w:rsidRPr="0001010D" w:rsidRDefault="00A03AA6" w:rsidP="00C21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430F7777" w14:textId="77777777" w:rsidR="00A03AA6" w:rsidRPr="006D37D0" w:rsidRDefault="00A03AA6" w:rsidP="00C215E0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4366F60F" w14:textId="77777777" w:rsidR="00A03AA6" w:rsidRPr="006D37D0" w:rsidRDefault="00A03AA6" w:rsidP="00C215E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72ADE" w:rsidRPr="005D7C1A" w14:paraId="46A3675E" w14:textId="77777777" w:rsidTr="00505F10">
        <w:tc>
          <w:tcPr>
            <w:tcW w:w="3150" w:type="dxa"/>
          </w:tcPr>
          <w:p w14:paraId="772C22CD" w14:textId="77777777" w:rsidR="00872ADE" w:rsidRPr="006D37D0" w:rsidRDefault="00872ADE" w:rsidP="00C215E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3FFE37" w14:textId="77777777" w:rsidR="00872ADE" w:rsidRPr="0001010D" w:rsidRDefault="00872ADE" w:rsidP="00C215E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088BF9" w14:textId="77777777" w:rsidR="00872ADE" w:rsidRPr="0001010D" w:rsidRDefault="00872ADE" w:rsidP="00C21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57EEC35F" w14:textId="77777777" w:rsidR="00872ADE" w:rsidRPr="006D37D0" w:rsidRDefault="00872ADE" w:rsidP="00C215E0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7DC9ED59" w14:textId="77777777" w:rsidR="00872ADE" w:rsidRPr="006D37D0" w:rsidRDefault="00872ADE" w:rsidP="00C215E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72ADE" w:rsidRPr="005D7C1A" w14:paraId="1584C99B" w14:textId="77777777" w:rsidTr="00505F10">
        <w:tc>
          <w:tcPr>
            <w:tcW w:w="3150" w:type="dxa"/>
          </w:tcPr>
          <w:p w14:paraId="458588BF" w14:textId="77777777" w:rsidR="00872ADE" w:rsidRPr="006D37D0" w:rsidRDefault="00872ADE" w:rsidP="00C215E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DBD730" w14:textId="77777777" w:rsidR="00872ADE" w:rsidRPr="0001010D" w:rsidRDefault="00872ADE" w:rsidP="00C215E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DB1112" w14:textId="77777777" w:rsidR="00872ADE" w:rsidRPr="0001010D" w:rsidRDefault="00872ADE" w:rsidP="00C21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692AC810" w14:textId="77777777" w:rsidR="00872ADE" w:rsidRPr="006D37D0" w:rsidRDefault="00872ADE" w:rsidP="00C215E0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2949F690" w14:textId="77777777" w:rsidR="00872ADE" w:rsidRPr="006D37D0" w:rsidRDefault="00872ADE" w:rsidP="00C215E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B6B4F" w:rsidRPr="005D7C1A" w14:paraId="19548431" w14:textId="77777777" w:rsidTr="00505F10">
        <w:tc>
          <w:tcPr>
            <w:tcW w:w="3150" w:type="dxa"/>
          </w:tcPr>
          <w:p w14:paraId="24F7B32D" w14:textId="7995F62A" w:rsidR="007B6B4F" w:rsidRPr="006D37D0" w:rsidRDefault="007B6B4F" w:rsidP="007B6B4F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5D7C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350" w:type="dxa"/>
          </w:tcPr>
          <w:p w14:paraId="4DA196B8" w14:textId="77777777" w:rsidR="007B6B4F" w:rsidRPr="006D37D0" w:rsidRDefault="007B6B4F" w:rsidP="007B6B4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1FF4B9" w14:textId="77777777" w:rsidR="007B6B4F" w:rsidRPr="006D37D0" w:rsidRDefault="007B6B4F" w:rsidP="007B6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23FC3BEB" w14:textId="77777777" w:rsidR="007B6B4F" w:rsidRPr="006D37D0" w:rsidRDefault="007B6B4F" w:rsidP="007B6B4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1E9370A1" w14:textId="77777777" w:rsidR="007B6B4F" w:rsidRPr="006D37D0" w:rsidRDefault="007B6B4F" w:rsidP="007B6B4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B6B4F" w:rsidRPr="005D7C1A" w14:paraId="080D81EE" w14:textId="77777777" w:rsidTr="00505F10">
        <w:tc>
          <w:tcPr>
            <w:tcW w:w="3150" w:type="dxa"/>
          </w:tcPr>
          <w:p w14:paraId="53D8A75A" w14:textId="1B226C98" w:rsidR="007B6B4F" w:rsidRPr="005D7C1A" w:rsidRDefault="007B6B4F" w:rsidP="007B6B4F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C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</w:tcPr>
          <w:p w14:paraId="39990309" w14:textId="77777777" w:rsidR="007B6B4F" w:rsidRPr="005D7C1A" w:rsidRDefault="007B6B4F" w:rsidP="007B6B4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E1633DB" w14:textId="77777777" w:rsidR="007B6B4F" w:rsidRPr="005D7C1A" w:rsidRDefault="007B6B4F" w:rsidP="007B6B4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5" w:type="dxa"/>
          </w:tcPr>
          <w:p w14:paraId="74D02C40" w14:textId="77777777" w:rsidR="007B6B4F" w:rsidRPr="005D7C1A" w:rsidRDefault="007B6B4F" w:rsidP="007B6B4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713E8F54" w14:textId="77777777" w:rsidR="007B6B4F" w:rsidRPr="005D7C1A" w:rsidRDefault="007B6B4F" w:rsidP="007B6B4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B6B4F" w:rsidRPr="005D7C1A" w14:paraId="699B2E0E" w14:textId="77777777" w:rsidTr="00505F10">
        <w:tc>
          <w:tcPr>
            <w:tcW w:w="3150" w:type="dxa"/>
            <w:hideMark/>
          </w:tcPr>
          <w:p w14:paraId="7F7356B9" w14:textId="77777777" w:rsidR="007B6B4F" w:rsidRPr="005D7C1A" w:rsidRDefault="007B6B4F" w:rsidP="007B6B4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093E370B" w14:textId="78F5FECE" w:rsidR="007B6B4F" w:rsidRPr="005D7C1A" w:rsidRDefault="007B6B4F" w:rsidP="007B6B4F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66A48E4" w14:textId="37D55986" w:rsidR="007B6B4F" w:rsidRPr="005D7C1A" w:rsidRDefault="0001010D" w:rsidP="007B6B4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B6B4F" w:rsidRPr="005D7C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  <w:p w14:paraId="32D26196" w14:textId="167B3330" w:rsidR="007B6B4F" w:rsidRPr="005D7C1A" w:rsidRDefault="007B6B4F" w:rsidP="007B6B4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4BF680FF" w14:textId="68591870" w:rsidR="007B6B4F" w:rsidRPr="005D7C1A" w:rsidRDefault="0001010D" w:rsidP="007B6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B6B4F" w:rsidRPr="005D7C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535" w:type="dxa"/>
          </w:tcPr>
          <w:p w14:paraId="4ABF97BE" w14:textId="3910E3E0" w:rsidR="007B6B4F" w:rsidRPr="005D7C1A" w:rsidRDefault="0001010D" w:rsidP="007B6B4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B6B4F" w:rsidRPr="005D7C1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1010D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7B6B4F" w:rsidRPr="005D7C1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101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B6B4F" w:rsidRPr="005D7C1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1010D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2425" w:type="dxa"/>
          </w:tcPr>
          <w:p w14:paraId="332D3D73" w14:textId="7C3749B0" w:rsidR="007B6B4F" w:rsidRPr="005D7C1A" w:rsidRDefault="007B6B4F" w:rsidP="007B6B4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C1A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หุ้นกู้มีอายุ </w:t>
            </w:r>
            <w:r w:rsidR="0001010D" w:rsidRPr="0001010D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3</w:t>
            </w:r>
            <w:r w:rsidRPr="005D7C1A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</w:t>
            </w:r>
            <w:r w:rsidR="0001010D" w:rsidRPr="0001010D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5</w:t>
            </w:r>
            <w:r w:rsidRPr="005D7C1A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</w:t>
            </w:r>
            <w:r w:rsidR="0001010D" w:rsidRPr="0001010D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10</w:t>
            </w:r>
            <w:r w:rsidRPr="005D7C1A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 </w:t>
            </w:r>
            <w:r w:rsidRPr="005D7C1A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ปี และ </w:t>
            </w:r>
            <w:r w:rsidR="0001010D" w:rsidRPr="0001010D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15</w:t>
            </w:r>
            <w:r w:rsidRPr="005D7C1A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="0001010D" w:rsidRPr="0001010D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2566</w:t>
            </w:r>
            <w:r w:rsidRPr="005D7C1A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</w:t>
            </w:r>
            <w:r w:rsidR="0001010D" w:rsidRPr="0001010D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2568</w:t>
            </w:r>
            <w:r w:rsidRPr="005D7C1A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</w:t>
            </w:r>
            <w:r w:rsidR="0001010D" w:rsidRPr="0001010D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2573</w:t>
            </w:r>
            <w:r w:rsidRPr="005D7C1A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และปี </w:t>
            </w:r>
            <w:r w:rsidR="0001010D" w:rsidRPr="0001010D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2578</w:t>
            </w:r>
            <w:r w:rsidRPr="005D7C1A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7B6B4F" w:rsidRPr="005D7C1A" w14:paraId="37A07AAB" w14:textId="77777777" w:rsidTr="00505F10">
        <w:tc>
          <w:tcPr>
            <w:tcW w:w="3150" w:type="dxa"/>
            <w:hideMark/>
          </w:tcPr>
          <w:p w14:paraId="790BF317" w14:textId="09CFDCCA" w:rsidR="007B6B4F" w:rsidRPr="005D7C1A" w:rsidRDefault="007B6B4F" w:rsidP="007B6B4F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อาร์เอช อินเตอร์เนชั่นแนล</w:t>
            </w: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(สิงคโปร์) คอร์ปอเรชั่น จำกัด</w:t>
            </w:r>
          </w:p>
        </w:tc>
        <w:tc>
          <w:tcPr>
            <w:tcW w:w="1350" w:type="dxa"/>
          </w:tcPr>
          <w:p w14:paraId="082A1EC2" w14:textId="682C5963" w:rsidR="007B6B4F" w:rsidRPr="005D7C1A" w:rsidRDefault="0001010D" w:rsidP="007B6B4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300</w:t>
            </w:r>
            <w:r w:rsidR="007B6B4F" w:rsidRPr="005D7C1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7B6B4F"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</w:tcPr>
          <w:p w14:paraId="52EABEE9" w14:textId="00565D87" w:rsidR="007B6B4F" w:rsidRPr="005D7C1A" w:rsidRDefault="0001010D" w:rsidP="007B6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7B6B4F" w:rsidRPr="005D7C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</w:rPr>
              <w:t>369</w:t>
            </w:r>
          </w:p>
        </w:tc>
        <w:tc>
          <w:tcPr>
            <w:tcW w:w="1535" w:type="dxa"/>
          </w:tcPr>
          <w:p w14:paraId="12AAC099" w14:textId="43F72E93" w:rsidR="007B6B4F" w:rsidRPr="005D7C1A" w:rsidRDefault="0001010D" w:rsidP="007B6B4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B6B4F"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010D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425" w:type="dxa"/>
          </w:tcPr>
          <w:p w14:paraId="3BAB59CA" w14:textId="507B57D2" w:rsidR="007B6B4F" w:rsidRPr="005D7C1A" w:rsidRDefault="007B6B4F" w:rsidP="007B6B4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หุ้นกู้มีอายุ 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2571</w:t>
            </w:r>
          </w:p>
        </w:tc>
      </w:tr>
      <w:tr w:rsidR="007B6B4F" w:rsidRPr="005D7C1A" w14:paraId="1F823F19" w14:textId="77777777" w:rsidTr="007A3A4E">
        <w:tc>
          <w:tcPr>
            <w:tcW w:w="3150" w:type="dxa"/>
          </w:tcPr>
          <w:p w14:paraId="228EB542" w14:textId="3427843B" w:rsidR="007B6B4F" w:rsidRPr="005D7C1A" w:rsidRDefault="007B6B4F" w:rsidP="007B6B4F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อาร์เอช อินเตอร์เนชั่นแนล</w:t>
            </w: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(สิงคโปร์) คอร์ปอเรชั่น จำกัด</w:t>
            </w:r>
          </w:p>
        </w:tc>
        <w:tc>
          <w:tcPr>
            <w:tcW w:w="1350" w:type="dxa"/>
          </w:tcPr>
          <w:p w14:paraId="57CC7539" w14:textId="67A089D1" w:rsidR="007B6B4F" w:rsidRPr="005D7C1A" w:rsidRDefault="0001010D" w:rsidP="007B6B4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7B6B4F" w:rsidRPr="005D7C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7B6B4F" w:rsidRPr="005D7C1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7B6B4F"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ล้านเยน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9B9FA26" w14:textId="25CD7294" w:rsidR="007B6B4F" w:rsidRPr="005D7C1A" w:rsidRDefault="0001010D" w:rsidP="007B6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B6B4F" w:rsidRPr="005D7C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</w:rPr>
              <w:t>930</w:t>
            </w:r>
          </w:p>
        </w:tc>
        <w:tc>
          <w:tcPr>
            <w:tcW w:w="1535" w:type="dxa"/>
          </w:tcPr>
          <w:p w14:paraId="4EBE79F7" w14:textId="13DF4B61" w:rsidR="007B6B4F" w:rsidRPr="005D7C1A" w:rsidRDefault="0001010D" w:rsidP="007B6B4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B6B4F"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010D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425" w:type="dxa"/>
          </w:tcPr>
          <w:p w14:paraId="7C59E3BA" w14:textId="05FADB4A" w:rsidR="007B6B4F" w:rsidRPr="005D7C1A" w:rsidRDefault="007B6B4F" w:rsidP="007B6B4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หุ้นกู้มีอายุ 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7B6B4F" w:rsidRPr="005D7C1A" w14:paraId="5DB573C1" w14:textId="77777777" w:rsidTr="007A3A4E">
        <w:trPr>
          <w:trHeight w:val="200"/>
        </w:trPr>
        <w:tc>
          <w:tcPr>
            <w:tcW w:w="3150" w:type="dxa"/>
          </w:tcPr>
          <w:p w14:paraId="0080E284" w14:textId="77777777" w:rsidR="007B6B4F" w:rsidRPr="005D7C1A" w:rsidRDefault="007B6B4F" w:rsidP="007B6B4F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62BB648B" w14:textId="6B7E8F22" w:rsidR="007B6B4F" w:rsidRPr="005D7C1A" w:rsidRDefault="007B6B4F" w:rsidP="007B6B4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350" w:type="dxa"/>
          </w:tcPr>
          <w:p w14:paraId="248162F7" w14:textId="10AE3806" w:rsidR="007B6B4F" w:rsidRPr="005D7C1A" w:rsidRDefault="0001010D" w:rsidP="007B6B4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B6B4F" w:rsidRPr="005D7C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  <w:p w14:paraId="4A0D06C1" w14:textId="12BE71E1" w:rsidR="007B6B4F" w:rsidRPr="005D7C1A" w:rsidRDefault="007B6B4F" w:rsidP="007B6B4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0C90748" w14:textId="729B5AF6" w:rsidR="007B6B4F" w:rsidRPr="005D7C1A" w:rsidRDefault="0001010D" w:rsidP="007B6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B6B4F" w:rsidRPr="005D7C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  <w:tc>
          <w:tcPr>
            <w:tcW w:w="1535" w:type="dxa"/>
          </w:tcPr>
          <w:p w14:paraId="6B2947F2" w14:textId="53A1A077" w:rsidR="007B6B4F" w:rsidRPr="005D7C1A" w:rsidRDefault="0001010D" w:rsidP="007B6B4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B6B4F" w:rsidRPr="005D7C1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1010D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7B6B4F" w:rsidRPr="005D7C1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1010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B6B4F" w:rsidRPr="005D7C1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1010D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425" w:type="dxa"/>
          </w:tcPr>
          <w:p w14:paraId="29B9F33F" w14:textId="6DE691AF" w:rsidR="007B6B4F" w:rsidRPr="00464C3A" w:rsidRDefault="007B6B4F" w:rsidP="00464C3A">
            <w:pPr>
              <w:pStyle w:val="BodyText"/>
              <w:tabs>
                <w:tab w:val="clear" w:pos="1871"/>
                <w:tab w:val="clear" w:pos="2580"/>
                <w:tab w:val="left" w:pos="1599"/>
                <w:tab w:val="left" w:pos="1869"/>
              </w:tabs>
              <w:spacing w:after="0"/>
              <w:ind w:right="-16"/>
              <w:jc w:val="thaiDistribute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464C3A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หุ้นกู้มีอายุ </w:t>
            </w:r>
            <w:r w:rsidR="0001010D" w:rsidRPr="00464C3A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3</w:t>
            </w:r>
            <w:r w:rsidRPr="00464C3A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</w:t>
            </w:r>
            <w:r w:rsidR="0001010D" w:rsidRPr="00464C3A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7</w:t>
            </w:r>
            <w:r w:rsidRPr="00464C3A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และ</w:t>
            </w:r>
            <w:r w:rsidRPr="00464C3A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 </w:t>
            </w:r>
            <w:r w:rsidR="0001010D" w:rsidRPr="00464C3A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10</w:t>
            </w:r>
            <w:r w:rsidRPr="00464C3A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 </w:t>
            </w:r>
            <w:r w:rsidRPr="00464C3A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ปี และครบกำหนดไถ่ถอนใน</w:t>
            </w:r>
            <w:r w:rsidR="00464C3A">
              <w:rPr>
                <w:rFonts w:asciiTheme="majorBidi" w:hAnsiTheme="majorBidi" w:cstheme="majorBidi"/>
                <w:spacing w:val="-10"/>
                <w:sz w:val="30"/>
                <w:szCs w:val="30"/>
              </w:rPr>
              <w:br/>
            </w:r>
            <w:r w:rsidRPr="00464C3A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ปี</w:t>
            </w:r>
            <w:r w:rsidR="00464C3A" w:rsidRPr="00464C3A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 </w:t>
            </w:r>
            <w:r w:rsidR="0001010D" w:rsidRPr="00464C3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464C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  <w:r w:rsidR="0001010D" w:rsidRPr="00464C3A">
              <w:rPr>
                <w:rFonts w:asciiTheme="majorBidi" w:hAnsiTheme="majorBidi" w:cstheme="majorBidi"/>
                <w:sz w:val="30"/>
                <w:szCs w:val="30"/>
              </w:rPr>
              <w:t>2572</w:t>
            </w:r>
            <w:r w:rsidRPr="00464C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และปี </w:t>
            </w:r>
            <w:r w:rsidR="0001010D" w:rsidRPr="00464C3A">
              <w:rPr>
                <w:rFonts w:asciiTheme="majorBidi" w:hAnsiTheme="majorBidi" w:cstheme="majorBidi"/>
                <w:sz w:val="30"/>
                <w:szCs w:val="30"/>
              </w:rPr>
              <w:t>2575</w:t>
            </w:r>
            <w:r w:rsidRPr="00464C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7B6B4F" w:rsidRPr="005D7C1A" w14:paraId="2EB34B45" w14:textId="77777777" w:rsidTr="009173CE">
        <w:tc>
          <w:tcPr>
            <w:tcW w:w="3150" w:type="dxa"/>
            <w:hideMark/>
          </w:tcPr>
          <w:p w14:paraId="03BAD5A7" w14:textId="7436FE8D" w:rsidR="007B6B4F" w:rsidRPr="005D7C1A" w:rsidRDefault="007B6B4F" w:rsidP="007B6B4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5D7C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582199F3" w14:textId="0FD53F57" w:rsidR="007B6B4F" w:rsidRPr="005D7C1A" w:rsidRDefault="007B6B4F" w:rsidP="007B6B4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1C1BEBA0" w14:textId="3AF8FAC4" w:rsidR="007B6B4F" w:rsidRPr="005D7C1A" w:rsidRDefault="0001010D" w:rsidP="007B6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7B6B4F" w:rsidRPr="005D7C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949</w:t>
            </w:r>
          </w:p>
        </w:tc>
        <w:tc>
          <w:tcPr>
            <w:tcW w:w="1535" w:type="dxa"/>
          </w:tcPr>
          <w:p w14:paraId="762B25A0" w14:textId="5B0F4431" w:rsidR="007B6B4F" w:rsidRPr="005D7C1A" w:rsidRDefault="007B6B4F" w:rsidP="007B6B4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704F566B" w14:textId="73B7E3EA" w:rsidR="007B6B4F" w:rsidRPr="005D7C1A" w:rsidRDefault="007B6B4F" w:rsidP="007B6B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7B6B4F" w:rsidRPr="005D7C1A" w14:paraId="2AE3B4A9" w14:textId="77777777" w:rsidTr="009173CE">
        <w:tc>
          <w:tcPr>
            <w:tcW w:w="3150" w:type="dxa"/>
            <w:vAlign w:val="bottom"/>
          </w:tcPr>
          <w:p w14:paraId="2F5B6E69" w14:textId="4735D959" w:rsidR="007B6B4F" w:rsidRPr="005D7C1A" w:rsidRDefault="007B6B4F" w:rsidP="007B6B4F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D7C1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ค่าธรรมเนียมในการจัดหา</w:t>
            </w:r>
            <w:r w:rsidRPr="005D7C1A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  <w:vAlign w:val="bottom"/>
            <w:hideMark/>
          </w:tcPr>
          <w:p w14:paraId="61A76B8A" w14:textId="77777777" w:rsidR="007B6B4F" w:rsidRPr="005D7C1A" w:rsidRDefault="007B6B4F" w:rsidP="007B6B4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D56C37" w14:textId="219A73A3" w:rsidR="007B6B4F" w:rsidRPr="005D7C1A" w:rsidRDefault="007B6B4F" w:rsidP="007B6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5D7C1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5" w:type="dxa"/>
            <w:vAlign w:val="bottom"/>
            <w:hideMark/>
          </w:tcPr>
          <w:p w14:paraId="0CA56714" w14:textId="77777777" w:rsidR="007B6B4F" w:rsidRPr="005D7C1A" w:rsidRDefault="007B6B4F" w:rsidP="007B6B4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  <w:vAlign w:val="bottom"/>
            <w:hideMark/>
          </w:tcPr>
          <w:p w14:paraId="40702FB9" w14:textId="77777777" w:rsidR="007B6B4F" w:rsidRPr="005D7C1A" w:rsidRDefault="007B6B4F" w:rsidP="007B6B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pacing w:val="-10"/>
                <w:sz w:val="30"/>
                <w:szCs w:val="30"/>
                <w:highlight w:val="yellow"/>
              </w:rPr>
            </w:pPr>
          </w:p>
        </w:tc>
      </w:tr>
      <w:tr w:rsidR="007B6B4F" w:rsidRPr="005D7C1A" w14:paraId="68081D47" w14:textId="77777777" w:rsidTr="009173CE">
        <w:tc>
          <w:tcPr>
            <w:tcW w:w="3150" w:type="dxa"/>
            <w:hideMark/>
          </w:tcPr>
          <w:p w14:paraId="7C9672CF" w14:textId="7A568CF1" w:rsidR="007B6B4F" w:rsidRPr="005D7C1A" w:rsidRDefault="007B6B4F" w:rsidP="007B6B4F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5D7C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hideMark/>
          </w:tcPr>
          <w:p w14:paraId="32BF70FA" w14:textId="77777777" w:rsidR="007B6B4F" w:rsidRPr="005D7C1A" w:rsidRDefault="007B6B4F" w:rsidP="007B6B4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55DF15F" w14:textId="255A45B1" w:rsidR="007B6B4F" w:rsidRPr="005D7C1A" w:rsidRDefault="0001010D" w:rsidP="007B6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7B6B4F" w:rsidRPr="005D7C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919</w:t>
            </w:r>
          </w:p>
        </w:tc>
        <w:tc>
          <w:tcPr>
            <w:tcW w:w="1535" w:type="dxa"/>
            <w:hideMark/>
          </w:tcPr>
          <w:p w14:paraId="3001BF73" w14:textId="77777777" w:rsidR="007B6B4F" w:rsidRPr="005D7C1A" w:rsidRDefault="007B6B4F" w:rsidP="007B6B4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  <w:hideMark/>
          </w:tcPr>
          <w:p w14:paraId="4E1A7505" w14:textId="77777777" w:rsidR="007B6B4F" w:rsidRPr="005D7C1A" w:rsidRDefault="007B6B4F" w:rsidP="007B6B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7B6B4F" w:rsidRPr="005D7C1A" w14:paraId="776A27CC" w14:textId="77777777" w:rsidTr="009173CE">
        <w:tc>
          <w:tcPr>
            <w:tcW w:w="3150" w:type="dxa"/>
          </w:tcPr>
          <w:p w14:paraId="1A580C2E" w14:textId="1735D98B" w:rsidR="007B6B4F" w:rsidRPr="005D7C1A" w:rsidRDefault="007B6B4F" w:rsidP="007B6B4F">
            <w:pPr>
              <w:pStyle w:val="BodyText"/>
              <w:spacing w:after="0"/>
              <w:ind w:right="-2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5D7C1A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</w:rPr>
              <w:t>หัก</w:t>
            </w:r>
            <w:r w:rsidRPr="005D7C1A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</w:rPr>
              <w:t xml:space="preserve"> </w:t>
            </w:r>
            <w:r w:rsidRPr="005D7C1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14:paraId="3ED7FCF4" w14:textId="77777777" w:rsidR="007B6B4F" w:rsidRPr="005D7C1A" w:rsidRDefault="007B6B4F" w:rsidP="007B6B4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F0FF7FA" w14:textId="714C5273" w:rsidR="007B6B4F" w:rsidRPr="005D7C1A" w:rsidRDefault="007B6B4F" w:rsidP="007B6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D7C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5D7C1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5" w:type="dxa"/>
          </w:tcPr>
          <w:p w14:paraId="22A91BC5" w14:textId="77777777" w:rsidR="007B6B4F" w:rsidRPr="005D7C1A" w:rsidRDefault="007B6B4F" w:rsidP="007B6B4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4C9B2869" w14:textId="77777777" w:rsidR="007B6B4F" w:rsidRPr="005D7C1A" w:rsidRDefault="007B6B4F" w:rsidP="007B6B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B6B4F" w:rsidRPr="005D7C1A" w14:paraId="496FAA03" w14:textId="54D4CC60" w:rsidTr="006D17E8">
        <w:tc>
          <w:tcPr>
            <w:tcW w:w="3150" w:type="dxa"/>
            <w:hideMark/>
          </w:tcPr>
          <w:p w14:paraId="54B8A536" w14:textId="603AF84B" w:rsidR="007B6B4F" w:rsidRPr="005D7C1A" w:rsidRDefault="007B6B4F" w:rsidP="007B6B4F">
            <w:pPr>
              <w:pStyle w:val="BodyText"/>
              <w:spacing w:after="0"/>
              <w:ind w:right="-105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 w:rsidRPr="005D7C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5D7C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5D7C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hideMark/>
          </w:tcPr>
          <w:p w14:paraId="4AA6E50A" w14:textId="77777777" w:rsidR="007B6B4F" w:rsidRPr="005D7C1A" w:rsidRDefault="007B6B4F" w:rsidP="007B6B4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AD9FAC" w14:textId="05F36A60" w:rsidR="007B6B4F" w:rsidRPr="005D7C1A" w:rsidRDefault="0001010D" w:rsidP="007B6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7B6B4F" w:rsidRPr="005D7C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919</w:t>
            </w:r>
          </w:p>
        </w:tc>
        <w:tc>
          <w:tcPr>
            <w:tcW w:w="1535" w:type="dxa"/>
            <w:hideMark/>
          </w:tcPr>
          <w:p w14:paraId="42D39108" w14:textId="77777777" w:rsidR="007B6B4F" w:rsidRPr="005D7C1A" w:rsidRDefault="007B6B4F" w:rsidP="007B6B4F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02B156D8" w14:textId="77777777" w:rsidR="007B6B4F" w:rsidRPr="005D7C1A" w:rsidRDefault="007B6B4F" w:rsidP="007B6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3DF7B70" w14:textId="0AD7928C" w:rsidR="002863D8" w:rsidRDefault="002863D8" w:rsidP="002863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0B1DC347" w14:textId="1B942A70" w:rsidR="00554604" w:rsidRDefault="00554604" w:rsidP="002863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6"/>
        <w:gridCol w:w="1344"/>
        <w:gridCol w:w="6"/>
        <w:gridCol w:w="984"/>
        <w:gridCol w:w="6"/>
        <w:gridCol w:w="1524"/>
        <w:gridCol w:w="11"/>
        <w:gridCol w:w="2329"/>
      </w:tblGrid>
      <w:tr w:rsidR="00CE79FF" w:rsidRPr="005D7C1A" w14:paraId="1BCD52DE" w14:textId="77777777" w:rsidTr="009A1D4A">
        <w:trPr>
          <w:tblHeader/>
        </w:trPr>
        <w:tc>
          <w:tcPr>
            <w:tcW w:w="3156" w:type="dxa"/>
            <w:gridSpan w:val="2"/>
          </w:tcPr>
          <w:p w14:paraId="18BE18B7" w14:textId="77777777" w:rsidR="00CE79FF" w:rsidRPr="005D7C1A" w:rsidRDefault="00CE79FF" w:rsidP="00CE79FF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6204" w:type="dxa"/>
            <w:gridSpan w:val="7"/>
            <w:hideMark/>
          </w:tcPr>
          <w:p w14:paraId="4FC6E1B2" w14:textId="77777777" w:rsidR="00CE79FF" w:rsidRPr="005D7C1A" w:rsidRDefault="00CE79FF" w:rsidP="00CE79FF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 w:rsidRPr="005D7C1A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79FF" w:rsidRPr="005D7C1A" w14:paraId="175A4F83" w14:textId="77777777" w:rsidTr="009A1D4A">
        <w:trPr>
          <w:tblHeader/>
        </w:trPr>
        <w:tc>
          <w:tcPr>
            <w:tcW w:w="3156" w:type="dxa"/>
            <w:gridSpan w:val="2"/>
          </w:tcPr>
          <w:p w14:paraId="2EF0C306" w14:textId="77777777" w:rsidR="00CE79FF" w:rsidRPr="005D7C1A" w:rsidRDefault="00CE79FF" w:rsidP="00CE79FF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hideMark/>
          </w:tcPr>
          <w:p w14:paraId="657695BE" w14:textId="77777777" w:rsidR="00CE79FF" w:rsidRPr="005D7C1A" w:rsidRDefault="00CE79FF" w:rsidP="00CE79FF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5D7C1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  <w:gridSpan w:val="2"/>
            <w:hideMark/>
          </w:tcPr>
          <w:p w14:paraId="115B8EB1" w14:textId="77777777" w:rsidR="00CE79FF" w:rsidRPr="005D7C1A" w:rsidRDefault="00CE79FF" w:rsidP="00CE79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4" w:right="-104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D7C1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35" w:type="dxa"/>
            <w:gridSpan w:val="2"/>
            <w:hideMark/>
          </w:tcPr>
          <w:p w14:paraId="007DC8AA" w14:textId="77777777" w:rsidR="00CE79FF" w:rsidRPr="005D7C1A" w:rsidRDefault="00CE79FF" w:rsidP="00CE79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9" w:right="-103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5D7C1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29" w:type="dxa"/>
            <w:hideMark/>
          </w:tcPr>
          <w:p w14:paraId="7487C33F" w14:textId="77777777" w:rsidR="00CE79FF" w:rsidRPr="005D7C1A" w:rsidRDefault="00CE79FF" w:rsidP="00CE79FF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D7C1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กำหนดชำระคืน</w:t>
            </w:r>
          </w:p>
        </w:tc>
      </w:tr>
      <w:tr w:rsidR="00CE79FF" w:rsidRPr="005D7C1A" w14:paraId="4352B186" w14:textId="77777777" w:rsidTr="009A1D4A">
        <w:trPr>
          <w:tblHeader/>
        </w:trPr>
        <w:tc>
          <w:tcPr>
            <w:tcW w:w="3156" w:type="dxa"/>
            <w:gridSpan w:val="2"/>
          </w:tcPr>
          <w:p w14:paraId="7EA90AC2" w14:textId="77777777" w:rsidR="00CE79FF" w:rsidRPr="005D7C1A" w:rsidRDefault="00CE79FF" w:rsidP="00CE79FF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360EC131" w14:textId="77777777" w:rsidR="00CE79FF" w:rsidRPr="005D7C1A" w:rsidRDefault="00CE79FF" w:rsidP="00CE79FF">
            <w:pPr>
              <w:jc w:val="center"/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hideMark/>
          </w:tcPr>
          <w:p w14:paraId="6F16536F" w14:textId="77777777" w:rsidR="00CE79FF" w:rsidRPr="005D7C1A" w:rsidRDefault="00CE79FF" w:rsidP="00CE79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4" w:right="-104"/>
              <w:jc w:val="center"/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</w:pPr>
            <w:r w:rsidRPr="005D7C1A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  <w:t>(</w:t>
            </w:r>
            <w:r w:rsidRPr="005D7C1A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5D7C1A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35" w:type="dxa"/>
            <w:gridSpan w:val="2"/>
            <w:hideMark/>
          </w:tcPr>
          <w:p w14:paraId="468BB2F9" w14:textId="77777777" w:rsidR="00CE79FF" w:rsidRPr="005D7C1A" w:rsidRDefault="00CE79FF" w:rsidP="00CE79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9" w:right="-103"/>
              <w:jc w:val="center"/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</w:pPr>
            <w:r w:rsidRPr="005D7C1A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  <w:t>(</w:t>
            </w:r>
            <w:r w:rsidRPr="005D7C1A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5D7C1A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29" w:type="dxa"/>
          </w:tcPr>
          <w:p w14:paraId="785DD8CA" w14:textId="77777777" w:rsidR="00CE79FF" w:rsidRPr="005D7C1A" w:rsidRDefault="00CE79FF" w:rsidP="00CE79FF">
            <w:pPr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E79FF" w:rsidRPr="005D7C1A" w14:paraId="289F18D7" w14:textId="77777777" w:rsidTr="009A1D4A">
        <w:tc>
          <w:tcPr>
            <w:tcW w:w="3156" w:type="dxa"/>
            <w:gridSpan w:val="2"/>
          </w:tcPr>
          <w:p w14:paraId="56712A22" w14:textId="77777777" w:rsidR="00CE79FF" w:rsidRPr="005D7C1A" w:rsidRDefault="00CE79FF" w:rsidP="00CE79FF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7C1A"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  <w:gridSpan w:val="2"/>
          </w:tcPr>
          <w:p w14:paraId="4E6A4CFE" w14:textId="77777777" w:rsidR="00CE79FF" w:rsidRPr="005D7C1A" w:rsidRDefault="00CE79FF" w:rsidP="00CE79FF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5F1882AA" w14:textId="77777777" w:rsidR="00CE79FF" w:rsidRPr="005D7C1A" w:rsidRDefault="00CE79FF" w:rsidP="00CE79FF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left="-108" w:right="-110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5" w:type="dxa"/>
            <w:gridSpan w:val="2"/>
          </w:tcPr>
          <w:p w14:paraId="4A599E28" w14:textId="77777777" w:rsidR="00CE79FF" w:rsidRPr="005D7C1A" w:rsidRDefault="00CE79FF" w:rsidP="00CE79FF">
            <w:pPr>
              <w:tabs>
                <w:tab w:val="clear" w:pos="680"/>
              </w:tabs>
              <w:ind w:right="-93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9" w:type="dxa"/>
          </w:tcPr>
          <w:p w14:paraId="6B153BAC" w14:textId="77777777" w:rsidR="00CE79FF" w:rsidRPr="005D7C1A" w:rsidRDefault="00CE79FF" w:rsidP="00CE79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</w:tr>
      <w:tr w:rsidR="00CE79FF" w:rsidRPr="005D7C1A" w14:paraId="0EE4DB3B" w14:textId="77777777" w:rsidTr="009A1D4A">
        <w:tc>
          <w:tcPr>
            <w:tcW w:w="3150" w:type="dxa"/>
            <w:hideMark/>
          </w:tcPr>
          <w:p w14:paraId="7A88C48C" w14:textId="77777777" w:rsidR="00CE79FF" w:rsidRPr="005D7C1A" w:rsidRDefault="00CE79FF" w:rsidP="00CE79FF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5D7C1A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350" w:type="dxa"/>
            <w:gridSpan w:val="2"/>
          </w:tcPr>
          <w:p w14:paraId="6BE923E5" w14:textId="77777777" w:rsidR="00CE79FF" w:rsidRPr="005D7C1A" w:rsidRDefault="00CE79FF" w:rsidP="00CE79FF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6A12FDE7" w14:textId="77777777" w:rsidR="00CE79FF" w:rsidRPr="005D7C1A" w:rsidRDefault="00CE79FF" w:rsidP="00CE79FF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left="-108" w:right="-110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2"/>
          </w:tcPr>
          <w:p w14:paraId="75A36E8A" w14:textId="77777777" w:rsidR="00CE79FF" w:rsidRPr="005D7C1A" w:rsidRDefault="00CE79FF" w:rsidP="00CE79FF">
            <w:pPr>
              <w:tabs>
                <w:tab w:val="clear" w:pos="227"/>
                <w:tab w:val="clear" w:pos="680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19D4AC5B" w14:textId="77777777" w:rsidR="00CE79FF" w:rsidRPr="005D7C1A" w:rsidRDefault="00CE79FF" w:rsidP="00CE79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</w:tr>
      <w:tr w:rsidR="00CE79FF" w:rsidRPr="005D7C1A" w14:paraId="6EE8EC17" w14:textId="77777777" w:rsidTr="009A1D4A">
        <w:tc>
          <w:tcPr>
            <w:tcW w:w="3150" w:type="dxa"/>
          </w:tcPr>
          <w:p w14:paraId="7CBB1470" w14:textId="77777777" w:rsidR="00CE79FF" w:rsidRPr="005D7C1A" w:rsidRDefault="00CE79FF" w:rsidP="00CE79FF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5D7C1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300BFAC2" w14:textId="77777777" w:rsidR="00CE79FF" w:rsidRPr="005D7C1A" w:rsidRDefault="00CE79FF" w:rsidP="00CE79FF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  <w:hideMark/>
          </w:tcPr>
          <w:p w14:paraId="569FB7DF" w14:textId="6719BD4E" w:rsidR="00CE79FF" w:rsidRPr="005D7C1A" w:rsidRDefault="0001010D" w:rsidP="00CE79FF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01010D">
              <w:rPr>
                <w:rFonts w:asciiTheme="majorBidi" w:eastAsiaTheme="minorHAnsi" w:hAnsiTheme="majorBidi" w:cstheme="majorBidi"/>
                <w:sz w:val="30"/>
                <w:szCs w:val="30"/>
              </w:rPr>
              <w:t>10</w:t>
            </w:r>
            <w:r w:rsidR="00CE79FF" w:rsidRPr="005D7C1A">
              <w:rPr>
                <w:rFonts w:asciiTheme="majorBidi" w:eastAsiaTheme="minorHAns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eastAsiaTheme="minorHAnsi" w:hAnsiTheme="majorBidi" w:cstheme="majorBidi"/>
                <w:sz w:val="30"/>
                <w:szCs w:val="30"/>
              </w:rPr>
              <w:t>000</w:t>
            </w:r>
            <w:r w:rsidR="00CE79FF" w:rsidRPr="005D7C1A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</w:r>
            <w:r w:rsidR="00CE79FF" w:rsidRPr="005D7C1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gridSpan w:val="2"/>
            <w:shd w:val="clear" w:color="auto" w:fill="auto"/>
            <w:hideMark/>
          </w:tcPr>
          <w:p w14:paraId="485DC638" w14:textId="7AD02791" w:rsidR="00CE79FF" w:rsidRPr="005D7C1A" w:rsidRDefault="0001010D" w:rsidP="00CE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01010D">
              <w:rPr>
                <w:rFonts w:asciiTheme="majorBidi" w:eastAsiaTheme="minorHAnsi" w:hAnsiTheme="majorBidi" w:cstheme="majorBidi"/>
                <w:sz w:val="30"/>
                <w:szCs w:val="30"/>
              </w:rPr>
              <w:t>5</w:t>
            </w:r>
            <w:r w:rsidR="00CE79FF" w:rsidRPr="005D7C1A">
              <w:rPr>
                <w:rFonts w:asciiTheme="majorBidi" w:eastAsiaTheme="minorHAns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eastAsiaTheme="minorHAnsi" w:hAnsiTheme="majorBidi" w:cstheme="majorBidi"/>
                <w:sz w:val="30"/>
                <w:szCs w:val="30"/>
              </w:rPr>
              <w:t>090</w:t>
            </w:r>
          </w:p>
        </w:tc>
        <w:tc>
          <w:tcPr>
            <w:tcW w:w="1530" w:type="dxa"/>
            <w:gridSpan w:val="2"/>
            <w:shd w:val="clear" w:color="auto" w:fill="auto"/>
            <w:hideMark/>
          </w:tcPr>
          <w:p w14:paraId="508A34E0" w14:textId="508D6C43" w:rsidR="00CE79FF" w:rsidRPr="005D7C1A" w:rsidRDefault="00683908" w:rsidP="00CE79FF">
            <w:pPr>
              <w:tabs>
                <w:tab w:val="clear" w:pos="227"/>
                <w:tab w:val="clear" w:pos="680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D7C1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340" w:type="dxa"/>
            <w:gridSpan w:val="2"/>
            <w:shd w:val="clear" w:color="auto" w:fill="auto"/>
            <w:hideMark/>
          </w:tcPr>
          <w:p w14:paraId="611B49BE" w14:textId="14677256" w:rsidR="00CE79FF" w:rsidRPr="005D7C1A" w:rsidRDefault="00CE79FF" w:rsidP="00CE79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5D7C1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="0001010D" w:rsidRPr="0001010D">
              <w:rPr>
                <w:rFonts w:asciiTheme="majorBidi" w:eastAsiaTheme="minorHAnsi" w:hAnsiTheme="majorBidi" w:cstheme="majorBidi"/>
                <w:sz w:val="30"/>
                <w:szCs w:val="30"/>
              </w:rPr>
              <w:t>6</w:t>
            </w:r>
            <w:r w:rsidRPr="005D7C1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 ตั้งแต่เดือนมีนาคม </w:t>
            </w:r>
            <w:r w:rsidR="0001010D" w:rsidRPr="0001010D">
              <w:rPr>
                <w:rFonts w:asciiTheme="majorBidi" w:eastAsiaTheme="minorHAnsi" w:hAnsiTheme="majorBidi" w:cstheme="majorBidi"/>
                <w:sz w:val="30"/>
                <w:szCs w:val="30"/>
              </w:rPr>
              <w:t>2566</w:t>
            </w:r>
            <w:r w:rsidRPr="005D7C1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ถึงเดือนมิถุนายน </w:t>
            </w:r>
            <w:r w:rsidR="0001010D" w:rsidRPr="0001010D">
              <w:rPr>
                <w:rFonts w:asciiTheme="majorBidi" w:eastAsiaTheme="minorHAnsi" w:hAnsiTheme="majorBidi" w:cstheme="majorBidi"/>
                <w:sz w:val="30"/>
                <w:szCs w:val="30"/>
              </w:rPr>
              <w:t>2566</w:t>
            </w:r>
          </w:p>
        </w:tc>
      </w:tr>
      <w:tr w:rsidR="00CE79FF" w:rsidRPr="005D7C1A" w14:paraId="333A10C7" w14:textId="77777777" w:rsidTr="009A1D4A">
        <w:tc>
          <w:tcPr>
            <w:tcW w:w="3150" w:type="dxa"/>
          </w:tcPr>
          <w:p w14:paraId="78B62809" w14:textId="77777777" w:rsidR="00CE79FF" w:rsidRPr="005D7C1A" w:rsidRDefault="00CE79FF" w:rsidP="00CE79FF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</w:tcPr>
          <w:p w14:paraId="7F2AE0DE" w14:textId="77777777" w:rsidR="00CE79FF" w:rsidRPr="005D7C1A" w:rsidRDefault="00CE79FF" w:rsidP="00CE79FF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2B01B1BD" w14:textId="77777777" w:rsidR="00CE79FF" w:rsidRPr="005D7C1A" w:rsidRDefault="00CE79FF" w:rsidP="00CE79FF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left="-108" w:right="-11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7B0C7AB2" w14:textId="77777777" w:rsidR="00CE79FF" w:rsidRPr="005D7C1A" w:rsidRDefault="00CE79FF" w:rsidP="00CE79FF">
            <w:pPr>
              <w:tabs>
                <w:tab w:val="clear" w:pos="227"/>
                <w:tab w:val="clear" w:pos="680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28CBF31B" w14:textId="77777777" w:rsidR="00CE79FF" w:rsidRPr="005D7C1A" w:rsidRDefault="00CE79FF" w:rsidP="00CE79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</w:tr>
      <w:tr w:rsidR="00CE79FF" w:rsidRPr="005D7C1A" w14:paraId="10DF0B00" w14:textId="77777777" w:rsidTr="009A1D4A">
        <w:tc>
          <w:tcPr>
            <w:tcW w:w="3150" w:type="dxa"/>
          </w:tcPr>
          <w:p w14:paraId="55A25E16" w14:textId="77777777" w:rsidR="00CE79FF" w:rsidRPr="005D7C1A" w:rsidRDefault="00CE79FF" w:rsidP="00CE79FF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7C1A"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  <w:gridSpan w:val="2"/>
          </w:tcPr>
          <w:p w14:paraId="510049E2" w14:textId="77777777" w:rsidR="00CE79FF" w:rsidRPr="005D7C1A" w:rsidRDefault="00CE79FF" w:rsidP="00CE79FF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131F3F6B" w14:textId="77777777" w:rsidR="00CE79FF" w:rsidRPr="005D7C1A" w:rsidRDefault="00CE79FF" w:rsidP="00CE79FF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left="-108" w:right="-11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30D096F5" w14:textId="77777777" w:rsidR="00CE79FF" w:rsidRPr="005D7C1A" w:rsidRDefault="00CE79FF" w:rsidP="00CE79FF">
            <w:pPr>
              <w:tabs>
                <w:tab w:val="clear" w:pos="227"/>
                <w:tab w:val="clear" w:pos="680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4D3BF97D" w14:textId="77777777" w:rsidR="00CE79FF" w:rsidRPr="005D7C1A" w:rsidRDefault="00CE79FF" w:rsidP="00CE79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</w:tr>
      <w:tr w:rsidR="00CE79FF" w:rsidRPr="005D7C1A" w14:paraId="088E3DB2" w14:textId="77777777" w:rsidTr="009A7A2F">
        <w:tc>
          <w:tcPr>
            <w:tcW w:w="3156" w:type="dxa"/>
            <w:gridSpan w:val="2"/>
            <w:shd w:val="clear" w:color="auto" w:fill="auto"/>
            <w:hideMark/>
          </w:tcPr>
          <w:p w14:paraId="57B5C9A1" w14:textId="77777777" w:rsidR="00CE79FF" w:rsidRPr="005D7C1A" w:rsidRDefault="00CE79FF" w:rsidP="00CE79FF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D7C1A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404FC07" w14:textId="77777777" w:rsidR="00CE79FF" w:rsidRPr="005D7C1A" w:rsidRDefault="00CE79FF" w:rsidP="00CE79FF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E4590E0" w14:textId="77777777" w:rsidR="00CE79FF" w:rsidRPr="005D7C1A" w:rsidRDefault="00CE79FF" w:rsidP="00CE79FF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240" w:lineRule="auto"/>
              <w:ind w:left="-108" w:right="1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shd w:val="clear" w:color="auto" w:fill="auto"/>
          </w:tcPr>
          <w:p w14:paraId="4DD3D6CA" w14:textId="77777777" w:rsidR="00CE79FF" w:rsidRPr="005D7C1A" w:rsidRDefault="00CE79FF" w:rsidP="00CE79FF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29" w:type="dxa"/>
            <w:shd w:val="clear" w:color="auto" w:fill="auto"/>
          </w:tcPr>
          <w:p w14:paraId="52E3CF22" w14:textId="77777777" w:rsidR="00CE79FF" w:rsidRPr="005D7C1A" w:rsidRDefault="00CE79FF" w:rsidP="00CE79FF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</w:tr>
      <w:tr w:rsidR="00CE79FF" w:rsidRPr="005D7C1A" w14:paraId="3D993B48" w14:textId="77777777" w:rsidTr="009A7A2F">
        <w:tc>
          <w:tcPr>
            <w:tcW w:w="3156" w:type="dxa"/>
            <w:gridSpan w:val="2"/>
            <w:shd w:val="clear" w:color="auto" w:fill="auto"/>
            <w:hideMark/>
          </w:tcPr>
          <w:p w14:paraId="53E1902F" w14:textId="77777777" w:rsidR="00CE79FF" w:rsidRPr="005D7C1A" w:rsidRDefault="00CE79FF" w:rsidP="00CE79FF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5D7C1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</w:tc>
        <w:tc>
          <w:tcPr>
            <w:tcW w:w="1350" w:type="dxa"/>
            <w:gridSpan w:val="2"/>
            <w:shd w:val="clear" w:color="auto" w:fill="auto"/>
            <w:hideMark/>
          </w:tcPr>
          <w:p w14:paraId="0F652F99" w14:textId="773E0DA3" w:rsidR="00CE79FF" w:rsidRPr="005D7C1A" w:rsidRDefault="0001010D" w:rsidP="00CE79FF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01010D">
              <w:rPr>
                <w:rFonts w:asciiTheme="majorBidi" w:eastAsiaTheme="minorHAnsi" w:hAnsiTheme="majorBidi" w:cstheme="majorBidi"/>
                <w:sz w:val="30"/>
                <w:szCs w:val="30"/>
              </w:rPr>
              <w:t>21</w:t>
            </w:r>
            <w:r w:rsidR="00CE79FF" w:rsidRPr="005D7C1A">
              <w:rPr>
                <w:rFonts w:asciiTheme="majorBidi" w:eastAsiaTheme="minorHAns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eastAsiaTheme="minorHAnsi" w:hAnsiTheme="majorBidi" w:cstheme="majorBidi"/>
                <w:sz w:val="30"/>
                <w:szCs w:val="30"/>
              </w:rPr>
              <w:t>500</w:t>
            </w:r>
            <w:r w:rsidR="00CE79FF" w:rsidRPr="005D7C1A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</w:r>
            <w:r w:rsidR="00CE79FF" w:rsidRPr="005D7C1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37DFAFDD" w14:textId="0DFFE0A7" w:rsidR="00CE79FF" w:rsidRPr="005D7C1A" w:rsidRDefault="0001010D" w:rsidP="00CE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01010D">
              <w:rPr>
                <w:rFonts w:asciiTheme="majorBidi" w:eastAsiaTheme="minorHAnsi" w:hAnsiTheme="majorBidi" w:cstheme="majorBidi"/>
                <w:sz w:val="30"/>
                <w:szCs w:val="30"/>
              </w:rPr>
              <w:t>21</w:t>
            </w:r>
            <w:r w:rsidR="00CE79FF" w:rsidRPr="005D7C1A">
              <w:rPr>
                <w:rFonts w:asciiTheme="majorBidi" w:eastAsiaTheme="minorHAns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eastAsiaTheme="minorHAnsi" w:hAnsiTheme="majorBidi" w:cstheme="majorBidi"/>
                <w:sz w:val="30"/>
                <w:szCs w:val="30"/>
              </w:rPr>
              <w:t>500</w:t>
            </w:r>
          </w:p>
          <w:p w14:paraId="1B6A7C5E" w14:textId="77777777" w:rsidR="00CE79FF" w:rsidRPr="005D7C1A" w:rsidRDefault="00CE79FF" w:rsidP="00CE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shd w:val="clear" w:color="auto" w:fill="auto"/>
            <w:hideMark/>
          </w:tcPr>
          <w:p w14:paraId="5F31D5C6" w14:textId="77777777" w:rsidR="00CE79FF" w:rsidRPr="005D7C1A" w:rsidRDefault="00CE79FF" w:rsidP="00CE79FF">
            <w:pPr>
              <w:tabs>
                <w:tab w:val="clear" w:pos="227"/>
                <w:tab w:val="clear" w:pos="680"/>
                <w:tab w:val="left" w:pos="252"/>
              </w:tabs>
              <w:ind w:right="-93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D7C1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อัตราร้อยละคงที่และ</w:t>
            </w:r>
            <w:r w:rsidRPr="005D7C1A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THOR </w:t>
            </w:r>
            <w:r w:rsidRPr="005D7C1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329" w:type="dxa"/>
            <w:shd w:val="clear" w:color="auto" w:fill="auto"/>
            <w:hideMark/>
          </w:tcPr>
          <w:p w14:paraId="15E2EC8B" w14:textId="3BF5DEA5" w:rsidR="00CE79FF" w:rsidRPr="005D7C1A" w:rsidRDefault="00CE79FF" w:rsidP="00CE79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pacing w:val="-8"/>
                <w:sz w:val="30"/>
                <w:szCs w:val="30"/>
                <w:cs/>
              </w:rPr>
            </w:pPr>
            <w:r w:rsidRPr="005D7C1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ภายในเดือนมีนาคม และ มิถุนายน </w:t>
            </w:r>
            <w:r w:rsidR="0001010D" w:rsidRPr="0001010D">
              <w:rPr>
                <w:rFonts w:asciiTheme="majorBidi" w:eastAsiaTheme="minorHAnsi" w:hAnsiTheme="majorBidi" w:cstheme="majorBidi"/>
                <w:sz w:val="30"/>
                <w:szCs w:val="30"/>
              </w:rPr>
              <w:t>2567</w:t>
            </w:r>
          </w:p>
        </w:tc>
      </w:tr>
      <w:tr w:rsidR="00CE79FF" w:rsidRPr="005D7C1A" w14:paraId="2DFDC984" w14:textId="77777777" w:rsidTr="009A7A2F">
        <w:tc>
          <w:tcPr>
            <w:tcW w:w="3156" w:type="dxa"/>
            <w:gridSpan w:val="2"/>
            <w:shd w:val="clear" w:color="auto" w:fill="auto"/>
            <w:vAlign w:val="bottom"/>
          </w:tcPr>
          <w:p w14:paraId="3A840822" w14:textId="77777777" w:rsidR="00CE79FF" w:rsidRPr="005D7C1A" w:rsidRDefault="00CE79FF" w:rsidP="007B6B4F">
            <w:pPr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5D7C1A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5D7C1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ค่าธรรมเนียมในการจัดหา</w:t>
            </w:r>
            <w:r w:rsidRPr="005D7C1A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  <w:t xml:space="preserve">   </w:t>
            </w:r>
            <w:r w:rsidRPr="005D7C1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638C50F" w14:textId="77777777" w:rsidR="00CE79FF" w:rsidRPr="005D7C1A" w:rsidRDefault="00CE79FF" w:rsidP="00CE79FF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CBFF0" w14:textId="4053874E" w:rsidR="00CE79FF" w:rsidRPr="005D7C1A" w:rsidRDefault="00CE79FF" w:rsidP="00CE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D7C1A">
              <w:rPr>
                <w:rFonts w:asciiTheme="majorBidi" w:eastAsiaTheme="minorHAnsi" w:hAnsiTheme="majorBidi" w:cstheme="majorBidi"/>
                <w:sz w:val="30"/>
                <w:szCs w:val="30"/>
              </w:rPr>
              <w:t>(</w:t>
            </w:r>
            <w:r w:rsidR="0001010D" w:rsidRPr="0001010D">
              <w:rPr>
                <w:rFonts w:asciiTheme="majorBidi" w:eastAsiaTheme="minorHAnsi" w:hAnsiTheme="majorBidi" w:cstheme="majorBidi"/>
                <w:sz w:val="30"/>
                <w:szCs w:val="30"/>
              </w:rPr>
              <w:t>16</w:t>
            </w:r>
            <w:r w:rsidRPr="005D7C1A">
              <w:rPr>
                <w:rFonts w:asciiTheme="majorBidi" w:eastAsiaTheme="minorHAns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5" w:type="dxa"/>
            <w:gridSpan w:val="2"/>
            <w:shd w:val="clear" w:color="auto" w:fill="auto"/>
          </w:tcPr>
          <w:p w14:paraId="678C652D" w14:textId="77777777" w:rsidR="00CE79FF" w:rsidRPr="005D7C1A" w:rsidRDefault="00CE79FF" w:rsidP="00CE79FF">
            <w:pPr>
              <w:tabs>
                <w:tab w:val="clear" w:pos="227"/>
                <w:tab w:val="clear" w:pos="680"/>
                <w:tab w:val="left" w:pos="252"/>
              </w:tabs>
              <w:ind w:right="-93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9" w:type="dxa"/>
            <w:shd w:val="clear" w:color="auto" w:fill="auto"/>
          </w:tcPr>
          <w:p w14:paraId="10126D75" w14:textId="77777777" w:rsidR="00CE79FF" w:rsidRPr="005D7C1A" w:rsidRDefault="00CE79FF" w:rsidP="00CE79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</w:tr>
      <w:tr w:rsidR="00CE79FF" w:rsidRPr="005D7C1A" w14:paraId="01A8ED34" w14:textId="77777777" w:rsidTr="009A1D4A">
        <w:tc>
          <w:tcPr>
            <w:tcW w:w="3156" w:type="dxa"/>
            <w:gridSpan w:val="2"/>
            <w:shd w:val="clear" w:color="auto" w:fill="auto"/>
          </w:tcPr>
          <w:p w14:paraId="7C28A6A4" w14:textId="77777777" w:rsidR="00CE79FF" w:rsidRPr="005D7C1A" w:rsidRDefault="00CE79FF" w:rsidP="00CE79FF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5D7C1A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E8DCBAD" w14:textId="77777777" w:rsidR="00CE79FF" w:rsidRPr="005D7C1A" w:rsidRDefault="00CE79FF" w:rsidP="00CE79FF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CB8D7A" w14:textId="589EC59A" w:rsidR="00CE79FF" w:rsidRPr="005D7C1A" w:rsidRDefault="0001010D" w:rsidP="00CE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  <w:r w:rsidRPr="0001010D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>21</w:t>
            </w:r>
            <w:r w:rsidR="00CE79FF" w:rsidRPr="005D7C1A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>484</w:t>
            </w:r>
          </w:p>
        </w:tc>
        <w:tc>
          <w:tcPr>
            <w:tcW w:w="1535" w:type="dxa"/>
            <w:gridSpan w:val="2"/>
            <w:shd w:val="clear" w:color="auto" w:fill="auto"/>
          </w:tcPr>
          <w:p w14:paraId="7BFF7528" w14:textId="77777777" w:rsidR="00CE79FF" w:rsidRPr="005D7C1A" w:rsidRDefault="00CE79FF" w:rsidP="00CE79FF">
            <w:pPr>
              <w:tabs>
                <w:tab w:val="clear" w:pos="227"/>
                <w:tab w:val="clear" w:pos="680"/>
                <w:tab w:val="left" w:pos="252"/>
              </w:tabs>
              <w:ind w:right="-93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9" w:type="dxa"/>
            <w:shd w:val="clear" w:color="auto" w:fill="auto"/>
          </w:tcPr>
          <w:p w14:paraId="123E78B2" w14:textId="77777777" w:rsidR="00CE79FF" w:rsidRPr="005D7C1A" w:rsidRDefault="00CE79FF" w:rsidP="00CE79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</w:tr>
      <w:tr w:rsidR="00CE79FF" w:rsidRPr="005D7C1A" w14:paraId="006ADC3D" w14:textId="77777777" w:rsidTr="009A1D4A">
        <w:tc>
          <w:tcPr>
            <w:tcW w:w="3156" w:type="dxa"/>
            <w:gridSpan w:val="2"/>
          </w:tcPr>
          <w:p w14:paraId="48A0A1A2" w14:textId="77777777" w:rsidR="00CE79FF" w:rsidRPr="005D7C1A" w:rsidRDefault="00CE79FF" w:rsidP="00CE79FF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</w:tcPr>
          <w:p w14:paraId="5565911A" w14:textId="77777777" w:rsidR="00CE79FF" w:rsidRPr="005D7C1A" w:rsidRDefault="00CE79FF" w:rsidP="00CE79FF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14:paraId="347C822A" w14:textId="77777777" w:rsidR="00CE79FF" w:rsidRPr="005D7C1A" w:rsidRDefault="00CE79FF" w:rsidP="00CE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gridSpan w:val="2"/>
          </w:tcPr>
          <w:p w14:paraId="279A586E" w14:textId="77777777" w:rsidR="00CE79FF" w:rsidRPr="005D7C1A" w:rsidRDefault="00CE79FF" w:rsidP="00CE79FF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29" w:type="dxa"/>
          </w:tcPr>
          <w:p w14:paraId="673F3F43" w14:textId="77777777" w:rsidR="00CE79FF" w:rsidRPr="005D7C1A" w:rsidRDefault="00CE79FF" w:rsidP="00CE79FF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</w:tr>
      <w:tr w:rsidR="00CE79FF" w:rsidRPr="005D7C1A" w14:paraId="6F036E54" w14:textId="77777777" w:rsidTr="009A1D4A">
        <w:tc>
          <w:tcPr>
            <w:tcW w:w="3156" w:type="dxa"/>
            <w:gridSpan w:val="2"/>
            <w:hideMark/>
          </w:tcPr>
          <w:p w14:paraId="1E8FBD0B" w14:textId="77777777" w:rsidR="00CE79FF" w:rsidRPr="005D7C1A" w:rsidRDefault="00CE79FF" w:rsidP="00CE79FF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 w:rsidRPr="005D7C1A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  <w:gridSpan w:val="2"/>
          </w:tcPr>
          <w:p w14:paraId="0B542146" w14:textId="77777777" w:rsidR="00CE79FF" w:rsidRPr="005D7C1A" w:rsidRDefault="00CE79FF" w:rsidP="00CE79FF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358D23FA" w14:textId="77777777" w:rsidR="00CE79FF" w:rsidRPr="005D7C1A" w:rsidRDefault="00CE79FF" w:rsidP="00CE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gridSpan w:val="2"/>
          </w:tcPr>
          <w:p w14:paraId="02AA1018" w14:textId="77777777" w:rsidR="00CE79FF" w:rsidRPr="005D7C1A" w:rsidRDefault="00CE79FF" w:rsidP="00CE79FF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29" w:type="dxa"/>
          </w:tcPr>
          <w:p w14:paraId="5138117B" w14:textId="77777777" w:rsidR="00CE79FF" w:rsidRPr="005D7C1A" w:rsidRDefault="00CE79FF" w:rsidP="00CE79FF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</w:tr>
      <w:tr w:rsidR="00CE79FF" w:rsidRPr="005D7C1A" w14:paraId="75D9E0C1" w14:textId="77777777" w:rsidTr="00FC7E09">
        <w:tc>
          <w:tcPr>
            <w:tcW w:w="3156" w:type="dxa"/>
            <w:gridSpan w:val="2"/>
          </w:tcPr>
          <w:p w14:paraId="71AC8AC4" w14:textId="77777777" w:rsidR="00CE79FF" w:rsidRPr="005D7C1A" w:rsidRDefault="00CE79FF" w:rsidP="00CE79FF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5D7C1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035483F5" w14:textId="77777777" w:rsidR="00CE79FF" w:rsidRPr="005D7C1A" w:rsidRDefault="00CE79FF" w:rsidP="00CE79FF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hideMark/>
          </w:tcPr>
          <w:p w14:paraId="5C570021" w14:textId="2C1EA3CB" w:rsidR="00CE79FF" w:rsidRPr="005D7C1A" w:rsidRDefault="0001010D" w:rsidP="00CE79FF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01010D">
              <w:rPr>
                <w:rFonts w:asciiTheme="majorBidi" w:eastAsiaTheme="minorHAnsi" w:hAnsiTheme="majorBidi" w:cstheme="majorBidi"/>
                <w:sz w:val="30"/>
                <w:szCs w:val="30"/>
              </w:rPr>
              <w:t>8</w:t>
            </w:r>
            <w:r w:rsidR="00CE79FF" w:rsidRPr="005D7C1A">
              <w:rPr>
                <w:rFonts w:asciiTheme="majorBidi" w:eastAsiaTheme="minorHAns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eastAsiaTheme="minorHAnsi" w:hAnsiTheme="majorBidi" w:cstheme="majorBidi"/>
                <w:sz w:val="30"/>
                <w:szCs w:val="30"/>
              </w:rPr>
              <w:t>000</w:t>
            </w:r>
          </w:p>
          <w:p w14:paraId="10ACDFB0" w14:textId="77777777" w:rsidR="00CE79FF" w:rsidRPr="005D7C1A" w:rsidRDefault="00CE79FF" w:rsidP="00CE79FF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D7C1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gridSpan w:val="2"/>
            <w:hideMark/>
          </w:tcPr>
          <w:p w14:paraId="530E2A6B" w14:textId="32DCE049" w:rsidR="00CE79FF" w:rsidRPr="005D7C1A" w:rsidRDefault="0001010D" w:rsidP="00CE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01010D">
              <w:rPr>
                <w:rFonts w:asciiTheme="majorBidi" w:eastAsiaTheme="minorHAnsi" w:hAnsiTheme="majorBidi" w:cstheme="majorBidi"/>
                <w:sz w:val="30"/>
                <w:szCs w:val="30"/>
              </w:rPr>
              <w:t>8</w:t>
            </w:r>
            <w:r w:rsidR="00CE79FF" w:rsidRPr="005D7C1A">
              <w:rPr>
                <w:rFonts w:asciiTheme="majorBidi" w:eastAsiaTheme="minorHAns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eastAsiaTheme="minorHAns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535" w:type="dxa"/>
            <w:gridSpan w:val="2"/>
            <w:hideMark/>
          </w:tcPr>
          <w:p w14:paraId="617E2FA6" w14:textId="6A11E032" w:rsidR="00CE79FF" w:rsidRPr="005D7C1A" w:rsidRDefault="0001010D" w:rsidP="00CE79FF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01010D">
              <w:rPr>
                <w:rFonts w:asciiTheme="majorBidi" w:eastAsiaTheme="minorHAnsi" w:hAnsiTheme="majorBidi" w:cstheme="majorBidi"/>
                <w:sz w:val="30"/>
                <w:szCs w:val="30"/>
              </w:rPr>
              <w:t>1</w:t>
            </w:r>
            <w:r w:rsidR="00CE79FF" w:rsidRPr="005D7C1A">
              <w:rPr>
                <w:rFonts w:asciiTheme="majorBidi" w:eastAsiaTheme="minorHAnsi" w:hAnsiTheme="majorBidi" w:cstheme="majorBidi"/>
                <w:sz w:val="30"/>
                <w:szCs w:val="30"/>
              </w:rPr>
              <w:t>.</w:t>
            </w:r>
            <w:r w:rsidRPr="0001010D">
              <w:rPr>
                <w:rFonts w:asciiTheme="majorBidi" w:eastAsiaTheme="minorHAnsi" w:hAnsiTheme="majorBidi" w:cstheme="majorBidi"/>
                <w:sz w:val="30"/>
                <w:szCs w:val="30"/>
              </w:rPr>
              <w:t>32</w:t>
            </w:r>
            <w:r w:rsidR="00CE79FF" w:rsidRPr="005D7C1A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- </w:t>
            </w:r>
            <w:r w:rsidRPr="0001010D">
              <w:rPr>
                <w:rFonts w:asciiTheme="majorBidi" w:eastAsiaTheme="minorHAnsi" w:hAnsiTheme="majorBidi" w:cstheme="majorBidi"/>
                <w:sz w:val="30"/>
                <w:szCs w:val="30"/>
              </w:rPr>
              <w:t>2</w:t>
            </w:r>
            <w:r w:rsidR="00CE79FF" w:rsidRPr="005D7C1A">
              <w:rPr>
                <w:rFonts w:asciiTheme="majorBidi" w:eastAsiaTheme="minorHAnsi" w:hAnsiTheme="majorBidi" w:cstheme="majorBidi"/>
                <w:sz w:val="30"/>
                <w:szCs w:val="30"/>
              </w:rPr>
              <w:t>.</w:t>
            </w:r>
            <w:r w:rsidRPr="0001010D">
              <w:rPr>
                <w:rFonts w:asciiTheme="majorBidi" w:eastAsiaTheme="minorHAns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2329" w:type="dxa"/>
            <w:hideMark/>
          </w:tcPr>
          <w:p w14:paraId="03E0C25D" w14:textId="1C899175" w:rsidR="00D824EA" w:rsidRDefault="00CE79FF" w:rsidP="00D824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</w:rPr>
            </w:pPr>
            <w:r w:rsidRPr="005D7C1A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  <w:cs/>
              </w:rPr>
              <w:t xml:space="preserve">หุ้นกู้มีอายุ </w:t>
            </w:r>
            <w:r w:rsidR="0001010D" w:rsidRPr="0001010D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</w:rPr>
              <w:t>3</w:t>
            </w:r>
            <w:r w:rsidRPr="005D7C1A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  <w:cs/>
              </w:rPr>
              <w:t xml:space="preserve"> ปี </w:t>
            </w:r>
            <w:r w:rsidR="0001010D" w:rsidRPr="0001010D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</w:rPr>
              <w:t>5</w:t>
            </w:r>
            <w:r w:rsidRPr="005D7C1A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  <w:cs/>
              </w:rPr>
              <w:t xml:space="preserve"> ปี </w:t>
            </w:r>
            <w:r w:rsidR="0001010D" w:rsidRPr="0001010D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</w:rPr>
              <w:t>10</w:t>
            </w:r>
            <w:r w:rsidRPr="005D7C1A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</w:rPr>
              <w:t xml:space="preserve"> </w:t>
            </w:r>
            <w:r w:rsidRPr="005D7C1A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  <w:cs/>
              </w:rPr>
              <w:t>ปี และ</w:t>
            </w:r>
            <w:r w:rsidRPr="005D7C1A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</w:rPr>
              <w:t xml:space="preserve"> </w:t>
            </w:r>
            <w:r w:rsidR="0001010D" w:rsidRPr="0001010D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</w:rPr>
              <w:t>15</w:t>
            </w:r>
            <w:r w:rsidRPr="005D7C1A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  <w:cs/>
              </w:rPr>
              <w:t xml:space="preserve"> ปี และครบกำหนดไถ่ถอนใน</w:t>
            </w:r>
            <w:r w:rsidR="00D824EA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</w:rPr>
              <w:t xml:space="preserve"> </w:t>
            </w:r>
            <w:r w:rsidRPr="005D7C1A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  <w:cs/>
              </w:rPr>
              <w:t xml:space="preserve">ปี </w:t>
            </w:r>
            <w:r w:rsidR="0001010D" w:rsidRPr="0001010D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</w:rPr>
              <w:t>2566</w:t>
            </w:r>
            <w:r w:rsidRPr="005D7C1A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  <w:cs/>
              </w:rPr>
              <w:t xml:space="preserve"> ปี </w:t>
            </w:r>
            <w:r w:rsidR="0001010D" w:rsidRPr="0001010D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</w:rPr>
              <w:t>2568</w:t>
            </w:r>
            <w:r w:rsidRPr="005D7C1A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  <w:cs/>
              </w:rPr>
              <w:t xml:space="preserve"> </w:t>
            </w:r>
          </w:p>
          <w:p w14:paraId="58EC21CF" w14:textId="48CB9D5D" w:rsidR="00CE79FF" w:rsidRPr="00D824EA" w:rsidRDefault="00CE79FF" w:rsidP="00D824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pacing w:val="-16"/>
                <w:sz w:val="30"/>
                <w:szCs w:val="30"/>
              </w:rPr>
            </w:pPr>
            <w:r w:rsidRPr="00D824EA">
              <w:rPr>
                <w:rFonts w:asciiTheme="majorBidi" w:eastAsiaTheme="minorHAnsi" w:hAnsiTheme="majorBidi" w:cstheme="majorBidi"/>
                <w:spacing w:val="-16"/>
                <w:sz w:val="30"/>
                <w:szCs w:val="30"/>
                <w:cs/>
              </w:rPr>
              <w:t xml:space="preserve">ปี </w:t>
            </w:r>
            <w:r w:rsidR="0001010D" w:rsidRPr="0001010D">
              <w:rPr>
                <w:rFonts w:asciiTheme="majorBidi" w:eastAsiaTheme="minorHAnsi" w:hAnsiTheme="majorBidi" w:cstheme="majorBidi"/>
                <w:spacing w:val="-16"/>
                <w:sz w:val="30"/>
                <w:szCs w:val="30"/>
              </w:rPr>
              <w:t>2573</w:t>
            </w:r>
            <w:r w:rsidRPr="00D824EA">
              <w:rPr>
                <w:rFonts w:asciiTheme="majorBidi" w:eastAsiaTheme="minorHAnsi" w:hAnsiTheme="majorBidi" w:cstheme="majorBidi"/>
                <w:spacing w:val="-16"/>
                <w:sz w:val="30"/>
                <w:szCs w:val="30"/>
                <w:cs/>
              </w:rPr>
              <w:t xml:space="preserve"> และปี </w:t>
            </w:r>
            <w:r w:rsidR="0001010D" w:rsidRPr="0001010D">
              <w:rPr>
                <w:rFonts w:asciiTheme="majorBidi" w:eastAsiaTheme="minorHAnsi" w:hAnsiTheme="majorBidi" w:cstheme="majorBidi"/>
                <w:spacing w:val="-16"/>
                <w:sz w:val="30"/>
                <w:szCs w:val="30"/>
              </w:rPr>
              <w:t>2578</w:t>
            </w:r>
            <w:r w:rsidR="00D824EA">
              <w:rPr>
                <w:rFonts w:asciiTheme="majorBidi" w:eastAsiaTheme="minorHAnsi" w:hAnsiTheme="majorBidi" w:cstheme="majorBidi"/>
                <w:spacing w:val="-16"/>
                <w:sz w:val="30"/>
                <w:szCs w:val="30"/>
              </w:rPr>
              <w:t xml:space="preserve"> </w:t>
            </w:r>
            <w:r w:rsidRPr="00D824EA">
              <w:rPr>
                <w:rFonts w:asciiTheme="majorBidi" w:eastAsiaTheme="minorHAnsi" w:hAnsiTheme="majorBidi" w:cstheme="majorBidi"/>
                <w:spacing w:val="-16"/>
                <w:sz w:val="30"/>
                <w:szCs w:val="30"/>
                <w:cs/>
              </w:rPr>
              <w:t>ตามลำดับ</w:t>
            </w:r>
          </w:p>
        </w:tc>
      </w:tr>
      <w:tr w:rsidR="00CE79FF" w:rsidRPr="005D7C1A" w14:paraId="4AD2A631" w14:textId="77777777" w:rsidTr="00FC7E09">
        <w:tc>
          <w:tcPr>
            <w:tcW w:w="3156" w:type="dxa"/>
            <w:gridSpan w:val="2"/>
            <w:vAlign w:val="bottom"/>
            <w:hideMark/>
          </w:tcPr>
          <w:p w14:paraId="42905528" w14:textId="77777777" w:rsidR="00CE79FF" w:rsidRPr="005D7C1A" w:rsidRDefault="00CE79FF" w:rsidP="00CE79FF">
            <w:pPr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5D7C1A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D7C1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ค่าธรรมเนียมในการจัดหา</w:t>
            </w:r>
            <w:r w:rsidRPr="005D7C1A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  <w:t xml:space="preserve">   </w:t>
            </w:r>
            <w:r w:rsidRPr="005D7C1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  <w:gridSpan w:val="2"/>
            <w:vAlign w:val="bottom"/>
          </w:tcPr>
          <w:p w14:paraId="361FC1EA" w14:textId="77777777" w:rsidR="00CE79FF" w:rsidRPr="005D7C1A" w:rsidRDefault="00CE79FF" w:rsidP="00CE79FF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5EF470" w14:textId="091BB138" w:rsidR="00CE79FF" w:rsidRPr="005D7C1A" w:rsidRDefault="00CE79FF" w:rsidP="00CE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D7C1A">
              <w:rPr>
                <w:rFonts w:asciiTheme="majorBidi" w:eastAsiaTheme="minorHAnsi" w:hAnsiTheme="majorBidi" w:cstheme="majorBidi"/>
                <w:sz w:val="30"/>
                <w:szCs w:val="30"/>
              </w:rPr>
              <w:t>(</w:t>
            </w:r>
            <w:r w:rsidR="0001010D" w:rsidRPr="0001010D">
              <w:rPr>
                <w:rFonts w:asciiTheme="majorBidi" w:eastAsiaTheme="minorHAnsi" w:hAnsiTheme="majorBidi" w:cstheme="majorBidi"/>
                <w:sz w:val="30"/>
                <w:szCs w:val="30"/>
              </w:rPr>
              <w:t>8</w:t>
            </w:r>
            <w:r w:rsidRPr="005D7C1A">
              <w:rPr>
                <w:rFonts w:asciiTheme="majorBidi" w:eastAsiaTheme="minorHAns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5" w:type="dxa"/>
            <w:gridSpan w:val="2"/>
            <w:vAlign w:val="bottom"/>
          </w:tcPr>
          <w:p w14:paraId="04D46301" w14:textId="77777777" w:rsidR="00CE79FF" w:rsidRPr="005D7C1A" w:rsidRDefault="00CE79FF" w:rsidP="00CE79FF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29" w:type="dxa"/>
            <w:vAlign w:val="bottom"/>
          </w:tcPr>
          <w:p w14:paraId="62E6C9A5" w14:textId="77777777" w:rsidR="00CE79FF" w:rsidRPr="005D7C1A" w:rsidRDefault="00CE79FF" w:rsidP="00CE79FF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</w:tr>
      <w:tr w:rsidR="00CE79FF" w:rsidRPr="005D7C1A" w14:paraId="65F68F2A" w14:textId="77777777" w:rsidTr="00FC7E09">
        <w:tc>
          <w:tcPr>
            <w:tcW w:w="3156" w:type="dxa"/>
            <w:gridSpan w:val="2"/>
            <w:hideMark/>
          </w:tcPr>
          <w:p w14:paraId="0E3E8B2F" w14:textId="77777777" w:rsidR="00CE79FF" w:rsidRPr="005D7C1A" w:rsidRDefault="00CE79FF" w:rsidP="00CE79FF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 w:rsidRPr="005D7C1A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gridSpan w:val="2"/>
          </w:tcPr>
          <w:p w14:paraId="106E3456" w14:textId="77777777" w:rsidR="00CE79FF" w:rsidRPr="005D7C1A" w:rsidRDefault="00CE79FF" w:rsidP="00CE79FF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right w:val="nil"/>
            </w:tcBorders>
            <w:hideMark/>
          </w:tcPr>
          <w:p w14:paraId="6EDA8BCD" w14:textId="3A4A7402" w:rsidR="00CE79FF" w:rsidRPr="005D7C1A" w:rsidRDefault="0001010D" w:rsidP="00CE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  <w:r w:rsidRPr="0001010D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>7</w:t>
            </w:r>
            <w:r w:rsidR="00CE79FF" w:rsidRPr="005D7C1A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>992</w:t>
            </w:r>
          </w:p>
        </w:tc>
        <w:tc>
          <w:tcPr>
            <w:tcW w:w="1535" w:type="dxa"/>
            <w:gridSpan w:val="2"/>
          </w:tcPr>
          <w:p w14:paraId="51321907" w14:textId="77777777" w:rsidR="00CE79FF" w:rsidRPr="005D7C1A" w:rsidRDefault="00CE79FF" w:rsidP="00CE79FF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29" w:type="dxa"/>
          </w:tcPr>
          <w:p w14:paraId="09F70E91" w14:textId="77777777" w:rsidR="00CE79FF" w:rsidRPr="005D7C1A" w:rsidRDefault="00CE79FF" w:rsidP="00CE79FF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E79FF" w:rsidRPr="005D7C1A" w14:paraId="5572F6C2" w14:textId="77777777" w:rsidTr="00FC7E09">
        <w:tc>
          <w:tcPr>
            <w:tcW w:w="3156" w:type="dxa"/>
            <w:gridSpan w:val="2"/>
          </w:tcPr>
          <w:p w14:paraId="3EDF2AD4" w14:textId="77777777" w:rsidR="00CE79FF" w:rsidRPr="009A7A2F" w:rsidRDefault="00CE79FF" w:rsidP="00CE79FF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pacing w:val="-10"/>
                <w:sz w:val="30"/>
                <w:szCs w:val="30"/>
                <w:cs/>
              </w:rPr>
            </w:pPr>
            <w:r w:rsidRPr="009A7A2F">
              <w:rPr>
                <w:rFonts w:asciiTheme="majorBidi" w:eastAsiaTheme="minorHAnsi" w:hAnsiTheme="majorBidi" w:cstheme="majorBidi"/>
                <w:i/>
                <w:iCs/>
                <w:spacing w:val="-10"/>
                <w:sz w:val="30"/>
                <w:szCs w:val="30"/>
                <w:cs/>
              </w:rPr>
              <w:t>หัก</w:t>
            </w:r>
            <w:r w:rsidRPr="009A7A2F">
              <w:rPr>
                <w:rFonts w:asciiTheme="majorBidi" w:eastAsiaTheme="minorHAnsi" w:hAnsiTheme="majorBidi" w:cstheme="majorBidi"/>
                <w:i/>
                <w:iCs/>
                <w:spacing w:val="-10"/>
                <w:sz w:val="30"/>
                <w:szCs w:val="30"/>
              </w:rPr>
              <w:t xml:space="preserve"> </w:t>
            </w:r>
            <w:r w:rsidRPr="009A7A2F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gridSpan w:val="2"/>
          </w:tcPr>
          <w:p w14:paraId="127AE86D" w14:textId="77777777" w:rsidR="00CE79FF" w:rsidRPr="005D7C1A" w:rsidRDefault="00CE79FF" w:rsidP="00CE79FF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033562C" w14:textId="71C1D607" w:rsidR="00CE79FF" w:rsidRPr="005D7C1A" w:rsidRDefault="00CE79FF" w:rsidP="00CE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D7C1A">
              <w:rPr>
                <w:rFonts w:asciiTheme="majorBidi" w:eastAsiaTheme="minorHAnsi" w:hAnsiTheme="majorBidi" w:cstheme="majorBidi"/>
                <w:sz w:val="30"/>
                <w:szCs w:val="30"/>
              </w:rPr>
              <w:t>(</w:t>
            </w:r>
            <w:r w:rsidR="0001010D" w:rsidRPr="0001010D">
              <w:rPr>
                <w:rFonts w:asciiTheme="majorBidi" w:eastAsiaTheme="minorHAnsi" w:hAnsiTheme="majorBidi" w:cstheme="majorBidi"/>
                <w:sz w:val="30"/>
                <w:szCs w:val="30"/>
              </w:rPr>
              <w:t>1</w:t>
            </w:r>
            <w:r w:rsidRPr="005D7C1A">
              <w:rPr>
                <w:rFonts w:asciiTheme="majorBidi" w:eastAsiaTheme="minorHAnsi" w:hAnsiTheme="majorBidi" w:cstheme="majorBidi"/>
                <w:sz w:val="30"/>
                <w:szCs w:val="30"/>
              </w:rPr>
              <w:t>,</w:t>
            </w:r>
            <w:r w:rsidR="0001010D" w:rsidRPr="0001010D">
              <w:rPr>
                <w:rFonts w:asciiTheme="majorBidi" w:eastAsiaTheme="minorHAnsi" w:hAnsiTheme="majorBidi" w:cstheme="majorBidi"/>
                <w:sz w:val="30"/>
                <w:szCs w:val="30"/>
              </w:rPr>
              <w:t>000</w:t>
            </w:r>
            <w:r w:rsidRPr="005D7C1A">
              <w:rPr>
                <w:rFonts w:asciiTheme="majorBidi" w:eastAsiaTheme="minorHAns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5" w:type="dxa"/>
            <w:gridSpan w:val="2"/>
          </w:tcPr>
          <w:p w14:paraId="1C7D8EC8" w14:textId="77777777" w:rsidR="00CE79FF" w:rsidRPr="005D7C1A" w:rsidRDefault="00CE79FF" w:rsidP="00CE79FF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29" w:type="dxa"/>
          </w:tcPr>
          <w:p w14:paraId="17DB5C5C" w14:textId="77777777" w:rsidR="00CE79FF" w:rsidRPr="005D7C1A" w:rsidRDefault="00CE79FF" w:rsidP="00CE79FF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E79FF" w:rsidRPr="005D7C1A" w14:paraId="1AC38349" w14:textId="77777777" w:rsidTr="009A1D4A">
        <w:tc>
          <w:tcPr>
            <w:tcW w:w="3156" w:type="dxa"/>
            <w:gridSpan w:val="2"/>
          </w:tcPr>
          <w:p w14:paraId="3671594D" w14:textId="77777777" w:rsidR="00CE79FF" w:rsidRPr="005D7C1A" w:rsidRDefault="00CE79FF" w:rsidP="00CE79FF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 w:rsidRPr="005D7C1A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5D7C1A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5D7C1A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gridSpan w:val="2"/>
          </w:tcPr>
          <w:p w14:paraId="357BBD3C" w14:textId="77777777" w:rsidR="00CE79FF" w:rsidRPr="005D7C1A" w:rsidRDefault="00CE79FF" w:rsidP="00CE79FF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176D9A" w14:textId="5A5DBA09" w:rsidR="00CE79FF" w:rsidRPr="005D7C1A" w:rsidRDefault="0001010D" w:rsidP="00CE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  <w:r w:rsidRPr="0001010D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>6</w:t>
            </w:r>
            <w:r w:rsidR="00CE79FF" w:rsidRPr="005D7C1A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>992</w:t>
            </w:r>
          </w:p>
        </w:tc>
        <w:tc>
          <w:tcPr>
            <w:tcW w:w="1535" w:type="dxa"/>
            <w:gridSpan w:val="2"/>
          </w:tcPr>
          <w:p w14:paraId="08D49FBD" w14:textId="77777777" w:rsidR="00CE79FF" w:rsidRPr="005D7C1A" w:rsidRDefault="00CE79FF" w:rsidP="00CE79FF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29" w:type="dxa"/>
          </w:tcPr>
          <w:p w14:paraId="6000D3A0" w14:textId="77777777" w:rsidR="00CE79FF" w:rsidRPr="005D7C1A" w:rsidRDefault="00CE79FF" w:rsidP="00CE79FF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8D2189F" w14:textId="363D3AC8" w:rsidR="002863D8" w:rsidRDefault="002863D8" w:rsidP="004372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4C5B5916" w14:textId="232A4987" w:rsidR="0043729F" w:rsidRPr="00616E03" w:rsidRDefault="0043729F" w:rsidP="00856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</w:rPr>
      </w:pPr>
      <w:r w:rsidRPr="00546962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="0001010D" w:rsidRPr="0001010D">
        <w:rPr>
          <w:rFonts w:ascii="Angsana New" w:hAnsi="Angsana New" w:hint="cs"/>
          <w:sz w:val="30"/>
          <w:szCs w:val="30"/>
        </w:rPr>
        <w:t>3</w:t>
      </w:r>
      <w:r w:rsidR="0001010D" w:rsidRPr="0001010D">
        <w:rPr>
          <w:rFonts w:ascii="Angsana New" w:hAnsi="Angsana New"/>
          <w:sz w:val="30"/>
          <w:szCs w:val="30"/>
        </w:rPr>
        <w:t>1</w:t>
      </w:r>
      <w:r w:rsidRPr="00546962">
        <w:rPr>
          <w:rFonts w:ascii="Angsana New" w:hAnsi="Angsana New" w:hint="cs"/>
          <w:sz w:val="30"/>
          <w:szCs w:val="30"/>
        </w:rPr>
        <w:t xml:space="preserve"> </w:t>
      </w:r>
      <w:r w:rsidRPr="006D37D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1010D" w:rsidRPr="0001010D">
        <w:rPr>
          <w:rFonts w:ascii="Angsana New" w:hAnsi="Angsana New" w:hint="cs"/>
          <w:sz w:val="30"/>
          <w:szCs w:val="30"/>
        </w:rPr>
        <w:t>256</w:t>
      </w:r>
      <w:r w:rsidR="0001010D" w:rsidRPr="0001010D">
        <w:rPr>
          <w:rFonts w:ascii="Angsana New" w:hAnsi="Angsana New"/>
          <w:sz w:val="30"/>
          <w:szCs w:val="30"/>
        </w:rPr>
        <w:t>5</w:t>
      </w:r>
      <w:r w:rsidRPr="006D37D0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Pr="006D37D0">
        <w:rPr>
          <w:rFonts w:ascii="Angsana New" w:hAnsi="Angsana New" w:hint="cs"/>
          <w:sz w:val="30"/>
          <w:szCs w:val="30"/>
          <w:cs/>
        </w:rPr>
        <w:t>กลุ่มบริษัทมีวงเงินสินเชื่อซึ่งยังไม่ได้เบิกใช้เป็นจำนวนเงินรวม</w:t>
      </w:r>
      <w:r w:rsidRPr="006D37D0">
        <w:rPr>
          <w:rFonts w:ascii="Angsana New" w:hAnsi="Angsana New" w:hint="cs"/>
          <w:sz w:val="30"/>
          <w:szCs w:val="30"/>
        </w:rPr>
        <w:t xml:space="preserve"> </w:t>
      </w:r>
      <w:r w:rsidR="0001010D" w:rsidRPr="0001010D">
        <w:rPr>
          <w:rFonts w:ascii="Angsana New" w:hAnsi="Angsana New"/>
          <w:sz w:val="30"/>
          <w:szCs w:val="30"/>
        </w:rPr>
        <w:t>32</w:t>
      </w:r>
      <w:r w:rsidR="0049716E" w:rsidRPr="006D37D0">
        <w:rPr>
          <w:rFonts w:ascii="Angsana New" w:hAnsi="Angsana New"/>
          <w:sz w:val="30"/>
          <w:szCs w:val="30"/>
        </w:rPr>
        <w:t>,</w:t>
      </w:r>
      <w:r w:rsidR="0001010D" w:rsidRPr="0001010D">
        <w:rPr>
          <w:rFonts w:ascii="Angsana New" w:hAnsi="Angsana New"/>
          <w:sz w:val="30"/>
          <w:szCs w:val="30"/>
        </w:rPr>
        <w:t>212</w:t>
      </w:r>
      <w:r w:rsidRPr="006D37D0">
        <w:rPr>
          <w:rFonts w:ascii="Angsana New" w:hAnsi="Angsana New" w:hint="cs"/>
          <w:sz w:val="30"/>
          <w:szCs w:val="30"/>
        </w:rPr>
        <w:t xml:space="preserve"> </w:t>
      </w:r>
      <w:r w:rsidRPr="006D37D0">
        <w:rPr>
          <w:rFonts w:ascii="Angsana New" w:hAnsi="Angsana New" w:hint="cs"/>
          <w:sz w:val="30"/>
          <w:szCs w:val="30"/>
          <w:cs/>
        </w:rPr>
        <w:t>ล้านบาท</w:t>
      </w:r>
      <w:r w:rsidR="0049716E" w:rsidRPr="006D37D0">
        <w:rPr>
          <w:rFonts w:ascii="Angsana New" w:hAnsi="Angsana New"/>
          <w:sz w:val="30"/>
          <w:szCs w:val="30"/>
        </w:rPr>
        <w:t xml:space="preserve"> </w:t>
      </w:r>
      <w:r w:rsidR="0001010D" w:rsidRPr="0001010D">
        <w:rPr>
          <w:rFonts w:ascii="Angsana New" w:hAnsi="Angsana New"/>
          <w:sz w:val="30"/>
          <w:szCs w:val="30"/>
        </w:rPr>
        <w:t>180</w:t>
      </w:r>
      <w:r w:rsidRPr="006D37D0">
        <w:rPr>
          <w:rFonts w:ascii="Angsana New" w:hAnsi="Angsana New" w:hint="cs"/>
          <w:sz w:val="30"/>
          <w:szCs w:val="30"/>
        </w:rPr>
        <w:t xml:space="preserve"> </w:t>
      </w:r>
      <w:r w:rsidRPr="006D37D0">
        <w:rPr>
          <w:rFonts w:ascii="Angsana New" w:hAnsi="Angsana New" w:hint="cs"/>
          <w:sz w:val="30"/>
          <w:szCs w:val="30"/>
          <w:cs/>
        </w:rPr>
        <w:t>ล้านเหรียญสหรัฐอเมริกา และ</w:t>
      </w:r>
      <w:r w:rsidRPr="006D37D0">
        <w:rPr>
          <w:rFonts w:ascii="Angsana New" w:hAnsi="Angsana New" w:hint="cs"/>
          <w:sz w:val="30"/>
          <w:szCs w:val="30"/>
        </w:rPr>
        <w:t xml:space="preserve"> </w:t>
      </w:r>
      <w:r w:rsidR="0001010D" w:rsidRPr="0001010D">
        <w:rPr>
          <w:rFonts w:ascii="Angsana New" w:hAnsi="Angsana New"/>
          <w:sz w:val="30"/>
          <w:szCs w:val="30"/>
        </w:rPr>
        <w:t>1</w:t>
      </w:r>
      <w:r w:rsidR="002F4CFF">
        <w:rPr>
          <w:rFonts w:ascii="Angsana New" w:hAnsi="Angsana New"/>
          <w:sz w:val="30"/>
          <w:szCs w:val="30"/>
        </w:rPr>
        <w:t>14</w:t>
      </w:r>
      <w:r w:rsidR="009A7A2F" w:rsidRPr="006D37D0">
        <w:rPr>
          <w:rFonts w:ascii="Angsana New" w:hAnsi="Angsana New"/>
          <w:sz w:val="30"/>
          <w:szCs w:val="30"/>
        </w:rPr>
        <w:t>.</w:t>
      </w:r>
      <w:r w:rsidR="002F4CFF">
        <w:rPr>
          <w:rFonts w:ascii="Angsana New" w:hAnsi="Angsana New"/>
          <w:sz w:val="30"/>
          <w:szCs w:val="30"/>
        </w:rPr>
        <w:t>43</w:t>
      </w:r>
      <w:r w:rsidR="0049716E" w:rsidRPr="006D37D0">
        <w:rPr>
          <w:rFonts w:ascii="Angsana New" w:hAnsi="Angsana New"/>
          <w:sz w:val="30"/>
          <w:szCs w:val="30"/>
        </w:rPr>
        <w:t xml:space="preserve"> </w:t>
      </w:r>
      <w:r w:rsidRPr="006D37D0">
        <w:rPr>
          <w:rFonts w:ascii="Angsana New" w:hAnsi="Angsana New" w:hint="cs"/>
          <w:sz w:val="30"/>
          <w:szCs w:val="30"/>
          <w:cs/>
        </w:rPr>
        <w:t>ล้านเหรียญออสเตรเลีย</w:t>
      </w:r>
      <w:r w:rsidR="00856656" w:rsidRPr="00BE4EE8">
        <w:rPr>
          <w:rFonts w:ascii="Angsana New" w:hAnsi="Angsana New"/>
          <w:sz w:val="30"/>
          <w:szCs w:val="30"/>
        </w:rPr>
        <w:t xml:space="preserve"> </w:t>
      </w:r>
      <w:r w:rsidR="00856656" w:rsidRPr="00BE4EE8">
        <w:rPr>
          <w:rFonts w:ascii="Angsana New" w:hAnsi="Angsana New"/>
          <w:i/>
          <w:iCs/>
          <w:sz w:val="30"/>
          <w:szCs w:val="30"/>
        </w:rPr>
        <w:t>(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2564</w:t>
      </w:r>
      <w:r w:rsidR="00856656" w:rsidRPr="00BE4EE8">
        <w:rPr>
          <w:rFonts w:ascii="Angsana New" w:hAnsi="Angsana New"/>
          <w:i/>
          <w:iCs/>
          <w:sz w:val="30"/>
          <w:szCs w:val="30"/>
        </w:rPr>
        <w:t xml:space="preserve">: 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50</w:t>
      </w:r>
      <w:r w:rsidR="00856656" w:rsidRPr="00BE4EE8">
        <w:rPr>
          <w:rFonts w:ascii="Angsana New" w:hAnsi="Angsana New"/>
          <w:i/>
          <w:iCs/>
          <w:sz w:val="30"/>
          <w:szCs w:val="30"/>
        </w:rPr>
        <w:t>,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226</w:t>
      </w:r>
      <w:r w:rsidR="00856656" w:rsidRPr="00BE4EE8">
        <w:rPr>
          <w:rFonts w:ascii="Angsana New" w:hAnsi="Angsana New"/>
          <w:i/>
          <w:iCs/>
          <w:sz w:val="30"/>
          <w:szCs w:val="30"/>
        </w:rPr>
        <w:t xml:space="preserve"> </w:t>
      </w:r>
      <w:r w:rsidR="00856656" w:rsidRPr="00BE4EE8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37124D" w:rsidRPr="00BE4EE8">
        <w:rPr>
          <w:rFonts w:ascii="Angsana New" w:hAnsi="Angsana New"/>
          <w:i/>
          <w:iCs/>
          <w:sz w:val="30"/>
          <w:szCs w:val="30"/>
        </w:rPr>
        <w:t xml:space="preserve"> 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855</w:t>
      </w:r>
      <w:r w:rsidR="00856656" w:rsidRPr="00D246FB">
        <w:rPr>
          <w:rFonts w:ascii="Angsana New" w:hAnsi="Angsana New"/>
          <w:i/>
          <w:iCs/>
          <w:sz w:val="30"/>
          <w:szCs w:val="30"/>
        </w:rPr>
        <w:t xml:space="preserve"> </w:t>
      </w:r>
      <w:r w:rsidR="00856656" w:rsidRPr="00D246FB">
        <w:rPr>
          <w:rFonts w:ascii="Angsana New" w:hAnsi="Angsana New"/>
          <w:i/>
          <w:iCs/>
          <w:sz w:val="30"/>
          <w:szCs w:val="30"/>
          <w:cs/>
        </w:rPr>
        <w:t xml:space="preserve">ล้านเหรียญสหรัฐอเมริกา และ 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100</w:t>
      </w:r>
      <w:r w:rsidR="00856656" w:rsidRPr="00D246FB">
        <w:rPr>
          <w:rFonts w:ascii="Angsana New" w:hAnsi="Angsana New"/>
          <w:i/>
          <w:iCs/>
          <w:sz w:val="30"/>
          <w:szCs w:val="30"/>
        </w:rPr>
        <w:t xml:space="preserve"> </w:t>
      </w:r>
      <w:r w:rsidR="00856656" w:rsidRPr="00D246FB">
        <w:rPr>
          <w:rFonts w:ascii="Angsana New" w:hAnsi="Angsana New"/>
          <w:i/>
          <w:iCs/>
          <w:sz w:val="30"/>
          <w:szCs w:val="30"/>
          <w:cs/>
        </w:rPr>
        <w:t>ล้านเหรียญออสเตรเลีย)</w:t>
      </w:r>
    </w:p>
    <w:p w14:paraId="67758339" w14:textId="77777777" w:rsidR="00856656" w:rsidRPr="00576DE5" w:rsidRDefault="00856656" w:rsidP="00437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55BECAF" w14:textId="27CD037D" w:rsidR="000F49F5" w:rsidRDefault="0045108D" w:rsidP="00DA0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  <w:lang w:val="th-TH"/>
        </w:rPr>
        <w:t>กลุ่มบริษัทมีภาระผูกพันต้องปฏิบัติตามข้อกำหนดของสัญญาและต้องดำรงไว้ซึ่งอัตราส่วนทางการเงินที่สำคัญ</w:t>
      </w:r>
      <w:r w:rsidR="008B20A9">
        <w:rPr>
          <w:rFonts w:ascii="Angsana New" w:hAnsi="Angsana New" w:hint="cs"/>
          <w:sz w:val="30"/>
          <w:szCs w:val="30"/>
          <w:cs/>
          <w:lang w:val="th-TH"/>
        </w:rPr>
        <w:t>สำหรับเงินกู้ยืมระยะยาวจากสถาบันการเงินทุกสัญญา และสัญญาหุ้นกู้</w:t>
      </w:r>
      <w:r w:rsidR="008B20A9" w:rsidRPr="008B20A9">
        <w:rPr>
          <w:rFonts w:ascii="Angsana New" w:hAnsi="Angsana New"/>
          <w:sz w:val="30"/>
          <w:szCs w:val="30"/>
          <w:cs/>
          <w:lang w:val="th-TH"/>
        </w:rPr>
        <w:t>บริษัท อาร์เอช อินเตอร์เนชั่นแนล</w:t>
      </w:r>
      <w:r w:rsidR="008B20A9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8B20A9" w:rsidRPr="008B20A9">
        <w:rPr>
          <w:rFonts w:ascii="Angsana New" w:hAnsi="Angsana New"/>
          <w:sz w:val="30"/>
          <w:szCs w:val="30"/>
          <w:cs/>
          <w:lang w:val="th-TH"/>
        </w:rPr>
        <w:t>(สิงคโปร์) คอร์ปอเรชั่น จำกั</w:t>
      </w:r>
      <w:r w:rsidR="00DA0099">
        <w:rPr>
          <w:rFonts w:ascii="Angsana New" w:hAnsi="Angsana New" w:hint="cs"/>
          <w:sz w:val="30"/>
          <w:szCs w:val="30"/>
          <w:cs/>
        </w:rPr>
        <w:t>ด</w:t>
      </w:r>
    </w:p>
    <w:p w14:paraId="7F0BA4AE" w14:textId="77777777" w:rsidR="009A7A2F" w:rsidRPr="00DA0099" w:rsidRDefault="009A7A2F" w:rsidP="00DA0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E612078" w14:textId="40FFF6E5" w:rsidR="00AA3994" w:rsidRPr="00D246FB" w:rsidRDefault="00AA3994" w:rsidP="00AA39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D246F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การเปลี่ยนแปลงของหนี้สินที่เกิดจากกิจกรรมจัดหาเงิน</w:t>
      </w:r>
    </w:p>
    <w:p w14:paraId="7F2782EB" w14:textId="77777777" w:rsidR="00AA3994" w:rsidRPr="0086551C" w:rsidRDefault="00AA3994" w:rsidP="00437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2"/>
          <w:szCs w:val="22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9"/>
        <w:gridCol w:w="1151"/>
        <w:gridCol w:w="180"/>
        <w:gridCol w:w="1260"/>
        <w:gridCol w:w="180"/>
        <w:gridCol w:w="1170"/>
      </w:tblGrid>
      <w:tr w:rsidR="00F75C04" w:rsidRPr="00F75C04" w14:paraId="75DC6301" w14:textId="77777777" w:rsidTr="004E7DE7">
        <w:trPr>
          <w:cantSplit/>
          <w:tblHeader/>
        </w:trPr>
        <w:tc>
          <w:tcPr>
            <w:tcW w:w="4050" w:type="dxa"/>
            <w:vAlign w:val="bottom"/>
          </w:tcPr>
          <w:p w14:paraId="29D65DB8" w14:textId="77777777" w:rsidR="00F75C04" w:rsidRPr="00D246FB" w:rsidRDefault="00F75C04" w:rsidP="0086086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8"/>
            <w:vAlign w:val="bottom"/>
          </w:tcPr>
          <w:p w14:paraId="1FD6287F" w14:textId="77777777" w:rsidR="00F75C04" w:rsidRPr="00F75C04" w:rsidRDefault="00F75C04" w:rsidP="0086086B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75C04" w:rsidRPr="00F75C04" w14:paraId="111EE876" w14:textId="77777777" w:rsidTr="004E7DE7">
        <w:trPr>
          <w:cantSplit/>
          <w:tblHeader/>
        </w:trPr>
        <w:tc>
          <w:tcPr>
            <w:tcW w:w="4050" w:type="dxa"/>
            <w:vAlign w:val="bottom"/>
          </w:tcPr>
          <w:p w14:paraId="22CF1986" w14:textId="77777777" w:rsidR="00F75C04" w:rsidRPr="00F75C04" w:rsidRDefault="00F75C04" w:rsidP="0086086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E12DC67" w14:textId="77777777" w:rsidR="00F75C04" w:rsidRPr="00F75C04" w:rsidRDefault="00F75C04" w:rsidP="0086086B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063EF2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180" w:type="dxa"/>
            <w:vAlign w:val="bottom"/>
          </w:tcPr>
          <w:p w14:paraId="349E5A7F" w14:textId="77777777" w:rsidR="00F75C04" w:rsidRPr="00F75C04" w:rsidRDefault="00F75C04" w:rsidP="0086086B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A029660" w14:textId="77777777" w:rsidR="00F75C04" w:rsidRPr="00063EF2" w:rsidRDefault="00F75C04" w:rsidP="0086086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063EF2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  <w:vAlign w:val="bottom"/>
          </w:tcPr>
          <w:p w14:paraId="104FAB5B" w14:textId="77777777" w:rsidR="00F75C04" w:rsidRPr="00063EF2" w:rsidRDefault="00F75C04" w:rsidP="0086086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3E9F806" w14:textId="77777777" w:rsidR="004670A5" w:rsidRDefault="00F75C04" w:rsidP="0086086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หนี้สินตาม</w:t>
            </w:r>
          </w:p>
          <w:p w14:paraId="5B6D8AAA" w14:textId="26C73932" w:rsidR="00F75C04" w:rsidRPr="00063EF2" w:rsidRDefault="00F75C04" w:rsidP="0086086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สัญญาเช่า </w:t>
            </w:r>
          </w:p>
        </w:tc>
        <w:tc>
          <w:tcPr>
            <w:tcW w:w="180" w:type="dxa"/>
            <w:vAlign w:val="bottom"/>
          </w:tcPr>
          <w:p w14:paraId="146D75F9" w14:textId="77777777" w:rsidR="00F75C04" w:rsidRPr="00063EF2" w:rsidRDefault="00F75C04" w:rsidP="0086086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6539F9B" w14:textId="77777777" w:rsidR="00F75C04" w:rsidRPr="00063EF2" w:rsidRDefault="00F75C04" w:rsidP="0086086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F75C04" w:rsidRPr="00F75C04" w14:paraId="5A0B7E2E" w14:textId="77777777" w:rsidTr="004E7DE7">
        <w:trPr>
          <w:cantSplit/>
          <w:tblHeader/>
        </w:trPr>
        <w:tc>
          <w:tcPr>
            <w:tcW w:w="4050" w:type="dxa"/>
            <w:vAlign w:val="bottom"/>
          </w:tcPr>
          <w:p w14:paraId="69C8A09A" w14:textId="77777777" w:rsidR="00F75C04" w:rsidRPr="00F75C04" w:rsidRDefault="00F75C04" w:rsidP="0086086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8"/>
            <w:vAlign w:val="bottom"/>
          </w:tcPr>
          <w:p w14:paraId="50C61474" w14:textId="77777777" w:rsidR="00F75C04" w:rsidRPr="00F75C04" w:rsidRDefault="00F75C04" w:rsidP="0086086B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F75C04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75C04" w:rsidRPr="00F75C04" w14:paraId="7C26AEE5" w14:textId="77777777" w:rsidTr="004E7DE7">
        <w:trPr>
          <w:cantSplit/>
        </w:trPr>
        <w:tc>
          <w:tcPr>
            <w:tcW w:w="4050" w:type="dxa"/>
            <w:vAlign w:val="bottom"/>
          </w:tcPr>
          <w:p w14:paraId="05F494F7" w14:textId="47DA6A22" w:rsidR="00F75C04" w:rsidRPr="00F75C04" w:rsidRDefault="0001010D" w:rsidP="0086086B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1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170" w:type="dxa"/>
            <w:vAlign w:val="bottom"/>
          </w:tcPr>
          <w:p w14:paraId="13036A93" w14:textId="77777777" w:rsidR="00F75C04" w:rsidRPr="00F75C04" w:rsidRDefault="00F75C04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051C4EA4" w14:textId="77777777" w:rsidR="00F75C04" w:rsidRPr="00F75C04" w:rsidRDefault="00F75C04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2A0196C3" w14:textId="77777777" w:rsidR="00F75C04" w:rsidRPr="00F75C04" w:rsidRDefault="00F75C04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A017EA0" w14:textId="77777777" w:rsidR="00F75C04" w:rsidRPr="00F75C04" w:rsidRDefault="00F75C04" w:rsidP="0086086B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663740D" w14:textId="77777777" w:rsidR="00F75C04" w:rsidRPr="00F75C04" w:rsidRDefault="00F75C04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067EBD7" w14:textId="77777777" w:rsidR="00F75C04" w:rsidRPr="00F75C04" w:rsidRDefault="00F75C04" w:rsidP="0086086B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DCF7E21" w14:textId="77777777" w:rsidR="00F75C04" w:rsidRPr="00F75C04" w:rsidRDefault="00F75C04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717E7" w:rsidRPr="00F75C04" w14:paraId="7847BBDA" w14:textId="77777777" w:rsidTr="004E7DE7">
        <w:trPr>
          <w:cantSplit/>
        </w:trPr>
        <w:tc>
          <w:tcPr>
            <w:tcW w:w="4050" w:type="dxa"/>
            <w:vAlign w:val="bottom"/>
          </w:tcPr>
          <w:p w14:paraId="73109182" w14:textId="4A71B0AB" w:rsidR="002717E7" w:rsidRPr="00160FF4" w:rsidRDefault="002717E7" w:rsidP="002717E7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0FF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01010D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60FF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60FF4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0" w:type="dxa"/>
            <w:vAlign w:val="bottom"/>
          </w:tcPr>
          <w:p w14:paraId="5DAB0E0D" w14:textId="22AFE8E1" w:rsidR="002717E7" w:rsidRPr="00160FF4" w:rsidRDefault="002717E7" w:rsidP="002717E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35,100,618</w:t>
            </w:r>
          </w:p>
        </w:tc>
        <w:tc>
          <w:tcPr>
            <w:tcW w:w="199" w:type="dxa"/>
            <w:gridSpan w:val="2"/>
            <w:vAlign w:val="bottom"/>
          </w:tcPr>
          <w:p w14:paraId="0647033C" w14:textId="77777777" w:rsidR="002717E7" w:rsidRPr="00160FF4" w:rsidRDefault="002717E7" w:rsidP="002717E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6D53C799" w14:textId="2389FE8E" w:rsidR="002717E7" w:rsidRPr="00160FF4" w:rsidRDefault="002717E7" w:rsidP="002717E7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24,351,692</w:t>
            </w:r>
          </w:p>
        </w:tc>
        <w:tc>
          <w:tcPr>
            <w:tcW w:w="180" w:type="dxa"/>
            <w:vAlign w:val="bottom"/>
          </w:tcPr>
          <w:p w14:paraId="421D1844" w14:textId="77777777" w:rsidR="002717E7" w:rsidRPr="00160FF4" w:rsidRDefault="002717E7" w:rsidP="002717E7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138C0E4" w14:textId="17491553" w:rsidR="002717E7" w:rsidRPr="00160FF4" w:rsidRDefault="002717E7" w:rsidP="002717E7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9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1,666,935</w:t>
            </w:r>
          </w:p>
        </w:tc>
        <w:tc>
          <w:tcPr>
            <w:tcW w:w="180" w:type="dxa"/>
            <w:vAlign w:val="bottom"/>
          </w:tcPr>
          <w:p w14:paraId="294CE304" w14:textId="77777777" w:rsidR="002717E7" w:rsidRPr="00160FF4" w:rsidRDefault="002717E7" w:rsidP="002717E7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5ADD16B" w14:textId="2FBFF1EB" w:rsidR="002717E7" w:rsidRPr="00160FF4" w:rsidRDefault="005E74CC" w:rsidP="002717E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61,119,245</w:t>
            </w:r>
          </w:p>
        </w:tc>
      </w:tr>
      <w:tr w:rsidR="002717E7" w:rsidRPr="00F75C04" w14:paraId="1996AEA8" w14:textId="77777777" w:rsidTr="004E7DE7">
        <w:trPr>
          <w:cantSplit/>
        </w:trPr>
        <w:tc>
          <w:tcPr>
            <w:tcW w:w="4050" w:type="dxa"/>
            <w:vAlign w:val="bottom"/>
          </w:tcPr>
          <w:p w14:paraId="2A7663D3" w14:textId="4348F196" w:rsidR="002717E7" w:rsidRPr="00160FF4" w:rsidRDefault="002717E7" w:rsidP="002717E7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160FF4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การเปลี่ยนแปลงจากกระแสเงินสดจากการ</w:t>
            </w:r>
            <w:r w:rsidRPr="00160FF4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160FF4">
              <w:rPr>
                <w:rFonts w:ascii="Angsana New" w:hAnsi="Angsana New" w:hint="cs"/>
                <w:sz w:val="30"/>
                <w:szCs w:val="30"/>
                <w:cs/>
              </w:rPr>
              <w:t xml:space="preserve"> จัดหาเงิน</w:t>
            </w:r>
          </w:p>
        </w:tc>
        <w:tc>
          <w:tcPr>
            <w:tcW w:w="1170" w:type="dxa"/>
            <w:vAlign w:val="bottom"/>
          </w:tcPr>
          <w:p w14:paraId="1AE0545F" w14:textId="14D6AD03" w:rsidR="002717E7" w:rsidRPr="00160FF4" w:rsidRDefault="002717E7" w:rsidP="002717E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24,998,700</w:t>
            </w:r>
          </w:p>
        </w:tc>
        <w:tc>
          <w:tcPr>
            <w:tcW w:w="199" w:type="dxa"/>
            <w:gridSpan w:val="2"/>
            <w:vAlign w:val="bottom"/>
          </w:tcPr>
          <w:p w14:paraId="2B117543" w14:textId="77777777" w:rsidR="002717E7" w:rsidRPr="00160FF4" w:rsidRDefault="002717E7" w:rsidP="002717E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57CC6062" w14:textId="01231BF6" w:rsidR="002717E7" w:rsidRPr="00160FF4" w:rsidRDefault="002717E7" w:rsidP="002717E7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650,000</w:t>
            </w:r>
          </w:p>
        </w:tc>
        <w:tc>
          <w:tcPr>
            <w:tcW w:w="180" w:type="dxa"/>
            <w:vAlign w:val="bottom"/>
          </w:tcPr>
          <w:p w14:paraId="569A6FA9" w14:textId="77777777" w:rsidR="002717E7" w:rsidRPr="00160FF4" w:rsidRDefault="002717E7" w:rsidP="002717E7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DBA7AFC" w14:textId="5DD1151E" w:rsidR="002717E7" w:rsidRPr="00160FF4" w:rsidRDefault="002717E7" w:rsidP="002717E7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(187,272)</w:t>
            </w:r>
          </w:p>
        </w:tc>
        <w:tc>
          <w:tcPr>
            <w:tcW w:w="180" w:type="dxa"/>
            <w:vAlign w:val="bottom"/>
          </w:tcPr>
          <w:p w14:paraId="760D1885" w14:textId="77777777" w:rsidR="002717E7" w:rsidRPr="00160FF4" w:rsidRDefault="002717E7" w:rsidP="002717E7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F7293A2" w14:textId="0C53BF6E" w:rsidR="002717E7" w:rsidRPr="00160FF4" w:rsidRDefault="005E74CC" w:rsidP="002717E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25,461,428</w:t>
            </w:r>
          </w:p>
        </w:tc>
      </w:tr>
      <w:tr w:rsidR="002717E7" w:rsidRPr="00F75C04" w14:paraId="65AF9E37" w14:textId="77777777" w:rsidTr="004E7DE7">
        <w:trPr>
          <w:cantSplit/>
        </w:trPr>
        <w:tc>
          <w:tcPr>
            <w:tcW w:w="4050" w:type="dxa"/>
            <w:vAlign w:val="bottom"/>
          </w:tcPr>
          <w:p w14:paraId="713A10D3" w14:textId="23D2558B" w:rsidR="002717E7" w:rsidRPr="00160FF4" w:rsidRDefault="002717E7" w:rsidP="002717E7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การเปลี่ยนแปลงที่เกิดจากการได้มาซึ่งอำนาจ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การควบคุมในบริษัทย่อย </w:t>
            </w:r>
            <w:r w:rsidRPr="00D75B7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75B7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ดูหมายเหตุข้อ </w:t>
            </w:r>
            <w:r w:rsidRPr="0001010D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  <w:r w:rsidRPr="00D75B7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5BA4694F" w14:textId="521E94F7" w:rsidR="002717E7" w:rsidRPr="00160FF4" w:rsidRDefault="002717E7" w:rsidP="002717E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11,377,931</w:t>
            </w:r>
          </w:p>
        </w:tc>
        <w:tc>
          <w:tcPr>
            <w:tcW w:w="199" w:type="dxa"/>
            <w:gridSpan w:val="2"/>
            <w:vAlign w:val="bottom"/>
          </w:tcPr>
          <w:p w14:paraId="4D68E2E0" w14:textId="77777777" w:rsidR="002717E7" w:rsidRPr="00160FF4" w:rsidRDefault="002717E7" w:rsidP="002717E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4BD489C9" w14:textId="3AF46144" w:rsidR="002717E7" w:rsidRPr="00160FF4" w:rsidRDefault="002717E7" w:rsidP="002717E7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3B6B8C4" w14:textId="77777777" w:rsidR="002717E7" w:rsidRPr="00160FF4" w:rsidRDefault="002717E7" w:rsidP="002717E7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3DAFB64" w14:textId="49D9A5CB" w:rsidR="002717E7" w:rsidRPr="00160FF4" w:rsidRDefault="002717E7" w:rsidP="002717E7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1,710,978</w:t>
            </w:r>
          </w:p>
        </w:tc>
        <w:tc>
          <w:tcPr>
            <w:tcW w:w="180" w:type="dxa"/>
            <w:vAlign w:val="bottom"/>
          </w:tcPr>
          <w:p w14:paraId="02EAEA0C" w14:textId="77777777" w:rsidR="002717E7" w:rsidRPr="00160FF4" w:rsidRDefault="002717E7" w:rsidP="002717E7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921831D" w14:textId="75C14B9F" w:rsidR="002717E7" w:rsidRPr="00160FF4" w:rsidRDefault="005E74CC" w:rsidP="002717E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13,088,909</w:t>
            </w:r>
          </w:p>
        </w:tc>
      </w:tr>
      <w:tr w:rsidR="002717E7" w:rsidRPr="00F75C04" w14:paraId="33C222BD" w14:textId="77777777" w:rsidTr="004E7DE7">
        <w:trPr>
          <w:cantSplit/>
        </w:trPr>
        <w:tc>
          <w:tcPr>
            <w:tcW w:w="4050" w:type="dxa"/>
            <w:vAlign w:val="bottom"/>
          </w:tcPr>
          <w:p w14:paraId="210F6479" w14:textId="495F3B52" w:rsidR="002717E7" w:rsidRPr="00160FF4" w:rsidRDefault="002717E7" w:rsidP="002717E7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160FF4">
              <w:rPr>
                <w:rFonts w:ascii="Angsana New" w:hAnsi="Angsana New" w:hint="cs"/>
                <w:sz w:val="30"/>
                <w:szCs w:val="30"/>
                <w:cs/>
              </w:rPr>
              <w:t>ผลกระทบของการเปลี่ยนแปลงของอัตรา</w:t>
            </w:r>
          </w:p>
          <w:p w14:paraId="668E4BD3" w14:textId="06CB894E" w:rsidR="002717E7" w:rsidRPr="00160FF4" w:rsidRDefault="002717E7" w:rsidP="002717E7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160FF4">
              <w:rPr>
                <w:rFonts w:ascii="Angsana New" w:hAnsi="Angsana New" w:hint="cs"/>
                <w:sz w:val="30"/>
                <w:szCs w:val="30"/>
                <w:cs/>
              </w:rPr>
              <w:t xml:space="preserve">   แลกเปลี่ยนเงินตราต่างประเทศ</w:t>
            </w:r>
          </w:p>
        </w:tc>
        <w:tc>
          <w:tcPr>
            <w:tcW w:w="1170" w:type="dxa"/>
            <w:vAlign w:val="bottom"/>
          </w:tcPr>
          <w:p w14:paraId="7BFFD4A3" w14:textId="5CC16ACC" w:rsidR="002717E7" w:rsidRPr="00160FF4" w:rsidRDefault="002717E7" w:rsidP="002717E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(355,548)</w:t>
            </w:r>
          </w:p>
        </w:tc>
        <w:tc>
          <w:tcPr>
            <w:tcW w:w="199" w:type="dxa"/>
            <w:gridSpan w:val="2"/>
            <w:vAlign w:val="bottom"/>
          </w:tcPr>
          <w:p w14:paraId="208D5C24" w14:textId="77777777" w:rsidR="002717E7" w:rsidRPr="00160FF4" w:rsidRDefault="002717E7" w:rsidP="002717E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6A148C58" w14:textId="4E2D8F8A" w:rsidR="002717E7" w:rsidRPr="00160FF4" w:rsidRDefault="002717E7" w:rsidP="002717E7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  <w:r w:rsidR="00A14D8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14D89">
              <w:rPr>
                <w:rFonts w:ascii="Angsana New" w:hAnsi="Angsana New"/>
                <w:sz w:val="30"/>
                <w:szCs w:val="30"/>
                <w:lang w:val="en-US"/>
              </w:rPr>
              <w:t>531</w:t>
            </w:r>
          </w:p>
        </w:tc>
        <w:tc>
          <w:tcPr>
            <w:tcW w:w="180" w:type="dxa"/>
            <w:vAlign w:val="bottom"/>
          </w:tcPr>
          <w:p w14:paraId="3158FFCF" w14:textId="77777777" w:rsidR="002717E7" w:rsidRPr="00160FF4" w:rsidRDefault="002717E7" w:rsidP="002717E7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E5A7AFF" w14:textId="501D2610" w:rsidR="002717E7" w:rsidRPr="00160FF4" w:rsidRDefault="002717E7" w:rsidP="00A14D89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(14</w:t>
            </w:r>
            <w:r w:rsidR="00A14D8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14D89">
              <w:rPr>
                <w:rFonts w:ascii="Angsana New" w:hAnsi="Angsana New"/>
                <w:sz w:val="30"/>
                <w:szCs w:val="30"/>
                <w:lang w:val="en-US" w:bidi="th-TH"/>
              </w:rPr>
              <w:t>860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02D5776" w14:textId="77777777" w:rsidR="002717E7" w:rsidRPr="00160FF4" w:rsidRDefault="002717E7" w:rsidP="002717E7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6812701" w14:textId="6EE41BBC" w:rsidR="002717E7" w:rsidRPr="00160FF4" w:rsidRDefault="005E74CC" w:rsidP="002717E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14D8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0,</w:t>
            </w:r>
            <w:r w:rsidR="00A14D89">
              <w:rPr>
                <w:rFonts w:ascii="Angsana New" w:hAnsi="Angsana New"/>
                <w:sz w:val="30"/>
                <w:szCs w:val="30"/>
                <w:lang w:val="en-US"/>
              </w:rPr>
              <w:t>877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2717E7" w:rsidRPr="00F75C04" w14:paraId="315DC571" w14:textId="77777777" w:rsidTr="004E7DE7">
        <w:trPr>
          <w:cantSplit/>
        </w:trPr>
        <w:tc>
          <w:tcPr>
            <w:tcW w:w="4050" w:type="dxa"/>
            <w:vAlign w:val="bottom"/>
          </w:tcPr>
          <w:p w14:paraId="39BB6A2D" w14:textId="1296DCF9" w:rsidR="002717E7" w:rsidRPr="00160FF4" w:rsidRDefault="002717E7" w:rsidP="002717E7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60FF4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65E51F0E" w14:textId="206D5B29" w:rsidR="002717E7" w:rsidRPr="00160FF4" w:rsidRDefault="002717E7" w:rsidP="002717E7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21E54CB5" w14:textId="77777777" w:rsidR="002717E7" w:rsidRPr="00160FF4" w:rsidRDefault="002717E7" w:rsidP="002717E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74BC6F74" w14:textId="0AFD3110" w:rsidR="002717E7" w:rsidRPr="00160FF4" w:rsidRDefault="002717E7" w:rsidP="002717E7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C0C9BB7" w14:textId="77777777" w:rsidR="002717E7" w:rsidRPr="00160FF4" w:rsidRDefault="002717E7" w:rsidP="002717E7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ABEAEF3" w14:textId="4EF8364C" w:rsidR="002717E7" w:rsidRPr="00160FF4" w:rsidRDefault="002717E7" w:rsidP="002717E7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="00A14D8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14D89">
              <w:rPr>
                <w:rFonts w:ascii="Angsana New" w:hAnsi="Angsana New"/>
                <w:sz w:val="30"/>
                <w:szCs w:val="30"/>
                <w:lang w:val="en-US" w:bidi="th-TH"/>
              </w:rPr>
              <w:t>673</w:t>
            </w:r>
          </w:p>
        </w:tc>
        <w:tc>
          <w:tcPr>
            <w:tcW w:w="180" w:type="dxa"/>
            <w:vAlign w:val="bottom"/>
          </w:tcPr>
          <w:p w14:paraId="504A504E" w14:textId="77777777" w:rsidR="002717E7" w:rsidRPr="00160FF4" w:rsidRDefault="002717E7" w:rsidP="002717E7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DF7AABC" w14:textId="37C6B186" w:rsidR="002717E7" w:rsidRPr="00160FF4" w:rsidRDefault="005E74CC" w:rsidP="002717E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A14D8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14D89">
              <w:rPr>
                <w:rFonts w:ascii="Angsana New" w:hAnsi="Angsana New"/>
                <w:sz w:val="30"/>
                <w:szCs w:val="30"/>
                <w:lang w:val="en-US"/>
              </w:rPr>
              <w:t>673</w:t>
            </w:r>
          </w:p>
        </w:tc>
      </w:tr>
      <w:tr w:rsidR="0037124D" w:rsidRPr="00F75C04" w14:paraId="42B2C2E5" w14:textId="77777777" w:rsidTr="004E7DE7">
        <w:trPr>
          <w:cantSplit/>
        </w:trPr>
        <w:tc>
          <w:tcPr>
            <w:tcW w:w="4050" w:type="dxa"/>
            <w:vAlign w:val="bottom"/>
          </w:tcPr>
          <w:p w14:paraId="546EA34A" w14:textId="7F5833C1" w:rsidR="0037124D" w:rsidRPr="00160FF4" w:rsidRDefault="0037124D" w:rsidP="004670A5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160FF4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</w:t>
            </w:r>
            <w:r w:rsidR="00DD7EA5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37B350F" w14:textId="3D1AD02F" w:rsidR="0037124D" w:rsidRPr="00160FF4" w:rsidRDefault="002717E7" w:rsidP="00CE65ED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tLeast"/>
              <w:ind w:left="-79" w:right="-1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(429,730)</w:t>
            </w:r>
          </w:p>
        </w:tc>
        <w:tc>
          <w:tcPr>
            <w:tcW w:w="199" w:type="dxa"/>
            <w:gridSpan w:val="2"/>
            <w:vAlign w:val="bottom"/>
          </w:tcPr>
          <w:p w14:paraId="18AF5EDD" w14:textId="77777777" w:rsidR="0037124D" w:rsidRPr="00160FF4" w:rsidRDefault="0037124D" w:rsidP="0037124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1AD6F2AB" w14:textId="64E13DEE" w:rsidR="0037124D" w:rsidRPr="00160FF4" w:rsidRDefault="002717E7" w:rsidP="0037124D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</w:t>
            </w:r>
            <w:r w:rsidR="00A14D89">
              <w:rPr>
                <w:rFonts w:ascii="Angsana New" w:hAnsi="Angsana New"/>
                <w:sz w:val="30"/>
                <w:szCs w:val="30"/>
                <w:lang w:val="en-US" w:bidi="th-TH"/>
              </w:rPr>
              <w:t>68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14D89">
              <w:rPr>
                <w:rFonts w:ascii="Angsana New" w:hAnsi="Angsana New"/>
                <w:sz w:val="30"/>
                <w:szCs w:val="30"/>
                <w:lang w:val="en-US" w:bidi="th-TH"/>
              </w:rPr>
              <w:t>600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3284E4E" w14:textId="77777777" w:rsidR="0037124D" w:rsidRPr="00160FF4" w:rsidRDefault="0037124D" w:rsidP="0037124D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C50EB69" w14:textId="4B474688" w:rsidR="0037124D" w:rsidRPr="00160FF4" w:rsidRDefault="00A14D89" w:rsidP="00D15ED9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5E74C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089</w:t>
            </w:r>
          </w:p>
        </w:tc>
        <w:tc>
          <w:tcPr>
            <w:tcW w:w="180" w:type="dxa"/>
            <w:vAlign w:val="bottom"/>
          </w:tcPr>
          <w:p w14:paraId="47641C9F" w14:textId="77777777" w:rsidR="0037124D" w:rsidRPr="00160FF4" w:rsidRDefault="0037124D" w:rsidP="0037124D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AAD4CE" w14:textId="75CB1123" w:rsidR="0037124D" w:rsidRPr="00160FF4" w:rsidRDefault="005E74CC" w:rsidP="0037124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</w:t>
            </w:r>
            <w:r w:rsidR="00A14D89">
              <w:rPr>
                <w:rFonts w:ascii="Angsana New" w:hAnsi="Angsana New"/>
                <w:sz w:val="30"/>
                <w:szCs w:val="30"/>
                <w:lang w:val="en-US" w:bidi="th-TH"/>
              </w:rPr>
              <w:t>94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14D89">
              <w:rPr>
                <w:rFonts w:ascii="Angsana New" w:hAnsi="Angsana New"/>
                <w:sz w:val="30"/>
                <w:szCs w:val="30"/>
                <w:lang w:val="en-US" w:bidi="th-TH"/>
              </w:rPr>
              <w:t>241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7124D" w:rsidRPr="00F75C04" w14:paraId="32919FA5" w14:textId="77777777" w:rsidTr="004E7DE7">
        <w:trPr>
          <w:cantSplit/>
        </w:trPr>
        <w:tc>
          <w:tcPr>
            <w:tcW w:w="4050" w:type="dxa"/>
            <w:vAlign w:val="bottom"/>
          </w:tcPr>
          <w:p w14:paraId="5EEB9FC9" w14:textId="567F8FBA" w:rsidR="0037124D" w:rsidRPr="00160FF4" w:rsidRDefault="0037124D" w:rsidP="0037124D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0F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160FF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60F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DBEA2" w14:textId="0226E0CB" w:rsidR="0037124D" w:rsidRPr="00160FF4" w:rsidRDefault="002717E7" w:rsidP="0037124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70,691,971</w:t>
            </w:r>
          </w:p>
        </w:tc>
        <w:tc>
          <w:tcPr>
            <w:tcW w:w="199" w:type="dxa"/>
            <w:gridSpan w:val="2"/>
            <w:vAlign w:val="bottom"/>
          </w:tcPr>
          <w:p w14:paraId="776713CE" w14:textId="77777777" w:rsidR="0037124D" w:rsidRPr="00160FF4" w:rsidRDefault="0037124D" w:rsidP="002717E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6FC690" w14:textId="357C433E" w:rsidR="0037124D" w:rsidRPr="00160FF4" w:rsidRDefault="002717E7" w:rsidP="0037124D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24,91</w:t>
            </w:r>
            <w:r w:rsidR="00A14D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,623</w:t>
            </w:r>
          </w:p>
        </w:tc>
        <w:tc>
          <w:tcPr>
            <w:tcW w:w="180" w:type="dxa"/>
            <w:vAlign w:val="bottom"/>
          </w:tcPr>
          <w:p w14:paraId="03215E8E" w14:textId="77777777" w:rsidR="0037124D" w:rsidRPr="00160FF4" w:rsidRDefault="0037124D" w:rsidP="0037124D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511B4" w14:textId="0B7D1FCC" w:rsidR="0037124D" w:rsidRPr="00160FF4" w:rsidRDefault="005E74CC" w:rsidP="00671DCE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3,364,543</w:t>
            </w:r>
          </w:p>
        </w:tc>
        <w:tc>
          <w:tcPr>
            <w:tcW w:w="180" w:type="dxa"/>
            <w:vAlign w:val="bottom"/>
          </w:tcPr>
          <w:p w14:paraId="38F4EF00" w14:textId="77777777" w:rsidR="0037124D" w:rsidRPr="00160FF4" w:rsidRDefault="0037124D" w:rsidP="0037124D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19DDB" w14:textId="5BEFE0A1" w:rsidR="0037124D" w:rsidRPr="00160FF4" w:rsidRDefault="005E74CC" w:rsidP="0037124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98,97</w:t>
            </w:r>
            <w:r w:rsidR="00A14D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,137</w:t>
            </w:r>
          </w:p>
        </w:tc>
      </w:tr>
      <w:tr w:rsidR="00F75C04" w:rsidRPr="0086551C" w14:paraId="586DBACA" w14:textId="77777777" w:rsidTr="004E7DE7">
        <w:trPr>
          <w:cantSplit/>
        </w:trPr>
        <w:tc>
          <w:tcPr>
            <w:tcW w:w="4050" w:type="dxa"/>
            <w:vAlign w:val="bottom"/>
          </w:tcPr>
          <w:p w14:paraId="17A6428D" w14:textId="77777777" w:rsidR="00F75C04" w:rsidRPr="00B07F8F" w:rsidRDefault="00F75C04" w:rsidP="0086086B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53EB3F" w14:textId="77777777" w:rsidR="00F75C04" w:rsidRPr="0086551C" w:rsidRDefault="00F75C04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0E74A96E" w14:textId="77777777" w:rsidR="00F75C04" w:rsidRPr="0086551C" w:rsidRDefault="00F75C04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1151" w:type="dxa"/>
            <w:vAlign w:val="bottom"/>
          </w:tcPr>
          <w:p w14:paraId="2C9496C3" w14:textId="77777777" w:rsidR="00F75C04" w:rsidRPr="0086551C" w:rsidRDefault="00F75C04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B687A59" w14:textId="77777777" w:rsidR="00F75C04" w:rsidRPr="0086551C" w:rsidRDefault="00F75C04" w:rsidP="0086086B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22A9B6C" w14:textId="77777777" w:rsidR="00F75C04" w:rsidRPr="0086551C" w:rsidRDefault="00F75C04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7995813" w14:textId="77777777" w:rsidR="00F75C04" w:rsidRPr="0086551C" w:rsidRDefault="00F75C04" w:rsidP="0086086B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0D4A293" w14:textId="77777777" w:rsidR="00F75C04" w:rsidRPr="0086551C" w:rsidRDefault="00F75C04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F75C04" w:rsidRPr="00F75C04" w14:paraId="7A839E76" w14:textId="77777777" w:rsidTr="004E7DE7">
        <w:trPr>
          <w:cantSplit/>
        </w:trPr>
        <w:tc>
          <w:tcPr>
            <w:tcW w:w="4050" w:type="dxa"/>
            <w:vAlign w:val="bottom"/>
          </w:tcPr>
          <w:p w14:paraId="04A3CBFA" w14:textId="5CCE1BC1" w:rsidR="00F75C04" w:rsidRPr="00F75C04" w:rsidRDefault="0001010D" w:rsidP="0086086B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1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70" w:type="dxa"/>
            <w:vAlign w:val="bottom"/>
          </w:tcPr>
          <w:p w14:paraId="1AD4DB36" w14:textId="77777777" w:rsidR="00F75C04" w:rsidRPr="00F75C04" w:rsidRDefault="00F75C04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2EA7297" w14:textId="77777777" w:rsidR="00F75C04" w:rsidRPr="00F75C04" w:rsidRDefault="00F75C04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273B121A" w14:textId="77777777" w:rsidR="00F75C04" w:rsidRPr="00F75C04" w:rsidRDefault="00F75C04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032440B" w14:textId="77777777" w:rsidR="00F75C04" w:rsidRPr="00F75C04" w:rsidRDefault="00F75C04" w:rsidP="0086086B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369103F" w14:textId="77777777" w:rsidR="00F75C04" w:rsidRPr="00F75C04" w:rsidRDefault="00F75C04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0A107D8" w14:textId="77777777" w:rsidR="00F75C04" w:rsidRPr="00F75C04" w:rsidRDefault="00F75C04" w:rsidP="0086086B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CB6C3D5" w14:textId="77777777" w:rsidR="00F75C04" w:rsidRPr="00F75C04" w:rsidRDefault="00F75C04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863D8" w:rsidRPr="00F75C04" w14:paraId="314CD248" w14:textId="77777777" w:rsidTr="004E7DE7">
        <w:trPr>
          <w:cantSplit/>
        </w:trPr>
        <w:tc>
          <w:tcPr>
            <w:tcW w:w="4050" w:type="dxa"/>
            <w:vAlign w:val="bottom"/>
          </w:tcPr>
          <w:p w14:paraId="26631E23" w14:textId="50CBE2A8" w:rsidR="002863D8" w:rsidRPr="00F75C04" w:rsidRDefault="002863D8" w:rsidP="002863D8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75C0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0" w:type="dxa"/>
            <w:vAlign w:val="bottom"/>
          </w:tcPr>
          <w:p w14:paraId="4387F590" w14:textId="47E5A0E8" w:rsidR="002863D8" w:rsidRPr="00F75C04" w:rsidRDefault="0001010D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2863D8" w:rsidRPr="00160F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314</w:t>
            </w:r>
            <w:r w:rsidR="002863D8" w:rsidRPr="00160F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367</w:t>
            </w:r>
          </w:p>
        </w:tc>
        <w:tc>
          <w:tcPr>
            <w:tcW w:w="199" w:type="dxa"/>
            <w:gridSpan w:val="2"/>
            <w:vAlign w:val="bottom"/>
          </w:tcPr>
          <w:p w14:paraId="51E46EC7" w14:textId="77777777" w:rsidR="002863D8" w:rsidRPr="00F75C04" w:rsidRDefault="002863D8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437A9D7D" w14:textId="699541E7" w:rsidR="002863D8" w:rsidRPr="00F75C04" w:rsidRDefault="0001010D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2863D8" w:rsidRPr="00160F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338</w:t>
            </w:r>
            <w:r w:rsidR="002863D8" w:rsidRPr="00160F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357</w:t>
            </w:r>
          </w:p>
        </w:tc>
        <w:tc>
          <w:tcPr>
            <w:tcW w:w="180" w:type="dxa"/>
            <w:vAlign w:val="bottom"/>
          </w:tcPr>
          <w:p w14:paraId="51F88C0A" w14:textId="77777777" w:rsidR="002863D8" w:rsidRPr="00F75C04" w:rsidRDefault="002863D8" w:rsidP="002863D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7214E59" w14:textId="0BE21961" w:rsidR="002863D8" w:rsidRPr="00F75C04" w:rsidRDefault="0001010D" w:rsidP="004711FA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863D8" w:rsidRPr="00160F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480</w:t>
            </w:r>
            <w:r w:rsidR="002863D8" w:rsidRPr="00160F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648</w:t>
            </w:r>
          </w:p>
        </w:tc>
        <w:tc>
          <w:tcPr>
            <w:tcW w:w="180" w:type="dxa"/>
            <w:vAlign w:val="bottom"/>
          </w:tcPr>
          <w:p w14:paraId="63C789B1" w14:textId="77777777" w:rsidR="002863D8" w:rsidRPr="00F75C04" w:rsidRDefault="002863D8" w:rsidP="002863D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8FA3193" w14:textId="5962D99B" w:rsidR="002863D8" w:rsidRPr="00F75C04" w:rsidRDefault="0001010D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 w:rsidR="002863D8" w:rsidRPr="00160F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133</w:t>
            </w:r>
            <w:r w:rsidR="002863D8" w:rsidRPr="00160F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372</w:t>
            </w:r>
          </w:p>
        </w:tc>
      </w:tr>
      <w:tr w:rsidR="002863D8" w:rsidRPr="00F75C04" w14:paraId="756AF406" w14:textId="77777777" w:rsidTr="004E7DE7">
        <w:trPr>
          <w:cantSplit/>
        </w:trPr>
        <w:tc>
          <w:tcPr>
            <w:tcW w:w="4050" w:type="dxa"/>
            <w:vAlign w:val="bottom"/>
          </w:tcPr>
          <w:p w14:paraId="103C16F7" w14:textId="18745E0E" w:rsidR="002863D8" w:rsidRPr="00F75C04" w:rsidRDefault="002863D8" w:rsidP="002863D8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การเปลี่ยนแปลงจากกระแสเงินสดจากการ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>จัดหาเงิน</w:t>
            </w:r>
          </w:p>
        </w:tc>
        <w:tc>
          <w:tcPr>
            <w:tcW w:w="1170" w:type="dxa"/>
            <w:vAlign w:val="bottom"/>
          </w:tcPr>
          <w:p w14:paraId="6C49C47D" w14:textId="7791EAE2" w:rsidR="002863D8" w:rsidRPr="00F75C04" w:rsidRDefault="0001010D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2863D8" w:rsidRPr="00160F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739</w:t>
            </w:r>
            <w:r w:rsidR="002863D8" w:rsidRPr="00160F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646</w:t>
            </w:r>
          </w:p>
        </w:tc>
        <w:tc>
          <w:tcPr>
            <w:tcW w:w="199" w:type="dxa"/>
            <w:gridSpan w:val="2"/>
            <w:vAlign w:val="bottom"/>
          </w:tcPr>
          <w:p w14:paraId="6503E98B" w14:textId="77777777" w:rsidR="002863D8" w:rsidRPr="00F75C04" w:rsidRDefault="002863D8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62235655" w14:textId="043F2713" w:rsidR="002863D8" w:rsidRPr="00F75C04" w:rsidRDefault="002863D8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0FF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0B3D6BF" w14:textId="77777777" w:rsidR="002863D8" w:rsidRPr="00F75C04" w:rsidRDefault="002863D8" w:rsidP="002863D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E420507" w14:textId="1FC514EA" w:rsidR="002863D8" w:rsidRPr="00F75C04" w:rsidRDefault="002863D8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-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159</w:t>
            </w:r>
            <w:r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382</w:t>
            </w:r>
            <w:r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5C79465" w14:textId="77777777" w:rsidR="002863D8" w:rsidRPr="00F75C04" w:rsidRDefault="002863D8" w:rsidP="002863D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494A42C" w14:textId="68BB9675" w:rsidR="002863D8" w:rsidRPr="00F75C04" w:rsidRDefault="0001010D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2863D8" w:rsidRPr="00160F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580</w:t>
            </w:r>
            <w:r w:rsidR="002863D8" w:rsidRPr="00160F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264</w:t>
            </w:r>
          </w:p>
        </w:tc>
      </w:tr>
      <w:tr w:rsidR="002863D8" w:rsidRPr="00F75C04" w14:paraId="70389B0A" w14:textId="77777777" w:rsidTr="004E7DE7">
        <w:trPr>
          <w:cantSplit/>
        </w:trPr>
        <w:tc>
          <w:tcPr>
            <w:tcW w:w="4050" w:type="dxa"/>
            <w:vAlign w:val="bottom"/>
          </w:tcPr>
          <w:p w14:paraId="2CC27C8E" w14:textId="0CB4F3BB" w:rsidR="002863D8" w:rsidRPr="00F75C04" w:rsidRDefault="002863D8" w:rsidP="002863D8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60FF4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การเปลี่ยนแปลงที่เกิดจากการได้มาซึ่งอำนาจ</w:t>
            </w:r>
            <w:r w:rsidRPr="00160FF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60FF4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การควบคุมในบริษัทย่อย </w:t>
            </w:r>
          </w:p>
        </w:tc>
        <w:tc>
          <w:tcPr>
            <w:tcW w:w="1170" w:type="dxa"/>
            <w:vAlign w:val="bottom"/>
          </w:tcPr>
          <w:p w14:paraId="3C311047" w14:textId="52783099" w:rsidR="002863D8" w:rsidRPr="000D72D7" w:rsidRDefault="0001010D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2863D8" w:rsidRPr="00160F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062</w:t>
            </w:r>
            <w:r w:rsidR="002863D8" w:rsidRPr="00160F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230</w:t>
            </w:r>
          </w:p>
        </w:tc>
        <w:tc>
          <w:tcPr>
            <w:tcW w:w="199" w:type="dxa"/>
            <w:gridSpan w:val="2"/>
            <w:vAlign w:val="bottom"/>
          </w:tcPr>
          <w:p w14:paraId="414A5294" w14:textId="77777777" w:rsidR="002863D8" w:rsidRPr="00F75C04" w:rsidRDefault="002863D8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5B4EC8FD" w14:textId="260738B7" w:rsidR="002863D8" w:rsidRPr="000D72D7" w:rsidRDefault="002863D8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0FF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88167DA" w14:textId="77777777" w:rsidR="002863D8" w:rsidRPr="00F75C04" w:rsidRDefault="002863D8" w:rsidP="002863D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779FD26" w14:textId="113AAFC9" w:rsidR="002863D8" w:rsidRPr="00F75C04" w:rsidRDefault="0001010D" w:rsidP="005B7CD9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144</w:t>
            </w:r>
            <w:r w:rsidR="002863D8" w:rsidRPr="00160F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336</w:t>
            </w:r>
          </w:p>
        </w:tc>
        <w:tc>
          <w:tcPr>
            <w:tcW w:w="180" w:type="dxa"/>
            <w:vAlign w:val="bottom"/>
          </w:tcPr>
          <w:p w14:paraId="3DF16476" w14:textId="77777777" w:rsidR="002863D8" w:rsidRPr="00F75C04" w:rsidRDefault="002863D8" w:rsidP="002863D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0A7CB8C" w14:textId="15E39456" w:rsidR="002863D8" w:rsidRPr="000D72D7" w:rsidRDefault="0001010D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2863D8" w:rsidRPr="00160F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  <w:r w:rsidR="002863D8" w:rsidRPr="00160F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566</w:t>
            </w:r>
          </w:p>
        </w:tc>
      </w:tr>
      <w:tr w:rsidR="002863D8" w:rsidRPr="00F75C04" w14:paraId="3A01EBDB" w14:textId="77777777" w:rsidTr="004E7DE7">
        <w:trPr>
          <w:cantSplit/>
        </w:trPr>
        <w:tc>
          <w:tcPr>
            <w:tcW w:w="4050" w:type="dxa"/>
            <w:vAlign w:val="bottom"/>
          </w:tcPr>
          <w:p w14:paraId="2320900B" w14:textId="4ED71EEB" w:rsidR="002863D8" w:rsidRPr="00F75C04" w:rsidRDefault="002863D8" w:rsidP="002863D8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ผลกระทบของการเปลี่ยนแปลงของอัตรา</w:t>
            </w:r>
          </w:p>
          <w:p w14:paraId="3342A99F" w14:textId="02248A37" w:rsidR="002863D8" w:rsidRPr="00F75C04" w:rsidRDefault="002863D8" w:rsidP="002863D8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 xml:space="preserve">   แลกเปลี่ยนเงินตราต่างประเทศ</w:t>
            </w:r>
          </w:p>
        </w:tc>
        <w:tc>
          <w:tcPr>
            <w:tcW w:w="1170" w:type="dxa"/>
            <w:vAlign w:val="bottom"/>
          </w:tcPr>
          <w:p w14:paraId="1F72185F" w14:textId="6FA7F380" w:rsidR="002863D8" w:rsidRPr="00837404" w:rsidRDefault="0001010D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2863D8"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229</w:t>
            </w:r>
            <w:r w:rsidR="002863D8"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583</w:t>
            </w:r>
          </w:p>
        </w:tc>
        <w:tc>
          <w:tcPr>
            <w:tcW w:w="199" w:type="dxa"/>
            <w:gridSpan w:val="2"/>
            <w:vAlign w:val="bottom"/>
          </w:tcPr>
          <w:p w14:paraId="771DC5A8" w14:textId="77777777" w:rsidR="002863D8" w:rsidRPr="00837404" w:rsidRDefault="002863D8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4C34B35E" w14:textId="60578EC1" w:rsidR="002863D8" w:rsidRPr="00837404" w:rsidRDefault="0001010D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863D8" w:rsidRPr="00160F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475</w:t>
            </w:r>
            <w:r w:rsidR="002863D8" w:rsidRPr="00160F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609</w:t>
            </w:r>
          </w:p>
        </w:tc>
        <w:tc>
          <w:tcPr>
            <w:tcW w:w="180" w:type="dxa"/>
            <w:vAlign w:val="bottom"/>
          </w:tcPr>
          <w:p w14:paraId="1CD20860" w14:textId="77777777" w:rsidR="002863D8" w:rsidRPr="00837404" w:rsidRDefault="002863D8" w:rsidP="002863D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097FB94" w14:textId="0267E645" w:rsidR="002863D8" w:rsidRPr="00837404" w:rsidRDefault="0001010D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78</w:t>
            </w:r>
            <w:r w:rsidR="002863D8"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180" w:type="dxa"/>
            <w:vAlign w:val="bottom"/>
          </w:tcPr>
          <w:p w14:paraId="219B3928" w14:textId="77777777" w:rsidR="002863D8" w:rsidRPr="00837404" w:rsidRDefault="002863D8" w:rsidP="002863D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AEC6595" w14:textId="6A4F8D5C" w:rsidR="002863D8" w:rsidRPr="00837404" w:rsidRDefault="0001010D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863D8" w:rsidRPr="00160F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783</w:t>
            </w:r>
            <w:r w:rsidR="002863D8" w:rsidRPr="00160F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305</w:t>
            </w:r>
          </w:p>
        </w:tc>
      </w:tr>
      <w:tr w:rsidR="002863D8" w:rsidRPr="00F75C04" w14:paraId="36D595B2" w14:textId="77777777" w:rsidTr="004E7DE7">
        <w:trPr>
          <w:cantSplit/>
        </w:trPr>
        <w:tc>
          <w:tcPr>
            <w:tcW w:w="4050" w:type="dxa"/>
            <w:vAlign w:val="bottom"/>
          </w:tcPr>
          <w:p w14:paraId="76C20B85" w14:textId="77777777" w:rsidR="002863D8" w:rsidRPr="00F75C04" w:rsidRDefault="002863D8" w:rsidP="002863D8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การเพิ่มขึ้นของหนื้สินตามสัญญาเช่า</w:t>
            </w:r>
          </w:p>
        </w:tc>
        <w:tc>
          <w:tcPr>
            <w:tcW w:w="1170" w:type="dxa"/>
            <w:vAlign w:val="bottom"/>
          </w:tcPr>
          <w:p w14:paraId="0D40DACA" w14:textId="6547E7CD" w:rsidR="002863D8" w:rsidRPr="00837404" w:rsidRDefault="002863D8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0C163966" w14:textId="77777777" w:rsidR="002863D8" w:rsidRPr="00837404" w:rsidRDefault="002863D8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4BA4B281" w14:textId="6A6C401F" w:rsidR="002863D8" w:rsidRPr="00837404" w:rsidRDefault="002863D8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0FF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860DE67" w14:textId="77777777" w:rsidR="002863D8" w:rsidRPr="00837404" w:rsidRDefault="002863D8" w:rsidP="002863D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740B93D" w14:textId="4F3CBFBC" w:rsidR="002863D8" w:rsidRPr="00837404" w:rsidRDefault="0001010D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119</w:t>
            </w:r>
            <w:r w:rsidR="002863D8"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180</w:t>
            </w:r>
          </w:p>
        </w:tc>
        <w:tc>
          <w:tcPr>
            <w:tcW w:w="180" w:type="dxa"/>
            <w:vAlign w:val="bottom"/>
          </w:tcPr>
          <w:p w14:paraId="590F05E4" w14:textId="77777777" w:rsidR="002863D8" w:rsidRPr="00837404" w:rsidRDefault="002863D8" w:rsidP="002863D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061E687" w14:textId="2138EDE3" w:rsidR="002863D8" w:rsidRPr="00837404" w:rsidRDefault="0001010D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119</w:t>
            </w:r>
            <w:r w:rsidR="002863D8"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180</w:t>
            </w:r>
          </w:p>
        </w:tc>
      </w:tr>
      <w:tr w:rsidR="002863D8" w:rsidRPr="00F75C04" w14:paraId="74C26E73" w14:textId="77777777" w:rsidTr="004E7DE7">
        <w:trPr>
          <w:cantSplit/>
        </w:trPr>
        <w:tc>
          <w:tcPr>
            <w:tcW w:w="4050" w:type="dxa"/>
            <w:vAlign w:val="bottom"/>
          </w:tcPr>
          <w:p w14:paraId="3D077D90" w14:textId="470D0A93" w:rsidR="002863D8" w:rsidRPr="00F75C04" w:rsidRDefault="002863D8" w:rsidP="002863D8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368D653" w14:textId="5E59CD0B" w:rsidR="002863D8" w:rsidRPr="00837404" w:rsidRDefault="002863D8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245</w:t>
            </w:r>
            <w:r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208</w:t>
            </w:r>
            <w:r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9" w:type="dxa"/>
            <w:gridSpan w:val="2"/>
            <w:vAlign w:val="bottom"/>
          </w:tcPr>
          <w:p w14:paraId="47F32643" w14:textId="77777777" w:rsidR="002863D8" w:rsidRPr="00837404" w:rsidRDefault="002863D8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560FB8B2" w14:textId="77C72E37" w:rsidR="002863D8" w:rsidRPr="00B90158" w:rsidRDefault="002863D8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462</w:t>
            </w:r>
            <w:r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274</w:t>
            </w:r>
            <w:r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42D7522" w14:textId="77777777" w:rsidR="002863D8" w:rsidRPr="00837404" w:rsidRDefault="002863D8" w:rsidP="002863D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EF3657A" w14:textId="689BC7E4" w:rsidR="002863D8" w:rsidRPr="00837404" w:rsidRDefault="0001010D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2863D8"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040</w:t>
            </w:r>
          </w:p>
        </w:tc>
        <w:tc>
          <w:tcPr>
            <w:tcW w:w="180" w:type="dxa"/>
            <w:vAlign w:val="bottom"/>
          </w:tcPr>
          <w:p w14:paraId="6A88E823" w14:textId="77777777" w:rsidR="002863D8" w:rsidRPr="00837404" w:rsidRDefault="002863D8" w:rsidP="002863D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13E795B" w14:textId="14D6303C" w:rsidR="002863D8" w:rsidRPr="00837404" w:rsidRDefault="002863D8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703</w:t>
            </w:r>
            <w:r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442</w:t>
            </w:r>
            <w:r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863D8" w:rsidRPr="00D246FB" w14:paraId="3A93C41D" w14:textId="77777777" w:rsidTr="004E7DE7">
        <w:trPr>
          <w:cantSplit/>
        </w:trPr>
        <w:tc>
          <w:tcPr>
            <w:tcW w:w="4050" w:type="dxa"/>
            <w:vAlign w:val="bottom"/>
          </w:tcPr>
          <w:p w14:paraId="62141C2C" w14:textId="5F733906" w:rsidR="002863D8" w:rsidRPr="00F75C04" w:rsidRDefault="002863D8" w:rsidP="002863D8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F75C0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F75C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89C17D" w14:textId="49F7B862" w:rsidR="002863D8" w:rsidRPr="00F75C04" w:rsidRDefault="0001010D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</w:t>
            </w:r>
            <w:r w:rsidR="002863D8" w:rsidRPr="00160F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100</w:t>
            </w:r>
            <w:r w:rsidR="002863D8" w:rsidRPr="00160F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618</w:t>
            </w:r>
          </w:p>
        </w:tc>
        <w:tc>
          <w:tcPr>
            <w:tcW w:w="199" w:type="dxa"/>
            <w:gridSpan w:val="2"/>
            <w:vAlign w:val="bottom"/>
          </w:tcPr>
          <w:p w14:paraId="17D0BBC5" w14:textId="77777777" w:rsidR="002863D8" w:rsidRPr="00F75C04" w:rsidRDefault="002863D8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0227F" w14:textId="067B8BA3" w:rsidR="002863D8" w:rsidRPr="00B90158" w:rsidRDefault="0001010D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</w:t>
            </w:r>
            <w:r w:rsidR="002863D8" w:rsidRPr="00160F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351</w:t>
            </w:r>
            <w:r w:rsidR="002863D8" w:rsidRPr="00160F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692</w:t>
            </w:r>
          </w:p>
        </w:tc>
        <w:tc>
          <w:tcPr>
            <w:tcW w:w="180" w:type="dxa"/>
            <w:vAlign w:val="bottom"/>
          </w:tcPr>
          <w:p w14:paraId="0EF8493E" w14:textId="77777777" w:rsidR="002863D8" w:rsidRPr="00F75C04" w:rsidRDefault="002863D8" w:rsidP="002863D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1E8099" w14:textId="7B878088" w:rsidR="002863D8" w:rsidRPr="00F75C04" w:rsidRDefault="0001010D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2863D8" w:rsidRPr="00160F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666</w:t>
            </w:r>
            <w:r w:rsidR="002863D8" w:rsidRPr="00160F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935</w:t>
            </w:r>
          </w:p>
        </w:tc>
        <w:tc>
          <w:tcPr>
            <w:tcW w:w="180" w:type="dxa"/>
            <w:vAlign w:val="bottom"/>
          </w:tcPr>
          <w:p w14:paraId="3B386CD0" w14:textId="77777777" w:rsidR="002863D8" w:rsidRPr="00F75C04" w:rsidRDefault="002863D8" w:rsidP="002863D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B32B5E" w14:textId="6F4C297C" w:rsidR="002863D8" w:rsidRPr="00D246FB" w:rsidRDefault="0001010D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</w:t>
            </w:r>
            <w:r w:rsidR="002863D8" w:rsidRPr="00160F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119</w:t>
            </w:r>
            <w:r w:rsidR="002863D8" w:rsidRPr="00160F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245</w:t>
            </w:r>
          </w:p>
        </w:tc>
      </w:tr>
    </w:tbl>
    <w:p w14:paraId="51D755E4" w14:textId="6068F1AA" w:rsidR="00576DE5" w:rsidRDefault="00576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287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71"/>
        <w:gridCol w:w="1173"/>
        <w:gridCol w:w="180"/>
        <w:gridCol w:w="19"/>
        <w:gridCol w:w="1152"/>
        <w:gridCol w:w="180"/>
        <w:gridCol w:w="1256"/>
        <w:gridCol w:w="180"/>
        <w:gridCol w:w="1176"/>
      </w:tblGrid>
      <w:tr w:rsidR="00BE30EE" w:rsidRPr="00F75C04" w14:paraId="42E84EDE" w14:textId="77777777" w:rsidTr="004670A5">
        <w:trPr>
          <w:cantSplit/>
          <w:tblHeader/>
        </w:trPr>
        <w:tc>
          <w:tcPr>
            <w:tcW w:w="3971" w:type="dxa"/>
            <w:vAlign w:val="bottom"/>
          </w:tcPr>
          <w:p w14:paraId="4D06DF00" w14:textId="77777777" w:rsidR="00BE30EE" w:rsidRPr="00D246FB" w:rsidRDefault="00BE30EE" w:rsidP="000A0B6C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6" w:type="dxa"/>
            <w:gridSpan w:val="8"/>
            <w:vAlign w:val="bottom"/>
          </w:tcPr>
          <w:p w14:paraId="1BA5CE4E" w14:textId="77777777" w:rsidR="00BE30EE" w:rsidRPr="00F75C04" w:rsidRDefault="00BE30EE" w:rsidP="000A0B6C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BE30EE" w:rsidRPr="00F75C04" w14:paraId="1C96549D" w14:textId="77777777" w:rsidTr="004670A5">
        <w:trPr>
          <w:cantSplit/>
          <w:tblHeader/>
        </w:trPr>
        <w:tc>
          <w:tcPr>
            <w:tcW w:w="3971" w:type="dxa"/>
            <w:vAlign w:val="bottom"/>
          </w:tcPr>
          <w:p w14:paraId="65266DE4" w14:textId="77777777" w:rsidR="00BE30EE" w:rsidRPr="00F75C04" w:rsidRDefault="00BE30EE" w:rsidP="000A0B6C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0E52BC77" w14:textId="77777777" w:rsidR="00BE30EE" w:rsidRPr="00F75C04" w:rsidRDefault="00BE30EE" w:rsidP="000A0B6C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063EF2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180" w:type="dxa"/>
            <w:vAlign w:val="bottom"/>
          </w:tcPr>
          <w:p w14:paraId="1714E5A5" w14:textId="77777777" w:rsidR="00BE30EE" w:rsidRPr="00F75C04" w:rsidRDefault="00BE30EE" w:rsidP="000A0B6C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17BA9833" w14:textId="77777777" w:rsidR="00BE30EE" w:rsidRPr="00063EF2" w:rsidRDefault="00BE30EE" w:rsidP="000A0B6C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063EF2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  <w:vAlign w:val="bottom"/>
          </w:tcPr>
          <w:p w14:paraId="6C6DAB46" w14:textId="77777777" w:rsidR="00BE30EE" w:rsidRPr="00063EF2" w:rsidRDefault="00BE30EE" w:rsidP="000A0B6C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vAlign w:val="bottom"/>
          </w:tcPr>
          <w:p w14:paraId="465098F6" w14:textId="02B3CB75" w:rsidR="00BE30EE" w:rsidRPr="00063EF2" w:rsidRDefault="00BE30EE" w:rsidP="000A0B6C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หนี้สินตาม</w:t>
            </w:r>
            <w:r w:rsidR="004670A5"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  <w:br/>
            </w:r>
            <w:r w:rsidRPr="00063EF2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สัญญาเช่า </w:t>
            </w:r>
          </w:p>
        </w:tc>
        <w:tc>
          <w:tcPr>
            <w:tcW w:w="180" w:type="dxa"/>
            <w:vAlign w:val="bottom"/>
          </w:tcPr>
          <w:p w14:paraId="1D08EB03" w14:textId="77777777" w:rsidR="00BE30EE" w:rsidRPr="00063EF2" w:rsidRDefault="00BE30EE" w:rsidP="000A0B6C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vAlign w:val="bottom"/>
          </w:tcPr>
          <w:p w14:paraId="7A2C9D2A" w14:textId="77777777" w:rsidR="00BE30EE" w:rsidRPr="00063EF2" w:rsidRDefault="00BE30EE" w:rsidP="000A0B6C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BE30EE" w:rsidRPr="00F75C04" w14:paraId="713A1C33" w14:textId="77777777" w:rsidTr="004670A5">
        <w:trPr>
          <w:cantSplit/>
          <w:tblHeader/>
        </w:trPr>
        <w:tc>
          <w:tcPr>
            <w:tcW w:w="3971" w:type="dxa"/>
            <w:vAlign w:val="bottom"/>
          </w:tcPr>
          <w:p w14:paraId="4E38C45B" w14:textId="77777777" w:rsidR="00BE30EE" w:rsidRPr="00F75C04" w:rsidRDefault="00BE30EE" w:rsidP="000A0B6C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6" w:type="dxa"/>
            <w:gridSpan w:val="8"/>
            <w:vAlign w:val="bottom"/>
          </w:tcPr>
          <w:p w14:paraId="72D1AF2C" w14:textId="77777777" w:rsidR="00BE30EE" w:rsidRPr="00F75C04" w:rsidRDefault="00BE30EE" w:rsidP="000A0B6C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F75C04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B215F" w:rsidRPr="00F75C04" w14:paraId="3E3528CB" w14:textId="77777777" w:rsidTr="004670A5">
        <w:trPr>
          <w:cantSplit/>
        </w:trPr>
        <w:tc>
          <w:tcPr>
            <w:tcW w:w="3971" w:type="dxa"/>
            <w:vAlign w:val="bottom"/>
          </w:tcPr>
          <w:p w14:paraId="5D58BC0C" w14:textId="192D10A3" w:rsidR="00DB215F" w:rsidRPr="00DB71A4" w:rsidRDefault="0001010D" w:rsidP="00DB215F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173" w:type="dxa"/>
            <w:vAlign w:val="bottom"/>
          </w:tcPr>
          <w:p w14:paraId="30330B60" w14:textId="77777777" w:rsidR="00DB215F" w:rsidRPr="00F75C04" w:rsidRDefault="00DB215F" w:rsidP="00DB215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314834BF" w14:textId="77777777" w:rsidR="00DB215F" w:rsidRPr="00F75C04" w:rsidRDefault="00DB215F" w:rsidP="00DB215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A1C592E" w14:textId="77777777" w:rsidR="00DB215F" w:rsidRPr="00F75C04" w:rsidRDefault="00DB215F" w:rsidP="00DB215F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C9612B9" w14:textId="77777777" w:rsidR="00DB215F" w:rsidRPr="00F75C04" w:rsidRDefault="00DB215F" w:rsidP="00DB215F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54593B51" w14:textId="77777777" w:rsidR="00DB215F" w:rsidRPr="00F75C04" w:rsidRDefault="00DB215F" w:rsidP="00DB215F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E4572DB" w14:textId="77777777" w:rsidR="00DB215F" w:rsidRPr="00F75C04" w:rsidRDefault="00DB215F" w:rsidP="00DB215F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495432FE" w14:textId="77777777" w:rsidR="00DB215F" w:rsidRPr="00F75C04" w:rsidRDefault="00DB215F" w:rsidP="00DB215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A7A2F" w:rsidRPr="00F75C04" w14:paraId="17760074" w14:textId="77777777" w:rsidTr="004670A5">
        <w:trPr>
          <w:cantSplit/>
        </w:trPr>
        <w:tc>
          <w:tcPr>
            <w:tcW w:w="3971" w:type="dxa"/>
            <w:vAlign w:val="bottom"/>
          </w:tcPr>
          <w:p w14:paraId="186ACA84" w14:textId="28D61222" w:rsidR="009A7A2F" w:rsidRPr="00DB71A4" w:rsidRDefault="009A7A2F" w:rsidP="009A7A2F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75C0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3" w:type="dxa"/>
            <w:vAlign w:val="bottom"/>
          </w:tcPr>
          <w:p w14:paraId="53E7EA77" w14:textId="7DAD0696" w:rsidR="009A7A2F" w:rsidRPr="00301443" w:rsidRDefault="0001010D" w:rsidP="009A7A2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9A7A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676</w:t>
            </w:r>
            <w:r w:rsidR="009A7A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99" w:type="dxa"/>
            <w:gridSpan w:val="2"/>
            <w:vAlign w:val="bottom"/>
          </w:tcPr>
          <w:p w14:paraId="031AC022" w14:textId="77777777" w:rsidR="009A7A2F" w:rsidRPr="00301443" w:rsidRDefault="009A7A2F" w:rsidP="009A7A2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4499738" w14:textId="2CB95CC1" w:rsidR="009A7A2F" w:rsidRPr="00301443" w:rsidRDefault="0001010D" w:rsidP="009A7A2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9A7A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989</w:t>
            </w:r>
            <w:r w:rsidR="009A7A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734</w:t>
            </w:r>
          </w:p>
        </w:tc>
        <w:tc>
          <w:tcPr>
            <w:tcW w:w="180" w:type="dxa"/>
            <w:vAlign w:val="bottom"/>
          </w:tcPr>
          <w:p w14:paraId="063B0209" w14:textId="77777777" w:rsidR="009A7A2F" w:rsidRPr="00301443" w:rsidRDefault="009A7A2F" w:rsidP="009A7A2F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20C9D0B7" w14:textId="423AC6E2" w:rsidR="009A7A2F" w:rsidRPr="00301443" w:rsidRDefault="0001010D" w:rsidP="0068401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9A7A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</w:p>
        </w:tc>
        <w:tc>
          <w:tcPr>
            <w:tcW w:w="180" w:type="dxa"/>
            <w:vAlign w:val="bottom"/>
          </w:tcPr>
          <w:p w14:paraId="7958ADDB" w14:textId="77777777" w:rsidR="009A7A2F" w:rsidRPr="00301443" w:rsidRDefault="009A7A2F" w:rsidP="009A7A2F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5A129F4C" w14:textId="2E7DA9F4" w:rsidR="009A7A2F" w:rsidRPr="00301443" w:rsidRDefault="0001010D" w:rsidP="009A7A2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9A7A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697</w:t>
            </w:r>
            <w:r w:rsidR="009A7A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076</w:t>
            </w:r>
          </w:p>
        </w:tc>
      </w:tr>
      <w:tr w:rsidR="009A7A2F" w:rsidRPr="00F75C04" w14:paraId="77BEA300" w14:textId="77777777" w:rsidTr="004670A5">
        <w:trPr>
          <w:cantSplit/>
        </w:trPr>
        <w:tc>
          <w:tcPr>
            <w:tcW w:w="3971" w:type="dxa"/>
            <w:vAlign w:val="bottom"/>
          </w:tcPr>
          <w:p w14:paraId="749CCE2A" w14:textId="350BEF5C" w:rsidR="009A7A2F" w:rsidRPr="004670A5" w:rsidRDefault="009A7A2F" w:rsidP="009A7A2F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การเปลี่ยนแปลงจากกระแสเงินสดจากการ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>จัดหาเงิน</w:t>
            </w:r>
          </w:p>
        </w:tc>
        <w:tc>
          <w:tcPr>
            <w:tcW w:w="1173" w:type="dxa"/>
            <w:vAlign w:val="bottom"/>
          </w:tcPr>
          <w:p w14:paraId="3E9E15D9" w14:textId="0862D888" w:rsidR="009A7A2F" w:rsidRPr="00301443" w:rsidRDefault="0001010D" w:rsidP="009A7A2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9A7A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914</w:t>
            </w:r>
            <w:r w:rsidR="009A7A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99" w:type="dxa"/>
            <w:gridSpan w:val="2"/>
            <w:vAlign w:val="bottom"/>
          </w:tcPr>
          <w:p w14:paraId="51B8F195" w14:textId="77777777" w:rsidR="009A7A2F" w:rsidRPr="00301443" w:rsidRDefault="009A7A2F" w:rsidP="009A7A2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F18D378" w14:textId="5FF5201F" w:rsidR="009A7A2F" w:rsidRPr="00301443" w:rsidRDefault="009A7A2F" w:rsidP="009A7A2F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675837A" w14:textId="77777777" w:rsidR="009A7A2F" w:rsidRPr="00301443" w:rsidRDefault="009A7A2F" w:rsidP="009A7A2F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5541B3D7" w14:textId="2FFE6D55" w:rsidR="009A7A2F" w:rsidRPr="00710E22" w:rsidRDefault="009A7A2F" w:rsidP="009A7A2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762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549D14BF" w14:textId="77777777" w:rsidR="009A7A2F" w:rsidRPr="00301443" w:rsidRDefault="009A7A2F" w:rsidP="009A7A2F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2931D4D4" w14:textId="30E3A7BC" w:rsidR="009A7A2F" w:rsidRPr="00301443" w:rsidRDefault="0001010D" w:rsidP="009A7A2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9A7A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896</w:t>
            </w:r>
            <w:r w:rsidR="009A7A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238</w:t>
            </w:r>
          </w:p>
        </w:tc>
      </w:tr>
      <w:tr w:rsidR="009A7A2F" w:rsidRPr="00F75C04" w14:paraId="05467A90" w14:textId="77777777" w:rsidTr="004670A5">
        <w:trPr>
          <w:cantSplit/>
        </w:trPr>
        <w:tc>
          <w:tcPr>
            <w:tcW w:w="3971" w:type="dxa"/>
            <w:vAlign w:val="bottom"/>
          </w:tcPr>
          <w:p w14:paraId="67803CF8" w14:textId="77777777" w:rsidR="009A7A2F" w:rsidRPr="00DB71A4" w:rsidRDefault="009A7A2F" w:rsidP="009A7A2F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</w:t>
            </w:r>
            <w:r w:rsidRPr="00F75C0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3" w:type="dxa"/>
            <w:vAlign w:val="bottom"/>
          </w:tcPr>
          <w:p w14:paraId="3DAFED9B" w14:textId="73CAAD98" w:rsidR="009A7A2F" w:rsidRPr="00301443" w:rsidRDefault="009A7A2F" w:rsidP="009A7A2F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213B2249" w14:textId="77777777" w:rsidR="009A7A2F" w:rsidRPr="00301443" w:rsidRDefault="009A7A2F" w:rsidP="009A7A2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49F0F3A" w14:textId="59DE308F" w:rsidR="009A7A2F" w:rsidRPr="00301443" w:rsidRDefault="009A7A2F" w:rsidP="009A7A2F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5181391" w14:textId="77777777" w:rsidR="009A7A2F" w:rsidRPr="00301443" w:rsidRDefault="009A7A2F" w:rsidP="009A7A2F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57B35FF1" w14:textId="4B863DF2" w:rsidR="009A7A2F" w:rsidRPr="00710E22" w:rsidRDefault="0001010D" w:rsidP="009A7A2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9A7A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496</w:t>
            </w:r>
          </w:p>
        </w:tc>
        <w:tc>
          <w:tcPr>
            <w:tcW w:w="180" w:type="dxa"/>
            <w:vAlign w:val="bottom"/>
          </w:tcPr>
          <w:p w14:paraId="17747838" w14:textId="77777777" w:rsidR="009A7A2F" w:rsidRPr="00301443" w:rsidRDefault="009A7A2F" w:rsidP="009A7A2F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6A34C3C0" w14:textId="0B31EB62" w:rsidR="009A7A2F" w:rsidRPr="00301443" w:rsidRDefault="0001010D" w:rsidP="009A7A2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9A7A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496</w:t>
            </w:r>
          </w:p>
        </w:tc>
      </w:tr>
      <w:tr w:rsidR="00301443" w:rsidRPr="00F75C04" w14:paraId="0EF447FF" w14:textId="77777777" w:rsidTr="004670A5">
        <w:trPr>
          <w:cantSplit/>
        </w:trPr>
        <w:tc>
          <w:tcPr>
            <w:tcW w:w="3971" w:type="dxa"/>
            <w:vAlign w:val="bottom"/>
          </w:tcPr>
          <w:p w14:paraId="41F210A3" w14:textId="5C40FEF1" w:rsidR="00301443" w:rsidRPr="004670A5" w:rsidRDefault="00301443" w:rsidP="00301443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</w:t>
            </w:r>
            <w:r w:rsidR="00DD7EA5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7E751F71" w14:textId="6EB9C2E8" w:rsidR="00301443" w:rsidRPr="00301443" w:rsidRDefault="006C49B3" w:rsidP="006C49B3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(15,812)</w:t>
            </w:r>
          </w:p>
        </w:tc>
        <w:tc>
          <w:tcPr>
            <w:tcW w:w="199" w:type="dxa"/>
            <w:gridSpan w:val="2"/>
            <w:vAlign w:val="bottom"/>
          </w:tcPr>
          <w:p w14:paraId="6E443745" w14:textId="77777777" w:rsidR="00301443" w:rsidRPr="00301443" w:rsidRDefault="00301443" w:rsidP="0030144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A0950C5" w14:textId="156AE03F" w:rsidR="00301443" w:rsidRPr="00301443" w:rsidRDefault="0001010D" w:rsidP="0030144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A7A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712</w:t>
            </w:r>
          </w:p>
        </w:tc>
        <w:tc>
          <w:tcPr>
            <w:tcW w:w="180" w:type="dxa"/>
            <w:vAlign w:val="bottom"/>
          </w:tcPr>
          <w:p w14:paraId="626C7566" w14:textId="77777777" w:rsidR="00301443" w:rsidRPr="00301443" w:rsidRDefault="00301443" w:rsidP="0030144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75E0B01B" w14:textId="7E7C49E6" w:rsidR="00301443" w:rsidRPr="00301443" w:rsidRDefault="0001010D" w:rsidP="0030144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A7A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589</w:t>
            </w:r>
          </w:p>
        </w:tc>
        <w:tc>
          <w:tcPr>
            <w:tcW w:w="180" w:type="dxa"/>
            <w:vAlign w:val="bottom"/>
          </w:tcPr>
          <w:p w14:paraId="47D0E4C8" w14:textId="77777777" w:rsidR="00301443" w:rsidRPr="00301443" w:rsidRDefault="00301443" w:rsidP="0030144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33E5B8EE" w14:textId="091AD97E" w:rsidR="00301443" w:rsidRPr="00301443" w:rsidRDefault="00534CB1" w:rsidP="0030144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</w:t>
            </w:r>
            <w:r w:rsidR="009A7A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511)</w:t>
            </w:r>
          </w:p>
        </w:tc>
      </w:tr>
      <w:tr w:rsidR="00301443" w:rsidRPr="00F75C04" w14:paraId="729EA970" w14:textId="77777777" w:rsidTr="004670A5">
        <w:trPr>
          <w:cantSplit/>
        </w:trPr>
        <w:tc>
          <w:tcPr>
            <w:tcW w:w="3971" w:type="dxa"/>
            <w:vAlign w:val="bottom"/>
          </w:tcPr>
          <w:p w14:paraId="4C7ACAB1" w14:textId="793E278D" w:rsidR="00301443" w:rsidRPr="00DB71A4" w:rsidRDefault="00301443" w:rsidP="00301443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F75C0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F75C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EC5F7" w14:textId="54738284" w:rsidR="00301443" w:rsidRPr="00301443" w:rsidRDefault="0001010D" w:rsidP="0030144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</w:t>
            </w:r>
            <w:r w:rsidR="009A7A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6C49B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</w:t>
            </w:r>
            <w:r w:rsidR="009A7A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6C49B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188</w:t>
            </w:r>
          </w:p>
        </w:tc>
        <w:tc>
          <w:tcPr>
            <w:tcW w:w="199" w:type="dxa"/>
            <w:gridSpan w:val="2"/>
            <w:vAlign w:val="bottom"/>
          </w:tcPr>
          <w:p w14:paraId="3ABD4A28" w14:textId="77777777" w:rsidR="00301443" w:rsidRPr="00301443" w:rsidRDefault="00301443" w:rsidP="0030144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D2A791" w14:textId="1EC6020F" w:rsidR="00301443" w:rsidRPr="00301443" w:rsidRDefault="0001010D" w:rsidP="00301443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9A7A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991</w:t>
            </w:r>
            <w:r w:rsidR="009A7A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446</w:t>
            </w:r>
          </w:p>
        </w:tc>
        <w:tc>
          <w:tcPr>
            <w:tcW w:w="180" w:type="dxa"/>
            <w:vAlign w:val="bottom"/>
          </w:tcPr>
          <w:p w14:paraId="4E7320A5" w14:textId="77777777" w:rsidR="00301443" w:rsidRPr="00301443" w:rsidRDefault="00301443" w:rsidP="0030144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B831E9" w14:textId="4D031204" w:rsidR="00301443" w:rsidRPr="00301443" w:rsidRDefault="0001010D" w:rsidP="00710E22">
            <w:pPr>
              <w:pStyle w:val="acctfourfigures"/>
              <w:shd w:val="clear" w:color="auto" w:fill="FFFFFF"/>
              <w:tabs>
                <w:tab w:val="clear" w:pos="765"/>
                <w:tab w:val="decimal" w:pos="1450"/>
              </w:tabs>
              <w:spacing w:line="240" w:lineRule="atLeast"/>
              <w:ind w:left="-79" w:right="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</w:t>
            </w:r>
            <w:r w:rsidR="009A7A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665</w:t>
            </w:r>
          </w:p>
        </w:tc>
        <w:tc>
          <w:tcPr>
            <w:tcW w:w="180" w:type="dxa"/>
            <w:vAlign w:val="bottom"/>
          </w:tcPr>
          <w:p w14:paraId="025F7491" w14:textId="77777777" w:rsidR="00301443" w:rsidRPr="00301443" w:rsidRDefault="00301443" w:rsidP="0030144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785A4" w14:textId="2B0DF581" w:rsidR="00301443" w:rsidRPr="00301443" w:rsidRDefault="0001010D" w:rsidP="0030144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</w:t>
            </w:r>
            <w:r w:rsidR="009A7A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534C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590</w:t>
            </w:r>
            <w:r w:rsidR="009A7A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534C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299</w:t>
            </w:r>
          </w:p>
        </w:tc>
      </w:tr>
      <w:tr w:rsidR="00164350" w:rsidRPr="00F75C04" w14:paraId="70DFDC8D" w14:textId="77777777" w:rsidTr="004670A5">
        <w:trPr>
          <w:cantSplit/>
        </w:trPr>
        <w:tc>
          <w:tcPr>
            <w:tcW w:w="3971" w:type="dxa"/>
            <w:vAlign w:val="bottom"/>
          </w:tcPr>
          <w:p w14:paraId="4BD71BC2" w14:textId="77777777" w:rsidR="00164350" w:rsidRPr="00DB71A4" w:rsidRDefault="00164350" w:rsidP="00164350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vAlign w:val="bottom"/>
          </w:tcPr>
          <w:p w14:paraId="1650B4E0" w14:textId="77777777" w:rsidR="00164350" w:rsidRPr="00F75C04" w:rsidRDefault="00164350" w:rsidP="0016435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3137AF39" w14:textId="77777777" w:rsidR="00164350" w:rsidRPr="00F75C04" w:rsidRDefault="00164350" w:rsidP="0016435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4049D9E0" w14:textId="77777777" w:rsidR="00164350" w:rsidRPr="00F75C04" w:rsidRDefault="00164350" w:rsidP="00164350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C383ABE" w14:textId="77777777" w:rsidR="00164350" w:rsidRPr="00F75C04" w:rsidRDefault="00164350" w:rsidP="0016435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  <w:vAlign w:val="bottom"/>
          </w:tcPr>
          <w:p w14:paraId="44327918" w14:textId="77777777" w:rsidR="00164350" w:rsidRPr="00F75C04" w:rsidRDefault="00164350" w:rsidP="0016435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F5C611D" w14:textId="77777777" w:rsidR="00164350" w:rsidRPr="00F75C04" w:rsidRDefault="00164350" w:rsidP="0016435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vAlign w:val="bottom"/>
          </w:tcPr>
          <w:p w14:paraId="760675BD" w14:textId="77777777" w:rsidR="00164350" w:rsidRPr="00F75C04" w:rsidRDefault="00164350" w:rsidP="0016435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64350" w:rsidRPr="00F75C04" w14:paraId="09783975" w14:textId="77777777" w:rsidTr="004670A5">
        <w:trPr>
          <w:cantSplit/>
        </w:trPr>
        <w:tc>
          <w:tcPr>
            <w:tcW w:w="3971" w:type="dxa"/>
            <w:vAlign w:val="bottom"/>
          </w:tcPr>
          <w:p w14:paraId="571D0807" w14:textId="2A6A06A0" w:rsidR="00164350" w:rsidRPr="00F75C04" w:rsidRDefault="0001010D" w:rsidP="00164350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1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73" w:type="dxa"/>
            <w:vAlign w:val="bottom"/>
          </w:tcPr>
          <w:p w14:paraId="0FC9E9A9" w14:textId="77777777" w:rsidR="00164350" w:rsidRPr="00F75C04" w:rsidRDefault="00164350" w:rsidP="0016435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015A833" w14:textId="77777777" w:rsidR="00164350" w:rsidRPr="00F75C04" w:rsidRDefault="00164350" w:rsidP="0016435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9E28205" w14:textId="77777777" w:rsidR="00164350" w:rsidRPr="00F75C04" w:rsidRDefault="00164350" w:rsidP="00164350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1A2DD53" w14:textId="77777777" w:rsidR="00164350" w:rsidRPr="00F75C04" w:rsidRDefault="00164350" w:rsidP="0016435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50117505" w14:textId="77777777" w:rsidR="00164350" w:rsidRPr="00F75C04" w:rsidRDefault="00164350" w:rsidP="0016435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8C31FAD" w14:textId="77777777" w:rsidR="00164350" w:rsidRPr="00F75C04" w:rsidRDefault="00164350" w:rsidP="0016435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00A3080B" w14:textId="77777777" w:rsidR="00164350" w:rsidRPr="00F75C04" w:rsidRDefault="00164350" w:rsidP="0016435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863D8" w:rsidRPr="00F75C04" w14:paraId="066CE767" w14:textId="77777777" w:rsidTr="004670A5">
        <w:trPr>
          <w:cantSplit/>
        </w:trPr>
        <w:tc>
          <w:tcPr>
            <w:tcW w:w="3971" w:type="dxa"/>
            <w:vAlign w:val="bottom"/>
          </w:tcPr>
          <w:p w14:paraId="6440FE77" w14:textId="25CA425E" w:rsidR="002863D8" w:rsidRPr="00F75C04" w:rsidRDefault="002863D8" w:rsidP="002863D8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75C0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3" w:type="dxa"/>
            <w:vAlign w:val="bottom"/>
          </w:tcPr>
          <w:p w14:paraId="2C6F1314" w14:textId="57C84240" w:rsidR="002863D8" w:rsidRPr="00F75C04" w:rsidRDefault="0001010D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2863D8" w:rsidRPr="003014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465</w:t>
            </w:r>
            <w:r w:rsidR="002863D8" w:rsidRPr="003014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99" w:type="dxa"/>
            <w:gridSpan w:val="2"/>
            <w:vAlign w:val="bottom"/>
          </w:tcPr>
          <w:p w14:paraId="3C3BC161" w14:textId="77777777" w:rsidR="002863D8" w:rsidRPr="00F75C04" w:rsidRDefault="002863D8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B767B48" w14:textId="25CB2FF9" w:rsidR="002863D8" w:rsidRPr="00F75C04" w:rsidRDefault="0001010D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975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2863D8" w:rsidRPr="003014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987</w:t>
            </w:r>
            <w:r w:rsidR="002863D8" w:rsidRPr="003014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986</w:t>
            </w:r>
          </w:p>
        </w:tc>
        <w:tc>
          <w:tcPr>
            <w:tcW w:w="180" w:type="dxa"/>
            <w:vAlign w:val="bottom"/>
          </w:tcPr>
          <w:p w14:paraId="6B645936" w14:textId="77777777" w:rsidR="002863D8" w:rsidRPr="00F75C04" w:rsidRDefault="002863D8" w:rsidP="002863D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03BF6794" w14:textId="6D853AE9" w:rsidR="002863D8" w:rsidRPr="00F75C04" w:rsidRDefault="0001010D" w:rsidP="0068401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  <w:r w:rsidR="002863D8" w:rsidRPr="003014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884</w:t>
            </w:r>
          </w:p>
        </w:tc>
        <w:tc>
          <w:tcPr>
            <w:tcW w:w="180" w:type="dxa"/>
            <w:vAlign w:val="bottom"/>
          </w:tcPr>
          <w:p w14:paraId="60F54F16" w14:textId="77777777" w:rsidR="002863D8" w:rsidRPr="00F75C04" w:rsidRDefault="002863D8" w:rsidP="002863D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3DE7F348" w14:textId="4A913BEA" w:rsidR="002863D8" w:rsidRPr="00F75C04" w:rsidRDefault="0001010D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2863D8" w:rsidRPr="003014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495</w:t>
            </w:r>
            <w:r w:rsidR="002863D8" w:rsidRPr="003014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870</w:t>
            </w:r>
          </w:p>
        </w:tc>
      </w:tr>
      <w:tr w:rsidR="002863D8" w:rsidRPr="00F75C04" w14:paraId="5C99826D" w14:textId="77777777" w:rsidTr="004670A5">
        <w:trPr>
          <w:cantSplit/>
        </w:trPr>
        <w:tc>
          <w:tcPr>
            <w:tcW w:w="3971" w:type="dxa"/>
            <w:vAlign w:val="bottom"/>
          </w:tcPr>
          <w:p w14:paraId="6CE47756" w14:textId="03E92D17" w:rsidR="002863D8" w:rsidRPr="00F75C04" w:rsidRDefault="002863D8" w:rsidP="002863D8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การเปลี่ยนแปลงจากกระแสเงินสดจากการ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>จัดหาเงิน</w:t>
            </w:r>
          </w:p>
        </w:tc>
        <w:tc>
          <w:tcPr>
            <w:tcW w:w="1173" w:type="dxa"/>
            <w:vAlign w:val="bottom"/>
          </w:tcPr>
          <w:p w14:paraId="13C300DA" w14:textId="792D360F" w:rsidR="002863D8" w:rsidRPr="00F75C04" w:rsidRDefault="0001010D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2863D8" w:rsidRPr="0030144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211</w:t>
            </w:r>
            <w:r w:rsidR="002863D8" w:rsidRPr="0030144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99" w:type="dxa"/>
            <w:gridSpan w:val="2"/>
            <w:vAlign w:val="bottom"/>
          </w:tcPr>
          <w:p w14:paraId="3B04602C" w14:textId="77777777" w:rsidR="002863D8" w:rsidRPr="00F75C04" w:rsidRDefault="002863D8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1EA3B92" w14:textId="010916B7" w:rsidR="002863D8" w:rsidRPr="00F75C04" w:rsidRDefault="002863D8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14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1FC23BD" w14:textId="77777777" w:rsidR="002863D8" w:rsidRPr="00F75C04" w:rsidRDefault="002863D8" w:rsidP="002863D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40F3B904" w14:textId="00F8069F" w:rsidR="002863D8" w:rsidRPr="00F75C04" w:rsidRDefault="002863D8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1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10E2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Pr="00710E2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792</w:t>
            </w:r>
            <w:r w:rsidRPr="00710E2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610DA080" w14:textId="77777777" w:rsidR="002863D8" w:rsidRPr="00F75C04" w:rsidRDefault="002863D8" w:rsidP="002863D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62D33B5E" w14:textId="03783535" w:rsidR="002863D8" w:rsidRPr="00F75C04" w:rsidRDefault="0001010D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2863D8" w:rsidRPr="003014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192</w:t>
            </w:r>
            <w:r w:rsidR="002863D8" w:rsidRPr="003014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208</w:t>
            </w:r>
          </w:p>
        </w:tc>
      </w:tr>
      <w:tr w:rsidR="002863D8" w:rsidRPr="00F75C04" w14:paraId="5E23BB14" w14:textId="77777777" w:rsidTr="004670A5">
        <w:trPr>
          <w:cantSplit/>
        </w:trPr>
        <w:tc>
          <w:tcPr>
            <w:tcW w:w="3971" w:type="dxa"/>
            <w:vAlign w:val="bottom"/>
          </w:tcPr>
          <w:p w14:paraId="082D846A" w14:textId="77777777" w:rsidR="002863D8" w:rsidRPr="00F75C04" w:rsidRDefault="002863D8" w:rsidP="002863D8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</w:t>
            </w:r>
            <w:r w:rsidRPr="00F75C0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3" w:type="dxa"/>
            <w:vAlign w:val="bottom"/>
          </w:tcPr>
          <w:p w14:paraId="553D90CD" w14:textId="0FA0ABA5" w:rsidR="002863D8" w:rsidRPr="00F75C04" w:rsidRDefault="002863D8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014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35E8EE73" w14:textId="77777777" w:rsidR="002863D8" w:rsidRPr="00F75C04" w:rsidRDefault="002863D8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41093C9" w14:textId="7DB33D44" w:rsidR="002863D8" w:rsidRPr="00F75C04" w:rsidRDefault="002863D8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B024FF9" w14:textId="77777777" w:rsidR="002863D8" w:rsidRPr="00F75C04" w:rsidRDefault="002863D8" w:rsidP="002863D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32C2E803" w14:textId="52394F76" w:rsidR="002863D8" w:rsidRPr="00F75C04" w:rsidRDefault="0001010D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2863D8" w:rsidRPr="00710E2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008</w:t>
            </w:r>
          </w:p>
        </w:tc>
        <w:tc>
          <w:tcPr>
            <w:tcW w:w="180" w:type="dxa"/>
            <w:vAlign w:val="bottom"/>
          </w:tcPr>
          <w:p w14:paraId="7A4B8BC9" w14:textId="77777777" w:rsidR="002863D8" w:rsidRPr="00F75C04" w:rsidRDefault="002863D8" w:rsidP="002863D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3F3E8FE9" w14:textId="47E343D9" w:rsidR="002863D8" w:rsidRPr="00F75C04" w:rsidRDefault="0001010D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1015"/>
              </w:tabs>
              <w:spacing w:line="240" w:lineRule="atLeast"/>
              <w:ind w:left="-79" w:right="-9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2863D8" w:rsidRPr="003014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008</w:t>
            </w:r>
          </w:p>
        </w:tc>
      </w:tr>
      <w:tr w:rsidR="002863D8" w:rsidRPr="00F75C04" w14:paraId="4FB4F0FD" w14:textId="77777777" w:rsidTr="004670A5">
        <w:trPr>
          <w:cantSplit/>
        </w:trPr>
        <w:tc>
          <w:tcPr>
            <w:tcW w:w="3971" w:type="dxa"/>
            <w:vAlign w:val="bottom"/>
          </w:tcPr>
          <w:p w14:paraId="1D0E03FD" w14:textId="6023DBB5" w:rsidR="002863D8" w:rsidRPr="00F75C04" w:rsidRDefault="002863D8" w:rsidP="002863D8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3DBBBAC1" w14:textId="180B6E8E" w:rsidR="002863D8" w:rsidRPr="00F75C04" w:rsidRDefault="002863D8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014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65F860A4" w14:textId="77777777" w:rsidR="002863D8" w:rsidRPr="00F75C04" w:rsidRDefault="002863D8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4A06E51" w14:textId="18753201" w:rsidR="002863D8" w:rsidRPr="00F75C04" w:rsidRDefault="0001010D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975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863D8" w:rsidRPr="003014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748</w:t>
            </w:r>
          </w:p>
        </w:tc>
        <w:tc>
          <w:tcPr>
            <w:tcW w:w="180" w:type="dxa"/>
            <w:vAlign w:val="bottom"/>
          </w:tcPr>
          <w:p w14:paraId="19B4BAC6" w14:textId="77777777" w:rsidR="002863D8" w:rsidRPr="00F75C04" w:rsidRDefault="002863D8" w:rsidP="002863D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456DEAE3" w14:textId="634880C3" w:rsidR="002863D8" w:rsidRPr="00F75C04" w:rsidRDefault="0001010D" w:rsidP="007E6460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9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863D8" w:rsidRPr="003014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242</w:t>
            </w:r>
          </w:p>
        </w:tc>
        <w:tc>
          <w:tcPr>
            <w:tcW w:w="180" w:type="dxa"/>
            <w:vAlign w:val="bottom"/>
          </w:tcPr>
          <w:p w14:paraId="24D8DFB5" w14:textId="77777777" w:rsidR="002863D8" w:rsidRPr="00F75C04" w:rsidRDefault="002863D8" w:rsidP="007E646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9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2F0AE30B" w14:textId="6F98C0D7" w:rsidR="002863D8" w:rsidRPr="00F75C04" w:rsidRDefault="0001010D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2863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990</w:t>
            </w:r>
          </w:p>
        </w:tc>
      </w:tr>
      <w:tr w:rsidR="002863D8" w:rsidRPr="00F75C04" w14:paraId="7BD85E3D" w14:textId="77777777" w:rsidTr="004670A5">
        <w:trPr>
          <w:cantSplit/>
        </w:trPr>
        <w:tc>
          <w:tcPr>
            <w:tcW w:w="3971" w:type="dxa"/>
            <w:vAlign w:val="bottom"/>
          </w:tcPr>
          <w:p w14:paraId="6B8E0B80" w14:textId="55DF4244" w:rsidR="002863D8" w:rsidRPr="00F75C04" w:rsidRDefault="002863D8" w:rsidP="002863D8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F75C0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F75C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5C156D" w14:textId="6F45833D" w:rsidR="002863D8" w:rsidRPr="00F75C04" w:rsidRDefault="0001010D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2863D8" w:rsidRPr="003014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676</w:t>
            </w:r>
            <w:r w:rsidR="002863D8" w:rsidRPr="003014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99" w:type="dxa"/>
            <w:gridSpan w:val="2"/>
            <w:vAlign w:val="bottom"/>
          </w:tcPr>
          <w:p w14:paraId="3EAECE0A" w14:textId="77777777" w:rsidR="002863D8" w:rsidRPr="00F75C04" w:rsidRDefault="002863D8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32E7F" w14:textId="622577E8" w:rsidR="002863D8" w:rsidRPr="00F75C04" w:rsidRDefault="0001010D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2863D8" w:rsidRPr="003014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989</w:t>
            </w:r>
            <w:r w:rsidR="002863D8" w:rsidRPr="003014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734</w:t>
            </w:r>
          </w:p>
        </w:tc>
        <w:tc>
          <w:tcPr>
            <w:tcW w:w="180" w:type="dxa"/>
            <w:vAlign w:val="bottom"/>
          </w:tcPr>
          <w:p w14:paraId="07BBA850" w14:textId="77777777" w:rsidR="002863D8" w:rsidRPr="00F75C04" w:rsidRDefault="002863D8" w:rsidP="002863D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34C74D" w14:textId="626075A4" w:rsidR="002863D8" w:rsidRPr="00F75C04" w:rsidRDefault="0001010D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2863D8" w:rsidRPr="003014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342</w:t>
            </w:r>
          </w:p>
        </w:tc>
        <w:tc>
          <w:tcPr>
            <w:tcW w:w="180" w:type="dxa"/>
            <w:vAlign w:val="bottom"/>
          </w:tcPr>
          <w:p w14:paraId="14CE9E55" w14:textId="77777777" w:rsidR="002863D8" w:rsidRPr="00F75C04" w:rsidRDefault="002863D8" w:rsidP="002863D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9CCFAF" w14:textId="31CC2363" w:rsidR="002863D8" w:rsidRPr="00F75C04" w:rsidRDefault="0001010D" w:rsidP="002863D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  <w:r w:rsidR="002863D8" w:rsidRPr="003014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697</w:t>
            </w:r>
            <w:r w:rsidR="002863D8" w:rsidRPr="003014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076</w:t>
            </w:r>
          </w:p>
        </w:tc>
      </w:tr>
    </w:tbl>
    <w:p w14:paraId="36A4390E" w14:textId="5082F6F9" w:rsidR="00BE30EE" w:rsidRDefault="00BE30EE" w:rsidP="00576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88B3AEB" w14:textId="7071C37C" w:rsidR="00472E16" w:rsidRPr="00576DE5" w:rsidRDefault="00CB6583" w:rsidP="00CB65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bookmarkEnd w:id="11"/>
    <w:p w14:paraId="552DA155" w14:textId="77777777" w:rsidR="00630DD4" w:rsidRPr="00D246FB" w:rsidRDefault="004336E5" w:rsidP="00EA1F7A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246FB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ประมาณการหนี้สินไม่หมุนเวียนสำหรับผลประโยชน์พนักงาน</w:t>
      </w:r>
    </w:p>
    <w:p w14:paraId="52930C26" w14:textId="77777777" w:rsidR="00EA1F7A" w:rsidRPr="0048439F" w:rsidRDefault="00EA1F7A" w:rsidP="00510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14:paraId="6E45F893" w14:textId="77777777" w:rsidR="00EA1F7A" w:rsidRPr="00D246FB" w:rsidRDefault="00EA1F7A" w:rsidP="00EA1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0D5E1964" w14:textId="77777777" w:rsidR="00EA1F7A" w:rsidRPr="0048439F" w:rsidRDefault="00EA1F7A" w:rsidP="00EA1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14:paraId="6E00B9B6" w14:textId="1EC57B03" w:rsidR="00EA1F7A" w:rsidRDefault="00EA1F7A" w:rsidP="0061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01010D" w:rsidRPr="0001010D">
        <w:rPr>
          <w:rFonts w:ascii="Angsana New" w:hAnsi="Angsana New" w:hint="cs"/>
          <w:sz w:val="30"/>
          <w:szCs w:val="30"/>
        </w:rPr>
        <w:t>2541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6131D6"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</w:t>
      </w:r>
      <w:r w:rsidR="006131D6"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2CE177A6" w14:textId="77777777" w:rsidR="00576DE5" w:rsidRPr="0048439F" w:rsidRDefault="00576DE5" w:rsidP="0061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990"/>
        <w:gridCol w:w="236"/>
        <w:gridCol w:w="1114"/>
        <w:gridCol w:w="243"/>
        <w:gridCol w:w="1107"/>
        <w:gridCol w:w="278"/>
        <w:gridCol w:w="1162"/>
      </w:tblGrid>
      <w:tr w:rsidR="002922F0" w:rsidRPr="00D246FB" w14:paraId="00A71737" w14:textId="77777777" w:rsidTr="0072290F">
        <w:trPr>
          <w:trHeight w:val="346"/>
        </w:trPr>
        <w:tc>
          <w:tcPr>
            <w:tcW w:w="3150" w:type="dxa"/>
            <w:shd w:val="clear" w:color="auto" w:fill="auto"/>
            <w:vAlign w:val="bottom"/>
          </w:tcPr>
          <w:p w14:paraId="0BA3655C" w14:textId="77777777" w:rsidR="002922F0" w:rsidRPr="00D246FB" w:rsidRDefault="002922F0" w:rsidP="006C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br w:type="page"/>
            </w: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16742E0D" w14:textId="77777777" w:rsidR="002922F0" w:rsidRPr="00D246FB" w:rsidRDefault="002922F0" w:rsidP="00EA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900" w:type="dxa"/>
          </w:tcPr>
          <w:p w14:paraId="4938A9E3" w14:textId="12522908" w:rsidR="002922F0" w:rsidRPr="00B70B34" w:rsidRDefault="002922F0" w:rsidP="0029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21761F9" w14:textId="0B79582F" w:rsidR="002922F0" w:rsidRPr="006C5EEC" w:rsidRDefault="002922F0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C5E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vAlign w:val="bottom"/>
          </w:tcPr>
          <w:p w14:paraId="5616383D" w14:textId="77777777" w:rsidR="002922F0" w:rsidRPr="00D246FB" w:rsidRDefault="002922F0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47" w:type="dxa"/>
            <w:gridSpan w:val="3"/>
            <w:vAlign w:val="bottom"/>
          </w:tcPr>
          <w:p w14:paraId="2D787180" w14:textId="77777777" w:rsidR="002922F0" w:rsidRPr="00D246FB" w:rsidRDefault="002922F0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0B34" w:rsidRPr="00D246FB" w14:paraId="37BA95F5" w14:textId="77777777" w:rsidTr="0072290F">
        <w:trPr>
          <w:trHeight w:val="346"/>
        </w:trPr>
        <w:tc>
          <w:tcPr>
            <w:tcW w:w="3150" w:type="dxa"/>
            <w:vAlign w:val="bottom"/>
          </w:tcPr>
          <w:p w14:paraId="2532590C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9D9130F" w14:textId="12F9C047" w:rsidR="00B70B34" w:rsidRPr="00B70B34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70B3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ย</w:t>
            </w:r>
            <w:r w:rsidRPr="00B70B3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เหตุ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78EE074" w14:textId="669BF92C" w:rsidR="00B70B34" w:rsidRPr="00D246FB" w:rsidRDefault="0001010D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5F457EDE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821001A" w14:textId="57CB9F15" w:rsidR="00B70B34" w:rsidRPr="00D246FB" w:rsidRDefault="0001010D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43" w:type="dxa"/>
            <w:vAlign w:val="bottom"/>
          </w:tcPr>
          <w:p w14:paraId="750DA163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6F538CB" w14:textId="36AEC8E0" w:rsidR="00B70B34" w:rsidRPr="00D246FB" w:rsidRDefault="0001010D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8" w:type="dxa"/>
            <w:vAlign w:val="bottom"/>
          </w:tcPr>
          <w:p w14:paraId="289097E4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E1FDEFE" w14:textId="0E3E6799" w:rsidR="00B70B34" w:rsidRPr="00D246FB" w:rsidRDefault="0001010D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</w:tr>
      <w:tr w:rsidR="00B70B34" w:rsidRPr="00D246FB" w14:paraId="529023FB" w14:textId="77777777" w:rsidTr="002863D8">
        <w:trPr>
          <w:trHeight w:val="346"/>
        </w:trPr>
        <w:tc>
          <w:tcPr>
            <w:tcW w:w="3150" w:type="dxa"/>
            <w:vAlign w:val="bottom"/>
          </w:tcPr>
          <w:p w14:paraId="0C17B020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905E574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03CC601E" w14:textId="77BD0215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4C7E" w:rsidRPr="00D246FB" w14:paraId="66450145" w14:textId="77777777" w:rsidTr="0072290F">
        <w:trPr>
          <w:trHeight w:val="346"/>
        </w:trPr>
        <w:tc>
          <w:tcPr>
            <w:tcW w:w="3150" w:type="dxa"/>
            <w:vAlign w:val="bottom"/>
          </w:tcPr>
          <w:p w14:paraId="7EC14027" w14:textId="547BBECC" w:rsidR="00EC4C7E" w:rsidRPr="00D246FB" w:rsidRDefault="00EC4C7E" w:rsidP="00EC4C7E">
            <w:pPr>
              <w:spacing w:line="240" w:lineRule="auto"/>
              <w:ind w:left="90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594351A7" w14:textId="77777777" w:rsidR="00EC4C7E" w:rsidRDefault="00EC4C7E" w:rsidP="00EC4C7E">
            <w:pPr>
              <w:pStyle w:val="acctfourfigures"/>
              <w:tabs>
                <w:tab w:val="clear" w:pos="765"/>
                <w:tab w:val="left" w:pos="19"/>
                <w:tab w:val="decimal" w:pos="989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6C70E8E" w14:textId="32E59E1D" w:rsidR="00EC4C7E" w:rsidRPr="00D246FB" w:rsidRDefault="0001010D" w:rsidP="00EC4C7E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266</w:t>
            </w:r>
            <w:r w:rsidR="00EC4C7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686</w:t>
            </w:r>
          </w:p>
        </w:tc>
        <w:tc>
          <w:tcPr>
            <w:tcW w:w="236" w:type="dxa"/>
            <w:vAlign w:val="bottom"/>
          </w:tcPr>
          <w:p w14:paraId="2D863720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0FDA2CA" w14:textId="22D561D8" w:rsidR="00EC4C7E" w:rsidRPr="00D246FB" w:rsidRDefault="0001010D" w:rsidP="00EC4C7E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79" w:right="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225</w:t>
            </w:r>
            <w:r w:rsidR="00EC4C7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498</w:t>
            </w:r>
          </w:p>
        </w:tc>
        <w:tc>
          <w:tcPr>
            <w:tcW w:w="243" w:type="dxa"/>
            <w:vAlign w:val="bottom"/>
          </w:tcPr>
          <w:p w14:paraId="6D5AE2E4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52BF37EB" w14:textId="7BF9A283" w:rsidR="00EC4C7E" w:rsidRPr="00D246FB" w:rsidRDefault="0001010D" w:rsidP="00EC4C7E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179</w:t>
            </w:r>
            <w:r w:rsidR="00EC4C7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303</w:t>
            </w:r>
          </w:p>
        </w:tc>
        <w:tc>
          <w:tcPr>
            <w:tcW w:w="278" w:type="dxa"/>
            <w:vAlign w:val="bottom"/>
          </w:tcPr>
          <w:p w14:paraId="0CD10C37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ACE454A" w14:textId="515D5748" w:rsidR="00EC4C7E" w:rsidRPr="00D246FB" w:rsidRDefault="0001010D" w:rsidP="00EC4C7E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178</w:t>
            </w:r>
            <w:r w:rsidR="00EC4C7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408</w:t>
            </w:r>
          </w:p>
        </w:tc>
      </w:tr>
      <w:tr w:rsidR="00EC4C7E" w:rsidRPr="00D246FB" w14:paraId="1B146732" w14:textId="77777777" w:rsidTr="0072290F">
        <w:trPr>
          <w:trHeight w:val="346"/>
        </w:trPr>
        <w:tc>
          <w:tcPr>
            <w:tcW w:w="3150" w:type="dxa"/>
            <w:vAlign w:val="bottom"/>
          </w:tcPr>
          <w:p w14:paraId="004EA8A9" w14:textId="77777777" w:rsidR="00EC4C7E" w:rsidRPr="00DB215F" w:rsidRDefault="00EC4C7E" w:rsidP="00EC4C7E">
            <w:pPr>
              <w:ind w:left="90" w:hanging="1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B21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00" w:type="dxa"/>
          </w:tcPr>
          <w:p w14:paraId="500677AC" w14:textId="77777777" w:rsidR="00EC4C7E" w:rsidRPr="00D246FB" w:rsidRDefault="00EC4C7E" w:rsidP="00EC4C7E">
            <w:pPr>
              <w:pStyle w:val="acctfourfigures"/>
              <w:tabs>
                <w:tab w:val="clear" w:pos="765"/>
                <w:tab w:val="left" w:pos="19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4A900C8" w14:textId="06A055C1" w:rsidR="00EC4C7E" w:rsidRPr="00D246FB" w:rsidRDefault="00EC4C7E" w:rsidP="00EC4C7E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3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28FEB00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63727E8" w14:textId="77777777" w:rsidR="00EC4C7E" w:rsidRPr="00D246FB" w:rsidRDefault="00EC4C7E" w:rsidP="00EC4C7E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2D02BF02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5D666D64" w14:textId="77777777" w:rsidR="00EC4C7E" w:rsidRPr="00D246FB" w:rsidRDefault="00EC4C7E" w:rsidP="00EC4C7E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8" w:type="dxa"/>
            <w:vAlign w:val="bottom"/>
          </w:tcPr>
          <w:p w14:paraId="3D7F81FA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5FAA15D5" w14:textId="77777777" w:rsidR="00EC4C7E" w:rsidRPr="00D246FB" w:rsidRDefault="00EC4C7E" w:rsidP="00EC4C7E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C4C7E" w:rsidRPr="00D246FB" w14:paraId="22033EBC" w14:textId="77777777" w:rsidTr="0072290F">
        <w:trPr>
          <w:trHeight w:val="346"/>
        </w:trPr>
        <w:tc>
          <w:tcPr>
            <w:tcW w:w="3150" w:type="dxa"/>
            <w:vAlign w:val="bottom"/>
          </w:tcPr>
          <w:p w14:paraId="1DAB876C" w14:textId="76626926" w:rsidR="00EC4C7E" w:rsidRPr="00D246FB" w:rsidRDefault="00EC4C7E" w:rsidP="00EC4C7E">
            <w:pPr>
              <w:ind w:left="90" w:hanging="114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ต้นทุนบริการปัจจุบันและดอกเบี้ย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จากภาระผูกพัน</w:t>
            </w:r>
          </w:p>
        </w:tc>
        <w:tc>
          <w:tcPr>
            <w:tcW w:w="900" w:type="dxa"/>
          </w:tcPr>
          <w:p w14:paraId="18CCC572" w14:textId="77777777" w:rsidR="00EC4C7E" w:rsidRDefault="00EC4C7E" w:rsidP="00EC4C7E">
            <w:pPr>
              <w:pStyle w:val="acctfourfigures"/>
              <w:tabs>
                <w:tab w:val="clear" w:pos="765"/>
                <w:tab w:val="left" w:pos="19"/>
                <w:tab w:val="decimal" w:pos="989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8770D7B" w14:textId="4587079E" w:rsidR="00EC4C7E" w:rsidRPr="00D246FB" w:rsidRDefault="0001010D" w:rsidP="00790268">
            <w:pPr>
              <w:pStyle w:val="acctfourfigures"/>
              <w:tabs>
                <w:tab w:val="clear" w:pos="765"/>
              </w:tabs>
              <w:spacing w:line="240" w:lineRule="atLeast"/>
              <w:ind w:left="-79" w:right="2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="00EC4C7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788</w:t>
            </w:r>
          </w:p>
        </w:tc>
        <w:tc>
          <w:tcPr>
            <w:tcW w:w="236" w:type="dxa"/>
            <w:vAlign w:val="bottom"/>
          </w:tcPr>
          <w:p w14:paraId="6A4CF9F4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61DF06A" w14:textId="3B34582B" w:rsidR="00EC4C7E" w:rsidRPr="00D246FB" w:rsidRDefault="0001010D" w:rsidP="00EC4C7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 w:rsidR="00EC4C7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371</w:t>
            </w:r>
          </w:p>
        </w:tc>
        <w:tc>
          <w:tcPr>
            <w:tcW w:w="243" w:type="dxa"/>
            <w:vAlign w:val="bottom"/>
          </w:tcPr>
          <w:p w14:paraId="659CE620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4F354EBD" w14:textId="64BCA025" w:rsidR="00EC4C7E" w:rsidRPr="00D246FB" w:rsidRDefault="0001010D" w:rsidP="00EC4C7E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="00EC4C7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558</w:t>
            </w:r>
          </w:p>
        </w:tc>
        <w:tc>
          <w:tcPr>
            <w:tcW w:w="278" w:type="dxa"/>
            <w:vAlign w:val="bottom"/>
          </w:tcPr>
          <w:p w14:paraId="4B1A7ED4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52806082" w14:textId="13AAC1B4" w:rsidR="00EC4C7E" w:rsidRPr="00D246FB" w:rsidRDefault="0001010D" w:rsidP="00EC4C7E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EC4C7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432</w:t>
            </w:r>
          </w:p>
        </w:tc>
      </w:tr>
      <w:tr w:rsidR="00EC4C7E" w:rsidRPr="00D246FB" w14:paraId="6E941517" w14:textId="77777777" w:rsidTr="0072290F">
        <w:trPr>
          <w:trHeight w:val="346"/>
        </w:trPr>
        <w:tc>
          <w:tcPr>
            <w:tcW w:w="3150" w:type="dxa"/>
            <w:vAlign w:val="bottom"/>
          </w:tcPr>
          <w:p w14:paraId="1E7F42C9" w14:textId="369E2F7C" w:rsidR="00EC4C7E" w:rsidRPr="00374CFD" w:rsidRDefault="00EC4C7E" w:rsidP="00EC4C7E">
            <w:pPr>
              <w:ind w:left="90" w:hanging="1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847D9">
              <w:rPr>
                <w:rFonts w:ascii="Angsana New" w:hAnsi="Angsana New"/>
                <w:sz w:val="30"/>
                <w:szCs w:val="30"/>
                <w:cs/>
              </w:rPr>
              <w:t>ได้มาจากการซื้อ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900" w:type="dxa"/>
          </w:tcPr>
          <w:p w14:paraId="30BE0B9B" w14:textId="4FB9081E" w:rsidR="00EC4C7E" w:rsidRPr="00B70B34" w:rsidRDefault="0001010D" w:rsidP="00EC4C7E">
            <w:pPr>
              <w:pStyle w:val="acctfourfigures"/>
              <w:tabs>
                <w:tab w:val="clear" w:pos="765"/>
                <w:tab w:val="left" w:pos="19"/>
                <w:tab w:val="decimal" w:pos="947"/>
              </w:tabs>
              <w:spacing w:line="240" w:lineRule="atLeast"/>
              <w:ind w:left="-79" w:right="-2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990" w:type="dxa"/>
            <w:vAlign w:val="bottom"/>
          </w:tcPr>
          <w:p w14:paraId="1331E154" w14:textId="2CAD09B6" w:rsidR="00EC4C7E" w:rsidRPr="00D246FB" w:rsidRDefault="0001010D" w:rsidP="0068401F">
            <w:pPr>
              <w:pStyle w:val="acctfourfigures"/>
              <w:tabs>
                <w:tab w:val="clear" w:pos="765"/>
              </w:tabs>
              <w:spacing w:line="240" w:lineRule="atLeast"/>
              <w:ind w:left="-79" w:right="2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 w:rsidR="00EC4C7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236" w:type="dxa"/>
            <w:vAlign w:val="bottom"/>
          </w:tcPr>
          <w:p w14:paraId="7B9E11DA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A1FDD31" w14:textId="09CEA420" w:rsidR="00EC4C7E" w:rsidRPr="00D246FB" w:rsidRDefault="0001010D" w:rsidP="00EC4C7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  <w:r w:rsidR="00EC4C7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484</w:t>
            </w:r>
          </w:p>
        </w:tc>
        <w:tc>
          <w:tcPr>
            <w:tcW w:w="243" w:type="dxa"/>
            <w:vAlign w:val="bottom"/>
          </w:tcPr>
          <w:p w14:paraId="33758A87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3F501BE8" w14:textId="1DA52D75" w:rsidR="00EC4C7E" w:rsidRPr="00D246FB" w:rsidRDefault="00EC4C7E" w:rsidP="00EC4C7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224" w:right="-2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8" w:type="dxa"/>
            <w:vAlign w:val="bottom"/>
          </w:tcPr>
          <w:p w14:paraId="7F4B7C54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0DED95AF" w14:textId="01AE5460" w:rsidR="00EC4C7E" w:rsidRPr="00D246FB" w:rsidRDefault="00EC4C7E" w:rsidP="00EC4C7E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24" w:right="-2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C4C7E" w:rsidRPr="00D246FB" w14:paraId="1D456B91" w14:textId="77777777" w:rsidTr="0048439F">
        <w:trPr>
          <w:trHeight w:val="346"/>
        </w:trPr>
        <w:tc>
          <w:tcPr>
            <w:tcW w:w="3150" w:type="dxa"/>
          </w:tcPr>
          <w:p w14:paraId="13FCBBF2" w14:textId="640E732E" w:rsidR="00EC4C7E" w:rsidRPr="003847D9" w:rsidRDefault="001669B4" w:rsidP="00EC4C7E">
            <w:pPr>
              <w:ind w:left="90" w:hanging="1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โอน</w:t>
            </w:r>
          </w:p>
        </w:tc>
        <w:tc>
          <w:tcPr>
            <w:tcW w:w="900" w:type="dxa"/>
          </w:tcPr>
          <w:p w14:paraId="61C2E989" w14:textId="77777777" w:rsidR="00EC4C7E" w:rsidRPr="00B70B34" w:rsidRDefault="00EC4C7E" w:rsidP="00EC4C7E">
            <w:pPr>
              <w:pStyle w:val="acctfourfigures"/>
              <w:tabs>
                <w:tab w:val="clear" w:pos="765"/>
                <w:tab w:val="left" w:pos="19"/>
                <w:tab w:val="decimal" w:pos="947"/>
              </w:tabs>
              <w:spacing w:line="240" w:lineRule="atLeast"/>
              <w:ind w:left="-79" w:right="-2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861692" w14:textId="51004DEF" w:rsidR="00EC4C7E" w:rsidRPr="00893DA2" w:rsidRDefault="00EC4C7E" w:rsidP="00EC4C7E">
            <w:pPr>
              <w:pStyle w:val="acctfourfigures"/>
              <w:tabs>
                <w:tab w:val="clear" w:pos="765"/>
                <w:tab w:val="decimal" w:pos="254"/>
              </w:tabs>
              <w:spacing w:line="240" w:lineRule="atLeast"/>
              <w:ind w:left="-79" w:right="3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C1CA4CC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1EB0412" w14:textId="3AF795A5" w:rsidR="00EC4C7E" w:rsidRDefault="00EC4C7E" w:rsidP="00EC4C7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224" w:right="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76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5007F7FC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CC16965" w14:textId="64CDA802" w:rsidR="00EC4C7E" w:rsidRDefault="00EC4C7E" w:rsidP="00EC4C7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224" w:right="-2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8" w:type="dxa"/>
            <w:vAlign w:val="bottom"/>
          </w:tcPr>
          <w:p w14:paraId="02F52249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1130EECA" w14:textId="18CFB960" w:rsidR="00EC4C7E" w:rsidRDefault="0001010D" w:rsidP="00EC4C7E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C4C7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433</w:t>
            </w:r>
          </w:p>
        </w:tc>
      </w:tr>
      <w:tr w:rsidR="00561A8F" w:rsidRPr="00D246FB" w14:paraId="416B4F30" w14:textId="77777777" w:rsidTr="0048439F">
        <w:trPr>
          <w:trHeight w:val="346"/>
        </w:trPr>
        <w:tc>
          <w:tcPr>
            <w:tcW w:w="3150" w:type="dxa"/>
          </w:tcPr>
          <w:p w14:paraId="36E95B46" w14:textId="50E03ED9" w:rsidR="00561A8F" w:rsidRDefault="00561A8F" w:rsidP="00EC4C7E">
            <w:pPr>
              <w:ind w:left="90" w:hanging="114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00" w:type="dxa"/>
          </w:tcPr>
          <w:p w14:paraId="315F6FDC" w14:textId="77777777" w:rsidR="00561A8F" w:rsidRPr="00B70B34" w:rsidRDefault="00561A8F" w:rsidP="00EC4C7E">
            <w:pPr>
              <w:pStyle w:val="acctfourfigures"/>
              <w:tabs>
                <w:tab w:val="clear" w:pos="765"/>
                <w:tab w:val="left" w:pos="19"/>
                <w:tab w:val="decimal" w:pos="947"/>
              </w:tabs>
              <w:spacing w:line="240" w:lineRule="atLeast"/>
              <w:ind w:left="-79" w:right="-2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553262F" w14:textId="7141CE5B" w:rsidR="00561A8F" w:rsidRPr="00354307" w:rsidRDefault="0048439F" w:rsidP="0048439F">
            <w:pPr>
              <w:pStyle w:val="acctfourfigures"/>
              <w:tabs>
                <w:tab w:val="clear" w:pos="765"/>
              </w:tabs>
              <w:spacing w:line="240" w:lineRule="atLeast"/>
              <w:ind w:left="-79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5430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35,889</w:t>
            </w:r>
          </w:p>
        </w:tc>
        <w:tc>
          <w:tcPr>
            <w:tcW w:w="236" w:type="dxa"/>
            <w:vAlign w:val="bottom"/>
          </w:tcPr>
          <w:p w14:paraId="51ECBC0E" w14:textId="77777777" w:rsidR="00561A8F" w:rsidRPr="00354307" w:rsidRDefault="00561A8F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01F73CE8" w14:textId="7E1194C7" w:rsidR="00561A8F" w:rsidRPr="00354307" w:rsidRDefault="0048439F" w:rsidP="0048439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6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5430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69,855</w:t>
            </w:r>
          </w:p>
        </w:tc>
        <w:tc>
          <w:tcPr>
            <w:tcW w:w="243" w:type="dxa"/>
            <w:vAlign w:val="bottom"/>
          </w:tcPr>
          <w:p w14:paraId="04E83F44" w14:textId="77777777" w:rsidR="00561A8F" w:rsidRPr="00354307" w:rsidRDefault="00561A8F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5CCFC2E9" w14:textId="4BED1B20" w:rsidR="00561A8F" w:rsidRPr="00354307" w:rsidRDefault="0048439F" w:rsidP="0048439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2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5430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19,558</w:t>
            </w:r>
          </w:p>
        </w:tc>
        <w:tc>
          <w:tcPr>
            <w:tcW w:w="278" w:type="dxa"/>
            <w:vAlign w:val="bottom"/>
          </w:tcPr>
          <w:p w14:paraId="29753FC0" w14:textId="77777777" w:rsidR="00561A8F" w:rsidRPr="00354307" w:rsidRDefault="00561A8F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121B6E83" w14:textId="38B793A6" w:rsidR="00561A8F" w:rsidRPr="00354307" w:rsidRDefault="0048439F" w:rsidP="00EC4C7E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5430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18,865</w:t>
            </w:r>
          </w:p>
        </w:tc>
      </w:tr>
      <w:tr w:rsidR="0048439F" w:rsidRPr="00D246FB" w14:paraId="18546CD3" w14:textId="77777777" w:rsidTr="0048439F">
        <w:trPr>
          <w:trHeight w:val="346"/>
        </w:trPr>
        <w:tc>
          <w:tcPr>
            <w:tcW w:w="3150" w:type="dxa"/>
          </w:tcPr>
          <w:p w14:paraId="278C5338" w14:textId="77777777" w:rsidR="0048439F" w:rsidRDefault="0048439F" w:rsidP="00EC4C7E">
            <w:pPr>
              <w:ind w:left="90" w:hanging="114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</w:tcPr>
          <w:p w14:paraId="4D6147E3" w14:textId="77777777" w:rsidR="0048439F" w:rsidRPr="00B70B34" w:rsidRDefault="0048439F" w:rsidP="00EC4C7E">
            <w:pPr>
              <w:pStyle w:val="acctfourfigures"/>
              <w:tabs>
                <w:tab w:val="clear" w:pos="765"/>
                <w:tab w:val="left" w:pos="19"/>
                <w:tab w:val="decimal" w:pos="947"/>
              </w:tabs>
              <w:spacing w:line="240" w:lineRule="atLeast"/>
              <w:ind w:left="-79" w:right="-2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80FA050" w14:textId="77777777" w:rsidR="0048439F" w:rsidRDefault="0048439F" w:rsidP="00EC4C7E">
            <w:pPr>
              <w:pStyle w:val="acctfourfigures"/>
              <w:tabs>
                <w:tab w:val="clear" w:pos="765"/>
                <w:tab w:val="decimal" w:pos="254"/>
              </w:tabs>
              <w:spacing w:line="240" w:lineRule="atLeast"/>
              <w:ind w:left="-79" w:right="3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A85F686" w14:textId="77777777" w:rsidR="0048439F" w:rsidRPr="00D246FB" w:rsidRDefault="0048439F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04F6E3E" w14:textId="77777777" w:rsidR="0048439F" w:rsidRPr="00CA1766" w:rsidRDefault="0048439F" w:rsidP="00EC4C7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224" w:right="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0244E1DF" w14:textId="77777777" w:rsidR="0048439F" w:rsidRPr="00D246FB" w:rsidRDefault="0048439F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799D4F9" w14:textId="77777777" w:rsidR="0048439F" w:rsidRDefault="0048439F" w:rsidP="00EC4C7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224" w:right="-2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8" w:type="dxa"/>
            <w:vAlign w:val="bottom"/>
          </w:tcPr>
          <w:p w14:paraId="538C15B5" w14:textId="77777777" w:rsidR="0048439F" w:rsidRPr="00D246FB" w:rsidRDefault="0048439F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4029A2B9" w14:textId="77777777" w:rsidR="0048439F" w:rsidRPr="0001010D" w:rsidRDefault="0048439F" w:rsidP="00EC4C7E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C4C7E" w:rsidRPr="00D246FB" w14:paraId="08B76E0F" w14:textId="77777777" w:rsidTr="0072290F">
        <w:trPr>
          <w:trHeight w:val="346"/>
        </w:trPr>
        <w:tc>
          <w:tcPr>
            <w:tcW w:w="3150" w:type="dxa"/>
            <w:vAlign w:val="bottom"/>
          </w:tcPr>
          <w:p w14:paraId="5B6A6572" w14:textId="77777777" w:rsidR="00EC4C7E" w:rsidRPr="00374CFD" w:rsidRDefault="00EC4C7E" w:rsidP="00EC4C7E">
            <w:pPr>
              <w:ind w:left="90" w:hanging="1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74C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</w:tcPr>
          <w:p w14:paraId="199854B2" w14:textId="77777777" w:rsidR="00EC4C7E" w:rsidRPr="00D246FB" w:rsidRDefault="00EC4C7E" w:rsidP="00EC4C7E">
            <w:pPr>
              <w:pStyle w:val="acctfourfigures"/>
              <w:tabs>
                <w:tab w:val="clear" w:pos="765"/>
                <w:tab w:val="left" w:pos="19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BC2B755" w14:textId="05D00D3B" w:rsidR="00EC4C7E" w:rsidRPr="00D246FB" w:rsidRDefault="00EC4C7E" w:rsidP="00EC4C7E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8000775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42AC33B" w14:textId="77777777" w:rsidR="00EC4C7E" w:rsidRPr="00D246FB" w:rsidRDefault="00EC4C7E" w:rsidP="00EC4C7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224" w:right="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0790A353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52D6686A" w14:textId="77777777" w:rsidR="00EC4C7E" w:rsidRPr="00D246FB" w:rsidRDefault="00EC4C7E" w:rsidP="00EC4C7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224" w:right="-2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8" w:type="dxa"/>
            <w:vAlign w:val="bottom"/>
          </w:tcPr>
          <w:p w14:paraId="06708C5E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26C5AE2B" w14:textId="77777777" w:rsidR="00EC4C7E" w:rsidRPr="00D246FB" w:rsidRDefault="00EC4C7E" w:rsidP="00EC4C7E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224" w:right="-2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C4C7E" w:rsidRPr="00D246FB" w14:paraId="5DAF15DA" w14:textId="77777777" w:rsidTr="0072290F">
        <w:trPr>
          <w:trHeight w:val="346"/>
        </w:trPr>
        <w:tc>
          <w:tcPr>
            <w:tcW w:w="3150" w:type="dxa"/>
            <w:vAlign w:val="bottom"/>
          </w:tcPr>
          <w:p w14:paraId="0005DF0A" w14:textId="77E87B2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(กำไร)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900" w:type="dxa"/>
          </w:tcPr>
          <w:p w14:paraId="0DF88B54" w14:textId="77777777" w:rsidR="00EC4C7E" w:rsidRPr="00D246FB" w:rsidRDefault="00EC4C7E" w:rsidP="00EC4C7E">
            <w:pPr>
              <w:pStyle w:val="acctfourfigures"/>
              <w:tabs>
                <w:tab w:val="clear" w:pos="765"/>
                <w:tab w:val="left" w:pos="19"/>
                <w:tab w:val="decimal" w:pos="1050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C4A2ED6" w14:textId="03F5F65A" w:rsidR="00EC4C7E" w:rsidRPr="00D246FB" w:rsidRDefault="00EC4C7E" w:rsidP="00EC4C7E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4F3CE64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841A353" w14:textId="77777777" w:rsidR="00EC4C7E" w:rsidRPr="00D246FB" w:rsidRDefault="00EC4C7E" w:rsidP="00EC4C7E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79" w:right="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69238E8D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1420AA8A" w14:textId="77777777" w:rsidR="00EC4C7E" w:rsidRPr="00D246FB" w:rsidRDefault="00EC4C7E" w:rsidP="00EC4C7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224" w:right="-2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8" w:type="dxa"/>
            <w:vAlign w:val="bottom"/>
          </w:tcPr>
          <w:p w14:paraId="443B3883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2EF3E543" w14:textId="77777777" w:rsidR="00EC4C7E" w:rsidRPr="00D246FB" w:rsidRDefault="00EC4C7E" w:rsidP="00EC4C7E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C4C7E" w:rsidRPr="00D246FB" w14:paraId="2D632C6B" w14:textId="77777777" w:rsidTr="0072290F">
        <w:trPr>
          <w:trHeight w:val="346"/>
        </w:trPr>
        <w:tc>
          <w:tcPr>
            <w:tcW w:w="3150" w:type="dxa"/>
          </w:tcPr>
          <w:p w14:paraId="20E63639" w14:textId="77777777" w:rsidR="00EC4C7E" w:rsidRPr="00D246FB" w:rsidRDefault="00EC4C7E" w:rsidP="00EC4C7E">
            <w:pPr>
              <w:tabs>
                <w:tab w:val="clear" w:pos="227"/>
                <w:tab w:val="left" w:pos="165"/>
              </w:tabs>
              <w:ind w:left="16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D246FB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 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- ข้อสมมติด้านประชากรศาสตร์ </w:t>
            </w:r>
          </w:p>
        </w:tc>
        <w:tc>
          <w:tcPr>
            <w:tcW w:w="900" w:type="dxa"/>
          </w:tcPr>
          <w:p w14:paraId="5F52F193" w14:textId="77777777" w:rsidR="00EC4C7E" w:rsidRPr="00D246FB" w:rsidRDefault="00EC4C7E" w:rsidP="00EC4C7E">
            <w:pPr>
              <w:pStyle w:val="acctfourfigures"/>
              <w:tabs>
                <w:tab w:val="clear" w:pos="765"/>
                <w:tab w:val="left" w:pos="19"/>
                <w:tab w:val="decimal" w:pos="735"/>
              </w:tabs>
              <w:spacing w:line="240" w:lineRule="atLeast"/>
              <w:ind w:left="-224" w:right="-2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ABADD02" w14:textId="257F164E" w:rsidR="00EC4C7E" w:rsidRPr="00CA1766" w:rsidRDefault="0001010D" w:rsidP="0068401F">
            <w:pPr>
              <w:pStyle w:val="acctfourfigures"/>
              <w:tabs>
                <w:tab w:val="clear" w:pos="765"/>
              </w:tabs>
              <w:spacing w:line="240" w:lineRule="atLeast"/>
              <w:ind w:left="-79" w:right="2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669B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428</w:t>
            </w:r>
          </w:p>
        </w:tc>
        <w:tc>
          <w:tcPr>
            <w:tcW w:w="236" w:type="dxa"/>
            <w:vAlign w:val="bottom"/>
          </w:tcPr>
          <w:p w14:paraId="2DBD6753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5631AD93" w14:textId="50A1D6DA" w:rsidR="00EC4C7E" w:rsidRPr="00D246FB" w:rsidRDefault="0001010D" w:rsidP="00EC4C7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="00EC4C7E" w:rsidRPr="00CA176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552</w:t>
            </w:r>
          </w:p>
        </w:tc>
        <w:tc>
          <w:tcPr>
            <w:tcW w:w="243" w:type="dxa"/>
            <w:vAlign w:val="bottom"/>
          </w:tcPr>
          <w:p w14:paraId="4ADCB2C0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0FC23B22" w14:textId="40B35202" w:rsidR="00EC4C7E" w:rsidRPr="00D246FB" w:rsidRDefault="00EC4C7E" w:rsidP="00EC4C7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224" w:right="-2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8" w:type="dxa"/>
            <w:vAlign w:val="bottom"/>
          </w:tcPr>
          <w:p w14:paraId="2963307D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5D47FA88" w14:textId="6BA3CBC6" w:rsidR="00EC4C7E" w:rsidRPr="00D246FB" w:rsidRDefault="0001010D" w:rsidP="00EC4C7E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EC4C7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791</w:t>
            </w:r>
          </w:p>
        </w:tc>
      </w:tr>
      <w:tr w:rsidR="00EC4C7E" w:rsidRPr="00D246FB" w14:paraId="7B131A9C" w14:textId="77777777" w:rsidTr="0072290F">
        <w:trPr>
          <w:trHeight w:val="346"/>
        </w:trPr>
        <w:tc>
          <w:tcPr>
            <w:tcW w:w="3150" w:type="dxa"/>
          </w:tcPr>
          <w:p w14:paraId="50ABC5C2" w14:textId="77777777" w:rsidR="00EC4C7E" w:rsidRPr="00D246FB" w:rsidRDefault="00EC4C7E" w:rsidP="00EC4C7E">
            <w:pPr>
              <w:tabs>
                <w:tab w:val="clear" w:pos="227"/>
                <w:tab w:val="left" w:pos="165"/>
              </w:tabs>
              <w:ind w:left="16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- ข้อสมมติทางการเงิน </w:t>
            </w:r>
          </w:p>
        </w:tc>
        <w:tc>
          <w:tcPr>
            <w:tcW w:w="900" w:type="dxa"/>
          </w:tcPr>
          <w:p w14:paraId="09141C9A" w14:textId="77777777" w:rsidR="00EC4C7E" w:rsidRDefault="00EC4C7E" w:rsidP="00EC4C7E">
            <w:pPr>
              <w:pStyle w:val="acctfourfigures"/>
              <w:tabs>
                <w:tab w:val="clear" w:pos="765"/>
                <w:tab w:val="left" w:pos="19"/>
                <w:tab w:val="decimal" w:pos="1050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8CE88DA" w14:textId="758157F6" w:rsidR="00EC4C7E" w:rsidRPr="00CA1766" w:rsidRDefault="001669B4" w:rsidP="0068401F">
            <w:pPr>
              <w:pStyle w:val="acctfourfigures"/>
              <w:tabs>
                <w:tab w:val="clear" w:pos="765"/>
              </w:tabs>
              <w:spacing w:line="240" w:lineRule="atLeast"/>
              <w:ind w:left="-79" w:right="-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554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6650A2E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7D4471A1" w14:textId="09D981C1" w:rsidR="00EC4C7E" w:rsidRPr="00D246FB" w:rsidRDefault="00EC4C7E" w:rsidP="00EC4C7E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76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  <w:r w:rsidRPr="00CA176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403</w:t>
            </w:r>
            <w:r w:rsidRPr="00CA176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3" w:type="dxa"/>
            <w:vAlign w:val="bottom"/>
          </w:tcPr>
          <w:p w14:paraId="45C83568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2CB5C3CE" w14:textId="3A5DE52D" w:rsidR="00EC4C7E" w:rsidRPr="00D246FB" w:rsidRDefault="00EC4C7E" w:rsidP="00EC4C7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224" w:right="-2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8" w:type="dxa"/>
            <w:vAlign w:val="bottom"/>
          </w:tcPr>
          <w:p w14:paraId="54257453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3BEC80B9" w14:textId="080DAE9B" w:rsidR="00EC4C7E" w:rsidRPr="00D246FB" w:rsidRDefault="00EC4C7E" w:rsidP="00EC4C7E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998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C4C7E" w:rsidRPr="00D246FB" w14:paraId="08D41585" w14:textId="77777777" w:rsidTr="0072290F">
        <w:trPr>
          <w:trHeight w:val="346"/>
        </w:trPr>
        <w:tc>
          <w:tcPr>
            <w:tcW w:w="3150" w:type="dxa"/>
          </w:tcPr>
          <w:p w14:paraId="26F0D7F9" w14:textId="77777777" w:rsidR="00EC4C7E" w:rsidRPr="00D246FB" w:rsidRDefault="00EC4C7E" w:rsidP="00EC4C7E">
            <w:pPr>
              <w:tabs>
                <w:tab w:val="clear" w:pos="227"/>
                <w:tab w:val="left" w:pos="165"/>
              </w:tabs>
              <w:ind w:left="16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D246FB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 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- การปรับปรุงจากประสบการณ์</w:t>
            </w:r>
          </w:p>
        </w:tc>
        <w:tc>
          <w:tcPr>
            <w:tcW w:w="900" w:type="dxa"/>
          </w:tcPr>
          <w:p w14:paraId="246424AD" w14:textId="77777777" w:rsidR="00EC4C7E" w:rsidRDefault="00EC4C7E" w:rsidP="00EC4C7E">
            <w:pPr>
              <w:pStyle w:val="acctfourfigures"/>
              <w:tabs>
                <w:tab w:val="clear" w:pos="765"/>
                <w:tab w:val="left" w:pos="19"/>
                <w:tab w:val="decimal" w:pos="700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09A2455" w14:textId="37FBE637" w:rsidR="00EC4C7E" w:rsidRPr="00CA1766" w:rsidRDefault="0001010D" w:rsidP="0068401F">
            <w:pPr>
              <w:pStyle w:val="acctfourfigures"/>
              <w:tabs>
                <w:tab w:val="clear" w:pos="765"/>
              </w:tabs>
              <w:spacing w:line="240" w:lineRule="atLeast"/>
              <w:ind w:left="-79" w:right="2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1669B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904</w:t>
            </w:r>
          </w:p>
        </w:tc>
        <w:tc>
          <w:tcPr>
            <w:tcW w:w="236" w:type="dxa"/>
            <w:vAlign w:val="bottom"/>
          </w:tcPr>
          <w:p w14:paraId="34707F30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5ACC11A7" w14:textId="7C70EBF6" w:rsidR="00EC4C7E" w:rsidRPr="00D246FB" w:rsidRDefault="0001010D" w:rsidP="00EC4C7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="00EC4C7E" w:rsidRPr="00CA176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729</w:t>
            </w:r>
          </w:p>
        </w:tc>
        <w:tc>
          <w:tcPr>
            <w:tcW w:w="243" w:type="dxa"/>
            <w:vAlign w:val="bottom"/>
          </w:tcPr>
          <w:p w14:paraId="61CE285E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3CEF8780" w14:textId="3F2DD001" w:rsidR="00EC4C7E" w:rsidRPr="00D246FB" w:rsidRDefault="00EC4C7E" w:rsidP="00EC4C7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224" w:right="-2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8" w:type="dxa"/>
            <w:vAlign w:val="bottom"/>
          </w:tcPr>
          <w:p w14:paraId="4C2DFBD0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1B222AE3" w14:textId="483E7558" w:rsidR="00EC4C7E" w:rsidRPr="00D246FB" w:rsidRDefault="0001010D" w:rsidP="00EC4C7E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EC4C7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889</w:t>
            </w:r>
          </w:p>
        </w:tc>
      </w:tr>
      <w:tr w:rsidR="00EC4C7E" w:rsidRPr="00D246FB" w14:paraId="4701128E" w14:textId="77777777" w:rsidTr="00561A8F">
        <w:trPr>
          <w:trHeight w:val="346"/>
        </w:trPr>
        <w:tc>
          <w:tcPr>
            <w:tcW w:w="3150" w:type="dxa"/>
            <w:vAlign w:val="bottom"/>
          </w:tcPr>
          <w:p w14:paraId="4B4A34A1" w14:textId="77777777" w:rsidR="00EC4C7E" w:rsidRPr="00D246FB" w:rsidRDefault="00EC4C7E" w:rsidP="00EC4C7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114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</w:t>
            </w:r>
          </w:p>
          <w:p w14:paraId="78D1EFDB" w14:textId="77777777" w:rsidR="00EC4C7E" w:rsidRPr="00D246FB" w:rsidRDefault="00EC4C7E" w:rsidP="00EC4C7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114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246FB">
              <w:rPr>
                <w:rFonts w:ascii="Angsana New" w:hAnsi="Angsana New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900" w:type="dxa"/>
          </w:tcPr>
          <w:p w14:paraId="12D331C8" w14:textId="77777777" w:rsidR="00EC4C7E" w:rsidRDefault="00EC4C7E" w:rsidP="00EC4C7E">
            <w:pPr>
              <w:pStyle w:val="acctfourfigures"/>
              <w:tabs>
                <w:tab w:val="clear" w:pos="765"/>
                <w:tab w:val="left" w:pos="19"/>
                <w:tab w:val="decimal" w:pos="1050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8EBAFED" w14:textId="19AA486A" w:rsidR="00EC4C7E" w:rsidRPr="00D246FB" w:rsidRDefault="00EC4C7E" w:rsidP="00790268">
            <w:pPr>
              <w:pStyle w:val="acctfourfigures"/>
              <w:tabs>
                <w:tab w:val="clear" w:pos="765"/>
              </w:tabs>
              <w:spacing w:line="240" w:lineRule="atLeast"/>
              <w:ind w:left="-79" w:right="-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310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4C8EB3D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5AF582B0" w14:textId="132D6F20" w:rsidR="00EC4C7E" w:rsidRPr="00D246FB" w:rsidRDefault="0001010D" w:rsidP="00EC4C7E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79" w:right="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581</w:t>
            </w:r>
          </w:p>
        </w:tc>
        <w:tc>
          <w:tcPr>
            <w:tcW w:w="243" w:type="dxa"/>
            <w:vAlign w:val="bottom"/>
          </w:tcPr>
          <w:p w14:paraId="17A379C6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7583609E" w14:textId="5B919C57" w:rsidR="00EC4C7E" w:rsidRPr="00D246FB" w:rsidRDefault="00EC4C7E" w:rsidP="00EC4C7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224" w:right="-2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8" w:type="dxa"/>
            <w:vAlign w:val="bottom"/>
          </w:tcPr>
          <w:p w14:paraId="4C1E765F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47B006C8" w14:textId="1749898A" w:rsidR="00EC4C7E" w:rsidRPr="00D246FB" w:rsidRDefault="00EC4C7E" w:rsidP="00EC4C7E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24" w:right="-2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C4C7E" w:rsidRPr="00D246FB" w14:paraId="31DAE3BE" w14:textId="77777777" w:rsidTr="00561A8F">
        <w:trPr>
          <w:trHeight w:val="346"/>
        </w:trPr>
        <w:tc>
          <w:tcPr>
            <w:tcW w:w="3150" w:type="dxa"/>
            <w:vAlign w:val="bottom"/>
          </w:tcPr>
          <w:p w14:paraId="0F319AA5" w14:textId="77777777" w:rsidR="00EC4C7E" w:rsidRPr="00D246FB" w:rsidRDefault="00EC4C7E" w:rsidP="00EC4C7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30A28A7" w14:textId="77777777" w:rsidR="00EC4C7E" w:rsidRDefault="00EC4C7E" w:rsidP="00EC4C7E">
            <w:pPr>
              <w:pStyle w:val="acctfourfigures"/>
              <w:tabs>
                <w:tab w:val="clear" w:pos="765"/>
                <w:tab w:val="left" w:pos="19"/>
                <w:tab w:val="decimal" w:pos="1050"/>
              </w:tabs>
              <w:spacing w:line="240" w:lineRule="atLeast"/>
              <w:ind w:left="-79" w:right="-2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6633C" w14:textId="1440F5C0" w:rsidR="00EC4C7E" w:rsidRPr="00D246FB" w:rsidRDefault="001669B4" w:rsidP="001669B4">
            <w:pPr>
              <w:pStyle w:val="acctfourfigures"/>
              <w:tabs>
                <w:tab w:val="clear" w:pos="765"/>
              </w:tabs>
              <w:spacing w:line="24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919F6F2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38F62" w14:textId="6FB90232" w:rsidR="00EC4C7E" w:rsidRPr="00D246FB" w:rsidRDefault="00EC4C7E" w:rsidP="00EC4C7E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3" w:type="dxa"/>
            <w:vAlign w:val="bottom"/>
          </w:tcPr>
          <w:p w14:paraId="13408AFB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  <w:tab w:val="decimal" w:pos="893"/>
              </w:tabs>
              <w:ind w:right="-1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073B6" w14:textId="302B73A3" w:rsidR="00EC4C7E" w:rsidRPr="000D02FE" w:rsidRDefault="00BE097D" w:rsidP="00BE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8" w:right="-295" w:hanging="36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8" w:type="dxa"/>
            <w:vAlign w:val="bottom"/>
          </w:tcPr>
          <w:p w14:paraId="2E03CD42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E62308" w14:textId="7446BCB8" w:rsidR="00EC4C7E" w:rsidRPr="00D246FB" w:rsidRDefault="00EC4C7E" w:rsidP="00EC4C7E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02F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318</w:t>
            </w:r>
            <w:r w:rsidRPr="000D02F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EC4C7E" w:rsidRPr="00D246FB" w14:paraId="5C09D7F2" w14:textId="77777777" w:rsidTr="00561A8F">
        <w:trPr>
          <w:trHeight w:val="346"/>
        </w:trPr>
        <w:tc>
          <w:tcPr>
            <w:tcW w:w="3150" w:type="dxa"/>
            <w:vAlign w:val="bottom"/>
          </w:tcPr>
          <w:p w14:paraId="355FB0D6" w14:textId="77777777" w:rsidR="00EC4C7E" w:rsidRPr="00D246FB" w:rsidRDefault="00EC4C7E" w:rsidP="00EC4C7E">
            <w:pPr>
              <w:spacing w:line="240" w:lineRule="auto"/>
              <w:ind w:left="90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00" w:type="dxa"/>
          </w:tcPr>
          <w:p w14:paraId="5E375C57" w14:textId="77777777" w:rsidR="00EC4C7E" w:rsidRDefault="00EC4C7E" w:rsidP="00EC4C7E">
            <w:pPr>
              <w:pStyle w:val="acctfourfigures"/>
              <w:tabs>
                <w:tab w:val="clear" w:pos="765"/>
                <w:tab w:val="left" w:pos="19"/>
                <w:tab w:val="decimal" w:pos="1050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FE027" w14:textId="4978F39D" w:rsidR="00EC4C7E" w:rsidRPr="00D246FB" w:rsidRDefault="00EC4C7E" w:rsidP="00EC4C7E">
            <w:pPr>
              <w:pStyle w:val="acctfourfigures"/>
              <w:tabs>
                <w:tab w:val="clear" w:pos="765"/>
              </w:tabs>
              <w:spacing w:line="240" w:lineRule="atLeast"/>
              <w:ind w:left="-79" w:right="-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015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3170CEA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73132" w14:textId="5334E4C0" w:rsidR="00EC4C7E" w:rsidRPr="00D246FB" w:rsidRDefault="00EC4C7E" w:rsidP="00EC4C7E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126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3" w:type="dxa"/>
            <w:vAlign w:val="bottom"/>
          </w:tcPr>
          <w:p w14:paraId="7A0709E1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2EEDA" w14:textId="14795CAD" w:rsidR="00EC4C7E" w:rsidRPr="00D246FB" w:rsidRDefault="00EC4C7E" w:rsidP="00EC4C7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323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8" w:type="dxa"/>
            <w:vAlign w:val="bottom"/>
          </w:tcPr>
          <w:p w14:paraId="2062139D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72F98" w14:textId="24B70E05" w:rsidR="00EC4C7E" w:rsidRPr="00D246FB" w:rsidRDefault="00EC4C7E" w:rsidP="00EC4C7E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652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C4C7E" w:rsidRPr="00D246FB" w14:paraId="0EC48802" w14:textId="77777777" w:rsidTr="0072290F">
        <w:trPr>
          <w:trHeight w:val="346"/>
        </w:trPr>
        <w:tc>
          <w:tcPr>
            <w:tcW w:w="3150" w:type="dxa"/>
            <w:vAlign w:val="bottom"/>
          </w:tcPr>
          <w:p w14:paraId="00AE5754" w14:textId="558DB2CC" w:rsidR="00EC4C7E" w:rsidRPr="00D246FB" w:rsidRDefault="00EC4C7E" w:rsidP="00EC4C7E">
            <w:pPr>
              <w:spacing w:line="240" w:lineRule="auto"/>
              <w:ind w:left="90" w:hanging="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4BED484C" w14:textId="77777777" w:rsidR="00EC4C7E" w:rsidRDefault="00EC4C7E" w:rsidP="00EC4C7E">
            <w:pPr>
              <w:pStyle w:val="acctfourfigures"/>
              <w:tabs>
                <w:tab w:val="clear" w:pos="765"/>
                <w:tab w:val="left" w:pos="19"/>
                <w:tab w:val="decimal" w:pos="1050"/>
              </w:tabs>
              <w:spacing w:line="240" w:lineRule="atLeast"/>
              <w:ind w:left="-79" w:right="-2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8E105" w14:textId="270B8227" w:rsidR="00EC4C7E" w:rsidRPr="00D246FB" w:rsidRDefault="0001010D" w:rsidP="00EC4C7E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79" w:right="3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293</w:t>
            </w:r>
            <w:r w:rsidR="001669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028</w:t>
            </w:r>
          </w:p>
        </w:tc>
        <w:tc>
          <w:tcPr>
            <w:tcW w:w="236" w:type="dxa"/>
            <w:vAlign w:val="bottom"/>
          </w:tcPr>
          <w:p w14:paraId="5BBD5CCD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9DFD91" w14:textId="440CDBC9" w:rsidR="00EC4C7E" w:rsidRPr="00D246FB" w:rsidRDefault="0001010D" w:rsidP="00EC4C7E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79" w:right="6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266</w:t>
            </w:r>
            <w:r w:rsidR="00EC4C7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686</w:t>
            </w:r>
          </w:p>
        </w:tc>
        <w:tc>
          <w:tcPr>
            <w:tcW w:w="243" w:type="dxa"/>
            <w:vAlign w:val="bottom"/>
          </w:tcPr>
          <w:p w14:paraId="6A155606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9226C7" w14:textId="5388838A" w:rsidR="00EC4C7E" w:rsidRPr="0048346A" w:rsidRDefault="0001010D" w:rsidP="00EC4C7E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193</w:t>
            </w:r>
            <w:r w:rsidR="00EC4C7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538</w:t>
            </w:r>
          </w:p>
        </w:tc>
        <w:tc>
          <w:tcPr>
            <w:tcW w:w="278" w:type="dxa"/>
            <w:vAlign w:val="bottom"/>
          </w:tcPr>
          <w:p w14:paraId="34E69123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5AB453" w14:textId="572255A1" w:rsidR="00EC4C7E" w:rsidRPr="00D246FB" w:rsidRDefault="0001010D" w:rsidP="00EC4C7E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179</w:t>
            </w:r>
            <w:r w:rsidR="00EC4C7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303</w:t>
            </w:r>
          </w:p>
        </w:tc>
      </w:tr>
    </w:tbl>
    <w:p w14:paraId="5BBEB728" w14:textId="31D75CB5" w:rsidR="00D50133" w:rsidRPr="0048439F" w:rsidRDefault="00D50133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690"/>
        <w:gridCol w:w="1260"/>
        <w:gridCol w:w="243"/>
        <w:gridCol w:w="1197"/>
        <w:gridCol w:w="270"/>
        <w:gridCol w:w="1080"/>
        <w:gridCol w:w="270"/>
        <w:gridCol w:w="1170"/>
      </w:tblGrid>
      <w:tr w:rsidR="00A254FE" w:rsidRPr="00D246FB" w14:paraId="46B85D3A" w14:textId="77777777" w:rsidTr="00D50133">
        <w:tc>
          <w:tcPr>
            <w:tcW w:w="3690" w:type="dxa"/>
            <w:vMerge w:val="restart"/>
          </w:tcPr>
          <w:p w14:paraId="03C3F8BE" w14:textId="79DAD8DE" w:rsidR="00576DE5" w:rsidRDefault="00A254FE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lastRenderedPageBreak/>
              <w:br w:type="page"/>
            </w:r>
            <w:r w:rsidRPr="00D246FB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</w:t>
            </w:r>
            <w:r w:rsidR="00576DE5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102A3AC3" w14:textId="77777777" w:rsidR="00A254FE" w:rsidRPr="00576DE5" w:rsidRDefault="00576DE5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A254FE" w:rsidRPr="00D246FB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ตา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A254FE" w:rsidRPr="00D246FB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700" w:type="dxa"/>
            <w:gridSpan w:val="3"/>
          </w:tcPr>
          <w:p w14:paraId="3F1D04FC" w14:textId="77777777" w:rsidR="00A254FE" w:rsidRPr="00D246FB" w:rsidRDefault="00A254FE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7550F96" w14:textId="77777777" w:rsidR="00A254FE" w:rsidRPr="00D246FB" w:rsidRDefault="00A254FE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543D7BD" w14:textId="77777777" w:rsidR="00A254FE" w:rsidRPr="00D246FB" w:rsidRDefault="00A254FE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54FE" w:rsidRPr="00D246FB" w14:paraId="0A67C5D9" w14:textId="77777777" w:rsidTr="00D50133">
        <w:tc>
          <w:tcPr>
            <w:tcW w:w="3690" w:type="dxa"/>
            <w:vMerge/>
          </w:tcPr>
          <w:p w14:paraId="29DD65BE" w14:textId="77777777" w:rsidR="00A254FE" w:rsidRPr="00D246FB" w:rsidRDefault="00A254FE" w:rsidP="00F7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95048A" w14:textId="4E03D26A" w:rsidR="00A254FE" w:rsidRPr="00D246FB" w:rsidRDefault="0001010D" w:rsidP="00F7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43" w:type="dxa"/>
            <w:vAlign w:val="bottom"/>
          </w:tcPr>
          <w:p w14:paraId="48DBE5CB" w14:textId="77777777" w:rsidR="00A254FE" w:rsidRPr="00D246FB" w:rsidRDefault="00A254FE" w:rsidP="00F7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370B7769" w14:textId="77D9EAD9" w:rsidR="00A254FE" w:rsidRPr="00D246FB" w:rsidRDefault="0001010D" w:rsidP="00F7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DF0C8BE" w14:textId="77777777" w:rsidR="00A254FE" w:rsidRPr="00D246FB" w:rsidRDefault="00A254FE" w:rsidP="00F7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51F372" w14:textId="4F3B89EA" w:rsidR="00A254FE" w:rsidRPr="00D246FB" w:rsidRDefault="0001010D" w:rsidP="00F7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47F52EC3" w14:textId="77777777" w:rsidR="00A254FE" w:rsidRPr="00D246FB" w:rsidRDefault="00A254FE" w:rsidP="00F7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0FBA38" w14:textId="7934E980" w:rsidR="00A254FE" w:rsidRPr="00D246FB" w:rsidRDefault="0001010D" w:rsidP="00F7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</w:tr>
      <w:tr w:rsidR="00F7735A" w:rsidRPr="00D246FB" w14:paraId="2872C88A" w14:textId="77777777" w:rsidTr="00D50133">
        <w:tc>
          <w:tcPr>
            <w:tcW w:w="3690" w:type="dxa"/>
          </w:tcPr>
          <w:p w14:paraId="4A1DBE98" w14:textId="77777777" w:rsidR="00F7735A" w:rsidRPr="00D246FB" w:rsidRDefault="00F7735A" w:rsidP="00F7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72259FDD" w14:textId="77777777" w:rsidR="00F7735A" w:rsidRPr="00D246FB" w:rsidRDefault="00F7735A" w:rsidP="00F7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EC4C7E" w:rsidRPr="00D246FB" w14:paraId="5654C832" w14:textId="77777777" w:rsidTr="00D50133">
        <w:tc>
          <w:tcPr>
            <w:tcW w:w="3690" w:type="dxa"/>
          </w:tcPr>
          <w:p w14:paraId="5684154C" w14:textId="77777777" w:rsidR="00EC4C7E" w:rsidRPr="00D246FB" w:rsidRDefault="00EC4C7E" w:rsidP="00EC4C7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2431E32C" w14:textId="4CD0CAD1" w:rsidR="00EC4C7E" w:rsidRPr="00F20FFF" w:rsidRDefault="005F4FC4" w:rsidP="00EC4C7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0FFF">
              <w:rPr>
                <w:rFonts w:ascii="Angsana New" w:hAnsi="Angsana New"/>
                <w:sz w:val="30"/>
                <w:szCs w:val="30"/>
                <w:lang w:val="en-US" w:bidi="th-TH"/>
              </w:rPr>
              <w:t>1.73</w:t>
            </w:r>
            <w:r w:rsidR="00EC4C7E" w:rsidRPr="00F20FFF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</w:t>
            </w:r>
            <w:r w:rsidR="00EC4C7E" w:rsidRPr="00F20FF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ถึง </w:t>
            </w:r>
            <w:r w:rsidRPr="00F20FFF">
              <w:rPr>
                <w:rFonts w:ascii="Angsana New" w:hAnsi="Angsana New"/>
                <w:sz w:val="30"/>
                <w:szCs w:val="30"/>
                <w:lang w:val="en-US" w:bidi="th-TH"/>
              </w:rPr>
              <w:t>5.22</w:t>
            </w:r>
          </w:p>
        </w:tc>
        <w:tc>
          <w:tcPr>
            <w:tcW w:w="243" w:type="dxa"/>
          </w:tcPr>
          <w:p w14:paraId="28E4CB4E" w14:textId="77777777" w:rsidR="00EC4C7E" w:rsidRPr="00F20FFF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6C582B47" w14:textId="236DEAC6" w:rsidR="00EC4C7E" w:rsidRPr="00D246FB" w:rsidRDefault="0001010D" w:rsidP="00EC4C7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EC4C7E" w:rsidRPr="00D246FB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  <w:r w:rsidR="00EC4C7E" w:rsidRPr="00D246FB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</w:t>
            </w:r>
            <w:r w:rsidR="00EC4C7E" w:rsidRPr="00D246F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ถึง </w:t>
            </w: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0D8128A0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002FE8" w14:textId="288705A6" w:rsidR="00EC4C7E" w:rsidRPr="007F4E87" w:rsidRDefault="0001010D" w:rsidP="00EC4C7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6946E2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596231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70" w:type="dxa"/>
          </w:tcPr>
          <w:p w14:paraId="353AB072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8FE519" w14:textId="4E2B32EA" w:rsidR="00EC4C7E" w:rsidRPr="00D246FB" w:rsidRDefault="0001010D" w:rsidP="00EC4C7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EC4C7E" w:rsidRPr="007F4E87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</w:p>
        </w:tc>
      </w:tr>
      <w:tr w:rsidR="00EC4C7E" w:rsidRPr="00D246FB" w14:paraId="2219FE2E" w14:textId="77777777" w:rsidTr="00D50133">
        <w:tc>
          <w:tcPr>
            <w:tcW w:w="3690" w:type="dxa"/>
          </w:tcPr>
          <w:p w14:paraId="0D911762" w14:textId="77777777" w:rsidR="00EC4C7E" w:rsidRPr="00D246FB" w:rsidRDefault="00EC4C7E" w:rsidP="00EC4C7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60" w:type="dxa"/>
          </w:tcPr>
          <w:p w14:paraId="123ACFB0" w14:textId="508E199C" w:rsidR="00EC4C7E" w:rsidRPr="00D246FB" w:rsidRDefault="0001010D" w:rsidP="00EC4C7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="00EC4C7E" w:rsidRPr="00D246FB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="00EC4C7E" w:rsidRPr="00D246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ถึง</w:t>
            </w:r>
            <w:r w:rsidR="00EC4C7E" w:rsidRPr="00D246FB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3" w:type="dxa"/>
          </w:tcPr>
          <w:p w14:paraId="753E588B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73D7C2E1" w14:textId="25DDF26C" w:rsidR="00EC4C7E" w:rsidRPr="00D246FB" w:rsidRDefault="0001010D" w:rsidP="00EC4C7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="00EC4C7E" w:rsidRPr="00D246FB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="00EC4C7E" w:rsidRPr="00D246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ถึง</w:t>
            </w:r>
            <w:r w:rsidR="00EC4C7E" w:rsidRPr="00D246FB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375C31A4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E93CD0" w14:textId="639DAE19" w:rsidR="00EC4C7E" w:rsidRPr="00D246FB" w:rsidRDefault="0001010D" w:rsidP="00EC4C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="00EC4C7E" w:rsidRPr="00D246FB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="00EC4C7E" w:rsidRPr="00D246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ถึง</w:t>
            </w:r>
            <w:r w:rsidR="00EC4C7E" w:rsidRPr="00D246FB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CCEE868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B6A663" w14:textId="5A8C3413" w:rsidR="00EC4C7E" w:rsidRPr="00D246FB" w:rsidRDefault="0001010D" w:rsidP="00EC4C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="00EC4C7E" w:rsidRPr="00D246FB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="00EC4C7E" w:rsidRPr="00D246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ถึง</w:t>
            </w:r>
            <w:r w:rsidR="00EC4C7E" w:rsidRPr="00D246FB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</w:p>
        </w:tc>
      </w:tr>
      <w:tr w:rsidR="00EC4C7E" w:rsidRPr="00D246FB" w14:paraId="1A72E0D8" w14:textId="77777777" w:rsidTr="00D50133">
        <w:tc>
          <w:tcPr>
            <w:tcW w:w="3690" w:type="dxa"/>
          </w:tcPr>
          <w:p w14:paraId="5A38F8DC" w14:textId="77777777" w:rsidR="00EC4C7E" w:rsidRPr="00D246FB" w:rsidRDefault="00EC4C7E" w:rsidP="00EC4C7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60" w:type="dxa"/>
          </w:tcPr>
          <w:p w14:paraId="56AFFB11" w14:textId="5648C8CA" w:rsidR="00EC4C7E" w:rsidRPr="00D246FB" w:rsidRDefault="0001010D" w:rsidP="00EC4C7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  <w:r w:rsidR="00EC4C7E" w:rsidRPr="00D246FB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="00EC4C7E" w:rsidRPr="00D246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ถึง</w:t>
            </w:r>
            <w:r w:rsidR="00EC4C7E" w:rsidRPr="00D246FB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43" w:type="dxa"/>
          </w:tcPr>
          <w:p w14:paraId="383FB1A3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7E8E9AB8" w14:textId="569AFA54" w:rsidR="00EC4C7E" w:rsidRPr="00D246FB" w:rsidRDefault="0001010D" w:rsidP="00EC4C7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  <w:r w:rsidR="00EC4C7E" w:rsidRPr="00D246FB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="00EC4C7E" w:rsidRPr="00D246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ถึง</w:t>
            </w:r>
            <w:r w:rsidR="00EC4C7E" w:rsidRPr="00D246FB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3FD28340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01F237" w14:textId="2E3200F3" w:rsidR="00EC4C7E" w:rsidRPr="00D246FB" w:rsidRDefault="0001010D" w:rsidP="00EC4C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  <w:r w:rsidR="00EC4C7E" w:rsidRPr="00D246FB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="00EC4C7E" w:rsidRPr="00D246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ถึง</w:t>
            </w:r>
            <w:r w:rsidR="00EC4C7E" w:rsidRPr="00D246FB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07B5D1CB" w14:textId="77777777" w:rsidR="00EC4C7E" w:rsidRPr="00D246FB" w:rsidRDefault="00EC4C7E" w:rsidP="00EC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3E19DB" w14:textId="7B178727" w:rsidR="00EC4C7E" w:rsidRPr="00D246FB" w:rsidRDefault="0001010D" w:rsidP="00EC4C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  <w:r w:rsidR="00EC4C7E" w:rsidRPr="00D246FB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="00EC4C7E" w:rsidRPr="00D246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ถึง</w:t>
            </w:r>
            <w:r w:rsidR="00EC4C7E" w:rsidRPr="00D246FB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</w:tbl>
    <w:p w14:paraId="5BF70B6C" w14:textId="1553B0CE" w:rsidR="00D50133" w:rsidRPr="0068401F" w:rsidRDefault="00D50133" w:rsidP="00684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612C059D" w14:textId="43818C7A" w:rsidR="00EA1F7A" w:rsidRPr="00D246FB" w:rsidRDefault="00EA1F7A" w:rsidP="00EA1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D246FB">
        <w:rPr>
          <w:rFonts w:ascii="Angsana New" w:hAnsi="Angsana New" w:hint="cs"/>
          <w:sz w:val="30"/>
          <w:szCs w:val="30"/>
          <w:cs/>
          <w:lang w:val="th-TH"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0E05563" w14:textId="77777777" w:rsidR="00EA1F7A" w:rsidRPr="00CC02F1" w:rsidRDefault="00EA1F7A" w:rsidP="00EA1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6938B2BF" w14:textId="1D0D1C20" w:rsidR="00EA1F7A" w:rsidRDefault="00EA1F7A" w:rsidP="00EA1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25E1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1010D" w:rsidRPr="0001010D">
        <w:rPr>
          <w:rFonts w:ascii="Angsana New" w:hAnsi="Angsana New" w:hint="cs"/>
          <w:sz w:val="30"/>
          <w:szCs w:val="30"/>
        </w:rPr>
        <w:t>31</w:t>
      </w:r>
      <w:r w:rsidRPr="00825E14">
        <w:rPr>
          <w:rFonts w:ascii="Angsana New" w:hAnsi="Angsana New" w:hint="cs"/>
          <w:sz w:val="30"/>
          <w:szCs w:val="30"/>
        </w:rPr>
        <w:t xml:space="preserve"> </w:t>
      </w:r>
      <w:r w:rsidRPr="00825E14">
        <w:rPr>
          <w:rFonts w:ascii="Angsana New" w:hAnsi="Angsana New" w:hint="cs"/>
          <w:sz w:val="30"/>
          <w:szCs w:val="30"/>
          <w:cs/>
        </w:rPr>
        <w:t>ธันวา</w:t>
      </w:r>
      <w:r w:rsidRPr="00751F85">
        <w:rPr>
          <w:rFonts w:ascii="Angsana New" w:hAnsi="Angsana New" w:hint="cs"/>
          <w:sz w:val="30"/>
          <w:szCs w:val="30"/>
          <w:cs/>
        </w:rPr>
        <w:t xml:space="preserve">คม </w:t>
      </w:r>
      <w:r w:rsidR="0001010D" w:rsidRPr="0001010D">
        <w:rPr>
          <w:rFonts w:ascii="Angsana New" w:hAnsi="Angsana New" w:hint="cs"/>
          <w:sz w:val="30"/>
          <w:szCs w:val="30"/>
        </w:rPr>
        <w:t>256</w:t>
      </w:r>
      <w:r w:rsidR="0001010D" w:rsidRPr="0001010D">
        <w:rPr>
          <w:rFonts w:ascii="Angsana New" w:hAnsi="Angsana New"/>
          <w:sz w:val="30"/>
          <w:szCs w:val="30"/>
        </w:rPr>
        <w:t>5</w:t>
      </w:r>
      <w:r w:rsidRPr="00751F85">
        <w:rPr>
          <w:rFonts w:ascii="Angsana New" w:hAnsi="Angsana New" w:hint="cs"/>
          <w:sz w:val="30"/>
          <w:szCs w:val="30"/>
        </w:rPr>
        <w:t xml:space="preserve"> </w:t>
      </w:r>
      <w:r w:rsidRPr="00751F85">
        <w:rPr>
          <w:rFonts w:ascii="Angsana New" w:hAnsi="Angsana New" w:hint="cs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01010D" w:rsidRPr="0001010D">
        <w:rPr>
          <w:rFonts w:ascii="Angsana New" w:hAnsi="Angsana New"/>
          <w:sz w:val="30"/>
          <w:szCs w:val="30"/>
        </w:rPr>
        <w:t>14</w:t>
      </w:r>
      <w:r w:rsidR="00AC672B" w:rsidRPr="00751F85">
        <w:rPr>
          <w:rFonts w:ascii="Angsana New" w:hAnsi="Angsana New"/>
          <w:sz w:val="30"/>
          <w:szCs w:val="30"/>
        </w:rPr>
        <w:t>.</w:t>
      </w:r>
      <w:r w:rsidR="0001010D" w:rsidRPr="0001010D">
        <w:rPr>
          <w:rFonts w:ascii="Angsana New" w:hAnsi="Angsana New"/>
          <w:sz w:val="30"/>
          <w:szCs w:val="30"/>
        </w:rPr>
        <w:t>50</w:t>
      </w:r>
      <w:r w:rsidRPr="00751F85">
        <w:rPr>
          <w:rFonts w:ascii="Angsana New" w:hAnsi="Angsana New" w:hint="cs"/>
          <w:sz w:val="30"/>
          <w:szCs w:val="30"/>
        </w:rPr>
        <w:t xml:space="preserve"> </w:t>
      </w:r>
      <w:r w:rsidR="0068401F">
        <w:rPr>
          <w:rFonts w:ascii="Angsana New" w:hAnsi="Angsana New" w:hint="cs"/>
          <w:sz w:val="30"/>
          <w:szCs w:val="30"/>
          <w:cs/>
        </w:rPr>
        <w:t xml:space="preserve">ปี </w:t>
      </w:r>
      <w:r w:rsidRPr="00751F85">
        <w:rPr>
          <w:rFonts w:ascii="Angsana New" w:hAnsi="Angsana New" w:hint="cs"/>
          <w:sz w:val="30"/>
          <w:szCs w:val="30"/>
          <w:cs/>
        </w:rPr>
        <w:t>และ</w:t>
      </w:r>
      <w:r w:rsidRPr="00751F85">
        <w:rPr>
          <w:rFonts w:ascii="Angsana New" w:hAnsi="Angsana New" w:hint="cs"/>
          <w:sz w:val="30"/>
          <w:szCs w:val="30"/>
        </w:rPr>
        <w:t xml:space="preserve"> </w:t>
      </w:r>
      <w:r w:rsidR="0001010D" w:rsidRPr="0001010D">
        <w:rPr>
          <w:rFonts w:ascii="Angsana New" w:hAnsi="Angsana New"/>
          <w:sz w:val="30"/>
          <w:szCs w:val="30"/>
        </w:rPr>
        <w:t>28</w:t>
      </w:r>
      <w:r w:rsidR="00F91CA7" w:rsidRPr="00751F85">
        <w:rPr>
          <w:rFonts w:ascii="Angsana New" w:hAnsi="Angsana New"/>
          <w:sz w:val="30"/>
          <w:szCs w:val="30"/>
        </w:rPr>
        <w:t>.</w:t>
      </w:r>
      <w:r w:rsidR="0001010D" w:rsidRPr="0001010D">
        <w:rPr>
          <w:rFonts w:ascii="Angsana New" w:hAnsi="Angsana New"/>
          <w:sz w:val="30"/>
          <w:szCs w:val="30"/>
        </w:rPr>
        <w:t>70</w:t>
      </w:r>
      <w:r w:rsidRPr="00751F85">
        <w:rPr>
          <w:rFonts w:ascii="Angsana New" w:hAnsi="Angsana New" w:hint="cs"/>
          <w:sz w:val="30"/>
          <w:szCs w:val="30"/>
        </w:rPr>
        <w:t xml:space="preserve"> </w:t>
      </w:r>
      <w:r w:rsidRPr="00751F85">
        <w:rPr>
          <w:rFonts w:ascii="Angsana New" w:hAnsi="Angsana New" w:hint="cs"/>
          <w:sz w:val="30"/>
          <w:szCs w:val="30"/>
          <w:cs/>
        </w:rPr>
        <w:t xml:space="preserve">ปี </w:t>
      </w:r>
      <w:r w:rsidRPr="00751F8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01010D" w:rsidRPr="0001010D">
        <w:rPr>
          <w:rFonts w:ascii="Angsana New" w:hAnsi="Angsana New" w:hint="cs"/>
          <w:i/>
          <w:iCs/>
          <w:sz w:val="30"/>
          <w:szCs w:val="30"/>
        </w:rPr>
        <w:t>256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4</w:t>
      </w:r>
      <w:r w:rsidRPr="00825E14">
        <w:rPr>
          <w:rFonts w:ascii="Angsana New" w:hAnsi="Angsana New" w:hint="cs"/>
          <w:i/>
          <w:iCs/>
          <w:sz w:val="30"/>
          <w:szCs w:val="30"/>
          <w:cs/>
        </w:rPr>
        <w:t>:</w:t>
      </w:r>
      <w:r w:rsidRPr="00D246F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01010D" w:rsidRPr="0001010D">
        <w:rPr>
          <w:rFonts w:ascii="Angsana New" w:hAnsi="Angsana New" w:hint="cs"/>
          <w:i/>
          <w:iCs/>
          <w:sz w:val="30"/>
          <w:szCs w:val="30"/>
        </w:rPr>
        <w:t>1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4</w:t>
      </w:r>
      <w:r w:rsidRPr="00D246FB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5</w:t>
      </w:r>
      <w:r w:rsidR="0001010D" w:rsidRPr="0001010D">
        <w:rPr>
          <w:rFonts w:ascii="Angsana New" w:hAnsi="Angsana New" w:hint="cs"/>
          <w:i/>
          <w:iCs/>
          <w:sz w:val="30"/>
          <w:szCs w:val="30"/>
        </w:rPr>
        <w:t>0</w:t>
      </w:r>
      <w:r w:rsidR="0068401F">
        <w:rPr>
          <w:rFonts w:ascii="Angsana New" w:hAnsi="Angsana New" w:hint="cs"/>
          <w:i/>
          <w:iCs/>
          <w:sz w:val="30"/>
          <w:szCs w:val="30"/>
          <w:cs/>
        </w:rPr>
        <w:t xml:space="preserve"> ปี</w:t>
      </w:r>
      <w:r w:rsidRPr="00D246FB">
        <w:rPr>
          <w:rFonts w:ascii="Angsana New" w:hAnsi="Angsana New" w:hint="cs"/>
          <w:i/>
          <w:iCs/>
          <w:sz w:val="30"/>
          <w:szCs w:val="30"/>
          <w:cs/>
        </w:rPr>
        <w:t xml:space="preserve"> และ 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28</w:t>
      </w:r>
      <w:r w:rsidR="00F7735A" w:rsidRPr="00D246FB">
        <w:rPr>
          <w:rFonts w:ascii="Angsana New" w:hAnsi="Angsana New" w:hint="cs"/>
          <w:i/>
          <w:iCs/>
          <w:sz w:val="30"/>
          <w:szCs w:val="30"/>
        </w:rPr>
        <w:t>.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7</w:t>
      </w:r>
      <w:r w:rsidR="0001010D" w:rsidRPr="0001010D">
        <w:rPr>
          <w:rFonts w:ascii="Angsana New" w:hAnsi="Angsana New" w:hint="cs"/>
          <w:i/>
          <w:iCs/>
          <w:sz w:val="30"/>
          <w:szCs w:val="30"/>
        </w:rPr>
        <w:t>0</w:t>
      </w:r>
      <w:r w:rsidR="00F7735A" w:rsidRPr="00D246FB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D246FB">
        <w:rPr>
          <w:rFonts w:ascii="Angsana New" w:hAnsi="Angsana New" w:hint="cs"/>
          <w:i/>
          <w:iCs/>
          <w:sz w:val="30"/>
          <w:szCs w:val="30"/>
          <w:cs/>
        </w:rPr>
        <w:t>ปี)</w:t>
      </w:r>
    </w:p>
    <w:p w14:paraId="3F2E25EC" w14:textId="77777777" w:rsidR="008B20A9" w:rsidRPr="00CC02F1" w:rsidRDefault="008B20A9" w:rsidP="008B2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6871B516" w14:textId="77777777" w:rsidR="00EA1F7A" w:rsidRPr="003316FD" w:rsidRDefault="00EA1F7A" w:rsidP="00EA1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3316FD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การวิเคราะห์ความอ่อนไหว </w:t>
      </w:r>
    </w:p>
    <w:p w14:paraId="6D3CEB79" w14:textId="77777777" w:rsidR="00EA1F7A" w:rsidRPr="00CC02F1" w:rsidRDefault="00EA1F7A" w:rsidP="00EA1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55228308" w14:textId="4EBA8BBF" w:rsidR="00F7735A" w:rsidRPr="00D246FB" w:rsidRDefault="00EA1F7A" w:rsidP="00EA1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2704F7" w:rsidRPr="00D246FB">
        <w:rPr>
          <w:rFonts w:ascii="Angsana New" w:hAnsi="Angsana New" w:hint="cs"/>
          <w:sz w:val="30"/>
          <w:szCs w:val="30"/>
          <w:cs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ๆ คงที่</w:t>
      </w:r>
      <w:r w:rsidR="007E4D7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809B056" w14:textId="77777777" w:rsidR="000E73C8" w:rsidRPr="00CC02F1" w:rsidRDefault="000E73C8" w:rsidP="00EA1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900"/>
        <w:gridCol w:w="268"/>
        <w:gridCol w:w="812"/>
        <w:gridCol w:w="268"/>
        <w:gridCol w:w="992"/>
        <w:gridCol w:w="259"/>
        <w:gridCol w:w="1001"/>
      </w:tblGrid>
      <w:tr w:rsidR="000E73C8" w:rsidRPr="00D246FB" w14:paraId="75A84FD8" w14:textId="77777777" w:rsidTr="00D50133">
        <w:trPr>
          <w:tblHeader/>
        </w:trPr>
        <w:tc>
          <w:tcPr>
            <w:tcW w:w="4950" w:type="dxa"/>
            <w:vMerge w:val="restart"/>
            <w:shd w:val="clear" w:color="auto" w:fill="auto"/>
            <w:vAlign w:val="bottom"/>
          </w:tcPr>
          <w:p w14:paraId="28009E79" w14:textId="39A433F3" w:rsidR="000E73C8" w:rsidRPr="00D50133" w:rsidRDefault="000E73C8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980" w:type="dxa"/>
            <w:gridSpan w:val="3"/>
            <w:vAlign w:val="bottom"/>
          </w:tcPr>
          <w:p w14:paraId="3ACC4865" w14:textId="77777777" w:rsidR="000E73C8" w:rsidRPr="00D246FB" w:rsidRDefault="000E73C8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vAlign w:val="bottom"/>
          </w:tcPr>
          <w:p w14:paraId="4A022C9F" w14:textId="77777777" w:rsidR="000E73C8" w:rsidRPr="00D246FB" w:rsidRDefault="000E73C8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5076B91C" w14:textId="77777777" w:rsidR="000E73C8" w:rsidRPr="00D246FB" w:rsidRDefault="000E73C8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73C8" w:rsidRPr="00D246FB" w14:paraId="7C410158" w14:textId="77777777" w:rsidTr="00D50133">
        <w:trPr>
          <w:tblHeader/>
        </w:trPr>
        <w:tc>
          <w:tcPr>
            <w:tcW w:w="4950" w:type="dxa"/>
            <w:vMerge/>
            <w:shd w:val="clear" w:color="auto" w:fill="auto"/>
            <w:vAlign w:val="bottom"/>
          </w:tcPr>
          <w:p w14:paraId="550C0827" w14:textId="77777777" w:rsidR="000E73C8" w:rsidRPr="00D246FB" w:rsidRDefault="000E73C8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49A1B595" w14:textId="77777777" w:rsidR="000E73C8" w:rsidRPr="00D246FB" w:rsidRDefault="000E73C8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8" w:type="dxa"/>
            <w:vAlign w:val="bottom"/>
          </w:tcPr>
          <w:p w14:paraId="5BBFE0CE" w14:textId="77777777" w:rsidR="000E73C8" w:rsidRPr="00D246FB" w:rsidRDefault="000E73C8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6B202A35" w14:textId="77777777" w:rsidR="000E73C8" w:rsidRPr="00D246FB" w:rsidRDefault="000E73C8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268" w:type="dxa"/>
            <w:vAlign w:val="bottom"/>
          </w:tcPr>
          <w:p w14:paraId="4C001842" w14:textId="77777777" w:rsidR="000E73C8" w:rsidRPr="00D246FB" w:rsidRDefault="000E73C8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AAF701F" w14:textId="77777777" w:rsidR="000E73C8" w:rsidRPr="00D246FB" w:rsidRDefault="000E73C8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9" w:type="dxa"/>
            <w:vAlign w:val="bottom"/>
          </w:tcPr>
          <w:p w14:paraId="776D2E6C" w14:textId="77777777" w:rsidR="000E73C8" w:rsidRPr="00D246FB" w:rsidRDefault="000E73C8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329AEB48" w14:textId="77777777" w:rsidR="000E73C8" w:rsidRPr="00D246FB" w:rsidRDefault="000E73C8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</w:tr>
      <w:tr w:rsidR="000E73C8" w:rsidRPr="00D246FB" w14:paraId="31679E1F" w14:textId="77777777" w:rsidTr="00D50133">
        <w:trPr>
          <w:tblHeader/>
        </w:trPr>
        <w:tc>
          <w:tcPr>
            <w:tcW w:w="4950" w:type="dxa"/>
            <w:vAlign w:val="bottom"/>
          </w:tcPr>
          <w:p w14:paraId="64DD8527" w14:textId="77777777" w:rsidR="000E73C8" w:rsidRPr="00D246FB" w:rsidRDefault="000E73C8" w:rsidP="0086086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7"/>
            <w:vAlign w:val="bottom"/>
          </w:tcPr>
          <w:p w14:paraId="214A107F" w14:textId="77777777" w:rsidR="000E73C8" w:rsidRPr="00D246FB" w:rsidRDefault="000E73C8" w:rsidP="0086086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46F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246F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E73C8" w:rsidRPr="00D246FB" w14:paraId="0F7051F8" w14:textId="77777777" w:rsidTr="00D50133">
        <w:tc>
          <w:tcPr>
            <w:tcW w:w="4950" w:type="dxa"/>
            <w:vAlign w:val="bottom"/>
          </w:tcPr>
          <w:p w14:paraId="6F29D7C3" w14:textId="7B628C39" w:rsidR="000E73C8" w:rsidRPr="00D246FB" w:rsidRDefault="000E73C8" w:rsidP="0086086B">
            <w:pPr>
              <w:tabs>
                <w:tab w:val="clear" w:pos="22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01010D" w:rsidRPr="0001010D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900" w:type="dxa"/>
            <w:vAlign w:val="bottom"/>
          </w:tcPr>
          <w:p w14:paraId="33473F23" w14:textId="77777777" w:rsidR="000E73C8" w:rsidRPr="00D246FB" w:rsidRDefault="000E73C8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4F4DFFC0" w14:textId="77777777" w:rsidR="000E73C8" w:rsidRPr="00D246FB" w:rsidRDefault="000E73C8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7E594103" w14:textId="77777777" w:rsidR="000E73C8" w:rsidRPr="00D246FB" w:rsidRDefault="000E73C8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41200F3E" w14:textId="77777777" w:rsidR="000E73C8" w:rsidRPr="00D246FB" w:rsidRDefault="000E73C8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5F5A0CF" w14:textId="77777777" w:rsidR="000E73C8" w:rsidRPr="00D246FB" w:rsidRDefault="000E73C8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14:paraId="3B26CC2A" w14:textId="77777777" w:rsidR="000E73C8" w:rsidRPr="00D246FB" w:rsidRDefault="000E73C8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5A732C1E" w14:textId="77777777" w:rsidR="000E73C8" w:rsidRPr="00D246FB" w:rsidRDefault="000E73C8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813F7A" w:rsidRPr="00D246FB" w14:paraId="02625F60" w14:textId="77777777" w:rsidTr="00D50133">
        <w:tc>
          <w:tcPr>
            <w:tcW w:w="4950" w:type="dxa"/>
            <w:vAlign w:val="bottom"/>
          </w:tcPr>
          <w:p w14:paraId="63054D1E" w14:textId="68E696E8" w:rsidR="00813F7A" w:rsidRPr="00D246FB" w:rsidRDefault="00813F7A" w:rsidP="00813F7A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(เปลี่ยนแปลงร้อยละ </w:t>
            </w:r>
            <w:r w:rsidR="0001010D" w:rsidRPr="0001010D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5D6C5050" w14:textId="73BD22AA" w:rsidR="00813F7A" w:rsidRPr="00F91CA7" w:rsidRDefault="00813F7A" w:rsidP="00813F7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475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bottom"/>
          </w:tcPr>
          <w:p w14:paraId="1F51F3CB" w14:textId="77777777" w:rsidR="00813F7A" w:rsidRPr="00F91CA7" w:rsidRDefault="00813F7A" w:rsidP="00813F7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26026759" w14:textId="39467576" w:rsidR="00813F7A" w:rsidRPr="00D246FB" w:rsidRDefault="0001010D" w:rsidP="00813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32</w:t>
            </w:r>
            <w:r w:rsidR="00813F7A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136</w:t>
            </w:r>
          </w:p>
        </w:tc>
        <w:tc>
          <w:tcPr>
            <w:tcW w:w="268" w:type="dxa"/>
            <w:vAlign w:val="bottom"/>
          </w:tcPr>
          <w:p w14:paraId="45438870" w14:textId="77777777" w:rsidR="00813F7A" w:rsidRPr="00D246FB" w:rsidRDefault="00813F7A" w:rsidP="00813F7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AD618FD" w14:textId="5BE3F3EE" w:rsidR="00813F7A" w:rsidRPr="00D246FB" w:rsidRDefault="00813F7A" w:rsidP="00813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939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9" w:type="dxa"/>
            <w:vAlign w:val="bottom"/>
          </w:tcPr>
          <w:p w14:paraId="128975C2" w14:textId="77777777" w:rsidR="00813F7A" w:rsidRPr="00D246FB" w:rsidRDefault="00813F7A" w:rsidP="00813F7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3E7750C5" w14:textId="06C57BDF" w:rsidR="00813F7A" w:rsidRPr="00D246FB" w:rsidRDefault="0001010D" w:rsidP="00813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21</w:t>
            </w:r>
            <w:r w:rsidR="00813F7A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959</w:t>
            </w:r>
          </w:p>
        </w:tc>
      </w:tr>
      <w:tr w:rsidR="00813F7A" w:rsidRPr="00D246FB" w14:paraId="69F1FC23" w14:textId="77777777" w:rsidTr="00D50133">
        <w:tc>
          <w:tcPr>
            <w:tcW w:w="4950" w:type="dxa"/>
            <w:vAlign w:val="bottom"/>
          </w:tcPr>
          <w:p w14:paraId="12F19622" w14:textId="6038F6A1" w:rsidR="00813F7A" w:rsidRPr="00D246FB" w:rsidRDefault="00813F7A" w:rsidP="00813F7A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(เปลี่ยนแปลงร้อยละ </w:t>
            </w:r>
            <w:r w:rsidR="0001010D" w:rsidRPr="0001010D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591948EE" w14:textId="34C6AADE" w:rsidR="00813F7A" w:rsidRPr="00690EF1" w:rsidRDefault="0001010D" w:rsidP="00813F7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32</w:t>
            </w:r>
            <w:r w:rsidR="00813F7A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976</w:t>
            </w:r>
          </w:p>
        </w:tc>
        <w:tc>
          <w:tcPr>
            <w:tcW w:w="268" w:type="dxa"/>
            <w:vAlign w:val="bottom"/>
          </w:tcPr>
          <w:p w14:paraId="3A0FB43E" w14:textId="77777777" w:rsidR="00813F7A" w:rsidRPr="00F91CA7" w:rsidRDefault="00813F7A" w:rsidP="00813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078289F1" w14:textId="6C78DC61" w:rsidR="00813F7A" w:rsidRPr="00D246FB" w:rsidRDefault="00813F7A" w:rsidP="00813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670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bottom"/>
          </w:tcPr>
          <w:p w14:paraId="35F286BE" w14:textId="77777777" w:rsidR="00813F7A" w:rsidRPr="00D246FB" w:rsidRDefault="00813F7A" w:rsidP="00813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427F699" w14:textId="7A7F1E7F" w:rsidR="00813F7A" w:rsidRPr="00D246FB" w:rsidRDefault="0001010D" w:rsidP="00813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22</w:t>
            </w:r>
            <w:r w:rsidR="00813F7A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881</w:t>
            </w:r>
          </w:p>
        </w:tc>
        <w:tc>
          <w:tcPr>
            <w:tcW w:w="259" w:type="dxa"/>
            <w:vAlign w:val="bottom"/>
          </w:tcPr>
          <w:p w14:paraId="7C2C21AC" w14:textId="77777777" w:rsidR="00813F7A" w:rsidRPr="00D246FB" w:rsidRDefault="00813F7A" w:rsidP="00813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4414B85F" w14:textId="141A5655" w:rsidR="00813F7A" w:rsidRPr="00D246FB" w:rsidRDefault="00813F7A" w:rsidP="00813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051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13F7A" w:rsidRPr="00D246FB" w14:paraId="6A316DC3" w14:textId="77777777" w:rsidTr="00D50133">
        <w:tc>
          <w:tcPr>
            <w:tcW w:w="4950" w:type="dxa"/>
            <w:vAlign w:val="bottom"/>
          </w:tcPr>
          <w:p w14:paraId="0362AC93" w14:textId="1CF2F871" w:rsidR="00813F7A" w:rsidRPr="00D246FB" w:rsidRDefault="00813F7A" w:rsidP="00813F7A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(เปลี่ยนแปลงร้อยละ </w:t>
            </w:r>
            <w:r w:rsidR="0001010D" w:rsidRPr="0001010D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7B833F6B" w14:textId="00F585E3" w:rsidR="00813F7A" w:rsidRPr="00690EF1" w:rsidRDefault="00813F7A" w:rsidP="00813F7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140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bottom"/>
          </w:tcPr>
          <w:p w14:paraId="7524D8AA" w14:textId="77777777" w:rsidR="00813F7A" w:rsidRPr="00F91CA7" w:rsidRDefault="00813F7A" w:rsidP="00813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2198E812" w14:textId="449B4F8A" w:rsidR="00813F7A" w:rsidRPr="00D246FB" w:rsidRDefault="0001010D" w:rsidP="00813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6</w:t>
            </w:r>
            <w:r w:rsidR="00813F7A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519</w:t>
            </w:r>
          </w:p>
        </w:tc>
        <w:tc>
          <w:tcPr>
            <w:tcW w:w="268" w:type="dxa"/>
            <w:vAlign w:val="bottom"/>
          </w:tcPr>
          <w:p w14:paraId="020BCD30" w14:textId="77777777" w:rsidR="00813F7A" w:rsidRPr="00D246FB" w:rsidRDefault="00813F7A" w:rsidP="00813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9CB6B54" w14:textId="5C9E539E" w:rsidR="00813F7A" w:rsidRPr="00D246FB" w:rsidRDefault="00813F7A" w:rsidP="00813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535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9" w:type="dxa"/>
            <w:vAlign w:val="bottom"/>
          </w:tcPr>
          <w:p w14:paraId="2BE13489" w14:textId="77777777" w:rsidR="00813F7A" w:rsidRPr="00D246FB" w:rsidRDefault="00813F7A" w:rsidP="00813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79A92D07" w14:textId="3B81745D" w:rsidR="00813F7A" w:rsidRPr="00D246FB" w:rsidRDefault="0001010D" w:rsidP="00813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4</w:t>
            </w:r>
            <w:r w:rsidR="00813F7A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767</w:t>
            </w:r>
          </w:p>
        </w:tc>
      </w:tr>
      <w:tr w:rsidR="00813F7A" w:rsidRPr="00D246FB" w14:paraId="42FFFD9B" w14:textId="77777777" w:rsidTr="00D50133">
        <w:tc>
          <w:tcPr>
            <w:tcW w:w="4950" w:type="dxa"/>
            <w:shd w:val="clear" w:color="auto" w:fill="auto"/>
          </w:tcPr>
          <w:p w14:paraId="054CB460" w14:textId="298828FF" w:rsidR="00813F7A" w:rsidRPr="00D246FB" w:rsidRDefault="00813F7A" w:rsidP="00813F7A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การปรับปรุงอัตรามรณะ (เปลี่ยนแปลงร้อยละ </w:t>
            </w:r>
            <w:r w:rsidR="0001010D" w:rsidRPr="0001010D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AB074E1" w14:textId="5D8CC23C" w:rsidR="00813F7A" w:rsidRPr="00690EF1" w:rsidRDefault="0001010D" w:rsidP="00813F7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</w:t>
            </w:r>
            <w:r w:rsidR="00813F7A" w:rsidRPr="008E2A2F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008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E80C9D0" w14:textId="77777777" w:rsidR="00813F7A" w:rsidRPr="00F91CA7" w:rsidRDefault="00813F7A" w:rsidP="00813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DCADD84" w14:textId="706D789E" w:rsidR="00813F7A" w:rsidRPr="00D246FB" w:rsidRDefault="00813F7A" w:rsidP="00813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E2A2F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1</w:t>
            </w:r>
            <w:r w:rsidRPr="008E2A2F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151</w:t>
            </w:r>
            <w:r w:rsidRPr="008E2A2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AA1108E" w14:textId="77777777" w:rsidR="00813F7A" w:rsidRPr="00D246FB" w:rsidRDefault="00813F7A" w:rsidP="00813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04FE50" w14:textId="4D71C3BD" w:rsidR="00813F7A" w:rsidRPr="00D246FB" w:rsidRDefault="0001010D" w:rsidP="00813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809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A9D1E07" w14:textId="77777777" w:rsidR="00813F7A" w:rsidRPr="00D246FB" w:rsidRDefault="00813F7A" w:rsidP="00813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895B9A7" w14:textId="5F579D81" w:rsidR="00813F7A" w:rsidRPr="00D246FB" w:rsidRDefault="00813F7A" w:rsidP="00813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914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13F7A" w:rsidRPr="00CC02F1" w14:paraId="468B688B" w14:textId="77777777" w:rsidTr="00D50133">
        <w:tc>
          <w:tcPr>
            <w:tcW w:w="4950" w:type="dxa"/>
            <w:vAlign w:val="bottom"/>
          </w:tcPr>
          <w:p w14:paraId="71B0F727" w14:textId="77777777" w:rsidR="00813F7A" w:rsidRPr="00CC02F1" w:rsidRDefault="00813F7A" w:rsidP="00813F7A">
            <w:pPr>
              <w:tabs>
                <w:tab w:val="clear" w:pos="227"/>
              </w:tabs>
              <w:ind w:left="270" w:hanging="18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vAlign w:val="bottom"/>
          </w:tcPr>
          <w:p w14:paraId="2D0676D3" w14:textId="77777777" w:rsidR="00813F7A" w:rsidRPr="00CC02F1" w:rsidRDefault="00813F7A" w:rsidP="00813F7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4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" w:type="dxa"/>
            <w:vAlign w:val="bottom"/>
          </w:tcPr>
          <w:p w14:paraId="6C09469B" w14:textId="77777777" w:rsidR="00813F7A" w:rsidRPr="00CC02F1" w:rsidRDefault="00813F7A" w:rsidP="00813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2" w:type="dxa"/>
            <w:vAlign w:val="bottom"/>
          </w:tcPr>
          <w:p w14:paraId="3AE68CDD" w14:textId="77777777" w:rsidR="00813F7A" w:rsidRPr="00CC02F1" w:rsidRDefault="00813F7A" w:rsidP="00813F7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4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" w:type="dxa"/>
            <w:vAlign w:val="bottom"/>
          </w:tcPr>
          <w:p w14:paraId="39B6CB22" w14:textId="77777777" w:rsidR="00813F7A" w:rsidRPr="00CC02F1" w:rsidRDefault="00813F7A" w:rsidP="00813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14:paraId="349BB0D1" w14:textId="77777777" w:rsidR="00813F7A" w:rsidRPr="00CC02F1" w:rsidRDefault="00813F7A" w:rsidP="00813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9" w:type="dxa"/>
            <w:vAlign w:val="bottom"/>
          </w:tcPr>
          <w:p w14:paraId="53DB171E" w14:textId="77777777" w:rsidR="00813F7A" w:rsidRPr="00CC02F1" w:rsidRDefault="00813F7A" w:rsidP="00813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1" w:type="dxa"/>
            <w:vAlign w:val="bottom"/>
          </w:tcPr>
          <w:p w14:paraId="1712C7E5" w14:textId="77777777" w:rsidR="00813F7A" w:rsidRPr="00CC02F1" w:rsidRDefault="00813F7A" w:rsidP="00813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13F7A" w:rsidRPr="00D246FB" w14:paraId="07B0DF6A" w14:textId="77777777" w:rsidTr="00D50133">
        <w:tc>
          <w:tcPr>
            <w:tcW w:w="4950" w:type="dxa"/>
            <w:vAlign w:val="bottom"/>
          </w:tcPr>
          <w:p w14:paraId="6D3679DB" w14:textId="3C6D3CB7" w:rsidR="00813F7A" w:rsidRPr="00D246FB" w:rsidRDefault="00813F7A" w:rsidP="00813F7A">
            <w:pPr>
              <w:tabs>
                <w:tab w:val="clear" w:pos="2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01010D" w:rsidRPr="0001010D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00" w:type="dxa"/>
            <w:vAlign w:val="bottom"/>
          </w:tcPr>
          <w:p w14:paraId="5DEDACD6" w14:textId="77777777" w:rsidR="00813F7A" w:rsidRPr="00690EF1" w:rsidRDefault="00813F7A" w:rsidP="00813F7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020C6556" w14:textId="77777777" w:rsidR="00813F7A" w:rsidRPr="00D246FB" w:rsidRDefault="00813F7A" w:rsidP="00813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309854AF" w14:textId="77777777" w:rsidR="00813F7A" w:rsidRPr="00690EF1" w:rsidRDefault="00813F7A" w:rsidP="00813F7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5EF57925" w14:textId="77777777" w:rsidR="00813F7A" w:rsidRPr="00D246FB" w:rsidRDefault="00813F7A" w:rsidP="00813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A355A6F" w14:textId="77777777" w:rsidR="00813F7A" w:rsidRPr="00D246FB" w:rsidRDefault="00813F7A" w:rsidP="00813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14:paraId="3BDB0D92" w14:textId="77777777" w:rsidR="00813F7A" w:rsidRPr="00D246FB" w:rsidRDefault="00813F7A" w:rsidP="00813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5DA46B2F" w14:textId="77777777" w:rsidR="00813F7A" w:rsidRPr="00D246FB" w:rsidRDefault="00813F7A" w:rsidP="00813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813F7A" w:rsidRPr="00D246FB" w14:paraId="40691069" w14:textId="77777777" w:rsidTr="00D50133">
        <w:tc>
          <w:tcPr>
            <w:tcW w:w="4950" w:type="dxa"/>
            <w:vAlign w:val="bottom"/>
          </w:tcPr>
          <w:p w14:paraId="2777AA38" w14:textId="4D0D12BD" w:rsidR="00813F7A" w:rsidRPr="00D246FB" w:rsidRDefault="00813F7A" w:rsidP="00813F7A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(เปลี่ยนแปลงร้อยละ </w:t>
            </w:r>
            <w:r w:rsidR="0001010D" w:rsidRPr="0001010D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34C9EF7A" w14:textId="6BDB34FD" w:rsidR="00813F7A" w:rsidRPr="00D246FB" w:rsidRDefault="00813F7A" w:rsidP="00813F7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913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bottom"/>
          </w:tcPr>
          <w:p w14:paraId="41F4D996" w14:textId="77777777" w:rsidR="00813F7A" w:rsidRPr="00D246FB" w:rsidRDefault="00813F7A" w:rsidP="00813F7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694C2728" w14:textId="7A5B97D6" w:rsidR="00813F7A" w:rsidRPr="00D246FB" w:rsidRDefault="0001010D" w:rsidP="00813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26</w:t>
            </w:r>
            <w:r w:rsidR="00813F7A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838</w:t>
            </w:r>
          </w:p>
        </w:tc>
        <w:tc>
          <w:tcPr>
            <w:tcW w:w="268" w:type="dxa"/>
            <w:vAlign w:val="bottom"/>
          </w:tcPr>
          <w:p w14:paraId="2987174E" w14:textId="77777777" w:rsidR="00813F7A" w:rsidRPr="00D246FB" w:rsidRDefault="00813F7A" w:rsidP="00813F7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E95C2C9" w14:textId="5AB24CF4" w:rsidR="00813F7A" w:rsidRPr="00D246FB" w:rsidRDefault="00813F7A" w:rsidP="00813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459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9" w:type="dxa"/>
            <w:vAlign w:val="bottom"/>
          </w:tcPr>
          <w:p w14:paraId="125E5C62" w14:textId="77777777" w:rsidR="00813F7A" w:rsidRPr="00D246FB" w:rsidRDefault="00813F7A" w:rsidP="00813F7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490ADA64" w14:textId="4EB6B685" w:rsidR="00813F7A" w:rsidRPr="00D246FB" w:rsidRDefault="0001010D" w:rsidP="00813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21</w:t>
            </w:r>
            <w:r w:rsidR="00813F7A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446</w:t>
            </w:r>
          </w:p>
        </w:tc>
      </w:tr>
      <w:tr w:rsidR="00813F7A" w:rsidRPr="00D246FB" w14:paraId="73CBB5F7" w14:textId="77777777" w:rsidTr="00D50133">
        <w:tc>
          <w:tcPr>
            <w:tcW w:w="4950" w:type="dxa"/>
            <w:vAlign w:val="bottom"/>
          </w:tcPr>
          <w:p w14:paraId="19A75D12" w14:textId="58AEBFC2" w:rsidR="00813F7A" w:rsidRPr="00D246FB" w:rsidRDefault="00813F7A" w:rsidP="00813F7A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(เปลี่ยนแปลงร้อยละ </w:t>
            </w:r>
            <w:r w:rsidR="0001010D" w:rsidRPr="0001010D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44AA359C" w14:textId="4F02C3C3" w:rsidR="00813F7A" w:rsidRPr="00D246FB" w:rsidRDefault="0001010D" w:rsidP="00813F7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25</w:t>
            </w:r>
            <w:r w:rsidR="00813F7A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624</w:t>
            </w:r>
          </w:p>
        </w:tc>
        <w:tc>
          <w:tcPr>
            <w:tcW w:w="268" w:type="dxa"/>
            <w:vAlign w:val="bottom"/>
          </w:tcPr>
          <w:p w14:paraId="50D772BE" w14:textId="77777777" w:rsidR="00813F7A" w:rsidRPr="00D246FB" w:rsidRDefault="00813F7A" w:rsidP="00813F7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7459D164" w14:textId="55192C25" w:rsidR="00813F7A" w:rsidRPr="00D246FB" w:rsidRDefault="00813F7A" w:rsidP="00813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333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bottom"/>
          </w:tcPr>
          <w:p w14:paraId="34C2D886" w14:textId="77777777" w:rsidR="00813F7A" w:rsidRPr="00D246FB" w:rsidRDefault="00813F7A" w:rsidP="00813F7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1F95570" w14:textId="0D900438" w:rsidR="00813F7A" w:rsidRPr="00D246FB" w:rsidRDefault="0001010D" w:rsidP="00813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20</w:t>
            </w:r>
            <w:r w:rsidR="00813F7A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259" w:type="dxa"/>
            <w:vAlign w:val="bottom"/>
          </w:tcPr>
          <w:p w14:paraId="454F6B79" w14:textId="77777777" w:rsidR="00813F7A" w:rsidRPr="00D246FB" w:rsidRDefault="00813F7A" w:rsidP="00813F7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12DAED3B" w14:textId="61EAA02F" w:rsidR="00813F7A" w:rsidRPr="00D246FB" w:rsidRDefault="00813F7A" w:rsidP="00813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936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13F7A" w:rsidRPr="00D246FB" w14:paraId="099DE0F2" w14:textId="77777777" w:rsidTr="00D50133">
        <w:tc>
          <w:tcPr>
            <w:tcW w:w="4950" w:type="dxa"/>
            <w:vAlign w:val="bottom"/>
          </w:tcPr>
          <w:p w14:paraId="6910B426" w14:textId="0943BD95" w:rsidR="00813F7A" w:rsidRPr="00D246FB" w:rsidRDefault="00813F7A" w:rsidP="00813F7A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="0068401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(เปลี่ยนแปลงร้อยละ </w:t>
            </w:r>
            <w:r w:rsidR="0001010D" w:rsidRPr="0001010D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40DBF38A" w14:textId="4EFA80A9" w:rsidR="00813F7A" w:rsidRPr="00D246FB" w:rsidRDefault="00813F7A" w:rsidP="00813F7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414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bottom"/>
          </w:tcPr>
          <w:p w14:paraId="511AD7E3" w14:textId="77777777" w:rsidR="00813F7A" w:rsidRPr="00D246FB" w:rsidRDefault="00813F7A" w:rsidP="00813F7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0DD908BE" w14:textId="370310DE" w:rsidR="00813F7A" w:rsidRPr="00D246FB" w:rsidRDefault="0001010D" w:rsidP="00813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5</w:t>
            </w:r>
            <w:r w:rsidR="00813F7A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754</w:t>
            </w:r>
          </w:p>
        </w:tc>
        <w:tc>
          <w:tcPr>
            <w:tcW w:w="268" w:type="dxa"/>
            <w:vAlign w:val="bottom"/>
          </w:tcPr>
          <w:p w14:paraId="5A311C5E" w14:textId="77777777" w:rsidR="00813F7A" w:rsidRPr="00D246FB" w:rsidRDefault="00813F7A" w:rsidP="00813F7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291A1698" w14:textId="62454C63" w:rsidR="00813F7A" w:rsidRPr="00D246FB" w:rsidRDefault="00813F7A" w:rsidP="00813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968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9" w:type="dxa"/>
            <w:vAlign w:val="bottom"/>
          </w:tcPr>
          <w:p w14:paraId="68E193E4" w14:textId="77777777" w:rsidR="00813F7A" w:rsidRPr="00D246FB" w:rsidRDefault="00813F7A" w:rsidP="00813F7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30F38764" w14:textId="023E3ADE" w:rsidR="00813F7A" w:rsidRPr="00D246FB" w:rsidRDefault="0001010D" w:rsidP="00813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4</w:t>
            </w:r>
            <w:r w:rsidR="00813F7A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161</w:t>
            </w:r>
          </w:p>
        </w:tc>
      </w:tr>
      <w:tr w:rsidR="00813F7A" w:rsidRPr="00D246FB" w14:paraId="21738386" w14:textId="77777777" w:rsidTr="00D50133">
        <w:tc>
          <w:tcPr>
            <w:tcW w:w="4950" w:type="dxa"/>
          </w:tcPr>
          <w:p w14:paraId="08CB60AF" w14:textId="6266C55F" w:rsidR="00813F7A" w:rsidRPr="00D246FB" w:rsidRDefault="00813F7A" w:rsidP="00813F7A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การปรับปรุงอัตรามรณะ (เปลี่ยนแปลงร้อยละ </w:t>
            </w:r>
            <w:r w:rsidR="0001010D" w:rsidRPr="0001010D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7D48D8F6" w14:textId="408D1951" w:rsidR="00813F7A" w:rsidRPr="00D246FB" w:rsidRDefault="0001010D" w:rsidP="00813F7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939</w:t>
            </w:r>
          </w:p>
        </w:tc>
        <w:tc>
          <w:tcPr>
            <w:tcW w:w="268" w:type="dxa"/>
            <w:vAlign w:val="bottom"/>
          </w:tcPr>
          <w:p w14:paraId="6EB848D4" w14:textId="77777777" w:rsidR="00813F7A" w:rsidRPr="00D246FB" w:rsidRDefault="00813F7A" w:rsidP="00813F7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2ECEE9C6" w14:textId="78B3988B" w:rsidR="00813F7A" w:rsidRPr="00D246FB" w:rsidRDefault="00813F7A" w:rsidP="00813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069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bottom"/>
          </w:tcPr>
          <w:p w14:paraId="52EB150A" w14:textId="77777777" w:rsidR="00813F7A" w:rsidRPr="00D246FB" w:rsidRDefault="00813F7A" w:rsidP="00813F7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F92FEBF" w14:textId="37B44146" w:rsidR="00813F7A" w:rsidRPr="00D246FB" w:rsidRDefault="0001010D" w:rsidP="00813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725</w:t>
            </w:r>
          </w:p>
        </w:tc>
        <w:tc>
          <w:tcPr>
            <w:tcW w:w="259" w:type="dxa"/>
            <w:vAlign w:val="bottom"/>
          </w:tcPr>
          <w:p w14:paraId="65439E41" w14:textId="77777777" w:rsidR="00813F7A" w:rsidRPr="00D246FB" w:rsidRDefault="00813F7A" w:rsidP="00813F7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6E1B1EA5" w14:textId="534FC4CF" w:rsidR="00813F7A" w:rsidRPr="00D246FB" w:rsidRDefault="00813F7A" w:rsidP="00813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817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1E647890" w14:textId="5F7A97FC" w:rsidR="00616E03" w:rsidRPr="00CC02F1" w:rsidRDefault="00616E03" w:rsidP="00690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0"/>
          <w:szCs w:val="20"/>
        </w:rPr>
      </w:pPr>
    </w:p>
    <w:p w14:paraId="7D259574" w14:textId="25B6A755" w:rsidR="005B174D" w:rsidRDefault="005B174D" w:rsidP="00690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6DB6C95" w14:textId="47CD8889" w:rsidR="005B174D" w:rsidRDefault="005B174D" w:rsidP="00062628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ทุนเรือนหุ้น</w:t>
      </w:r>
    </w:p>
    <w:p w14:paraId="32FBD765" w14:textId="02831F8D" w:rsidR="005B174D" w:rsidRDefault="005B174D" w:rsidP="005B1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sz w:val="30"/>
          <w:szCs w:val="30"/>
          <w:lang w:val="th-TH"/>
        </w:rPr>
      </w:pPr>
    </w:p>
    <w:tbl>
      <w:tblPr>
        <w:tblW w:w="8981" w:type="dxa"/>
        <w:tblInd w:w="450" w:type="dxa"/>
        <w:tblLook w:val="01E0" w:firstRow="1" w:lastRow="1" w:firstColumn="1" w:lastColumn="1" w:noHBand="0" w:noVBand="0"/>
      </w:tblPr>
      <w:tblGrid>
        <w:gridCol w:w="3091"/>
        <w:gridCol w:w="836"/>
        <w:gridCol w:w="1020"/>
        <w:gridCol w:w="259"/>
        <w:gridCol w:w="1112"/>
        <w:gridCol w:w="259"/>
        <w:gridCol w:w="1020"/>
        <w:gridCol w:w="259"/>
        <w:gridCol w:w="1125"/>
      </w:tblGrid>
      <w:tr w:rsidR="005B174D" w:rsidRPr="00150F0F" w14:paraId="6E33E700" w14:textId="77777777" w:rsidTr="00D2023C">
        <w:trPr>
          <w:tblHeader/>
        </w:trPr>
        <w:tc>
          <w:tcPr>
            <w:tcW w:w="3314" w:type="dxa"/>
          </w:tcPr>
          <w:p w14:paraId="7F915CDA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</w:rPr>
            </w:pPr>
          </w:p>
        </w:tc>
        <w:tc>
          <w:tcPr>
            <w:tcW w:w="861" w:type="dxa"/>
          </w:tcPr>
          <w:p w14:paraId="06A41D9F" w14:textId="77777777" w:rsidR="005B174D" w:rsidRPr="00150F0F" w:rsidRDefault="005B174D" w:rsidP="00D202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50F0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134" w:type="dxa"/>
            <w:gridSpan w:val="3"/>
            <w:shd w:val="clear" w:color="auto" w:fill="auto"/>
          </w:tcPr>
          <w:p w14:paraId="61110B24" w14:textId="2C6C821A" w:rsidR="005B174D" w:rsidRPr="00150F0F" w:rsidRDefault="0001010D" w:rsidP="00D2023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3" w:type="dxa"/>
            <w:shd w:val="clear" w:color="auto" w:fill="auto"/>
          </w:tcPr>
          <w:p w14:paraId="65E54EA0" w14:textId="77777777" w:rsidR="005B174D" w:rsidRPr="00150F0F" w:rsidRDefault="005B174D" w:rsidP="00D2023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14:paraId="29063534" w14:textId="62ED8E27" w:rsidR="005B174D" w:rsidRPr="00150F0F" w:rsidRDefault="0001010D" w:rsidP="00D2023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5B174D" w:rsidRPr="00150F0F" w14:paraId="1D1CE462" w14:textId="77777777" w:rsidTr="00D2023C">
        <w:trPr>
          <w:tblHeader/>
        </w:trPr>
        <w:tc>
          <w:tcPr>
            <w:tcW w:w="3314" w:type="dxa"/>
          </w:tcPr>
          <w:p w14:paraId="5831E668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1" w:type="dxa"/>
          </w:tcPr>
          <w:p w14:paraId="0D6103EB" w14:textId="77777777" w:rsidR="005B174D" w:rsidRPr="00150F0F" w:rsidRDefault="005B174D" w:rsidP="00D202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50F0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990" w:type="dxa"/>
            <w:shd w:val="clear" w:color="auto" w:fill="auto"/>
          </w:tcPr>
          <w:p w14:paraId="5DE00392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50F0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3" w:type="dxa"/>
          </w:tcPr>
          <w:p w14:paraId="75F5D087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</w:tcPr>
          <w:p w14:paraId="724DB8BC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50F0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3" w:type="dxa"/>
          </w:tcPr>
          <w:p w14:paraId="2AB50181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7D07796B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50F0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3" w:type="dxa"/>
          </w:tcPr>
          <w:p w14:paraId="22C9E99F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37143408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50F0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5B174D" w:rsidRPr="00150F0F" w14:paraId="2386E3C0" w14:textId="77777777" w:rsidTr="00D2023C">
        <w:trPr>
          <w:tblHeader/>
        </w:trPr>
        <w:tc>
          <w:tcPr>
            <w:tcW w:w="3314" w:type="dxa"/>
          </w:tcPr>
          <w:p w14:paraId="78725665" w14:textId="77777777" w:rsidR="005B174D" w:rsidRPr="00150F0F" w:rsidRDefault="005B174D" w:rsidP="00D202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61" w:type="dxa"/>
          </w:tcPr>
          <w:p w14:paraId="556955E1" w14:textId="77777777" w:rsidR="005B174D" w:rsidRPr="00150F0F" w:rsidRDefault="005B174D" w:rsidP="00D202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50F0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806" w:type="dxa"/>
            <w:gridSpan w:val="7"/>
          </w:tcPr>
          <w:p w14:paraId="451075E0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50F0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150F0F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150F0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150F0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150F0F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150F0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B174D" w:rsidRPr="00150F0F" w14:paraId="4044D8DB" w14:textId="77777777" w:rsidTr="00D2023C">
        <w:tc>
          <w:tcPr>
            <w:tcW w:w="3314" w:type="dxa"/>
          </w:tcPr>
          <w:p w14:paraId="08DBFA45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F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61" w:type="dxa"/>
          </w:tcPr>
          <w:p w14:paraId="7A1CE169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0069C3" w14:textId="77777777" w:rsidR="005B174D" w:rsidRPr="00150F0F" w:rsidRDefault="005B174D" w:rsidP="00D2023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47E637FA" w14:textId="77777777" w:rsidR="005B174D" w:rsidRPr="00150F0F" w:rsidRDefault="005B174D" w:rsidP="00D2023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1" w:type="dxa"/>
            <w:vAlign w:val="bottom"/>
          </w:tcPr>
          <w:p w14:paraId="65FE5F5D" w14:textId="77777777" w:rsidR="005B174D" w:rsidRPr="00150F0F" w:rsidRDefault="005B174D" w:rsidP="00D2023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6A9D620D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32C782D0" w14:textId="77777777" w:rsidR="005B174D" w:rsidRPr="00150F0F" w:rsidRDefault="005B174D" w:rsidP="00D202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2AF2233B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263E54B8" w14:textId="77777777" w:rsidR="005B174D" w:rsidRPr="00150F0F" w:rsidRDefault="005B174D" w:rsidP="00D202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174D" w:rsidRPr="00150F0F" w14:paraId="478989CF" w14:textId="77777777" w:rsidTr="00D2023C">
        <w:tc>
          <w:tcPr>
            <w:tcW w:w="3314" w:type="dxa"/>
          </w:tcPr>
          <w:p w14:paraId="2C402460" w14:textId="0003F23C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F0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1</w:t>
            </w:r>
            <w:r w:rsidRPr="00150F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50F0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61" w:type="dxa"/>
          </w:tcPr>
          <w:p w14:paraId="33C0300C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F000689" w14:textId="77777777" w:rsidR="005B174D" w:rsidRPr="00150F0F" w:rsidRDefault="005B174D" w:rsidP="00D2023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6F07AF3A" w14:textId="77777777" w:rsidR="005B174D" w:rsidRPr="00150F0F" w:rsidRDefault="005B174D" w:rsidP="00D2023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1" w:type="dxa"/>
            <w:vAlign w:val="bottom"/>
          </w:tcPr>
          <w:p w14:paraId="14DA2ED9" w14:textId="77777777" w:rsidR="005B174D" w:rsidRPr="00150F0F" w:rsidRDefault="005B174D" w:rsidP="00D2023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1143E82B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752E68F9" w14:textId="77777777" w:rsidR="005B174D" w:rsidRPr="00150F0F" w:rsidRDefault="005B174D" w:rsidP="00D202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107E10DF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4F59EA97" w14:textId="77777777" w:rsidR="005B174D" w:rsidRPr="00150F0F" w:rsidRDefault="005B174D" w:rsidP="00D202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174D" w:rsidRPr="00150F0F" w14:paraId="6310AD56" w14:textId="77777777" w:rsidTr="00D2023C">
        <w:tc>
          <w:tcPr>
            <w:tcW w:w="3314" w:type="dxa"/>
          </w:tcPr>
          <w:p w14:paraId="027893B5" w14:textId="3C884E19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50F0F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150F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50F0F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61" w:type="dxa"/>
          </w:tcPr>
          <w:p w14:paraId="66C7417F" w14:textId="3D949E43" w:rsidR="005B174D" w:rsidRPr="00150F0F" w:rsidRDefault="0001010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990" w:type="dxa"/>
            <w:vAlign w:val="bottom"/>
          </w:tcPr>
          <w:p w14:paraId="05288E91" w14:textId="6C6D796D" w:rsidR="005B174D" w:rsidRPr="00150F0F" w:rsidRDefault="0001010D" w:rsidP="00D2023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B174D"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</w:t>
            </w:r>
            <w:r w:rsidR="005B174D"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7FF20A97" w14:textId="77777777" w:rsidR="005B174D" w:rsidRPr="00150F0F" w:rsidRDefault="005B174D" w:rsidP="00D2023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1" w:type="dxa"/>
            <w:vAlign w:val="bottom"/>
          </w:tcPr>
          <w:p w14:paraId="038D52B9" w14:textId="033C74C3" w:rsidR="005B174D" w:rsidRPr="00150F0F" w:rsidRDefault="0001010D" w:rsidP="00D2023C">
            <w:pPr>
              <w:pStyle w:val="30"/>
              <w:tabs>
                <w:tab w:val="clear" w:pos="360"/>
                <w:tab w:val="clear" w:pos="720"/>
                <w:tab w:val="left" w:pos="73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5B174D"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  <w:r w:rsidR="005B174D"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5FAB2D17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44EDB9CD" w14:textId="479BB3C2" w:rsidR="005B174D" w:rsidRPr="00150F0F" w:rsidRDefault="0001010D" w:rsidP="00D202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B174D"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</w:t>
            </w:r>
            <w:r w:rsidR="005B174D"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6EFDBD45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1752EB11" w14:textId="47B2903E" w:rsidR="005B174D" w:rsidRPr="00150F0F" w:rsidRDefault="0001010D" w:rsidP="00D202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5B174D"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  <w:r w:rsidR="005B174D"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5B174D" w:rsidRPr="00150F0F" w14:paraId="5FD157BD" w14:textId="77777777" w:rsidTr="00D2023C">
        <w:tc>
          <w:tcPr>
            <w:tcW w:w="3314" w:type="dxa"/>
          </w:tcPr>
          <w:p w14:paraId="11D6A4FF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50F0F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61" w:type="dxa"/>
          </w:tcPr>
          <w:p w14:paraId="72847B90" w14:textId="49297AAB" w:rsidR="005B174D" w:rsidRPr="00150F0F" w:rsidRDefault="0001010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F85349A" w14:textId="192B6012" w:rsidR="005B174D" w:rsidRPr="00150F0F" w:rsidRDefault="0001010D" w:rsidP="00D2023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769</w:t>
            </w:r>
            <w:r w:rsidR="005B174D" w:rsidRPr="00150F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</w:p>
        </w:tc>
        <w:tc>
          <w:tcPr>
            <w:tcW w:w="263" w:type="dxa"/>
          </w:tcPr>
          <w:p w14:paraId="143FEA5D" w14:textId="77777777" w:rsidR="005B174D" w:rsidRPr="00150F0F" w:rsidRDefault="005B174D" w:rsidP="00D2023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730EB345" w14:textId="427FC82A" w:rsidR="005B174D" w:rsidRPr="00150F0F" w:rsidRDefault="0001010D" w:rsidP="00D2023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5B174D" w:rsidRPr="00150F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692</w:t>
            </w:r>
            <w:r w:rsidR="005B174D" w:rsidRPr="00150F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</w:t>
            </w:r>
          </w:p>
        </w:tc>
        <w:tc>
          <w:tcPr>
            <w:tcW w:w="263" w:type="dxa"/>
          </w:tcPr>
          <w:p w14:paraId="160054D5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25C31F1C" w14:textId="77777777" w:rsidR="005B174D" w:rsidRPr="00150F0F" w:rsidRDefault="005B174D" w:rsidP="00D2023C">
            <w:pPr>
              <w:pStyle w:val="acctfourfigures"/>
              <w:tabs>
                <w:tab w:val="clear" w:pos="765"/>
              </w:tabs>
              <w:spacing w:line="240" w:lineRule="atLeast"/>
              <w:ind w:right="-1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0F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98D43B2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4B6AEB4A" w14:textId="77777777" w:rsidR="005B174D" w:rsidRPr="00150F0F" w:rsidRDefault="005B174D" w:rsidP="00D2023C">
            <w:pPr>
              <w:pStyle w:val="acctfourfigures"/>
              <w:tabs>
                <w:tab w:val="clear" w:pos="765"/>
              </w:tabs>
              <w:spacing w:line="240" w:lineRule="atLeast"/>
              <w:ind w:right="-2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0F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174D" w:rsidRPr="00150F0F" w14:paraId="54C8806F" w14:textId="77777777" w:rsidTr="00D2023C">
        <w:tc>
          <w:tcPr>
            <w:tcW w:w="3314" w:type="dxa"/>
          </w:tcPr>
          <w:p w14:paraId="7D1FD00A" w14:textId="50B9B9C5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50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1" w:type="dxa"/>
          </w:tcPr>
          <w:p w14:paraId="487CFC6E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DECD7E8" w14:textId="77777777" w:rsidR="005B174D" w:rsidRPr="00150F0F" w:rsidRDefault="005B174D" w:rsidP="00D2023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0223D838" w14:textId="77777777" w:rsidR="005B174D" w:rsidRPr="00150F0F" w:rsidRDefault="005B174D" w:rsidP="00D2023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342A966A" w14:textId="77777777" w:rsidR="005B174D" w:rsidRPr="00150F0F" w:rsidRDefault="005B174D" w:rsidP="00D2023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60D93195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07500024" w14:textId="77777777" w:rsidR="005B174D" w:rsidRPr="00150F0F" w:rsidRDefault="005B174D" w:rsidP="00D202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232224D8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6FEC3C0C" w14:textId="77777777" w:rsidR="005B174D" w:rsidRPr="00150F0F" w:rsidRDefault="005B174D" w:rsidP="00D202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174D" w:rsidRPr="00150F0F" w14:paraId="29FB6976" w14:textId="77777777" w:rsidTr="00D2023C">
        <w:tc>
          <w:tcPr>
            <w:tcW w:w="3314" w:type="dxa"/>
          </w:tcPr>
          <w:p w14:paraId="2AF407B4" w14:textId="5428EB53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50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  <w:r w:rsidRPr="00150F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50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61" w:type="dxa"/>
          </w:tcPr>
          <w:p w14:paraId="6ED85503" w14:textId="0BB31E73" w:rsidR="005B174D" w:rsidRPr="00150F0F" w:rsidRDefault="0001010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C423F02" w14:textId="154D2FFC" w:rsidR="005B174D" w:rsidRPr="00150F0F" w:rsidRDefault="0001010D" w:rsidP="00D2023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5B174D" w:rsidRPr="00150F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219</w:t>
            </w:r>
            <w:r w:rsidR="005B174D" w:rsidRPr="00150F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231</w:t>
            </w:r>
          </w:p>
        </w:tc>
        <w:tc>
          <w:tcPr>
            <w:tcW w:w="263" w:type="dxa"/>
          </w:tcPr>
          <w:p w14:paraId="147837B9" w14:textId="77777777" w:rsidR="005B174D" w:rsidRPr="00150F0F" w:rsidRDefault="005B174D" w:rsidP="00D2023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  <w:vAlign w:val="bottom"/>
          </w:tcPr>
          <w:p w14:paraId="62FE81C2" w14:textId="363BA4A6" w:rsidR="005B174D" w:rsidRPr="00150F0F" w:rsidRDefault="0001010D" w:rsidP="00D2023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  <w:r w:rsidR="005B174D" w:rsidRPr="00150F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192</w:t>
            </w:r>
            <w:r w:rsidR="005B174D" w:rsidRPr="00150F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308</w:t>
            </w:r>
          </w:p>
        </w:tc>
        <w:tc>
          <w:tcPr>
            <w:tcW w:w="263" w:type="dxa"/>
          </w:tcPr>
          <w:p w14:paraId="58C4C93D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10691A3B" w14:textId="208CF034" w:rsidR="005B174D" w:rsidRPr="00150F0F" w:rsidRDefault="0001010D" w:rsidP="00D202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B174D" w:rsidRPr="00150F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450</w:t>
            </w:r>
            <w:r w:rsidR="005B174D" w:rsidRPr="00150F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2B200095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double" w:sz="4" w:space="0" w:color="auto"/>
            </w:tcBorders>
            <w:vAlign w:val="bottom"/>
          </w:tcPr>
          <w:p w14:paraId="05C321FC" w14:textId="64F0C8C5" w:rsidR="005B174D" w:rsidRPr="00150F0F" w:rsidRDefault="0001010D" w:rsidP="00D202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5B174D" w:rsidRPr="00150F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  <w:r w:rsidR="005B174D" w:rsidRPr="00150F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5B174D" w:rsidRPr="00150F0F" w14:paraId="60D064CC" w14:textId="77777777" w:rsidTr="00D2023C">
        <w:tc>
          <w:tcPr>
            <w:tcW w:w="3314" w:type="dxa"/>
          </w:tcPr>
          <w:p w14:paraId="2D098E17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1" w:type="dxa"/>
          </w:tcPr>
          <w:p w14:paraId="629CC100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2A50321" w14:textId="77777777" w:rsidR="005B174D" w:rsidRPr="00150F0F" w:rsidRDefault="005B174D" w:rsidP="00D2023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7F75D290" w14:textId="77777777" w:rsidR="005B174D" w:rsidRPr="00150F0F" w:rsidRDefault="005B174D" w:rsidP="00D2023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vAlign w:val="bottom"/>
          </w:tcPr>
          <w:p w14:paraId="661BECC0" w14:textId="77777777" w:rsidR="005B174D" w:rsidRPr="00150F0F" w:rsidRDefault="005B174D" w:rsidP="00D2023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58566720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vAlign w:val="bottom"/>
          </w:tcPr>
          <w:p w14:paraId="05BF2D9D" w14:textId="77777777" w:rsidR="005B174D" w:rsidRPr="00150F0F" w:rsidRDefault="005B174D" w:rsidP="00D202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1245A499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vAlign w:val="bottom"/>
          </w:tcPr>
          <w:p w14:paraId="14C83CC7" w14:textId="77777777" w:rsidR="005B174D" w:rsidRPr="00150F0F" w:rsidRDefault="005B174D" w:rsidP="00D202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174D" w:rsidRPr="00150F0F" w14:paraId="712CD6D9" w14:textId="77777777" w:rsidTr="00D2023C">
        <w:tc>
          <w:tcPr>
            <w:tcW w:w="3314" w:type="dxa"/>
          </w:tcPr>
          <w:p w14:paraId="35B7E364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50F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61" w:type="dxa"/>
          </w:tcPr>
          <w:p w14:paraId="6A9B41C7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1374FF3" w14:textId="77777777" w:rsidR="005B174D" w:rsidRPr="00150F0F" w:rsidRDefault="005B174D" w:rsidP="00D2023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22030342" w14:textId="77777777" w:rsidR="005B174D" w:rsidRPr="00150F0F" w:rsidRDefault="005B174D" w:rsidP="00D2023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1" w:type="dxa"/>
            <w:vAlign w:val="bottom"/>
          </w:tcPr>
          <w:p w14:paraId="68A0B69E" w14:textId="77777777" w:rsidR="005B174D" w:rsidRPr="00150F0F" w:rsidRDefault="005B174D" w:rsidP="00D2023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788ABBB6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7D504008" w14:textId="77777777" w:rsidR="005B174D" w:rsidRPr="00150F0F" w:rsidRDefault="005B174D" w:rsidP="00D202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0AB56A1F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6CB4DA6F" w14:textId="77777777" w:rsidR="005B174D" w:rsidRPr="00150F0F" w:rsidRDefault="005B174D" w:rsidP="00D202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174D" w:rsidRPr="00150F0F" w14:paraId="2636E126" w14:textId="77777777" w:rsidTr="00D2023C">
        <w:tc>
          <w:tcPr>
            <w:tcW w:w="3314" w:type="dxa"/>
          </w:tcPr>
          <w:p w14:paraId="603B2CDB" w14:textId="1841F750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F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50F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50F0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61" w:type="dxa"/>
          </w:tcPr>
          <w:p w14:paraId="5934A84C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429442C" w14:textId="77777777" w:rsidR="005B174D" w:rsidRPr="00150F0F" w:rsidRDefault="005B174D" w:rsidP="00D2023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4E2940A6" w14:textId="77777777" w:rsidR="005B174D" w:rsidRPr="00150F0F" w:rsidRDefault="005B174D" w:rsidP="00D2023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1" w:type="dxa"/>
            <w:vAlign w:val="bottom"/>
          </w:tcPr>
          <w:p w14:paraId="1FA1F307" w14:textId="77777777" w:rsidR="005B174D" w:rsidRPr="00150F0F" w:rsidRDefault="005B174D" w:rsidP="00D2023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22F51B67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3028F950" w14:textId="77777777" w:rsidR="005B174D" w:rsidRPr="00150F0F" w:rsidRDefault="005B174D" w:rsidP="00D202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2EF14310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78A67DD9" w14:textId="77777777" w:rsidR="005B174D" w:rsidRPr="00150F0F" w:rsidRDefault="005B174D" w:rsidP="00D202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174D" w:rsidRPr="00150F0F" w14:paraId="2D1AC0B6" w14:textId="77777777" w:rsidTr="00D2023C">
        <w:tc>
          <w:tcPr>
            <w:tcW w:w="3314" w:type="dxa"/>
          </w:tcPr>
          <w:p w14:paraId="22683743" w14:textId="40D8AB9D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F0F">
              <w:rPr>
                <w:rFonts w:asciiTheme="majorBidi" w:hAnsiTheme="majorBidi" w:cstheme="majorBidi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61" w:type="dxa"/>
          </w:tcPr>
          <w:p w14:paraId="131CD19F" w14:textId="02A017D1" w:rsidR="005B174D" w:rsidRPr="00150F0F" w:rsidRDefault="0001010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990" w:type="dxa"/>
            <w:vAlign w:val="bottom"/>
          </w:tcPr>
          <w:p w14:paraId="53A270CA" w14:textId="4C0778AB" w:rsidR="005B174D" w:rsidRPr="00150F0F" w:rsidRDefault="0001010D" w:rsidP="00D2023C">
            <w:pPr>
              <w:pStyle w:val="30"/>
              <w:tabs>
                <w:tab w:val="clear" w:pos="360"/>
                <w:tab w:val="clear" w:pos="720"/>
                <w:tab w:val="left" w:pos="300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1010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</w:t>
            </w:r>
            <w:r w:rsidR="005B174D" w:rsidRPr="00150F0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01010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450</w:t>
            </w:r>
            <w:r w:rsidR="005B174D" w:rsidRPr="00150F0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01010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19CDDFC9" w14:textId="77777777" w:rsidR="005B174D" w:rsidRPr="00150F0F" w:rsidRDefault="005B174D" w:rsidP="00D2023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1" w:type="dxa"/>
            <w:vAlign w:val="bottom"/>
          </w:tcPr>
          <w:p w14:paraId="0A0ED2CD" w14:textId="5A94A1B2" w:rsidR="005B174D" w:rsidRPr="00150F0F" w:rsidRDefault="0001010D" w:rsidP="00D2023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1010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14</w:t>
            </w:r>
            <w:r w:rsidR="005B174D" w:rsidRPr="00150F0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01010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500</w:t>
            </w:r>
            <w:r w:rsidR="005B174D" w:rsidRPr="00150F0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01010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75B9BF76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71F30C86" w14:textId="4F9B6E9A" w:rsidR="005B174D" w:rsidRPr="00150F0F" w:rsidRDefault="0001010D" w:rsidP="00D202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B174D"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</w:t>
            </w:r>
            <w:r w:rsidR="005B174D"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143457DC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371B4B0B" w14:textId="01CB8DC8" w:rsidR="005B174D" w:rsidRPr="00150F0F" w:rsidRDefault="0001010D" w:rsidP="00D202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5B174D"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  <w:r w:rsidR="005B174D"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5B174D" w:rsidRPr="00150F0F" w14:paraId="72F3BD9B" w14:textId="77777777" w:rsidTr="00D2023C">
        <w:tc>
          <w:tcPr>
            <w:tcW w:w="3314" w:type="dxa"/>
          </w:tcPr>
          <w:p w14:paraId="765FC62E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F0F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61" w:type="dxa"/>
          </w:tcPr>
          <w:p w14:paraId="5342B82A" w14:textId="3122053E" w:rsidR="005B174D" w:rsidRPr="00150F0F" w:rsidRDefault="0001010D" w:rsidP="00D202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bCs/>
                <w:sz w:val="30"/>
                <w:szCs w:val="30"/>
              </w:rPr>
              <w:t>10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19FFB00" w14:textId="6F9044B2" w:rsidR="005B174D" w:rsidRPr="00150F0F" w:rsidRDefault="0001010D" w:rsidP="00D202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725</w:t>
            </w:r>
            <w:r w:rsidR="005B174D"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316CFD60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3D412591" w14:textId="793BFA62" w:rsidR="005B174D" w:rsidRPr="00150F0F" w:rsidRDefault="0001010D" w:rsidP="00D202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5B174D"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250</w:t>
            </w:r>
            <w:r w:rsidR="005B174D"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074AEF6A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60CF70C6" w14:textId="77777777" w:rsidR="005B174D" w:rsidRPr="00150F0F" w:rsidRDefault="005B174D" w:rsidP="00D2023C">
            <w:pPr>
              <w:pStyle w:val="acctfourfigures"/>
              <w:tabs>
                <w:tab w:val="clear" w:pos="765"/>
              </w:tabs>
              <w:spacing w:line="240" w:lineRule="atLeast"/>
              <w:ind w:right="-1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0F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1264FC6" w14:textId="77777777" w:rsidR="005B174D" w:rsidRPr="00150F0F" w:rsidRDefault="005B174D" w:rsidP="00D2023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05CF0B5E" w14:textId="77777777" w:rsidR="005B174D" w:rsidRPr="00150F0F" w:rsidRDefault="005B174D" w:rsidP="00D2023C">
            <w:pPr>
              <w:pStyle w:val="acctfourfigures"/>
              <w:tabs>
                <w:tab w:val="clear" w:pos="765"/>
              </w:tabs>
              <w:spacing w:line="240" w:lineRule="atLeast"/>
              <w:ind w:right="-2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0F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174D" w:rsidRPr="00150F0F" w14:paraId="3A088999" w14:textId="77777777" w:rsidTr="00D2023C">
        <w:tc>
          <w:tcPr>
            <w:tcW w:w="3314" w:type="dxa"/>
          </w:tcPr>
          <w:p w14:paraId="0BBDE6D0" w14:textId="59AA705F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0F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1" w:type="dxa"/>
          </w:tcPr>
          <w:p w14:paraId="0F4C64A6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0BDF8CB" w14:textId="77777777" w:rsidR="005B174D" w:rsidRPr="00150F0F" w:rsidRDefault="005B174D" w:rsidP="00D202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12FE37F9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3DB61616" w14:textId="77777777" w:rsidR="005B174D" w:rsidRPr="00150F0F" w:rsidRDefault="005B174D" w:rsidP="00D202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0D7A2C0A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22F835EE" w14:textId="77777777" w:rsidR="005B174D" w:rsidRPr="00150F0F" w:rsidRDefault="005B174D" w:rsidP="00D202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2739AB14" w14:textId="77777777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6A64D9E8" w14:textId="77777777" w:rsidR="005B174D" w:rsidRPr="00150F0F" w:rsidRDefault="005B174D" w:rsidP="00D202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174D" w:rsidRPr="00150F0F" w14:paraId="5C4B5435" w14:textId="77777777" w:rsidTr="00D2023C">
        <w:tc>
          <w:tcPr>
            <w:tcW w:w="3314" w:type="dxa"/>
          </w:tcPr>
          <w:p w14:paraId="74939722" w14:textId="533C856B" w:rsidR="005B174D" w:rsidRPr="00150F0F" w:rsidRDefault="005B174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0F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61" w:type="dxa"/>
          </w:tcPr>
          <w:p w14:paraId="5D19EA69" w14:textId="0D61F312" w:rsidR="005B174D" w:rsidRPr="00150F0F" w:rsidRDefault="0001010D" w:rsidP="00D2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642B01C" w14:textId="69ED560B" w:rsidR="005B174D" w:rsidRPr="00150F0F" w:rsidRDefault="0001010D" w:rsidP="00D2023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5B174D" w:rsidRPr="00150F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175</w:t>
            </w:r>
            <w:r w:rsidR="005B174D" w:rsidRPr="00150F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076B0694" w14:textId="77777777" w:rsidR="005B174D" w:rsidRPr="00150F0F" w:rsidRDefault="005B174D" w:rsidP="00D2023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</w:tcPr>
          <w:p w14:paraId="2FE81E87" w14:textId="20E9C782" w:rsidR="005B174D" w:rsidRPr="00150F0F" w:rsidRDefault="0001010D" w:rsidP="00D2023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="005B174D" w:rsidRPr="00150F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750</w:t>
            </w:r>
            <w:r w:rsidR="005B174D" w:rsidRPr="00150F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76E7F4CF" w14:textId="77777777" w:rsidR="005B174D" w:rsidRPr="00150F0F" w:rsidRDefault="005B174D" w:rsidP="00D2023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3BA7AC40" w14:textId="7E2A68DC" w:rsidR="005B174D" w:rsidRPr="00150F0F" w:rsidRDefault="0001010D" w:rsidP="00D2023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B174D" w:rsidRPr="00150F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450</w:t>
            </w:r>
            <w:r w:rsidR="005B174D" w:rsidRPr="00150F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2A87E141" w14:textId="77777777" w:rsidR="005B174D" w:rsidRPr="00150F0F" w:rsidRDefault="005B174D" w:rsidP="00D2023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bottom w:val="double" w:sz="4" w:space="0" w:color="auto"/>
            </w:tcBorders>
          </w:tcPr>
          <w:p w14:paraId="39D93176" w14:textId="52CD293D" w:rsidR="005B174D" w:rsidRPr="00150F0F" w:rsidRDefault="0001010D" w:rsidP="00D2023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5B174D" w:rsidRPr="00150F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  <w:r w:rsidR="005B174D" w:rsidRPr="00150F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7B5E203D" w14:textId="6507B0F5" w:rsidR="005B174D" w:rsidRDefault="005B174D" w:rsidP="005B1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55524D5" w14:textId="0E1ACCAD" w:rsidR="005B174D" w:rsidRDefault="005B174D" w:rsidP="005B174D">
      <w:pPr>
        <w:pStyle w:val="ListParagraph"/>
        <w:ind w:left="51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>ในการประชุมสามัญผู้ถือหุ้น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ของบริษัท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="0001010D" w:rsidRPr="0001010D">
        <w:rPr>
          <w:rFonts w:ascii="Angsana New" w:hAnsi="Angsana New"/>
          <w:snapToGrid w:val="0"/>
          <w:sz w:val="30"/>
          <w:szCs w:val="30"/>
          <w:lang w:eastAsia="th-TH"/>
        </w:rPr>
        <w:t>27</w:t>
      </w:r>
      <w:r w:rsidRPr="00150F0F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เมษายน </w:t>
      </w:r>
      <w:r w:rsidR="0001010D" w:rsidRPr="0001010D">
        <w:rPr>
          <w:rFonts w:ascii="Angsana New" w:hAnsi="Angsana New"/>
          <w:snapToGrid w:val="0"/>
          <w:sz w:val="30"/>
          <w:szCs w:val="30"/>
          <w:lang w:eastAsia="th-TH"/>
        </w:rPr>
        <w:t>2565</w:t>
      </w:r>
      <w:r w:rsidRPr="00150F0F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ผู้ถือหุ้น</w:t>
      </w:r>
      <w:r w:rsidRPr="00150F0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มีมติ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อนุมัติการเพิ่มทุนจดทะเบียนของบริษัทจาก </w:t>
      </w:r>
      <w:r w:rsidR="0001010D" w:rsidRPr="0001010D">
        <w:rPr>
          <w:rFonts w:ascii="Angsana New" w:hAnsi="Angsana New"/>
          <w:snapToGrid w:val="0"/>
          <w:sz w:val="30"/>
          <w:szCs w:val="30"/>
          <w:lang w:eastAsia="th-TH"/>
        </w:rPr>
        <w:t>14</w:t>
      </w:r>
      <w:r w:rsidRPr="00150F0F">
        <w:rPr>
          <w:rFonts w:ascii="Angsana New" w:hAnsi="Angsana New"/>
          <w:snapToGrid w:val="0"/>
          <w:sz w:val="30"/>
          <w:szCs w:val="30"/>
          <w:lang w:eastAsia="th-TH"/>
        </w:rPr>
        <w:t>,</w:t>
      </w:r>
      <w:r w:rsidR="0001010D" w:rsidRPr="0001010D">
        <w:rPr>
          <w:rFonts w:ascii="Angsana New" w:hAnsi="Angsana New"/>
          <w:snapToGrid w:val="0"/>
          <w:sz w:val="30"/>
          <w:szCs w:val="30"/>
          <w:lang w:eastAsia="th-TH"/>
        </w:rPr>
        <w:t>500</w:t>
      </w:r>
      <w:r w:rsidRPr="00150F0F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="0001010D" w:rsidRPr="0001010D">
        <w:rPr>
          <w:rFonts w:ascii="Angsana New" w:hAnsi="Angsana New"/>
          <w:snapToGrid w:val="0"/>
          <w:sz w:val="30"/>
          <w:szCs w:val="30"/>
          <w:lang w:eastAsia="th-TH"/>
        </w:rPr>
        <w:t>00</w:t>
      </w:r>
      <w:r w:rsidRPr="00150F0F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ล้านบาท เป็น </w:t>
      </w:r>
      <w:r w:rsidR="0001010D" w:rsidRPr="0001010D">
        <w:rPr>
          <w:rFonts w:ascii="Angsana New" w:hAnsi="Angsana New"/>
          <w:snapToGrid w:val="0"/>
          <w:sz w:val="30"/>
          <w:szCs w:val="30"/>
          <w:lang w:eastAsia="th-TH"/>
        </w:rPr>
        <w:t>22</w:t>
      </w:r>
      <w:r w:rsidRPr="00150F0F">
        <w:rPr>
          <w:rFonts w:ascii="Angsana New" w:hAnsi="Angsana New"/>
          <w:snapToGrid w:val="0"/>
          <w:sz w:val="30"/>
          <w:szCs w:val="30"/>
          <w:lang w:eastAsia="th-TH"/>
        </w:rPr>
        <w:t>,</w:t>
      </w:r>
      <w:r w:rsidR="0001010D" w:rsidRPr="0001010D">
        <w:rPr>
          <w:rFonts w:ascii="Angsana New" w:hAnsi="Angsana New"/>
          <w:snapToGrid w:val="0"/>
          <w:sz w:val="30"/>
          <w:szCs w:val="30"/>
          <w:lang w:eastAsia="th-TH"/>
        </w:rPr>
        <w:t>192</w:t>
      </w:r>
      <w:r w:rsidRPr="00150F0F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="0001010D" w:rsidRPr="0001010D">
        <w:rPr>
          <w:rFonts w:ascii="Angsana New" w:hAnsi="Angsana New"/>
          <w:snapToGrid w:val="0"/>
          <w:sz w:val="30"/>
          <w:szCs w:val="30"/>
          <w:lang w:eastAsia="th-TH"/>
        </w:rPr>
        <w:t>31</w:t>
      </w:r>
      <w:r w:rsidRPr="00150F0F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ล้านบาท โดยการออกหุ้นสามัญจำนวน </w:t>
      </w:r>
      <w:r w:rsidR="0001010D" w:rsidRPr="0001010D">
        <w:rPr>
          <w:rFonts w:ascii="Angsana New" w:hAnsi="Angsana New"/>
          <w:snapToGrid w:val="0"/>
          <w:sz w:val="30"/>
          <w:szCs w:val="30"/>
          <w:lang w:eastAsia="th-TH"/>
        </w:rPr>
        <w:t>769</w:t>
      </w:r>
      <w:r w:rsidRPr="00150F0F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="0001010D" w:rsidRPr="0001010D">
        <w:rPr>
          <w:rFonts w:ascii="Angsana New" w:hAnsi="Angsana New"/>
          <w:snapToGrid w:val="0"/>
          <w:sz w:val="30"/>
          <w:szCs w:val="30"/>
          <w:lang w:eastAsia="th-TH"/>
        </w:rPr>
        <w:t>23</w:t>
      </w:r>
      <w:r w:rsidRPr="00150F0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ล้านหุ้น มูลค่าที่ตราไว้หุ้นละ </w:t>
      </w:r>
      <w:r w:rsidR="0001010D" w:rsidRPr="0001010D">
        <w:rPr>
          <w:rFonts w:ascii="Angsana New" w:hAnsi="Angsana New"/>
          <w:snapToGrid w:val="0"/>
          <w:sz w:val="30"/>
          <w:szCs w:val="30"/>
          <w:lang w:eastAsia="th-TH"/>
        </w:rPr>
        <w:t>10</w:t>
      </w:r>
      <w:r w:rsidRPr="00150F0F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บาท รวม </w:t>
      </w:r>
      <w:r w:rsidR="0001010D" w:rsidRPr="0001010D">
        <w:rPr>
          <w:rFonts w:ascii="Angsana New" w:hAnsi="Angsana New"/>
          <w:snapToGrid w:val="0"/>
          <w:sz w:val="30"/>
          <w:szCs w:val="30"/>
          <w:lang w:eastAsia="th-TH"/>
        </w:rPr>
        <w:t>7</w:t>
      </w:r>
      <w:r w:rsidRPr="00150F0F">
        <w:rPr>
          <w:rFonts w:ascii="Angsana New" w:hAnsi="Angsana New"/>
          <w:snapToGrid w:val="0"/>
          <w:sz w:val="30"/>
          <w:szCs w:val="30"/>
          <w:lang w:eastAsia="th-TH"/>
        </w:rPr>
        <w:t>,</w:t>
      </w:r>
      <w:r w:rsidR="0001010D" w:rsidRPr="0001010D">
        <w:rPr>
          <w:rFonts w:ascii="Angsana New" w:hAnsi="Angsana New"/>
          <w:snapToGrid w:val="0"/>
          <w:sz w:val="30"/>
          <w:szCs w:val="30"/>
          <w:lang w:eastAsia="th-TH"/>
        </w:rPr>
        <w:t>692</w:t>
      </w:r>
      <w:r w:rsidRPr="00150F0F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="0001010D" w:rsidRPr="0001010D">
        <w:rPr>
          <w:rFonts w:ascii="Angsana New" w:hAnsi="Angsana New"/>
          <w:snapToGrid w:val="0"/>
          <w:sz w:val="30"/>
          <w:szCs w:val="30"/>
          <w:lang w:eastAsia="th-TH"/>
        </w:rPr>
        <w:t>31</w:t>
      </w:r>
      <w:r w:rsidRPr="00150F0F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>ล้านบาท เพื่อออกและเสนอขายให้แก่ผู้ถือหุ้นสามัญเดิมของบริษัทตามสัดส่วนการถือหุ้น โดยไม่จัดสรรให้ผู้ถือหุ้นที่จะทำให้บริษัทมีหน้าที่ตามกฎหมายต่างประเทศ</w:t>
      </w:r>
      <w:r w:rsidRPr="00150F0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ทั้งนี้ เมื่อวันที่ </w:t>
      </w:r>
      <w:r w:rsidR="0001010D" w:rsidRPr="0001010D">
        <w:rPr>
          <w:rFonts w:ascii="Angsana New" w:hAnsi="Angsana New"/>
          <w:snapToGrid w:val="0"/>
          <w:sz w:val="30"/>
          <w:szCs w:val="30"/>
          <w:lang w:eastAsia="th-TH"/>
        </w:rPr>
        <w:t>12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พฤษภาคม </w:t>
      </w:r>
      <w:r w:rsidR="0001010D" w:rsidRPr="0001010D">
        <w:rPr>
          <w:rFonts w:ascii="Angsana New" w:hAnsi="Angsana New"/>
          <w:snapToGrid w:val="0"/>
          <w:sz w:val="30"/>
          <w:szCs w:val="30"/>
          <w:lang w:eastAsia="th-TH"/>
        </w:rPr>
        <w:t>2565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150F0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บริษัทพิจารณากำหนด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>ราคาเสนอขาย</w:t>
      </w:r>
      <w:r w:rsidRPr="00150F0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ต่อหุ้นสุดท้ายที่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01010D" w:rsidRPr="0001010D">
        <w:rPr>
          <w:rFonts w:ascii="Angsana New" w:hAnsi="Angsana New"/>
          <w:snapToGrid w:val="0"/>
          <w:sz w:val="30"/>
          <w:szCs w:val="30"/>
          <w:lang w:eastAsia="th-TH"/>
        </w:rPr>
        <w:t>34</w:t>
      </w:r>
      <w:r w:rsidRPr="00150F0F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="0001010D" w:rsidRPr="0001010D">
        <w:rPr>
          <w:rFonts w:ascii="Angsana New" w:hAnsi="Angsana New"/>
          <w:snapToGrid w:val="0"/>
          <w:sz w:val="30"/>
          <w:szCs w:val="30"/>
          <w:lang w:eastAsia="th-TH"/>
        </w:rPr>
        <w:t>48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บาทต่อหุ้น </w:t>
      </w:r>
      <w:r w:rsidRPr="00150F0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จำนวนหุ้นที่เสนอขายสุดท้าย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01010D" w:rsidRPr="0001010D">
        <w:rPr>
          <w:rFonts w:ascii="Angsana New" w:hAnsi="Angsana New"/>
          <w:snapToGrid w:val="0"/>
          <w:sz w:val="30"/>
          <w:szCs w:val="30"/>
          <w:lang w:eastAsia="th-TH"/>
        </w:rPr>
        <w:t>725</w:t>
      </w:r>
      <w:r w:rsidR="00487CD1">
        <w:rPr>
          <w:rFonts w:ascii="Angsana New" w:hAnsi="Angsana New"/>
          <w:snapToGrid w:val="0"/>
          <w:sz w:val="30"/>
          <w:szCs w:val="30"/>
          <w:lang w:eastAsia="th-TH"/>
        </w:rPr>
        <w:t>.00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ล้านหุ้น และอัตราส่วนการเสนอขายต่อหุ้น</w:t>
      </w:r>
      <w:r w:rsidRPr="00150F0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สุดท้าย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อยู่ที่ </w:t>
      </w:r>
      <w:r w:rsidR="0001010D" w:rsidRPr="0001010D">
        <w:rPr>
          <w:rFonts w:ascii="Angsana New" w:hAnsi="Angsana New"/>
          <w:snapToGrid w:val="0"/>
          <w:sz w:val="30"/>
          <w:szCs w:val="30"/>
          <w:lang w:eastAsia="th-TH"/>
        </w:rPr>
        <w:t>2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หุ้นสามัญเดิมต่อ </w:t>
      </w:r>
      <w:r w:rsidR="0001010D" w:rsidRPr="0001010D">
        <w:rPr>
          <w:rFonts w:ascii="Angsana New" w:hAnsi="Angsana New"/>
          <w:snapToGrid w:val="0"/>
          <w:sz w:val="30"/>
          <w:szCs w:val="30"/>
          <w:lang w:eastAsia="th-TH"/>
        </w:rPr>
        <w:t>1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หุ้นสามัญที่ออกใหม่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บริษัทได้ดำเนินการจดทะเบียนเปลี่ยนแปลงทุนชำระแล้วในส่วนที่เพิ่มขึ้นจากการออกและเสนอขายหุ้นสามัญที่ออกใหม่กับกระทรวงพาณิชย์เมื่อวันที่ </w:t>
      </w:r>
      <w:r w:rsidR="0001010D" w:rsidRPr="0001010D">
        <w:rPr>
          <w:rFonts w:ascii="Angsana New" w:hAnsi="Angsana New"/>
          <w:snapToGrid w:val="0"/>
          <w:sz w:val="30"/>
          <w:szCs w:val="30"/>
          <w:lang w:eastAsia="th-TH"/>
        </w:rPr>
        <w:t>22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มิถุนายน </w:t>
      </w:r>
      <w:r w:rsidR="0001010D" w:rsidRPr="0001010D">
        <w:rPr>
          <w:rFonts w:ascii="Angsana New" w:hAnsi="Angsana New"/>
          <w:snapToGrid w:val="0"/>
          <w:sz w:val="30"/>
          <w:szCs w:val="30"/>
          <w:lang w:eastAsia="th-TH"/>
        </w:rPr>
        <w:t>2565</w:t>
      </w:r>
    </w:p>
    <w:p w14:paraId="731C8E07" w14:textId="7DDC1CC0" w:rsidR="005B174D" w:rsidRDefault="005B174D" w:rsidP="005B1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sz w:val="30"/>
          <w:szCs w:val="30"/>
        </w:rPr>
      </w:pPr>
    </w:p>
    <w:p w14:paraId="0047FED8" w14:textId="0C50AE86" w:rsidR="005B174D" w:rsidRDefault="005B174D" w:rsidP="005B1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0F7200C3" w14:textId="1A83A19B" w:rsidR="00062628" w:rsidRPr="00F9609F" w:rsidRDefault="005E67F4" w:rsidP="00062628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ส่วนเกินมูลค่าหุ้นและ</w:t>
      </w:r>
      <w:r w:rsidR="00062628" w:rsidRPr="00F9609F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สำรอง</w:t>
      </w:r>
      <w:r w:rsidR="00BB1281">
        <w:rPr>
          <w:rFonts w:ascii="Angsana New" w:hAnsi="Angsana New" w:hint="cs"/>
          <w:b/>
          <w:bCs/>
          <w:sz w:val="30"/>
          <w:szCs w:val="30"/>
          <w:cs/>
          <w:lang w:val="th-TH"/>
        </w:rPr>
        <w:t>ตามกฎหมาย</w:t>
      </w:r>
    </w:p>
    <w:p w14:paraId="2393E127" w14:textId="77777777" w:rsidR="00062628" w:rsidRPr="005E67F4" w:rsidRDefault="00062628" w:rsidP="00062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7B31645D" w14:textId="77777777" w:rsidR="005E67F4" w:rsidRPr="00063EF2" w:rsidRDefault="005E67F4" w:rsidP="005E67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63EF2">
        <w:rPr>
          <w:rFonts w:ascii="Angsana New" w:hAnsi="Angsana New"/>
          <w:i/>
          <w:iCs/>
          <w:sz w:val="30"/>
          <w:szCs w:val="30"/>
          <w:cs/>
        </w:rPr>
        <w:t>ส่วนเกินมูลค่าหุ้น</w:t>
      </w:r>
    </w:p>
    <w:p w14:paraId="30E443C4" w14:textId="77777777" w:rsidR="005E67F4" w:rsidRPr="00063EF2" w:rsidRDefault="005E67F4" w:rsidP="005E67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400872F8" w14:textId="67ED66CC" w:rsidR="005E67F4" w:rsidRDefault="005E67F4" w:rsidP="005E67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63EF2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01010D" w:rsidRPr="0001010D">
        <w:rPr>
          <w:rFonts w:ascii="Angsana New" w:hAnsi="Angsana New"/>
          <w:sz w:val="30"/>
          <w:szCs w:val="30"/>
        </w:rPr>
        <w:t>2535</w:t>
      </w:r>
      <w:r w:rsidRPr="00063EF2">
        <w:rPr>
          <w:rFonts w:ascii="Angsana New" w:hAnsi="Angsana New"/>
          <w:sz w:val="30"/>
          <w:szCs w:val="30"/>
          <w:cs/>
        </w:rPr>
        <w:t xml:space="preserve"> มาตรา </w:t>
      </w:r>
      <w:r w:rsidR="0001010D" w:rsidRPr="0001010D">
        <w:rPr>
          <w:rFonts w:ascii="Angsana New" w:hAnsi="Angsana New"/>
          <w:sz w:val="30"/>
          <w:szCs w:val="30"/>
        </w:rPr>
        <w:t>51</w:t>
      </w:r>
      <w:r w:rsidRPr="00063EF2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063EF2">
        <w:rPr>
          <w:rFonts w:ascii="Angsana New" w:hAnsi="Angsana New"/>
          <w:sz w:val="30"/>
          <w:szCs w:val="30"/>
        </w:rPr>
        <w:t>“</w:t>
      </w:r>
      <w:r w:rsidRPr="00063EF2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063EF2">
        <w:rPr>
          <w:rFonts w:ascii="Angsana New" w:hAnsi="Angsana New"/>
          <w:sz w:val="30"/>
          <w:szCs w:val="30"/>
        </w:rPr>
        <w:t>”</w:t>
      </w:r>
      <w:r w:rsidRPr="00063EF2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39A395C9" w14:textId="77777777" w:rsidR="002D1F6B" w:rsidRPr="00063EF2" w:rsidRDefault="002D1F6B" w:rsidP="005E67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B6246EE" w14:textId="07483B02" w:rsidR="00012AA8" w:rsidRDefault="00062628" w:rsidP="00012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BB1281">
        <w:rPr>
          <w:rFonts w:ascii="Angsana New" w:hAnsi="Angsana New" w:hint="cs"/>
          <w:i/>
          <w:iCs/>
          <w:sz w:val="30"/>
          <w:szCs w:val="30"/>
          <w:cs/>
        </w:rPr>
        <w:t>สำรองตามกฎหมาย</w:t>
      </w:r>
    </w:p>
    <w:p w14:paraId="790C6289" w14:textId="77777777" w:rsidR="001B1DCA" w:rsidRPr="00BB1281" w:rsidRDefault="001B1DCA" w:rsidP="00012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</w:p>
    <w:p w14:paraId="04481525" w14:textId="143D9EDD" w:rsidR="00062628" w:rsidRPr="00F9609F" w:rsidRDefault="00062628" w:rsidP="00062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9609F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01010D" w:rsidRPr="0001010D">
        <w:rPr>
          <w:rFonts w:ascii="Angsana New" w:hAnsi="Angsana New" w:hint="cs"/>
          <w:sz w:val="30"/>
          <w:szCs w:val="30"/>
        </w:rPr>
        <w:t>2535</w:t>
      </w:r>
      <w:r w:rsidRPr="00F9609F">
        <w:rPr>
          <w:rFonts w:ascii="Angsana New" w:hAnsi="Angsana New" w:hint="cs"/>
          <w:sz w:val="30"/>
          <w:szCs w:val="30"/>
          <w:cs/>
        </w:rPr>
        <w:t xml:space="preserve"> มาตรา </w:t>
      </w:r>
      <w:r w:rsidR="0001010D" w:rsidRPr="0001010D">
        <w:rPr>
          <w:rFonts w:ascii="Angsana New" w:hAnsi="Angsana New" w:hint="cs"/>
          <w:sz w:val="30"/>
          <w:szCs w:val="30"/>
        </w:rPr>
        <w:t>116</w:t>
      </w:r>
      <w:r w:rsidRPr="00F9609F">
        <w:rPr>
          <w:rFonts w:ascii="Angsana New" w:hAnsi="Angsana New" w:hint="cs"/>
          <w:sz w:val="30"/>
          <w:szCs w:val="30"/>
          <w:cs/>
        </w:rPr>
        <w:t xml:space="preserve"> บริษัทจะต้องจัดสรรทุนสำรอง (</w:t>
      </w:r>
      <w:r w:rsidRPr="00F9609F">
        <w:rPr>
          <w:rFonts w:ascii="Angsana New" w:hAnsi="Angsana New" w:hint="cs"/>
          <w:sz w:val="30"/>
          <w:szCs w:val="30"/>
        </w:rPr>
        <w:t>“</w:t>
      </w:r>
      <w:r w:rsidRPr="00F9609F">
        <w:rPr>
          <w:rFonts w:ascii="Angsana New" w:hAnsi="Angsana New" w:hint="cs"/>
          <w:sz w:val="30"/>
          <w:szCs w:val="30"/>
          <w:cs/>
        </w:rPr>
        <w:t>สำรองตามกฎหมาย</w:t>
      </w:r>
      <w:r w:rsidRPr="00F9609F">
        <w:rPr>
          <w:rFonts w:ascii="Angsana New" w:hAnsi="Angsana New" w:hint="cs"/>
          <w:sz w:val="30"/>
          <w:szCs w:val="30"/>
        </w:rPr>
        <w:t>”</w:t>
      </w:r>
      <w:r w:rsidRPr="00F9609F">
        <w:rPr>
          <w:rFonts w:ascii="Angsana New" w:hAnsi="Angsana New" w:hint="cs"/>
          <w:sz w:val="30"/>
          <w:szCs w:val="30"/>
          <w:cs/>
        </w:rPr>
        <w:t xml:space="preserve">) อย่างน้อยร้อยละ </w:t>
      </w:r>
      <w:r w:rsidR="0001010D" w:rsidRPr="0001010D">
        <w:rPr>
          <w:rFonts w:ascii="Angsana New" w:hAnsi="Angsana New" w:hint="cs"/>
          <w:sz w:val="30"/>
          <w:szCs w:val="30"/>
        </w:rPr>
        <w:t>5</w:t>
      </w:r>
      <w:r w:rsidRPr="00F9609F">
        <w:rPr>
          <w:rFonts w:ascii="Angsana New" w:hAnsi="Angsana New" w:hint="cs"/>
          <w:sz w:val="30"/>
          <w:szCs w:val="30"/>
        </w:rPr>
        <w:t xml:space="preserve"> </w:t>
      </w:r>
      <w:r w:rsidRPr="00F9609F">
        <w:rPr>
          <w:rFonts w:ascii="Angsana New" w:hAnsi="Angsana New" w:hint="cs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01010D" w:rsidRPr="0001010D">
        <w:rPr>
          <w:rFonts w:ascii="Angsana New" w:hAnsi="Angsana New" w:hint="cs"/>
          <w:sz w:val="30"/>
          <w:szCs w:val="30"/>
        </w:rPr>
        <w:t>10</w:t>
      </w:r>
      <w:r w:rsidRPr="00F9609F">
        <w:rPr>
          <w:rFonts w:ascii="Angsana New" w:hAnsi="Angsana New" w:hint="cs"/>
          <w:sz w:val="30"/>
          <w:szCs w:val="30"/>
        </w:rPr>
        <w:t xml:space="preserve"> </w:t>
      </w:r>
      <w:r w:rsidRPr="00F9609F">
        <w:rPr>
          <w:rFonts w:ascii="Angsana New" w:hAnsi="Angsana New" w:hint="cs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5C5FE982" w14:textId="77777777" w:rsidR="00C25C41" w:rsidRPr="00063EF2" w:rsidRDefault="00C25C41" w:rsidP="00725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68DFB7D" w14:textId="77777777" w:rsidR="0016555B" w:rsidRPr="00D246FB" w:rsidRDefault="006B206E" w:rsidP="00062628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246FB">
        <w:rPr>
          <w:rFonts w:ascii="Angsana New" w:hAnsi="Angsana New" w:hint="cs"/>
          <w:b/>
          <w:bCs/>
          <w:sz w:val="30"/>
          <w:szCs w:val="30"/>
          <w:cs/>
          <w:lang w:val="th-TH"/>
        </w:rPr>
        <w:t>ส่วนงานดำเนินงาน</w:t>
      </w:r>
      <w:r w:rsidR="00130AF4" w:rsidRPr="00D246FB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6FF5CD63" w14:textId="77777777" w:rsidR="00381513" w:rsidRPr="00D246FB" w:rsidRDefault="00381513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43D54D25" w14:textId="2CC0D47B" w:rsidR="00381513" w:rsidRPr="00D246FB" w:rsidRDefault="00130567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01010D" w:rsidRPr="0001010D">
        <w:rPr>
          <w:rFonts w:ascii="Angsana New" w:hAnsi="Angsana New" w:hint="cs"/>
          <w:sz w:val="30"/>
          <w:szCs w:val="30"/>
        </w:rPr>
        <w:t>4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การดำเนินงานของแต่ละส่วนงานที่รายงานของกลุ่มบริษัท โดยสรุปมีดังนี้</w:t>
      </w:r>
    </w:p>
    <w:p w14:paraId="68FD59C8" w14:textId="77777777" w:rsidR="00130567" w:rsidRPr="00D246FB" w:rsidRDefault="00130567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5A6A4996" w14:textId="61C49FF9" w:rsidR="00381513" w:rsidRPr="00D246FB" w:rsidRDefault="00381513" w:rsidP="0038151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246FB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01010D" w:rsidRPr="0001010D">
        <w:rPr>
          <w:rFonts w:ascii="Angsana New" w:hAnsi="Angsana New" w:hint="cs"/>
          <w:sz w:val="30"/>
          <w:szCs w:val="30"/>
        </w:rPr>
        <w:t>1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</w:rPr>
        <w:tab/>
      </w:r>
      <w:r w:rsidRPr="00D246FB">
        <w:rPr>
          <w:rFonts w:ascii="Angsana New" w:hAnsi="Angsana New" w:hint="cs"/>
          <w:sz w:val="30"/>
          <w:szCs w:val="30"/>
          <w:cs/>
        </w:rPr>
        <w:t>กลุ่มธุรกิจผลิตไฟฟ้าในประเทศ</w:t>
      </w:r>
    </w:p>
    <w:p w14:paraId="3A95E9F7" w14:textId="0B4DBB22" w:rsidR="00381513" w:rsidRPr="00D246FB" w:rsidRDefault="00381513" w:rsidP="0038151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01010D" w:rsidRPr="0001010D">
        <w:rPr>
          <w:rFonts w:ascii="Angsana New" w:hAnsi="Angsana New" w:hint="cs"/>
          <w:sz w:val="30"/>
          <w:szCs w:val="30"/>
        </w:rPr>
        <w:t>2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</w:rPr>
        <w:tab/>
      </w:r>
      <w:r w:rsidRPr="00D246FB">
        <w:rPr>
          <w:rFonts w:ascii="Angsana New" w:hAnsi="Angsana New" w:hint="cs"/>
          <w:sz w:val="30"/>
          <w:szCs w:val="30"/>
          <w:cs/>
        </w:rPr>
        <w:t>กลุ่มธุรกิจพลังงานทดแทน</w:t>
      </w:r>
    </w:p>
    <w:p w14:paraId="243D86D8" w14:textId="270CD420" w:rsidR="00381513" w:rsidRPr="00D246FB" w:rsidRDefault="00381513" w:rsidP="00381513">
      <w:pPr>
        <w:ind w:left="540"/>
        <w:rPr>
          <w:rFonts w:ascii="Angsana New" w:hAnsi="Angsana New"/>
          <w:sz w:val="30"/>
          <w:szCs w:val="30"/>
          <w:cs/>
        </w:rPr>
      </w:pPr>
      <w:r w:rsidRPr="00D246FB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01010D" w:rsidRPr="0001010D">
        <w:rPr>
          <w:rFonts w:ascii="Angsana New" w:hAnsi="Angsana New" w:hint="cs"/>
          <w:sz w:val="30"/>
          <w:szCs w:val="30"/>
        </w:rPr>
        <w:t>3</w:t>
      </w:r>
      <w:r w:rsidRPr="00D246FB">
        <w:rPr>
          <w:rFonts w:ascii="Angsana New" w:hAnsi="Angsana New" w:hint="cs"/>
          <w:sz w:val="30"/>
          <w:szCs w:val="30"/>
        </w:rPr>
        <w:tab/>
      </w:r>
      <w:r w:rsidRPr="00D246FB">
        <w:rPr>
          <w:rFonts w:ascii="Angsana New" w:hAnsi="Angsana New" w:hint="cs"/>
          <w:sz w:val="30"/>
          <w:szCs w:val="30"/>
          <w:cs/>
        </w:rPr>
        <w:t>กลุ่มธุรกิจการลงทุนในต่างประเทศ</w:t>
      </w:r>
    </w:p>
    <w:p w14:paraId="676AC556" w14:textId="449473D0" w:rsidR="00E52C82" w:rsidRPr="00D246FB" w:rsidRDefault="00381513" w:rsidP="00381513">
      <w:pPr>
        <w:ind w:left="540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01010D" w:rsidRPr="0001010D">
        <w:rPr>
          <w:rFonts w:ascii="Angsana New" w:hAnsi="Angsana New" w:hint="cs"/>
          <w:sz w:val="30"/>
          <w:szCs w:val="30"/>
        </w:rPr>
        <w:t>4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</w:rPr>
        <w:tab/>
      </w:r>
      <w:r w:rsidR="002D29F6" w:rsidRPr="002D29F6">
        <w:rPr>
          <w:rFonts w:ascii="Angsana New" w:hAnsi="Angsana New"/>
          <w:sz w:val="30"/>
          <w:szCs w:val="30"/>
          <w:cs/>
        </w:rPr>
        <w:t>กลุ่มธุรกิจเกี่ยวเนื่องและสาธารณูปโภค</w:t>
      </w:r>
    </w:p>
    <w:p w14:paraId="4BB6B402" w14:textId="77777777" w:rsidR="00C51AB3" w:rsidRPr="00D246FB" w:rsidRDefault="00C51AB3" w:rsidP="00C51AB3">
      <w:pPr>
        <w:rPr>
          <w:rFonts w:ascii="Angsana New" w:hAnsi="Angsana New"/>
          <w:sz w:val="30"/>
          <w:szCs w:val="30"/>
        </w:rPr>
      </w:pPr>
    </w:p>
    <w:p w14:paraId="3B2499ED" w14:textId="77777777" w:rsidR="00C51AB3" w:rsidRPr="00D246FB" w:rsidRDefault="00C51AB3" w:rsidP="00C51AB3">
      <w:pPr>
        <w:rPr>
          <w:rFonts w:ascii="Angsana New" w:hAnsi="Angsana New"/>
          <w:sz w:val="30"/>
          <w:szCs w:val="30"/>
        </w:rPr>
        <w:sectPr w:rsidR="00C51AB3" w:rsidRPr="00D246FB" w:rsidSect="00696AD7">
          <w:pgSz w:w="11907" w:h="16840" w:code="9"/>
          <w:pgMar w:top="691" w:right="1152" w:bottom="720" w:left="1152" w:header="720" w:footer="720" w:gutter="0"/>
          <w:cols w:space="708"/>
          <w:docGrid w:linePitch="360"/>
        </w:sectPr>
      </w:pPr>
    </w:p>
    <w:p w14:paraId="0631F3D7" w14:textId="77777777" w:rsidR="00C97FBE" w:rsidRPr="003269F0" w:rsidRDefault="006B206E" w:rsidP="00E72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450" w:firstLine="90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3269F0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>ข้อมูลเกี่ยวกับส่วนงานที่รายงาน</w:t>
      </w:r>
    </w:p>
    <w:tbl>
      <w:tblPr>
        <w:tblpPr w:leftFromText="180" w:rightFromText="180" w:vertAnchor="text" w:horzAnchor="margin" w:tblpX="-486" w:tblpY="313"/>
        <w:tblW w:w="1610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70"/>
        <w:gridCol w:w="1080"/>
        <w:gridCol w:w="270"/>
        <w:gridCol w:w="1080"/>
        <w:gridCol w:w="270"/>
        <w:gridCol w:w="90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  <w:gridCol w:w="270"/>
        <w:gridCol w:w="984"/>
      </w:tblGrid>
      <w:tr w:rsidR="00F813C9" w:rsidRPr="003269F0" w14:paraId="1E563CB9" w14:textId="77777777" w:rsidTr="00BC1D23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64314F" w14:textId="77777777" w:rsidR="000F511D" w:rsidRPr="003269F0" w:rsidRDefault="000F511D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4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47200" w14:textId="77777777" w:rsidR="000F511D" w:rsidRPr="003269F0" w:rsidRDefault="000F511D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813C9" w:rsidRPr="003269F0" w14:paraId="50E20D53" w14:textId="77777777" w:rsidTr="00BC1D23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644D10" w14:textId="77777777" w:rsidR="004B0018" w:rsidRPr="003269F0" w:rsidRDefault="004B0018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D4012" w14:textId="77777777" w:rsidR="004B0018" w:rsidRPr="003269F0" w:rsidRDefault="004B0018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กลุ่มธุรกิจผลิตไฟฟ้าในประเทศ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FC3B0" w14:textId="77777777" w:rsidR="004B0018" w:rsidRPr="003269F0" w:rsidRDefault="004B0018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305EA" w14:textId="77777777" w:rsidR="004B0018" w:rsidRPr="003269F0" w:rsidRDefault="004B0018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6A6B7" w14:textId="77777777" w:rsidR="004B0018" w:rsidRPr="003269F0" w:rsidRDefault="004B0018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6A9FA" w14:textId="77777777" w:rsidR="004B0018" w:rsidRPr="003269F0" w:rsidRDefault="004B0018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02E39A17" w14:textId="77777777" w:rsidR="004B0018" w:rsidRPr="003269F0" w:rsidRDefault="004B0018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B15A8" w14:textId="77777777" w:rsidR="004B0018" w:rsidRPr="003269F0" w:rsidRDefault="004B0018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ABBCF" w14:textId="77777777" w:rsidR="004B0018" w:rsidRPr="003269F0" w:rsidRDefault="004B0018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  <w:r w:rsidR="002F7F20"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เกี่ยวเนื่องและสาธารณูปโภค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39C49" w14:textId="77777777" w:rsidR="004B0018" w:rsidRPr="003269F0" w:rsidRDefault="004B0018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F7D2D" w14:textId="77777777" w:rsidR="004B0018" w:rsidRPr="003269F0" w:rsidRDefault="004B0018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C1D23" w:rsidRPr="003269F0" w14:paraId="57BB4A9A" w14:textId="77777777" w:rsidTr="00BC1D23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60B3D" w14:textId="573849FA" w:rsidR="00A31DBC" w:rsidRPr="003269F0" w:rsidRDefault="002E376C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3269F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01010D" w:rsidRPr="0001010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3269F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9CDB8" w14:textId="4288AD4F" w:rsidR="00A31DBC" w:rsidRPr="003269F0" w:rsidRDefault="0001010D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1010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5EC47" w14:textId="77777777" w:rsidR="00A31DBC" w:rsidRPr="003269F0" w:rsidRDefault="00A31DBC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630DE" w14:textId="5398D7F2" w:rsidR="00A31DBC" w:rsidRPr="003269F0" w:rsidRDefault="0001010D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1010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D7CA8" w14:textId="77777777" w:rsidR="00A31DBC" w:rsidRPr="003269F0" w:rsidRDefault="00A31DBC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401DD" w14:textId="28645D4A" w:rsidR="00A31DBC" w:rsidRPr="003269F0" w:rsidRDefault="0001010D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1010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84409" w14:textId="77777777" w:rsidR="00A31DBC" w:rsidRPr="003269F0" w:rsidRDefault="00A31DBC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71BC8" w14:textId="2E72F39C" w:rsidR="00A31DBC" w:rsidRPr="003269F0" w:rsidRDefault="0001010D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1010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1B414" w14:textId="77777777" w:rsidR="00A31DBC" w:rsidRPr="003269F0" w:rsidRDefault="00A31DBC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636D1" w14:textId="7A4E131B" w:rsidR="00A31DBC" w:rsidRPr="003269F0" w:rsidRDefault="0001010D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1010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19159" w14:textId="77777777" w:rsidR="00A31DBC" w:rsidRPr="003269F0" w:rsidRDefault="00A31DBC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1B742" w14:textId="4CA036C6" w:rsidR="00A31DBC" w:rsidRPr="003269F0" w:rsidRDefault="0001010D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1010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03418" w14:textId="77777777" w:rsidR="00A31DBC" w:rsidRPr="003269F0" w:rsidRDefault="00A31DBC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B63BE" w14:textId="040EB93C" w:rsidR="00A31DBC" w:rsidRPr="003269F0" w:rsidRDefault="0001010D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1010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E66DD" w14:textId="77777777" w:rsidR="00A31DBC" w:rsidRPr="003269F0" w:rsidRDefault="00A31DBC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CE2E8" w14:textId="40123537" w:rsidR="00A31DBC" w:rsidRPr="003269F0" w:rsidRDefault="0001010D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1010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9C814" w14:textId="77777777" w:rsidR="00A31DBC" w:rsidRPr="003269F0" w:rsidRDefault="00A31DBC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D9363" w14:textId="5A6D8756" w:rsidR="00A31DBC" w:rsidRPr="003269F0" w:rsidRDefault="0001010D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1010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C1AED" w14:textId="77777777" w:rsidR="00A31DBC" w:rsidRPr="003269F0" w:rsidRDefault="00A31DBC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1C764" w14:textId="5B527D1A" w:rsidR="00A31DBC" w:rsidRPr="003269F0" w:rsidRDefault="0001010D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1010D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813C9" w:rsidRPr="003269F0" w14:paraId="3908B992" w14:textId="77777777" w:rsidTr="00BC1D23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9D8C7" w14:textId="77777777" w:rsidR="004B0018" w:rsidRPr="003269F0" w:rsidRDefault="004B0018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34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E142D" w14:textId="77777777" w:rsidR="004B0018" w:rsidRPr="003269F0" w:rsidRDefault="004B0018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C1D23" w:rsidRPr="003269F0" w14:paraId="7DBD9B8E" w14:textId="77777777" w:rsidTr="00BC1D23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3EADC" w14:textId="77777777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5C513" w14:textId="3CE306ED" w:rsidR="00177287" w:rsidRPr="003269F0" w:rsidRDefault="0001010D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66</w:t>
            </w:r>
            <w:r w:rsidR="00177287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685</w:t>
            </w:r>
            <w:r w:rsidR="00177287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225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64ADD" w14:textId="77777777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2B568" w14:textId="42D1E6CB" w:rsidR="00177287" w:rsidRPr="003269F0" w:rsidRDefault="0001010D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31</w:t>
            </w:r>
            <w:r w:rsidR="00177287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451</w:t>
            </w:r>
            <w:r w:rsidR="00177287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64EAA" w14:textId="77777777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4C192" w14:textId="7AC4BACC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2FADF" w14:textId="77777777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F082B" w14:textId="78095BE8" w:rsidR="00177287" w:rsidRPr="003269F0" w:rsidRDefault="00177287" w:rsidP="00BC1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91437" w14:textId="77777777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95D78" w14:textId="0BED44BD" w:rsidR="00177287" w:rsidRPr="003269F0" w:rsidRDefault="0001010D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5</w:t>
            </w:r>
            <w:r w:rsidR="00177287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196</w:t>
            </w:r>
            <w:r w:rsidR="00177287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804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3961F" w14:textId="77777777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2C859" w14:textId="56558BA0" w:rsidR="00177287" w:rsidRPr="003269F0" w:rsidRDefault="0001010D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3</w:t>
            </w:r>
            <w:r w:rsidR="00177287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780</w:t>
            </w:r>
            <w:r w:rsidR="00177287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316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CFB2B" w14:textId="77777777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C50CE" w14:textId="030E29F9" w:rsidR="00177287" w:rsidRPr="003269F0" w:rsidRDefault="00177287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49A73" w14:textId="77777777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5D651" w14:textId="444DAFA6" w:rsidR="00177287" w:rsidRPr="003269F0" w:rsidRDefault="00177287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B9F2C" w14:textId="77777777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601E1" w14:textId="152659F9" w:rsidR="00177287" w:rsidRPr="003269F0" w:rsidRDefault="0001010D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00" w:lineRule="exact"/>
              <w:ind w:left="-114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71</w:t>
            </w:r>
            <w:r w:rsidR="0047270B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882</w:t>
            </w:r>
            <w:r w:rsidR="0047270B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029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2B7C4" w14:textId="77777777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0C40A" w14:textId="3D5BFAF1" w:rsidR="00177287" w:rsidRPr="003269F0" w:rsidRDefault="0001010D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35</w:t>
            </w:r>
            <w:r w:rsidR="00177287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231</w:t>
            </w:r>
            <w:r w:rsidR="00177287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480</w:t>
            </w:r>
          </w:p>
        </w:tc>
      </w:tr>
      <w:tr w:rsidR="00BC1D23" w:rsidRPr="003269F0" w14:paraId="274BC55C" w14:textId="77777777" w:rsidTr="00BC1D23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59450" w14:textId="77777777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รายได้ตามสัญญาเช่า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7B978" w14:textId="54CCAD14" w:rsidR="00177287" w:rsidRPr="003269F0" w:rsidRDefault="0001010D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1</w:t>
            </w:r>
            <w:r w:rsidR="00177287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536</w:t>
            </w:r>
            <w:r w:rsidR="00177287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339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32CE7" w14:textId="77777777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E5A82" w14:textId="0F80AFF2" w:rsidR="00177287" w:rsidRPr="003269F0" w:rsidRDefault="0001010D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1</w:t>
            </w:r>
            <w:r w:rsidR="00177287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953</w:t>
            </w:r>
            <w:r w:rsidR="00177287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582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2F6BA" w14:textId="77777777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0450A" w14:textId="683F1998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57A0E" w14:textId="77777777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85ABA" w14:textId="1F66AA61" w:rsidR="00177287" w:rsidRPr="003269F0" w:rsidRDefault="00177287" w:rsidP="00BC1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D844A" w14:textId="77777777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8C1E2" w14:textId="5A16E17C" w:rsidR="00177287" w:rsidRPr="003269F0" w:rsidRDefault="0001010D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1</w:t>
            </w:r>
            <w:r w:rsidR="00177287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306</w:t>
            </w:r>
            <w:r w:rsidR="00177287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852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2BB03" w14:textId="77777777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D5FF8" w14:textId="72E9FE02" w:rsidR="00177287" w:rsidRPr="003269F0" w:rsidRDefault="0001010D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141</w:t>
            </w:r>
            <w:r w:rsidR="00177287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715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78CEE" w14:textId="77777777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64626" w14:textId="516CD7EC" w:rsidR="00177287" w:rsidRPr="003269F0" w:rsidRDefault="00177287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E08C7" w14:textId="77777777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3A690" w14:textId="1E2F8F22" w:rsidR="00177287" w:rsidRPr="003269F0" w:rsidRDefault="00177287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9CE35" w14:textId="77777777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8B6AC" w14:textId="014FD309" w:rsidR="00177287" w:rsidRPr="003269F0" w:rsidRDefault="0001010D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2</w:t>
            </w:r>
            <w:r w:rsidR="0047270B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843</w:t>
            </w:r>
            <w:r w:rsidR="0047270B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191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4C239" w14:textId="77777777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BC11A" w14:textId="1F1E33D9" w:rsidR="00177287" w:rsidRPr="003269F0" w:rsidRDefault="0001010D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2</w:t>
            </w:r>
            <w:r w:rsidR="00177287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095</w:t>
            </w:r>
            <w:r w:rsidR="00177287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297</w:t>
            </w:r>
          </w:p>
        </w:tc>
      </w:tr>
      <w:tr w:rsidR="00BC1D23" w:rsidRPr="003269F0" w14:paraId="24339763" w14:textId="77777777" w:rsidTr="00BC1D23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F15C4" w14:textId="77777777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52D4A6" w14:textId="50BD7072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66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775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782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4B2FA" w14:textId="77777777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431662" w14:textId="1F5AFF27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908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05</w:t>
            </w:r>
            <w:r w:rsidR="0001010D" w:rsidRPr="0001010D">
              <w:rPr>
                <w:rFonts w:ascii="Angsana New" w:hAnsi="Angsana New" w:hint="cs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E8738" w14:textId="77777777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562C1D" w14:textId="57C5D53A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713ED" w14:textId="77777777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F43832" w14:textId="4AAA8647" w:rsidR="00177287" w:rsidRPr="003269F0" w:rsidRDefault="00177287" w:rsidP="00BC1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CD2D7" w14:textId="77777777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D18BE7" w14:textId="3F7B5EA4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510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814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0D1E4" w14:textId="77777777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B101C7" w14:textId="11604CF4" w:rsidR="00177287" w:rsidRPr="003269F0" w:rsidRDefault="00177287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208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439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E02FD" w14:textId="77777777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E579A1" w14:textId="57A467DB" w:rsidR="00177287" w:rsidRPr="003269F0" w:rsidRDefault="00177287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7E789" w14:textId="77777777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FA48A4" w14:textId="16C39046" w:rsidR="00177287" w:rsidRPr="003269F0" w:rsidRDefault="00177287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17533" w14:textId="77777777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B9F328" w14:textId="066A70E7" w:rsidR="00177287" w:rsidRPr="003269F0" w:rsidRDefault="0047270B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69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286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596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1FFE7" w14:textId="77777777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B30780" w14:textId="2E833DA7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33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116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498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C1D23" w:rsidRPr="003269F0" w14:paraId="16D4858E" w14:textId="77777777" w:rsidTr="00BC1D23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37B4B" w14:textId="77777777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DDCD47" w14:textId="4BFBBBE7" w:rsidR="00177287" w:rsidRPr="003269F0" w:rsidRDefault="0001010D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17728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445</w:t>
            </w:r>
            <w:r w:rsidR="0017728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782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8FF41" w14:textId="77777777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0507A7" w14:textId="7E93674E" w:rsidR="00177287" w:rsidRPr="003269F0" w:rsidRDefault="0001010D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17728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496</w:t>
            </w:r>
            <w:r w:rsidR="0017728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68</w:t>
            </w:r>
            <w:r w:rsidRPr="0001010D">
              <w:rPr>
                <w:rFonts w:ascii="Angsana New" w:hAnsi="Angsan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35D7F" w14:textId="77777777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26A414" w14:textId="5B91F952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19664" w14:textId="77777777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A34F60" w14:textId="6F0C8C03" w:rsidR="00177287" w:rsidRPr="003269F0" w:rsidRDefault="00177287" w:rsidP="00BC1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8CF92" w14:textId="77777777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AFE8A1" w14:textId="6CA4E3F5" w:rsidR="00177287" w:rsidRPr="003269F0" w:rsidRDefault="0001010D" w:rsidP="00E90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17728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992</w:t>
            </w:r>
            <w:r w:rsidR="0017728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842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C6B77" w14:textId="77777777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337B30" w14:textId="425E8462" w:rsidR="00177287" w:rsidRPr="003269F0" w:rsidRDefault="0001010D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17728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713</w:t>
            </w:r>
            <w:r w:rsidR="0017728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592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9BACD" w14:textId="77777777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50268F" w14:textId="59311559" w:rsidR="00177287" w:rsidRPr="003269F0" w:rsidRDefault="00177287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right="-2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41EDB" w14:textId="77777777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808869" w14:textId="187AA936" w:rsidR="00177287" w:rsidRPr="003269F0" w:rsidRDefault="00177287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2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DD73E" w14:textId="77777777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376115" w14:textId="2EA9E039" w:rsidR="00177287" w:rsidRPr="003269F0" w:rsidRDefault="0001010D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47270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438</w:t>
            </w:r>
            <w:r w:rsidR="0047270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624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42A55" w14:textId="77777777" w:rsidR="00177287" w:rsidRPr="003269F0" w:rsidRDefault="00177287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28F890" w14:textId="3E929BE1" w:rsidR="00177287" w:rsidRPr="003269F0" w:rsidRDefault="0001010D" w:rsidP="0017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17728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210</w:t>
            </w:r>
            <w:r w:rsidR="0017728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279</w:t>
            </w:r>
          </w:p>
        </w:tc>
      </w:tr>
      <w:tr w:rsidR="00BC1D23" w:rsidRPr="003269F0" w14:paraId="2B631426" w14:textId="77777777" w:rsidTr="00BC1D23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458DF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รายได้ค่าบริการการจัดการ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25D5F" w14:textId="14F29A01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4D0D1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BAA76" w14:textId="6C0065E9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71DC0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D2106" w14:textId="0A16A42C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8A797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21F79" w14:textId="52F887F6" w:rsidR="009B7037" w:rsidRPr="003269F0" w:rsidRDefault="009B7037" w:rsidP="00BC1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E5A11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23AC9" w14:textId="1D843240" w:rsidR="009B7037" w:rsidRPr="003269F0" w:rsidRDefault="0001010D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2</w:t>
            </w:r>
            <w:r w:rsidR="001F1DC1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79</w:t>
            </w:r>
            <w:r w:rsidR="0084035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5E731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32928" w14:textId="498CDFAE" w:rsidR="009B7037" w:rsidRPr="003269F0" w:rsidRDefault="0001010D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1</w:t>
            </w:r>
            <w:r w:rsidR="009B7037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453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E9BA8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63162" w14:textId="65F92CA0" w:rsidR="009B7037" w:rsidRPr="003269F0" w:rsidRDefault="0001010D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272</w:t>
            </w:r>
            <w:r w:rsidR="00177287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650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13CAB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12B36" w14:textId="4835F1EF" w:rsidR="009B7037" w:rsidRPr="003269F0" w:rsidRDefault="0001010D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222</w:t>
            </w:r>
            <w:r w:rsidR="009B7037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852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38E36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36E0E" w14:textId="3DB9CEE2" w:rsidR="009B7037" w:rsidRPr="003269F0" w:rsidRDefault="0001010D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275</w:t>
            </w:r>
            <w:r w:rsidR="0047270B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445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1F105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80FCD" w14:textId="4E7349CF" w:rsidR="009B7037" w:rsidRPr="003269F0" w:rsidRDefault="0001010D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224</w:t>
            </w:r>
            <w:r w:rsidR="009B7037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305</w:t>
            </w:r>
          </w:p>
        </w:tc>
      </w:tr>
      <w:tr w:rsidR="00BC1D23" w:rsidRPr="003269F0" w14:paraId="7DC16E87" w14:textId="77777777" w:rsidTr="00BC1D23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8C635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88EE8" w14:textId="0FFC818C" w:rsidR="00785C5E" w:rsidRPr="003269F0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39</w:t>
            </w:r>
            <w:r w:rsidR="00F80EEC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487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F4834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1B846" w14:textId="3A06FB5F" w:rsidR="00785C5E" w:rsidRPr="003269F0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46</w:t>
            </w:r>
            <w:r w:rsidR="00785C5E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114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736EA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26E8C" w14:textId="702EDB09" w:rsidR="00785C5E" w:rsidRPr="003269F0" w:rsidRDefault="0001010D" w:rsidP="00BC1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111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7CBE5" w14:textId="77777777" w:rsidR="00785C5E" w:rsidRPr="003269F0" w:rsidRDefault="00785C5E" w:rsidP="00BC1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604A1" w14:textId="6CD4692D" w:rsidR="00785C5E" w:rsidRPr="003269F0" w:rsidRDefault="0001010D" w:rsidP="00BC1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C78D2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3CC27" w14:textId="7527E45A" w:rsidR="00785C5E" w:rsidRPr="003269F0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328</w:t>
            </w:r>
            <w:r w:rsidR="001F1DC1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667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BF964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B49AB" w14:textId="796B5F63" w:rsidR="00785C5E" w:rsidRPr="003269F0" w:rsidRDefault="0001010D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114</w:t>
            </w:r>
            <w:r w:rsidR="00785C5E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060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604E2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60AD2" w14:textId="6B2A7856" w:rsidR="00785C5E" w:rsidRPr="003269F0" w:rsidRDefault="0001010D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131</w:t>
            </w:r>
            <w:r w:rsidR="00177287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348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A0762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A266C" w14:textId="51DFB978" w:rsidR="00785C5E" w:rsidRPr="003269F0" w:rsidRDefault="0001010D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45</w:t>
            </w:r>
            <w:r w:rsidR="00785C5E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128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0E5C2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B2C3B" w14:textId="7987C800" w:rsidR="00785C5E" w:rsidRPr="003269F0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499</w:t>
            </w:r>
            <w:r w:rsidR="0047270B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613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C845C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EAEB7" w14:textId="10566487" w:rsidR="00785C5E" w:rsidRPr="003269F0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205</w:t>
            </w:r>
            <w:r w:rsidR="00785C5E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354</w:t>
            </w:r>
          </w:p>
        </w:tc>
      </w:tr>
      <w:tr w:rsidR="00BC1D23" w:rsidRPr="003269F0" w14:paraId="57B577E5" w14:textId="77777777" w:rsidTr="00BC1D23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A3F43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99787" w14:textId="129D8846" w:rsidR="009B7037" w:rsidRPr="003269F0" w:rsidRDefault="0001010D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6D3A2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1DF07" w14:textId="78592F2F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5DCB8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15C21" w14:textId="2BDEA023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83D4C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4683F" w14:textId="27A58C97" w:rsidR="009B7037" w:rsidRPr="003269F0" w:rsidRDefault="009B7037" w:rsidP="00BC1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01859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2D18B" w14:textId="09D20452" w:rsidR="009B7037" w:rsidRPr="003269F0" w:rsidRDefault="0001010D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24</w:t>
            </w:r>
            <w:r w:rsidR="001F1DC1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005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D98B6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86871" w14:textId="780A0296" w:rsidR="009B7037" w:rsidRPr="003269F0" w:rsidRDefault="0001010D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56</w:t>
            </w:r>
            <w:r w:rsidR="009B7037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323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B8739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F7D2E" w14:textId="39DF2BAB" w:rsidR="009B7037" w:rsidRPr="003269F0" w:rsidRDefault="0001010D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2</w:t>
            </w:r>
            <w:r w:rsidR="00177287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319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247FE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0C5E6" w14:textId="66D737C7" w:rsidR="009B7037" w:rsidRPr="003269F0" w:rsidRDefault="0001010D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2</w:t>
            </w:r>
            <w:r w:rsidR="009B7037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507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4CE3D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8D127" w14:textId="5A1DDD9F" w:rsidR="009B7037" w:rsidRPr="003269F0" w:rsidRDefault="0001010D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26</w:t>
            </w:r>
            <w:r w:rsidR="0047270B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514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C9A97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34908" w14:textId="004434C1" w:rsidR="009B7037" w:rsidRPr="003269F0" w:rsidRDefault="0001010D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58</w:t>
            </w:r>
            <w:r w:rsidR="009B7037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830</w:t>
            </w:r>
          </w:p>
        </w:tc>
      </w:tr>
      <w:tr w:rsidR="00BC1D23" w:rsidRPr="003269F0" w14:paraId="4F9FA803" w14:textId="77777777" w:rsidTr="00BC1D23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56AAD" w14:textId="049F7064" w:rsidR="009B7037" w:rsidRPr="00BC1D23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BC1D23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กำไรจากการต่อรองราคาซื้อธุรกิจ</w:t>
            </w:r>
            <w:r w:rsidRPr="00BC1D23">
              <w:rPr>
                <w:rFonts w:ascii="Angsana New" w:hAnsi="Angsana New"/>
                <w:spacing w:val="-8"/>
                <w:sz w:val="26"/>
                <w:szCs w:val="26"/>
              </w:rPr>
              <w:t xml:space="preserve"> </w:t>
            </w:r>
            <w:r w:rsidR="00BC1D23" w:rsidRPr="00BC1D23">
              <w:rPr>
                <w:rFonts w:ascii="Angsana New" w:hAnsi="Angsana New"/>
                <w:spacing w:val="-8"/>
                <w:sz w:val="26"/>
                <w:szCs w:val="26"/>
              </w:rPr>
              <w:t xml:space="preserve">- </w:t>
            </w:r>
            <w:r w:rsidR="00BC1D23" w:rsidRPr="00BC1D23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4A90" w14:textId="51799F81" w:rsidR="009B7037" w:rsidRPr="003269F0" w:rsidRDefault="00D25D7C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B3661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1E654" w14:textId="75AF0BD2" w:rsidR="009B7037" w:rsidRPr="003269F0" w:rsidRDefault="0001010D" w:rsidP="00464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49</w:t>
            </w:r>
            <w:r w:rsidR="0046445A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365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DFC1B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D7E9C" w14:textId="16B23B41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F089A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9E54B" w14:textId="075B6967" w:rsidR="009B7037" w:rsidRPr="003269F0" w:rsidRDefault="009B7037" w:rsidP="00BC1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E56EC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96C0E" w14:textId="52BE9D5F" w:rsidR="009B7037" w:rsidRPr="003269F0" w:rsidRDefault="00F90A32" w:rsidP="00F90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34A80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DDC40" w14:textId="5653A15C" w:rsidR="009B7037" w:rsidRPr="003269F0" w:rsidRDefault="0001010D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177</w:t>
            </w:r>
            <w:r w:rsidR="009B7037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667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77598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702E3" w14:textId="1EF3BB5C" w:rsidR="009B7037" w:rsidRPr="003269F0" w:rsidRDefault="00D25D7C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6A0EC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84B23" w14:textId="0C6B7975" w:rsidR="009B7037" w:rsidRPr="003269F0" w:rsidRDefault="009B7037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7498C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D2C72" w14:textId="0CA8C7BC" w:rsidR="009B7037" w:rsidRPr="003269F0" w:rsidRDefault="00F90A32" w:rsidP="00F90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EC7CF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44B75" w14:textId="007FC40B" w:rsidR="009B7037" w:rsidRPr="003269F0" w:rsidRDefault="0001010D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227</w:t>
            </w:r>
            <w:r w:rsidR="001B0936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032</w:t>
            </w:r>
          </w:p>
        </w:tc>
      </w:tr>
      <w:tr w:rsidR="00BC1D23" w:rsidRPr="003269F0" w14:paraId="137C3C08" w14:textId="77777777" w:rsidTr="00BC1D23">
        <w:trPr>
          <w:trHeight w:val="5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D5322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B033D" w14:textId="6A6F50E6" w:rsidR="00785C5E" w:rsidRPr="003269F0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121</w:t>
            </w:r>
            <w:r w:rsidR="00F80EEC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947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8045D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C4F62" w14:textId="06C67328" w:rsidR="00785C5E" w:rsidRPr="003269F0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264</w:t>
            </w:r>
            <w:r w:rsidR="00785C5E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302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E3625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01796" w14:textId="6C260F57" w:rsidR="00785C5E" w:rsidRPr="003269F0" w:rsidRDefault="0001010D" w:rsidP="00BC1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5AFEF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B2084" w14:textId="1FD718FE" w:rsidR="00785C5E" w:rsidRPr="003269F0" w:rsidRDefault="0001010D" w:rsidP="00BC1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B46BD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59D58" w14:textId="33E308BD" w:rsidR="00785C5E" w:rsidRPr="003269F0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6</w:t>
            </w:r>
            <w:r w:rsidR="00F90A32">
              <w:rPr>
                <w:rFonts w:ascii="Angsana New" w:hAnsi="Angsana New"/>
                <w:sz w:val="26"/>
                <w:szCs w:val="26"/>
              </w:rPr>
              <w:t>7</w:t>
            </w:r>
            <w:r w:rsidR="0046445A">
              <w:rPr>
                <w:rFonts w:ascii="Angsana New" w:hAnsi="Angsana New"/>
                <w:sz w:val="26"/>
                <w:szCs w:val="26"/>
              </w:rPr>
              <w:t>,</w:t>
            </w:r>
            <w:r w:rsidR="00F90A32">
              <w:rPr>
                <w:rFonts w:ascii="Angsana New" w:hAnsi="Angsana New"/>
                <w:sz w:val="26"/>
                <w:szCs w:val="26"/>
              </w:rPr>
              <w:t>159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22D41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F1339" w14:textId="76B30D35" w:rsidR="00785C5E" w:rsidRPr="003269F0" w:rsidRDefault="0001010D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119</w:t>
            </w:r>
            <w:r w:rsidR="00785C5E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753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127E2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3C918" w14:textId="2019256F" w:rsidR="00785C5E" w:rsidRPr="003269F0" w:rsidRDefault="0001010D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 w:hint="cs"/>
                <w:sz w:val="26"/>
                <w:szCs w:val="26"/>
              </w:rPr>
              <w:t>19</w:t>
            </w:r>
            <w:r w:rsidR="00177287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 w:hint="cs"/>
                <w:sz w:val="26"/>
                <w:szCs w:val="26"/>
              </w:rPr>
              <w:t>875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655D7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7F4D1" w14:textId="59B30B1F" w:rsidR="00785C5E" w:rsidRPr="003269F0" w:rsidRDefault="0001010D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13</w:t>
            </w:r>
            <w:r w:rsidR="00785C5E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830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7DC5B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D4E27" w14:textId="58ADBAAA" w:rsidR="00785C5E" w:rsidRPr="003269F0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20</w:t>
            </w:r>
            <w:r w:rsidR="00F90A32">
              <w:rPr>
                <w:rFonts w:ascii="Angsana New" w:hAnsi="Angsana New"/>
                <w:sz w:val="26"/>
                <w:szCs w:val="26"/>
              </w:rPr>
              <w:t>9</w:t>
            </w:r>
            <w:r w:rsidR="001B0936">
              <w:rPr>
                <w:rFonts w:ascii="Angsana New" w:hAnsi="Angsana New"/>
                <w:sz w:val="26"/>
                <w:szCs w:val="26"/>
              </w:rPr>
              <w:t>,</w:t>
            </w:r>
            <w:r w:rsidR="00F90A32">
              <w:rPr>
                <w:rFonts w:ascii="Angsana New" w:hAnsi="Angsana New"/>
                <w:sz w:val="26"/>
                <w:szCs w:val="26"/>
              </w:rPr>
              <w:t>055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BDF67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6237D" w14:textId="3F39300A" w:rsidR="00785C5E" w:rsidRPr="003269F0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397</w:t>
            </w:r>
            <w:r w:rsidR="00785C5E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953</w:t>
            </w:r>
          </w:p>
        </w:tc>
      </w:tr>
      <w:tr w:rsidR="00BC1D23" w:rsidRPr="003269F0" w14:paraId="21A5E99F" w14:textId="77777777" w:rsidTr="00BC1D23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0A8A1" w14:textId="12A9C753" w:rsidR="00D25D7C" w:rsidRPr="00F90A32" w:rsidRDefault="00A734F5" w:rsidP="00D2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pacing w:val="-2"/>
                <w:sz w:val="26"/>
                <w:szCs w:val="26"/>
                <w:highlight w:val="yellow"/>
                <w:cs/>
                <w:lang w:val="en-GB"/>
              </w:rPr>
            </w:pPr>
            <w:r w:rsidRPr="00A008DC">
              <w:rPr>
                <w:rFonts w:ascii="Angsana New" w:hAnsi="Angsana New"/>
                <w:spacing w:val="-2"/>
                <w:sz w:val="26"/>
                <w:szCs w:val="26"/>
                <w:cs/>
                <w:lang w:val="en-GB"/>
              </w:rPr>
              <w:t>กำไรจากการ</w:t>
            </w:r>
            <w:r w:rsidR="00FA3F74">
              <w:rPr>
                <w:rFonts w:ascii="Angsana New" w:hAnsi="Angsana New" w:hint="cs"/>
                <w:spacing w:val="-2"/>
                <w:sz w:val="26"/>
                <w:szCs w:val="26"/>
                <w:cs/>
                <w:lang w:val="en-GB"/>
              </w:rPr>
              <w:t>เปลี่ยนสัดส่วนเงินลงทุนในการร่วมค้า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1DEE3" w14:textId="45EE4856" w:rsidR="00D25D7C" w:rsidRDefault="00D25D7C" w:rsidP="00D2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07F5C" w14:textId="77777777" w:rsidR="00D25D7C" w:rsidRPr="003269F0" w:rsidRDefault="00D25D7C" w:rsidP="00D2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2BE8B" w14:textId="6159EA2D" w:rsidR="00D25D7C" w:rsidRDefault="00D25D7C" w:rsidP="00D2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4B755" w14:textId="77777777" w:rsidR="00D25D7C" w:rsidRPr="003269F0" w:rsidRDefault="00D25D7C" w:rsidP="00D2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A13BE" w14:textId="22C7664E" w:rsidR="00D25D7C" w:rsidRDefault="00D25D7C" w:rsidP="00D2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42E06" w14:textId="77777777" w:rsidR="00D25D7C" w:rsidRPr="003269F0" w:rsidRDefault="00D25D7C" w:rsidP="00D2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67964" w14:textId="56AC7C86" w:rsidR="00D25D7C" w:rsidRDefault="00D25D7C" w:rsidP="00BC1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BC9AC" w14:textId="77777777" w:rsidR="00D25D7C" w:rsidRPr="003269F0" w:rsidRDefault="00D25D7C" w:rsidP="00D2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484E2" w14:textId="241CEC32" w:rsidR="00D25D7C" w:rsidRDefault="00D25D7C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A8AD2" w14:textId="77777777" w:rsidR="00D25D7C" w:rsidRPr="00244A6D" w:rsidRDefault="00D25D7C" w:rsidP="00D25D7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C8763" w14:textId="049E02D9" w:rsidR="00D25D7C" w:rsidRPr="00244A6D" w:rsidRDefault="00D25D7C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2A66D" w14:textId="77777777" w:rsidR="00D25D7C" w:rsidRPr="00244A6D" w:rsidRDefault="00D25D7C" w:rsidP="00D2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765AF" w14:textId="1D28F3A7" w:rsidR="00D25D7C" w:rsidRPr="00A734F5" w:rsidRDefault="0001010D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6</w:t>
            </w:r>
            <w:r w:rsidRPr="0001010D">
              <w:rPr>
                <w:rFonts w:ascii="Angsana New" w:hAnsi="Angsana New" w:hint="cs"/>
                <w:sz w:val="26"/>
                <w:szCs w:val="26"/>
              </w:rPr>
              <w:t>61</w:t>
            </w:r>
            <w:r w:rsidR="00D25D7C" w:rsidRPr="00A734F5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 w:hint="cs"/>
                <w:sz w:val="26"/>
                <w:szCs w:val="26"/>
              </w:rPr>
              <w:t>080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4CC5C" w14:textId="77777777" w:rsidR="00D25D7C" w:rsidRPr="00A734F5" w:rsidRDefault="00D25D7C" w:rsidP="00D2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09A8C" w14:textId="1BFFF0BB" w:rsidR="00D25D7C" w:rsidRPr="00244A6D" w:rsidRDefault="00D25D7C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5BE61" w14:textId="77777777" w:rsidR="00D25D7C" w:rsidRPr="00244A6D" w:rsidRDefault="00D25D7C" w:rsidP="00D2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5810D" w14:textId="426BAB05" w:rsidR="00D25D7C" w:rsidRPr="00244A6D" w:rsidRDefault="0001010D" w:rsidP="00D2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661</w:t>
            </w:r>
            <w:r w:rsidR="0047270B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080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4CC8D" w14:textId="77777777" w:rsidR="00D25D7C" w:rsidRPr="003269F0" w:rsidRDefault="00D25D7C" w:rsidP="00D2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82EBD" w14:textId="3028106C" w:rsidR="00D25D7C" w:rsidRPr="00244A6D" w:rsidRDefault="00930DA7" w:rsidP="00930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00" w:lineRule="exact"/>
              <w:ind w:right="3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BC1D23" w:rsidRPr="003269F0" w14:paraId="78C48517" w14:textId="77777777" w:rsidTr="00BC1D23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7B0EC" w14:textId="3EF2FD7E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  <w:r w:rsidR="00BC1D23">
              <w:rPr>
                <w:rFonts w:ascii="Angsana New" w:hAnsi="Angsana New"/>
                <w:sz w:val="26"/>
                <w:szCs w:val="26"/>
                <w:lang w:val="en-GB"/>
              </w:rPr>
              <w:t xml:space="preserve"> </w:t>
            </w:r>
            <w:r w:rsidR="00BC1D23" w:rsidRPr="00BC1D23">
              <w:rPr>
                <w:rFonts w:ascii="Angsana New" w:hAnsi="Angsana New"/>
                <w:spacing w:val="-2"/>
                <w:sz w:val="26"/>
                <w:szCs w:val="26"/>
              </w:rPr>
              <w:t xml:space="preserve">- </w:t>
            </w:r>
            <w:r w:rsidR="00BC1D23" w:rsidRPr="00BC1D23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B1DCC" w14:textId="094378BE" w:rsidR="00785C5E" w:rsidRPr="003269F0" w:rsidRDefault="00F80EEC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457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221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2E4F4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62B87" w14:textId="57F1CC7C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232</w:t>
            </w:r>
            <w:r w:rsidR="0046445A"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424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08714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AC41C" w14:textId="39CC3E6B" w:rsidR="00785C5E" w:rsidRPr="003269F0" w:rsidRDefault="009B7037" w:rsidP="00BC1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222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248B4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BF5C3" w14:textId="345926B9" w:rsidR="00785C5E" w:rsidRPr="003269F0" w:rsidRDefault="00785C5E" w:rsidP="00BC1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75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0018B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82B2D" w14:textId="42A266EE" w:rsidR="00785C5E" w:rsidRPr="00244A6D" w:rsidRDefault="001F1DC1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375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D5CF4" w14:textId="77777777" w:rsidR="00785C5E" w:rsidRPr="00244A6D" w:rsidRDefault="00785C5E" w:rsidP="00785C5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3BD02" w14:textId="75E0EF31" w:rsidR="00785C5E" w:rsidRPr="00244A6D" w:rsidRDefault="00785C5E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244A6D">
              <w:rPr>
                <w:rFonts w:ascii="Angsana New" w:hAnsi="Angsana New"/>
                <w:sz w:val="26"/>
                <w:szCs w:val="26"/>
              </w:rPr>
              <w:t>(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605</w:t>
            </w:r>
            <w:r w:rsidRPr="00244A6D"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620</w:t>
            </w:r>
            <w:r w:rsidRPr="00244A6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6AA53" w14:textId="77777777" w:rsidR="00785C5E" w:rsidRPr="00244A6D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11F9F" w14:textId="64CEFFB3" w:rsidR="00785C5E" w:rsidRPr="00244A6D" w:rsidRDefault="00D25D7C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064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883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6FF11" w14:textId="77777777" w:rsidR="00785C5E" w:rsidRPr="00244A6D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3DCA8" w14:textId="3A0219BD" w:rsidR="00785C5E" w:rsidRPr="00244A6D" w:rsidRDefault="00785C5E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A6D">
              <w:rPr>
                <w:rFonts w:ascii="Angsana New" w:hAnsi="Angsana New"/>
                <w:sz w:val="26"/>
                <w:szCs w:val="26"/>
              </w:rPr>
              <w:t>(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869</w:t>
            </w:r>
            <w:r w:rsidRPr="00244A6D"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676</w:t>
            </w:r>
            <w:r w:rsidRPr="00244A6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4FCB0" w14:textId="77777777" w:rsidR="00785C5E" w:rsidRPr="00244A6D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EB5BE" w14:textId="16F9DD0A" w:rsidR="00785C5E" w:rsidRPr="00244A6D" w:rsidRDefault="0047270B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778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701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F10A4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E3C84" w14:textId="6EE6DE11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244A6D">
              <w:rPr>
                <w:rFonts w:ascii="Angsana New" w:hAnsi="Angsana New"/>
                <w:sz w:val="26"/>
                <w:szCs w:val="26"/>
              </w:rPr>
              <w:t>(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1</w:t>
            </w:r>
            <w:r w:rsidRPr="00244A6D"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707</w:t>
            </w:r>
            <w:r w:rsidR="001B0936"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795</w:t>
            </w:r>
            <w:r w:rsidRPr="00244A6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C1D23" w:rsidRPr="003269F0" w14:paraId="50707163" w14:textId="77777777" w:rsidTr="00BC1D23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2CE33" w14:textId="1DE6E16E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กำไร</w:t>
            </w:r>
            <w:r w:rsidR="00E90F7A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="00E90F7A">
              <w:rPr>
                <w:rFonts w:ascii="Angsana New" w:hAnsi="Angsana New"/>
                <w:sz w:val="26"/>
                <w:szCs w:val="26"/>
              </w:rPr>
              <w:t>(</w:t>
            </w:r>
            <w:r w:rsidR="00E90F7A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E90F7A">
              <w:rPr>
                <w:rFonts w:ascii="Angsana New" w:hAnsi="Angsana New"/>
                <w:sz w:val="26"/>
                <w:szCs w:val="26"/>
              </w:rPr>
              <w:t>)</w:t>
            </w:r>
            <w:r w:rsidR="00E90F7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จากอัตราแลกเปลี่ยนสุทธิ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D4456" w14:textId="25C3E6F4" w:rsidR="009B7037" w:rsidRPr="003269F0" w:rsidRDefault="0001010D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8</w:t>
            </w:r>
            <w:r w:rsidR="009B7037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166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3477F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AAC13" w14:textId="31167342" w:rsidR="009B7037" w:rsidRPr="003269F0" w:rsidRDefault="0001010D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6</w:t>
            </w:r>
            <w:r w:rsidR="009B7037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58</w:t>
            </w:r>
            <w:r w:rsidRPr="0001010D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8460C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3F879" w14:textId="7CFCBF72" w:rsidR="009B7037" w:rsidRPr="003269F0" w:rsidRDefault="009B7037" w:rsidP="00CB3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02A0D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A045E" w14:textId="0DC3FEC7" w:rsidR="009B7037" w:rsidRPr="003269F0" w:rsidRDefault="009B7037" w:rsidP="00BC1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68D92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20AF4" w14:textId="29EA6DFA" w:rsidR="009B7037" w:rsidRPr="003269F0" w:rsidRDefault="001F1DC1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84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592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B2893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08BDC" w14:textId="155E151D" w:rsidR="009B7037" w:rsidRPr="003269F0" w:rsidRDefault="0001010D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105</w:t>
            </w:r>
            <w:r w:rsidR="009B7037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470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24586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1EDEA" w14:textId="41041F04" w:rsidR="009B7037" w:rsidRPr="003269F0" w:rsidRDefault="0001010D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46</w:t>
            </w:r>
            <w:r w:rsidR="00D25D7C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294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0E162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328FF" w14:textId="286B130E" w:rsidR="009B7037" w:rsidRPr="003269F0" w:rsidRDefault="0001010D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94</w:t>
            </w:r>
            <w:r w:rsidR="009B7037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236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8818C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EB991" w14:textId="5E608987" w:rsidR="009B7037" w:rsidRPr="003269F0" w:rsidRDefault="0047270B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132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1C41F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DA7F0" w14:textId="11E68C4D" w:rsidR="009B7037" w:rsidRPr="003269F0" w:rsidRDefault="0001010D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206</w:t>
            </w:r>
            <w:r w:rsidR="009B7037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290</w:t>
            </w:r>
          </w:p>
        </w:tc>
      </w:tr>
      <w:tr w:rsidR="00BC1D23" w:rsidRPr="003269F0" w14:paraId="49926371" w14:textId="77777777" w:rsidTr="00BC1D23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ABC95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ผลกำไร (ขาดทุน) จากการเปลี่ยนแปลง</w:t>
            </w:r>
            <w:r w:rsidRPr="003269F0">
              <w:rPr>
                <w:rFonts w:ascii="Angsana New" w:hAnsi="Angsana New" w:hint="cs"/>
                <w:sz w:val="26"/>
                <w:szCs w:val="26"/>
                <w:lang w:val="en-GB"/>
              </w:rPr>
              <w:br/>
              <w:t xml:space="preserve">   </w:t>
            </w: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มูลค่ายุติธรรมของอนุพันธ์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15CE6" w14:textId="5B9F8545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773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5A2F3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8EB05" w14:textId="0EF011BB" w:rsidR="009B7037" w:rsidRPr="003269F0" w:rsidRDefault="0001010D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22</w:t>
            </w:r>
            <w:r w:rsidR="009B7037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239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CCEC6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555FE" w14:textId="07496344" w:rsidR="009B7037" w:rsidRPr="003269F0" w:rsidRDefault="009B7037" w:rsidP="00CB3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0B430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D50C9" w14:textId="4D83AD93" w:rsidR="009B7037" w:rsidRPr="003269F0" w:rsidRDefault="009B7037" w:rsidP="00BC1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0DD1A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EFD1F" w14:textId="41DBD3A6" w:rsidR="009B7037" w:rsidRPr="003269F0" w:rsidRDefault="0046445A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101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685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15D75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B517B" w14:textId="577F4CAC" w:rsidR="009B7037" w:rsidRPr="003269F0" w:rsidRDefault="0001010D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121</w:t>
            </w:r>
            <w:r w:rsidR="009B7037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267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1BED1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21765" w14:textId="7FCF6AEC" w:rsidR="009B7037" w:rsidRPr="003269F0" w:rsidRDefault="00D25D7C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82B66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5BA41" w14:textId="1A8FD595" w:rsidR="009B7037" w:rsidRPr="003269F0" w:rsidRDefault="009B7037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70D0D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CA9D3" w14:textId="0057E7E2" w:rsidR="009B7037" w:rsidRPr="003269F0" w:rsidRDefault="001B0936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102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458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BF877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7CDE4" w14:textId="673A35EA" w:rsidR="009B7037" w:rsidRPr="003269F0" w:rsidRDefault="0001010D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143</w:t>
            </w:r>
            <w:r w:rsidR="009B7037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506</w:t>
            </w:r>
          </w:p>
        </w:tc>
      </w:tr>
      <w:tr w:rsidR="00BC1D23" w:rsidRPr="003269F0" w14:paraId="1B649D18" w14:textId="77777777" w:rsidTr="00BC1D23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DC80F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0B168" w14:textId="2A1D5F2E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198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334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2A0F9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64128" w14:textId="7F729E60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169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747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E670F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487E3" w14:textId="2571DC14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DD659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4E7BA" w14:textId="49101C08" w:rsidR="009B7037" w:rsidRPr="003269F0" w:rsidRDefault="009B7037" w:rsidP="00BC1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AAAC7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676D3" w14:textId="0025D9DA" w:rsidR="009B7037" w:rsidRPr="003269F0" w:rsidRDefault="001F1DC1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477</w:t>
            </w:r>
            <w:r w:rsidR="0046445A"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555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95105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61AE4" w14:textId="2984D13D" w:rsidR="009B7037" w:rsidRPr="003269F0" w:rsidRDefault="009B7037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470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767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249C8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57D42" w14:textId="2F9B88D0" w:rsidR="009B7037" w:rsidRPr="003269F0" w:rsidRDefault="00D25D7C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300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779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333B4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35B5B" w14:textId="7B48210E" w:rsidR="009B7037" w:rsidRPr="003269F0" w:rsidRDefault="009B7037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227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555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4792A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9288E" w14:textId="560334C7" w:rsidR="009B7037" w:rsidRPr="003269F0" w:rsidRDefault="0047270B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2</w:t>
            </w:r>
            <w:r w:rsidR="001B0936"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976</w:t>
            </w:r>
            <w:r w:rsidR="001B0936"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668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5C9CB" w14:textId="77777777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B547A" w14:textId="2E3007AC" w:rsidR="009B7037" w:rsidRPr="003269F0" w:rsidRDefault="009B7037" w:rsidP="009B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868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069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C1D23" w:rsidRPr="003269F0" w14:paraId="533741E4" w14:textId="77777777" w:rsidTr="00BC1D23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B7436" w14:textId="0852336B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3269F0">
              <w:rPr>
                <w:rFonts w:ascii="Angsana New" w:hAnsi="Angsana New" w:hint="cs"/>
                <w:sz w:val="26"/>
                <w:szCs w:val="26"/>
                <w:cs/>
              </w:rPr>
              <w:t>ของการร่วมค้า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63B4B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D99DE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4A987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84548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6BF8F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FBA13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23EBF" w14:textId="77777777" w:rsidR="00785C5E" w:rsidRPr="003269F0" w:rsidRDefault="00785C5E" w:rsidP="00BC1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E090B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DB4CE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DF318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3924C" w14:textId="77777777" w:rsidR="00785C5E" w:rsidRPr="003269F0" w:rsidRDefault="00785C5E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  <w:tab w:val="decimal" w:pos="790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043E4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94E8F" w14:textId="77777777" w:rsidR="00785C5E" w:rsidRPr="003269F0" w:rsidRDefault="00785C5E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9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7776C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D6245" w14:textId="77777777" w:rsidR="00785C5E" w:rsidRPr="003269F0" w:rsidRDefault="00785C5E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FCA74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6B8BC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9A9B0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F90EA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1D23" w:rsidRPr="003269F0" w14:paraId="027A3BDE" w14:textId="77777777" w:rsidTr="00BC1D23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79C5A" w14:textId="13FDBD41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3269F0">
              <w:rPr>
                <w:rFonts w:ascii="Angsana New" w:hAnsi="Angsana New" w:hint="cs"/>
                <w:sz w:val="26"/>
                <w:szCs w:val="26"/>
                <w:cs/>
              </w:rPr>
              <w:t>และบริษัทร่วมที่ใช้วิธีส่วนได้เสีย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65D7FA" w14:textId="5E2CF2EA" w:rsidR="00785C5E" w:rsidRPr="008645D9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489</w:t>
            </w:r>
            <w:r w:rsidR="00D30A32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B5CE5" w14:textId="77777777" w:rsidR="00785C5E" w:rsidRPr="008645D9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C7BD8B" w14:textId="218ED132" w:rsidR="00785C5E" w:rsidRPr="008645D9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640</w:t>
            </w:r>
            <w:r w:rsidR="00785C5E" w:rsidRPr="008645D9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139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F5D2E" w14:textId="77777777" w:rsidR="00785C5E" w:rsidRPr="008645D9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6685D3" w14:textId="5E20DDE9" w:rsidR="00785C5E" w:rsidRPr="008645D9" w:rsidRDefault="0001010D" w:rsidP="00BC1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222</w:t>
            </w:r>
            <w:r w:rsidR="009B7037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8E0DE" w14:textId="77777777" w:rsidR="00785C5E" w:rsidRPr="008645D9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479019" w14:textId="4E1B4B82" w:rsidR="00785C5E" w:rsidRPr="008645D9" w:rsidRDefault="0001010D" w:rsidP="00BC1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337</w:t>
            </w:r>
            <w:r w:rsidR="00785C5E" w:rsidRPr="008645D9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259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FD4B1" w14:textId="77777777" w:rsidR="00785C5E" w:rsidRPr="008645D9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3F5A53" w14:textId="7552241E" w:rsidR="00785C5E" w:rsidRPr="008645D9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4</w:t>
            </w:r>
            <w:r w:rsidR="001F1DC1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722</w:t>
            </w:r>
            <w:r w:rsidR="001F1DC1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415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8FBB2" w14:textId="77777777" w:rsidR="00785C5E" w:rsidRPr="008645D9" w:rsidRDefault="00785C5E" w:rsidP="00785C5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5C9177" w14:textId="4F460594" w:rsidR="00785C5E" w:rsidRPr="008645D9" w:rsidRDefault="0001010D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5</w:t>
            </w:r>
            <w:r w:rsidR="00785C5E" w:rsidRPr="008645D9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004</w:t>
            </w:r>
            <w:r w:rsidR="00785C5E" w:rsidRPr="008645D9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872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545BE" w14:textId="77777777" w:rsidR="00785C5E" w:rsidRPr="008645D9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9156C1" w14:textId="52E9171F" w:rsidR="00785C5E" w:rsidRPr="008645D9" w:rsidRDefault="00D25D7C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42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760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9DD97" w14:textId="77777777" w:rsidR="00785C5E" w:rsidRPr="008645D9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76BB87" w14:textId="6585B40F" w:rsidR="00785C5E" w:rsidRPr="008645D9" w:rsidRDefault="00785C5E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645D9">
              <w:rPr>
                <w:rFonts w:ascii="Angsana New" w:hAnsi="Angsana New"/>
                <w:sz w:val="26"/>
                <w:szCs w:val="26"/>
              </w:rPr>
              <w:t>(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79</w:t>
            </w:r>
            <w:r w:rsidRPr="008645D9"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869</w:t>
            </w:r>
            <w:r w:rsidRPr="008645D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5036F" w14:textId="77777777" w:rsidR="00785C5E" w:rsidRPr="008645D9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61878C" w14:textId="68C5E7E9" w:rsidR="00785C5E" w:rsidRPr="008645D9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5</w:t>
            </w:r>
            <w:r w:rsidR="0047270B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391</w:t>
            </w:r>
            <w:r w:rsidR="0047270B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157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9F7FB" w14:textId="77777777" w:rsidR="00785C5E" w:rsidRPr="008645D9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CAFDE0" w14:textId="1C81A25A" w:rsidR="00785C5E" w:rsidRPr="008645D9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5</w:t>
            </w:r>
            <w:r w:rsidR="00785C5E" w:rsidRPr="008645D9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902</w:t>
            </w:r>
            <w:r w:rsidR="00785C5E" w:rsidRPr="008645D9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401</w:t>
            </w:r>
          </w:p>
        </w:tc>
      </w:tr>
      <w:tr w:rsidR="00BC1D23" w:rsidRPr="003269F0" w14:paraId="41398FE1" w14:textId="77777777" w:rsidTr="00BC1D23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75DAF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ขาดทุน)</w:t>
            </w: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B1D899" w14:textId="1C237264" w:rsidR="00785C5E" w:rsidRPr="008645D9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D30A3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448</w:t>
            </w:r>
            <w:r w:rsidR="00D30A3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393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F1DC7" w14:textId="77777777" w:rsidR="00785C5E" w:rsidRPr="008645D9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B63DFA" w14:textId="60A8CBB7" w:rsidR="00785C5E" w:rsidRPr="008645D9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46445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123</w:t>
            </w:r>
            <w:r w:rsidR="0046445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259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4673B" w14:textId="77777777" w:rsidR="00785C5E" w:rsidRPr="008645D9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A8F9E2" w14:textId="62C3DE24" w:rsidR="00785C5E" w:rsidRPr="008645D9" w:rsidRDefault="0001010D" w:rsidP="00BC1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222</w:t>
            </w:r>
            <w:r w:rsidR="009B703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316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71676" w14:textId="77777777" w:rsidR="00785C5E" w:rsidRPr="008645D9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759206" w14:textId="4AD9CE80" w:rsidR="00785C5E" w:rsidRPr="008645D9" w:rsidRDefault="0001010D" w:rsidP="00BC1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337</w:t>
            </w:r>
            <w:r w:rsidR="00785C5E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304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FABE7" w14:textId="77777777" w:rsidR="00785C5E" w:rsidRPr="008645D9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22677A" w14:textId="75B1198E" w:rsidR="00785C5E" w:rsidRPr="008645D9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1F1DC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217</w:t>
            </w:r>
            <w:r w:rsidR="0046445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676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89F42" w14:textId="77777777" w:rsidR="00785C5E" w:rsidRPr="008645D9" w:rsidRDefault="00785C5E" w:rsidP="00785C5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326060" w14:textId="2761EFE0" w:rsidR="00785C5E" w:rsidRPr="008645D9" w:rsidRDefault="0001010D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785C5E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338</w:t>
            </w:r>
            <w:r w:rsidR="00785C5E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070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7FB98" w14:textId="77777777" w:rsidR="00785C5E" w:rsidRPr="008645D9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6BE351" w14:textId="2EFDC1E5" w:rsidR="00785C5E" w:rsidRPr="008645D9" w:rsidRDefault="00D25D7C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26"/>
                <w:szCs w:val="26"/>
              </w:rPr>
              <w:t>274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26"/>
                <w:szCs w:val="26"/>
              </w:rPr>
              <w:t>85</w:t>
            </w:r>
            <w:r w:rsidR="00840350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C5FE3" w14:textId="77777777" w:rsidR="00785C5E" w:rsidRPr="008645D9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F7498E" w14:textId="6B59A2E3" w:rsidR="00785C5E" w:rsidRPr="008645D9" w:rsidRDefault="00785C5E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26"/>
                <w:szCs w:val="26"/>
              </w:rPr>
              <w:t>798</w:t>
            </w: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26"/>
                <w:szCs w:val="26"/>
              </w:rPr>
              <w:t>547</w:t>
            </w: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D8801" w14:textId="77777777" w:rsidR="00785C5E" w:rsidRPr="008645D9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E769C8" w14:textId="4A069548" w:rsidR="00785C5E" w:rsidRPr="008645D9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="0047270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613</w:t>
            </w:r>
            <w:r w:rsidR="001B093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529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1C1D9" w14:textId="77777777" w:rsidR="00785C5E" w:rsidRPr="008645D9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67168" w14:textId="28C050BD" w:rsidR="00785C5E" w:rsidRPr="008645D9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="001B093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000</w:t>
            </w:r>
            <w:r w:rsidR="001B093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086</w:t>
            </w:r>
          </w:p>
        </w:tc>
      </w:tr>
      <w:tr w:rsidR="00BC1D23" w:rsidRPr="003269F0" w14:paraId="6FA3C918" w14:textId="77777777" w:rsidTr="00BC1D23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17032" w14:textId="68FE78A4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3269F0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3269F0">
              <w:rPr>
                <w:rFonts w:ascii="Angsana New" w:hAnsi="Angsana New" w:hint="cs"/>
                <w:sz w:val="26"/>
                <w:szCs w:val="26"/>
              </w:rPr>
              <w:t xml:space="preserve">) </w:t>
            </w:r>
            <w:r w:rsidRPr="003269F0">
              <w:rPr>
                <w:rFonts w:ascii="Angsana New" w:hAnsi="Angsana New" w:hint="cs"/>
                <w:sz w:val="26"/>
                <w:szCs w:val="26"/>
                <w:cs/>
              </w:rPr>
              <w:t>รายได้ภาษีเงินได้</w:t>
            </w:r>
            <w:r w:rsidR="00BC1D23">
              <w:rPr>
                <w:rFonts w:ascii="Angsana New" w:hAnsi="Angsana New"/>
                <w:sz w:val="26"/>
                <w:szCs w:val="26"/>
                <w:lang w:val="en-GB"/>
              </w:rPr>
              <w:t xml:space="preserve"> </w:t>
            </w:r>
            <w:r w:rsidR="00BC1D23" w:rsidRPr="00BC1D23">
              <w:rPr>
                <w:rFonts w:ascii="Angsana New" w:hAnsi="Angsana New"/>
                <w:spacing w:val="-2"/>
                <w:sz w:val="26"/>
                <w:szCs w:val="26"/>
              </w:rPr>
              <w:t xml:space="preserve">- </w:t>
            </w:r>
            <w:r w:rsidR="00BC1D23" w:rsidRPr="00BC1D23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4A169D" w14:textId="3E7B19E1" w:rsidR="00785C5E" w:rsidRPr="008645D9" w:rsidRDefault="00D30A32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163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760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266D2" w14:textId="77777777" w:rsidR="00785C5E" w:rsidRPr="008645D9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3F3B56" w14:textId="1B46DAE3" w:rsidR="00785C5E" w:rsidRPr="008645D9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645D9">
              <w:rPr>
                <w:rFonts w:ascii="Angsana New" w:hAnsi="Angsana New"/>
                <w:sz w:val="26"/>
                <w:szCs w:val="26"/>
              </w:rPr>
              <w:t>(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93</w:t>
            </w:r>
            <w:r w:rsidR="0046445A"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882</w:t>
            </w:r>
            <w:r w:rsidRPr="008645D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44329" w14:textId="77777777" w:rsidR="00785C5E" w:rsidRPr="008645D9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2159EE" w14:textId="3467C6E8" w:rsidR="00785C5E" w:rsidRPr="008645D9" w:rsidRDefault="009B7037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3D7BB" w14:textId="77777777" w:rsidR="00785C5E" w:rsidRPr="008645D9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F7D35D" w14:textId="03894FB9" w:rsidR="00785C5E" w:rsidRPr="008645D9" w:rsidRDefault="00785C5E" w:rsidP="00BC1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8645D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453A0" w14:textId="77777777" w:rsidR="00785C5E" w:rsidRPr="008645D9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B90DD9" w14:textId="499A4F5A" w:rsidR="00785C5E" w:rsidRPr="008645D9" w:rsidRDefault="001F1DC1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777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82</w:t>
            </w:r>
            <w:r w:rsidR="00840350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506CF" w14:textId="77777777" w:rsidR="00785C5E" w:rsidRPr="008645D9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F33040" w14:textId="7FB85B17" w:rsidR="00785C5E" w:rsidRPr="008645D9" w:rsidRDefault="00785C5E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8645D9">
              <w:rPr>
                <w:rFonts w:ascii="Angsana New" w:hAnsi="Angsana New"/>
                <w:sz w:val="26"/>
                <w:szCs w:val="26"/>
              </w:rPr>
              <w:t>(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82</w:t>
            </w:r>
            <w:r w:rsidRPr="008645D9"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246</w:t>
            </w:r>
            <w:r w:rsidRPr="008645D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F0D85" w14:textId="77777777" w:rsidR="00785C5E" w:rsidRPr="008645D9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069457" w14:textId="268C8C3D" w:rsidR="00785C5E" w:rsidRPr="008645D9" w:rsidRDefault="0001010D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4</w:t>
            </w:r>
            <w:r w:rsidR="00D25D7C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2</w:t>
            </w:r>
            <w:r w:rsidR="00840350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58C2B" w14:textId="77777777" w:rsidR="00785C5E" w:rsidRPr="008645D9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8F4128" w14:textId="7DD7349A" w:rsidR="00785C5E" w:rsidRPr="008645D9" w:rsidRDefault="00785C5E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645D9">
              <w:rPr>
                <w:rFonts w:ascii="Angsana New" w:hAnsi="Angsana New"/>
                <w:sz w:val="26"/>
                <w:szCs w:val="26"/>
              </w:rPr>
              <w:t>(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1</w:t>
            </w:r>
            <w:r w:rsidRPr="008645D9"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045</w:t>
            </w:r>
            <w:r w:rsidRPr="008645D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39F55" w14:textId="77777777" w:rsidR="00785C5E" w:rsidRPr="008645D9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C446D6" w14:textId="2165C941" w:rsidR="00785C5E" w:rsidRPr="008645D9" w:rsidRDefault="0047270B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937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344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E5A1C" w14:textId="77777777" w:rsidR="00785C5E" w:rsidRPr="008645D9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3399E5" w14:textId="0ADCD1C0" w:rsidR="00785C5E" w:rsidRPr="008645D9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8645D9">
              <w:rPr>
                <w:rFonts w:ascii="Angsana New" w:hAnsi="Angsana New"/>
                <w:sz w:val="26"/>
                <w:szCs w:val="26"/>
              </w:rPr>
              <w:t>(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177</w:t>
            </w:r>
            <w:r w:rsidR="001B0936">
              <w:rPr>
                <w:rFonts w:ascii="Angsana New" w:hAnsi="Angsana New"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sz w:val="26"/>
                <w:szCs w:val="26"/>
              </w:rPr>
              <w:t>173</w:t>
            </w:r>
            <w:r w:rsidRPr="008645D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C1D23" w:rsidRPr="003269F0" w14:paraId="3098D9F6" w14:textId="77777777" w:rsidTr="00BC1D23">
        <w:trPr>
          <w:trHeight w:val="31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6A077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(ขาดทุน)</w:t>
            </w: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26F415" w14:textId="2791ACBC" w:rsidR="00785C5E" w:rsidRPr="008645D9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D30A3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284</w:t>
            </w:r>
            <w:r w:rsidR="00D30A3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633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EB765" w14:textId="77777777" w:rsidR="00785C5E" w:rsidRPr="008645D9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7EA1F0" w14:textId="4F98437F" w:rsidR="00785C5E" w:rsidRPr="008645D9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46445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029</w:t>
            </w:r>
            <w:r w:rsidR="0046445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377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764F5" w14:textId="77777777" w:rsidR="00785C5E" w:rsidRPr="008645D9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88CCB7" w14:textId="0BEC5259" w:rsidR="00785C5E" w:rsidRPr="008645D9" w:rsidRDefault="0001010D" w:rsidP="00BC1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222</w:t>
            </w:r>
            <w:r w:rsidR="009B703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316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26DC9" w14:textId="77777777" w:rsidR="00785C5E" w:rsidRPr="008645D9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DA81AC" w14:textId="174773F3" w:rsidR="00785C5E" w:rsidRPr="008645D9" w:rsidRDefault="0001010D" w:rsidP="00BC1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337</w:t>
            </w:r>
            <w:r w:rsidR="00785C5E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304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D9288" w14:textId="77777777" w:rsidR="00785C5E" w:rsidRPr="008645D9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DB2661" w14:textId="05A3AAEB" w:rsidR="00785C5E" w:rsidRPr="008645D9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1B093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439</w:t>
            </w:r>
            <w:r w:rsidR="001B093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85</w:t>
            </w:r>
            <w:r w:rsidR="00840350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C08D8" w14:textId="77777777" w:rsidR="00785C5E" w:rsidRPr="008645D9" w:rsidRDefault="00785C5E" w:rsidP="00785C5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CC0362" w14:textId="2AF2595D" w:rsidR="00785C5E" w:rsidRPr="008645D9" w:rsidRDefault="0001010D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785C5E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255</w:t>
            </w:r>
            <w:r w:rsidR="00785C5E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824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ABA4A" w14:textId="77777777" w:rsidR="00785C5E" w:rsidRPr="008645D9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B9941A" w14:textId="2D523344" w:rsidR="00785C5E" w:rsidRPr="008645D9" w:rsidRDefault="00D25D7C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26"/>
                <w:szCs w:val="26"/>
              </w:rPr>
              <w:t>270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26"/>
                <w:szCs w:val="26"/>
              </w:rPr>
              <w:t>61</w:t>
            </w:r>
            <w:r w:rsidR="00840350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3A6E0" w14:textId="77777777" w:rsidR="00785C5E" w:rsidRPr="008645D9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D5BBE9" w14:textId="4A77D6FD" w:rsidR="00785C5E" w:rsidRPr="008645D9" w:rsidRDefault="00785C5E" w:rsidP="003D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26"/>
                <w:szCs w:val="26"/>
              </w:rPr>
              <w:t>799</w:t>
            </w: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26"/>
                <w:szCs w:val="26"/>
              </w:rPr>
              <w:t>592</w:t>
            </w: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6C000" w14:textId="77777777" w:rsidR="00785C5E" w:rsidRPr="008645D9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507846" w14:textId="7A745A58" w:rsidR="00785C5E" w:rsidRPr="008645D9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47270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676</w:t>
            </w:r>
            <w:r w:rsidR="001B093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185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2D8B7" w14:textId="77777777" w:rsidR="00785C5E" w:rsidRPr="008645D9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E0C2AB" w14:textId="20DAF1D6" w:rsidR="00785C5E" w:rsidRPr="008645D9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785C5E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822</w:t>
            </w:r>
            <w:r w:rsidR="001B093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913</w:t>
            </w:r>
          </w:p>
        </w:tc>
      </w:tr>
    </w:tbl>
    <w:p w14:paraId="72EE82EA" w14:textId="77777777" w:rsidR="00AC2048" w:rsidRPr="00BA7F1E" w:rsidRDefault="00AC2048">
      <w:pPr>
        <w:rPr>
          <w:rFonts w:ascii="Angsana New" w:hAnsi="Angsana New"/>
          <w:sz w:val="22"/>
          <w:szCs w:val="22"/>
          <w:cs/>
        </w:rPr>
      </w:pPr>
    </w:p>
    <w:tbl>
      <w:tblPr>
        <w:tblW w:w="16110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3330"/>
        <w:gridCol w:w="990"/>
        <w:gridCol w:w="270"/>
        <w:gridCol w:w="1080"/>
        <w:gridCol w:w="239"/>
        <w:gridCol w:w="990"/>
        <w:gridCol w:w="238"/>
        <w:gridCol w:w="1053"/>
        <w:gridCol w:w="270"/>
        <w:gridCol w:w="993"/>
        <w:gridCol w:w="267"/>
        <w:gridCol w:w="1080"/>
        <w:gridCol w:w="270"/>
        <w:gridCol w:w="1080"/>
        <w:gridCol w:w="270"/>
        <w:gridCol w:w="1080"/>
        <w:gridCol w:w="273"/>
        <w:gridCol w:w="987"/>
        <w:gridCol w:w="270"/>
        <w:gridCol w:w="1080"/>
      </w:tblGrid>
      <w:tr w:rsidR="00AC2048" w:rsidRPr="00D246FB" w14:paraId="651D473B" w14:textId="77777777" w:rsidTr="00851914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43212EF6" w14:textId="77777777" w:rsidR="00AC2048" w:rsidRPr="003269F0" w:rsidRDefault="00AC2048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0" w:type="dxa"/>
            <w:gridSpan w:val="19"/>
            <w:shd w:val="clear" w:color="auto" w:fill="auto"/>
            <w:vAlign w:val="bottom"/>
          </w:tcPr>
          <w:p w14:paraId="6B137931" w14:textId="77777777" w:rsidR="00AC2048" w:rsidRPr="003269F0" w:rsidRDefault="00FA7E67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269F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A76C4" w:rsidRPr="00D246FB" w14:paraId="5CCD7A2E" w14:textId="77777777" w:rsidTr="00851914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2F429B25" w14:textId="77777777" w:rsidR="00DA76C4" w:rsidRPr="003269F0" w:rsidRDefault="00DA76C4" w:rsidP="00DA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2946A5D2" w14:textId="77777777" w:rsidR="00DA76C4" w:rsidRPr="003269F0" w:rsidRDefault="00DA76C4" w:rsidP="00DA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กลุ่มธุรกิจผลิตไฟฟ้าในประเทศ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65438CA" w14:textId="77777777" w:rsidR="00DA76C4" w:rsidRPr="003269F0" w:rsidRDefault="00DA76C4" w:rsidP="00DA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81" w:type="dxa"/>
            <w:gridSpan w:val="3"/>
            <w:shd w:val="clear" w:color="auto" w:fill="auto"/>
            <w:vAlign w:val="bottom"/>
          </w:tcPr>
          <w:p w14:paraId="38136C82" w14:textId="77777777" w:rsidR="00DA76C4" w:rsidRPr="003269F0" w:rsidRDefault="00DA76C4" w:rsidP="00DA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3689DF" w14:textId="77777777" w:rsidR="00DA76C4" w:rsidRPr="003269F0" w:rsidRDefault="00DA76C4" w:rsidP="00DA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33541744" w14:textId="77777777" w:rsidR="00DA76C4" w:rsidRPr="003269F0" w:rsidRDefault="00DA76C4" w:rsidP="00DA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3C0D4AB8" w14:textId="77777777" w:rsidR="00DA76C4" w:rsidRPr="003269F0" w:rsidRDefault="00DA76C4" w:rsidP="00DA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F84577" w14:textId="77777777" w:rsidR="00DA76C4" w:rsidRPr="003269F0" w:rsidRDefault="00DA76C4" w:rsidP="00DA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238DD128" w14:textId="77777777" w:rsidR="00DA76C4" w:rsidRPr="003269F0" w:rsidRDefault="00DA76C4" w:rsidP="00DA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กลุ่มธุรกิจเกี่ยวเนื่องและสาธารณูปโภค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29DA6BA" w14:textId="77777777" w:rsidR="00DA76C4" w:rsidRPr="003269F0" w:rsidRDefault="00DA76C4" w:rsidP="00DA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37" w:type="dxa"/>
            <w:gridSpan w:val="3"/>
            <w:shd w:val="clear" w:color="auto" w:fill="auto"/>
            <w:vAlign w:val="bottom"/>
          </w:tcPr>
          <w:p w14:paraId="4511F414" w14:textId="77777777" w:rsidR="00DA76C4" w:rsidRPr="003269F0" w:rsidRDefault="00DA76C4" w:rsidP="00DA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538CE" w:rsidRPr="00D246FB" w14:paraId="2847146F" w14:textId="77777777" w:rsidTr="00851914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51D52B86" w14:textId="4E71B47F" w:rsidR="00A538CE" w:rsidRPr="003269F0" w:rsidRDefault="002E376C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269F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01010D" w:rsidRPr="0001010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3269F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F39455" w14:textId="433F6662" w:rsidR="00A538CE" w:rsidRPr="003269F0" w:rsidRDefault="0001010D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1010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8E8D39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CC7F6D" w14:textId="401C3521" w:rsidR="00A538CE" w:rsidRPr="003269F0" w:rsidRDefault="0001010D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1010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B414986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AE53BF" w14:textId="463D5305" w:rsidR="00A538CE" w:rsidRPr="003269F0" w:rsidRDefault="0001010D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1010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4CFBDD2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0B20FA9" w14:textId="4C53C90C" w:rsidR="00A538CE" w:rsidRPr="003269F0" w:rsidRDefault="0001010D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1010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0F8F3A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1F66CD4" w14:textId="5F912EA9" w:rsidR="00A538CE" w:rsidRPr="003269F0" w:rsidRDefault="0001010D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1010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5B9C2CE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731EBF" w14:textId="2C72C806" w:rsidR="00A538CE" w:rsidRPr="003269F0" w:rsidRDefault="0001010D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1010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6F4AED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9A08CB" w14:textId="512BC957" w:rsidR="00A538CE" w:rsidRPr="003269F0" w:rsidRDefault="0001010D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1010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500B0B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C480C9" w14:textId="4F7640AC" w:rsidR="00A538CE" w:rsidRPr="003269F0" w:rsidRDefault="0001010D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1010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F8D660D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E90E20D" w14:textId="28693A41" w:rsidR="00A538CE" w:rsidRPr="003269F0" w:rsidRDefault="0001010D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1010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3D0B0E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DDD528" w14:textId="781A5344" w:rsidR="00A538CE" w:rsidRPr="003269F0" w:rsidRDefault="0001010D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1010D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A538CE" w:rsidRPr="00D246FB" w14:paraId="27BA1E7E" w14:textId="77777777" w:rsidTr="00851914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49E7A2F1" w14:textId="77777777" w:rsidR="00A538CE" w:rsidRPr="003269F0" w:rsidRDefault="00A538CE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80" w:type="dxa"/>
            <w:gridSpan w:val="19"/>
            <w:shd w:val="clear" w:color="auto" w:fill="auto"/>
            <w:vAlign w:val="bottom"/>
          </w:tcPr>
          <w:p w14:paraId="5662CF5E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69F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538CE" w:rsidRPr="00D246FB" w14:paraId="12957329" w14:textId="77777777" w:rsidTr="00851914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2A309D58" w14:textId="77777777" w:rsidR="00A538CE" w:rsidRPr="003269F0" w:rsidRDefault="00A538CE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269F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610FD15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C9C65F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CC301B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35E76EA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04D9A2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71DE188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0621BC4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CFDD42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7680984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D41DB55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87FF35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5657FE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7A668A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BCAFF9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B7B641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1ED7AA71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2B267D3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45DB07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F05910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38CE" w:rsidRPr="00D246FB" w14:paraId="6D5A10B5" w14:textId="77777777" w:rsidTr="00851914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0A6FB627" w14:textId="77777777" w:rsidR="00A538CE" w:rsidRPr="003269F0" w:rsidRDefault="00A538CE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ABA9DE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A0903A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C9CE2B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0F7444D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042167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E8247C2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707A110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BAB682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7F86EF2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0C50BF7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68B23D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8A87C8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87DCC8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2DD409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2C4AA9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28393D17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36E97366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FCD3F1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5B8DC1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5C5E" w:rsidRPr="00D246FB" w14:paraId="22A20F3C" w14:textId="77777777" w:rsidTr="00851914">
        <w:trPr>
          <w:trHeight w:val="144"/>
        </w:trPr>
        <w:tc>
          <w:tcPr>
            <w:tcW w:w="3330" w:type="dxa"/>
            <w:shd w:val="clear" w:color="auto" w:fill="auto"/>
          </w:tcPr>
          <w:p w14:paraId="333FE9AA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F3E69D" w14:textId="5FA39DB2" w:rsidR="00785C5E" w:rsidRPr="003269F0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66</w:t>
            </w:r>
            <w:r w:rsidR="00B2295B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685</w:t>
            </w:r>
            <w:r w:rsidR="00B2295B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225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E2F64A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0F6C3E" w14:textId="4F45AB96" w:rsidR="00785C5E" w:rsidRPr="003269F0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31</w:t>
            </w:r>
            <w:r w:rsidR="00785C5E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451</w:t>
            </w:r>
            <w:r w:rsidR="00785C5E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B86DEC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5DEA0C" w14:textId="29CF55EB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BE8BD2D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AAE59FD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BF1573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6A6D51C" w14:textId="36826F58" w:rsidR="00785C5E" w:rsidRPr="003269F0" w:rsidRDefault="00B2295B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94A8895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66AE2C" w14:textId="569A53E9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3492FE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F7FF46" w14:textId="50C256C5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091AEF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5B426E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1103640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5FE093E" w14:textId="5C4073B7" w:rsidR="00785C5E" w:rsidRPr="003269F0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66</w:t>
            </w:r>
            <w:r w:rsidR="00B2295B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685</w:t>
            </w:r>
            <w:r w:rsidR="00B2295B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225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B5811E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271D76" w14:textId="44C0BB2C" w:rsidR="00785C5E" w:rsidRPr="003269F0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31</w:t>
            </w:r>
            <w:r w:rsidR="00785C5E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451</w:t>
            </w:r>
            <w:r w:rsidR="00785C5E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164</w:t>
            </w:r>
          </w:p>
        </w:tc>
      </w:tr>
      <w:tr w:rsidR="003B4786" w:rsidRPr="00D246FB" w14:paraId="44DD3B02" w14:textId="77777777" w:rsidTr="00851914">
        <w:trPr>
          <w:trHeight w:val="144"/>
        </w:trPr>
        <w:tc>
          <w:tcPr>
            <w:tcW w:w="3330" w:type="dxa"/>
            <w:shd w:val="clear" w:color="auto" w:fill="auto"/>
          </w:tcPr>
          <w:p w14:paraId="3E2F42B2" w14:textId="17362B76" w:rsidR="003B4786" w:rsidRPr="003269F0" w:rsidRDefault="003B4786" w:rsidP="003B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ออสเตรเ</w:t>
            </w:r>
            <w:r w:rsidR="00ED453B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ลี</w:t>
            </w: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1E6E99" w14:textId="324A2F19" w:rsidR="003B4786" w:rsidRPr="003269F0" w:rsidRDefault="003B4786" w:rsidP="003B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85A572" w14:textId="77777777" w:rsidR="003B4786" w:rsidRPr="003269F0" w:rsidRDefault="003B4786" w:rsidP="003B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28D34A" w14:textId="1BA78F33" w:rsidR="003B4786" w:rsidRPr="003269F0" w:rsidRDefault="003B4786" w:rsidP="003B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B3EA5A9" w14:textId="77777777" w:rsidR="003B4786" w:rsidRPr="003269F0" w:rsidRDefault="003B4786" w:rsidP="003B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660DD3" w14:textId="121FDCA2" w:rsidR="003B4786" w:rsidRPr="003269F0" w:rsidRDefault="003B4786" w:rsidP="003B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F2D31CA" w14:textId="77777777" w:rsidR="003B4786" w:rsidRPr="003269F0" w:rsidRDefault="003B4786" w:rsidP="003B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3DBFFED" w14:textId="77777777" w:rsidR="003B4786" w:rsidRPr="003269F0" w:rsidRDefault="003B4786" w:rsidP="003B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F6165F" w14:textId="77777777" w:rsidR="003B4786" w:rsidRPr="003269F0" w:rsidRDefault="003B4786" w:rsidP="003B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0C4E3DF" w14:textId="34848575" w:rsidR="003B4786" w:rsidRPr="003269F0" w:rsidRDefault="0001010D" w:rsidP="006D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5</w:t>
            </w:r>
            <w:r w:rsidR="003B4786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092</w:t>
            </w:r>
            <w:r w:rsidR="003B4786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560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C66C60A" w14:textId="77777777" w:rsidR="003B4786" w:rsidRPr="003269F0" w:rsidRDefault="003B4786" w:rsidP="003B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C85A47" w14:textId="4171F0BB" w:rsidR="003B4786" w:rsidRPr="003269F0" w:rsidRDefault="0001010D" w:rsidP="003B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3</w:t>
            </w:r>
            <w:r w:rsidR="003B4786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711</w:t>
            </w:r>
            <w:r w:rsidR="003B4786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055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3C3E2B" w14:textId="77777777" w:rsidR="003B4786" w:rsidRPr="003269F0" w:rsidRDefault="003B4786" w:rsidP="003B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29D283" w14:textId="4A87A99E" w:rsidR="003B4786" w:rsidRPr="003269F0" w:rsidRDefault="003B4786" w:rsidP="003B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7DABBB" w14:textId="77777777" w:rsidR="003B4786" w:rsidRPr="003269F0" w:rsidRDefault="003B4786" w:rsidP="003B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31EAFE" w14:textId="77777777" w:rsidR="003B4786" w:rsidRPr="003269F0" w:rsidRDefault="003B4786" w:rsidP="003B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110E5BE" w14:textId="77777777" w:rsidR="003B4786" w:rsidRPr="003269F0" w:rsidRDefault="003B4786" w:rsidP="003B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604A9133" w14:textId="32B1987A" w:rsidR="003B4786" w:rsidRPr="003269F0" w:rsidRDefault="0001010D" w:rsidP="003B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5</w:t>
            </w:r>
            <w:r w:rsidR="003B4786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092</w:t>
            </w:r>
            <w:r w:rsidR="003B4786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560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B12FF0" w14:textId="77777777" w:rsidR="003B4786" w:rsidRPr="003269F0" w:rsidRDefault="003B4786" w:rsidP="003B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88DEEE" w14:textId="675BA576" w:rsidR="003B4786" w:rsidRPr="003269F0" w:rsidRDefault="0001010D" w:rsidP="003B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3</w:t>
            </w:r>
            <w:r w:rsidR="003B4786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711</w:t>
            </w:r>
            <w:r w:rsidR="003B4786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055</w:t>
            </w:r>
          </w:p>
        </w:tc>
      </w:tr>
      <w:tr w:rsidR="003B4786" w:rsidRPr="00D246FB" w14:paraId="30F2B917" w14:textId="77777777" w:rsidTr="00851914">
        <w:trPr>
          <w:trHeight w:val="144"/>
        </w:trPr>
        <w:tc>
          <w:tcPr>
            <w:tcW w:w="3330" w:type="dxa"/>
            <w:shd w:val="clear" w:color="auto" w:fill="auto"/>
          </w:tcPr>
          <w:p w14:paraId="762DA0CD" w14:textId="77777777" w:rsidR="003B4786" w:rsidRPr="003269F0" w:rsidRDefault="003B4786" w:rsidP="003B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ประเทศอื่น</w:t>
            </w:r>
            <w:r w:rsidRPr="003269F0">
              <w:rPr>
                <w:rFonts w:ascii="Angsana New" w:hAnsi="Angsana New"/>
                <w:sz w:val="26"/>
                <w:szCs w:val="26"/>
                <w:lang w:val="en-GB"/>
              </w:rPr>
              <w:t xml:space="preserve"> </w:t>
            </w: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ED9F3" w14:textId="62FD94C4" w:rsidR="003B4786" w:rsidRPr="003269F0" w:rsidRDefault="003B4786" w:rsidP="003B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7C1452" w14:textId="77777777" w:rsidR="003B4786" w:rsidRPr="003269F0" w:rsidRDefault="003B4786" w:rsidP="003B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46DD9" w14:textId="1418E63A" w:rsidR="003B4786" w:rsidRPr="003269F0" w:rsidRDefault="003B4786" w:rsidP="003B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96F26D" w14:textId="77777777" w:rsidR="003B4786" w:rsidRPr="003269F0" w:rsidRDefault="003B4786" w:rsidP="003B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F1C36" w14:textId="6B5FF888" w:rsidR="003B4786" w:rsidRPr="003269F0" w:rsidRDefault="003B4786" w:rsidP="003B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E4A0A94" w14:textId="77777777" w:rsidR="003B4786" w:rsidRPr="003269F0" w:rsidRDefault="003B4786" w:rsidP="003B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483C5" w14:textId="77777777" w:rsidR="003B4786" w:rsidRPr="003269F0" w:rsidRDefault="003B4786" w:rsidP="003B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BFD24B" w14:textId="77777777" w:rsidR="003B4786" w:rsidRPr="003269F0" w:rsidRDefault="003B4786" w:rsidP="003B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343C9" w14:textId="6A908B44" w:rsidR="003B4786" w:rsidRPr="003269F0" w:rsidRDefault="0001010D" w:rsidP="006D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104</w:t>
            </w:r>
            <w:r w:rsidR="003B4786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244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77C6D3C" w14:textId="77777777" w:rsidR="003B4786" w:rsidRPr="003269F0" w:rsidRDefault="003B4786" w:rsidP="003B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749E6" w14:textId="25761A6F" w:rsidR="003B4786" w:rsidRPr="003269F0" w:rsidRDefault="0001010D" w:rsidP="003B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69</w:t>
            </w:r>
            <w:r w:rsidR="003B4786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261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5AD1C0" w14:textId="77777777" w:rsidR="003B4786" w:rsidRPr="003269F0" w:rsidRDefault="003B4786" w:rsidP="003B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D7A62" w14:textId="5182FB5F" w:rsidR="003B4786" w:rsidRPr="003269F0" w:rsidRDefault="003B4786" w:rsidP="003B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BCCDF3" w14:textId="77777777" w:rsidR="003B4786" w:rsidRPr="003269F0" w:rsidRDefault="003B4786" w:rsidP="003B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5E701" w14:textId="77777777" w:rsidR="003B4786" w:rsidRPr="003269F0" w:rsidRDefault="003B4786" w:rsidP="003B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CEBD16E" w14:textId="77777777" w:rsidR="003B4786" w:rsidRPr="003269F0" w:rsidRDefault="003B4786" w:rsidP="003B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E280C" w14:textId="7790CEB7" w:rsidR="003B4786" w:rsidRPr="003269F0" w:rsidRDefault="0001010D" w:rsidP="003B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104</w:t>
            </w:r>
            <w:r w:rsidR="003B4786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244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E35251" w14:textId="77777777" w:rsidR="003B4786" w:rsidRPr="003269F0" w:rsidRDefault="003B4786" w:rsidP="003B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9ADF0" w14:textId="51F602C8" w:rsidR="003B4786" w:rsidRPr="003269F0" w:rsidRDefault="0001010D" w:rsidP="003B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69</w:t>
            </w:r>
            <w:r w:rsidR="003B4786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261</w:t>
            </w:r>
          </w:p>
        </w:tc>
      </w:tr>
      <w:tr w:rsidR="00785C5E" w:rsidRPr="00D246FB" w14:paraId="1C485362" w14:textId="77777777" w:rsidTr="00851914">
        <w:trPr>
          <w:trHeight w:val="144"/>
        </w:trPr>
        <w:tc>
          <w:tcPr>
            <w:tcW w:w="3330" w:type="dxa"/>
            <w:shd w:val="clear" w:color="auto" w:fill="auto"/>
          </w:tcPr>
          <w:p w14:paraId="6AB36638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655B64" w14:textId="4482EA3F" w:rsidR="00785C5E" w:rsidRPr="003269F0" w:rsidRDefault="0001010D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66</w:t>
            </w:r>
            <w:r w:rsidR="006C073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685</w:t>
            </w:r>
            <w:r w:rsidR="006C073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225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6FFE7E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8308A8" w14:textId="6CD8775B" w:rsidR="00785C5E" w:rsidRPr="003269F0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785C5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451</w:t>
            </w:r>
            <w:r w:rsidR="00785C5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164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2EFE9A1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E27BBD" w14:textId="5BCE76C3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3B1C89E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6A2FC4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B727EE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839201" w14:textId="6FF16FFF" w:rsidR="00785C5E" w:rsidRPr="003269F0" w:rsidRDefault="0001010D" w:rsidP="006D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B2295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196</w:t>
            </w:r>
            <w:r w:rsidR="00B2295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804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D850137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8C6516" w14:textId="091E4800" w:rsidR="00785C5E" w:rsidRPr="003269F0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785C5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780</w:t>
            </w:r>
            <w:r w:rsidR="00785C5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316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0EC91F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4672B7" w14:textId="28F257B6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ABC91F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4F80A8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4077112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897052" w14:textId="0CDDCD43" w:rsidR="00785C5E" w:rsidRPr="003269F0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71</w:t>
            </w:r>
            <w:r w:rsidR="00CE242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882</w:t>
            </w:r>
            <w:r w:rsidR="00CE242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029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A6B6C8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BEEAF4" w14:textId="230C7E4B" w:rsidR="00785C5E" w:rsidRPr="003269F0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35</w:t>
            </w:r>
            <w:r w:rsidR="00785C5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231</w:t>
            </w:r>
            <w:r w:rsidR="00785C5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480</w:t>
            </w:r>
          </w:p>
        </w:tc>
      </w:tr>
      <w:tr w:rsidR="00785C5E" w:rsidRPr="00D246FB" w14:paraId="3C217687" w14:textId="77777777" w:rsidTr="00851914">
        <w:trPr>
          <w:trHeight w:val="144"/>
        </w:trPr>
        <w:tc>
          <w:tcPr>
            <w:tcW w:w="3330" w:type="dxa"/>
            <w:shd w:val="clear" w:color="auto" w:fill="auto"/>
          </w:tcPr>
          <w:p w14:paraId="1DB387AF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68F714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DB7E13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808782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4DB2937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C91C84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C57BF68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56CF40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599541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BFB1A2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60E7794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0E5FE7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81F36A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6402D4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CD1FE9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4DFD85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5C03B9EC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006E13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8B927D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7F991A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5C5E" w:rsidRPr="00D246FB" w14:paraId="5386FFD5" w14:textId="77777777" w:rsidTr="00851914">
        <w:trPr>
          <w:trHeight w:val="144"/>
        </w:trPr>
        <w:tc>
          <w:tcPr>
            <w:tcW w:w="3330" w:type="dxa"/>
            <w:shd w:val="clear" w:color="auto" w:fill="auto"/>
          </w:tcPr>
          <w:p w14:paraId="6ACCEB16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ประเภทสินค้าและบริการหลัก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63A739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1315D7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39B4AA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FD4DC9C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203A71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36EDEEF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F6B6783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6F13FC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E5E8D13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C570CA3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8C9113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A640CB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10A31C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4E4137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289EDD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416373DB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F605DCB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FB084A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79ED08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85C5E" w:rsidRPr="00D246FB" w14:paraId="4F5AFD48" w14:textId="77777777" w:rsidTr="00851914">
        <w:trPr>
          <w:trHeight w:val="144"/>
        </w:trPr>
        <w:tc>
          <w:tcPr>
            <w:tcW w:w="3330" w:type="dxa"/>
            <w:shd w:val="clear" w:color="auto" w:fill="auto"/>
          </w:tcPr>
          <w:p w14:paraId="7D11637E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สินค้า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22E62A" w14:textId="3BFD5DEE" w:rsidR="00785C5E" w:rsidRPr="003269F0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66</w:t>
            </w:r>
            <w:r w:rsidR="00B2295B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671</w:t>
            </w:r>
            <w:r w:rsidR="00B2295B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E4A9CF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5327CB" w14:textId="3E3ABF4E" w:rsidR="00785C5E" w:rsidRPr="003269F0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31</w:t>
            </w:r>
            <w:r w:rsidR="00785C5E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447</w:t>
            </w:r>
            <w:r w:rsidR="00785C5E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918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C2A560F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3469F2" w14:textId="1AAEEC56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8D1435B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F11B6C0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9CC289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4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9DFD2FE" w14:textId="682389F3" w:rsidR="00785C5E" w:rsidRPr="003269F0" w:rsidRDefault="0001010D" w:rsidP="006D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5</w:t>
            </w:r>
            <w:r w:rsidR="00B2295B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092</w:t>
            </w:r>
            <w:r w:rsidR="00B2295B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560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AAE3038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7C94EE" w14:textId="060E9390" w:rsidR="00785C5E" w:rsidRPr="003269F0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3</w:t>
            </w:r>
            <w:r w:rsidR="00785C5E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711</w:t>
            </w:r>
            <w:r w:rsidR="00785C5E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055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6A5E54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B19D9F" w14:textId="741B9FAE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F8C62F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D7E8B8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007A70B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0A046C8" w14:textId="7F151FD3" w:rsidR="00785C5E" w:rsidRPr="003269F0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71</w:t>
            </w:r>
            <w:r w:rsidR="003B4786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763</w:t>
            </w:r>
            <w:r w:rsidR="003B4786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777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C8552D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787630" w14:textId="55BFB608" w:rsidR="00785C5E" w:rsidRPr="003269F0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35</w:t>
            </w:r>
            <w:r w:rsidR="00785C5E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158</w:t>
            </w:r>
            <w:r w:rsidR="00785C5E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973</w:t>
            </w:r>
          </w:p>
        </w:tc>
      </w:tr>
      <w:tr w:rsidR="00785C5E" w:rsidRPr="00D246FB" w14:paraId="28EBF864" w14:textId="77777777" w:rsidTr="00851914">
        <w:trPr>
          <w:trHeight w:val="144"/>
        </w:trPr>
        <w:tc>
          <w:tcPr>
            <w:tcW w:w="3330" w:type="dxa"/>
            <w:shd w:val="clear" w:color="auto" w:fill="auto"/>
          </w:tcPr>
          <w:p w14:paraId="70B397EF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การบริการ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D8916E" w14:textId="3B3C0A0B" w:rsidR="00785C5E" w:rsidRPr="003269F0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14</w:t>
            </w:r>
            <w:r w:rsidR="00B2295B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008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4FE81F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88F22F" w14:textId="31FC2DFF" w:rsidR="00785C5E" w:rsidRPr="003269F0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3</w:t>
            </w:r>
            <w:r w:rsidR="00785C5E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246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BFD7E8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CAA928" w14:textId="43AD5C62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2C8677C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D36AE94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D435E4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924224D" w14:textId="615DE596" w:rsidR="00785C5E" w:rsidRPr="003269F0" w:rsidRDefault="0001010D" w:rsidP="006D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104</w:t>
            </w:r>
            <w:r w:rsidR="00B2295B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244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A44BFD5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8042BF" w14:textId="2C9C2B4D" w:rsidR="00785C5E" w:rsidRPr="003269F0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69</w:t>
            </w:r>
            <w:r w:rsidR="00785C5E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261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8D503C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4BE623" w14:textId="62C9C9C0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C8AC79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8D7D0A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F02D5BB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ACE2C65" w14:textId="4C788FA9" w:rsidR="00785C5E" w:rsidRPr="003269F0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118</w:t>
            </w:r>
            <w:r w:rsidR="003B4786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252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89E0C7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811413" w14:textId="56D48CAB" w:rsidR="00785C5E" w:rsidRPr="003269F0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72</w:t>
            </w:r>
            <w:r w:rsidR="00785C5E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507</w:t>
            </w:r>
          </w:p>
        </w:tc>
      </w:tr>
      <w:tr w:rsidR="00785C5E" w:rsidRPr="00D246FB" w14:paraId="1910D64B" w14:textId="77777777" w:rsidTr="00851914">
        <w:trPr>
          <w:trHeight w:val="144"/>
        </w:trPr>
        <w:tc>
          <w:tcPr>
            <w:tcW w:w="3330" w:type="dxa"/>
            <w:shd w:val="clear" w:color="auto" w:fill="auto"/>
          </w:tcPr>
          <w:p w14:paraId="7FA4E5D9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12A7A5" w14:textId="62F3EBE7" w:rsidR="00785C5E" w:rsidRPr="003269F0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66</w:t>
            </w:r>
            <w:r w:rsidR="00B2295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685</w:t>
            </w:r>
            <w:r w:rsidR="00B2295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225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B661DA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D493E2" w14:textId="1603D2D0" w:rsidR="00785C5E" w:rsidRPr="003269F0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00" w:lineRule="exact"/>
              <w:ind w:right="-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785C5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451</w:t>
            </w:r>
            <w:r w:rsidR="00785C5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164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339F49C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69BE4C" w14:textId="6CBDFDD5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0B610DF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B21BBE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DF4070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B7B845" w14:textId="3C1FFBDD" w:rsidR="00785C5E" w:rsidRPr="003269F0" w:rsidRDefault="0001010D" w:rsidP="006D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B2295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196</w:t>
            </w:r>
            <w:r w:rsidR="00B2295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804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824EFA8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0AC988" w14:textId="6552F909" w:rsidR="00785C5E" w:rsidRPr="003269F0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785C5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780</w:t>
            </w:r>
            <w:r w:rsidR="00785C5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316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E26DE0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9E13CD" w14:textId="724DA82F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6A68C0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418051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8E472ED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19BD39" w14:textId="2391F727" w:rsidR="00785C5E" w:rsidRPr="003269F0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71</w:t>
            </w:r>
            <w:r w:rsidR="003B478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882</w:t>
            </w:r>
            <w:r w:rsidR="003B478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029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7D065B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6991F3" w14:textId="30148497" w:rsidR="00785C5E" w:rsidRPr="003269F0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35</w:t>
            </w:r>
            <w:r w:rsidR="00785C5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231</w:t>
            </w:r>
            <w:r w:rsidR="00785C5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480</w:t>
            </w:r>
          </w:p>
        </w:tc>
      </w:tr>
      <w:tr w:rsidR="00785C5E" w:rsidRPr="00D246FB" w14:paraId="29993376" w14:textId="77777777" w:rsidTr="00851914">
        <w:trPr>
          <w:trHeight w:val="144"/>
        </w:trPr>
        <w:tc>
          <w:tcPr>
            <w:tcW w:w="3330" w:type="dxa"/>
            <w:shd w:val="clear" w:color="auto" w:fill="auto"/>
          </w:tcPr>
          <w:p w14:paraId="35F9CBDF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0EEE92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E33899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FF0C17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47FA546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F43CE1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7D06466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A85CD1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FDADDF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0405B9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55C6F83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2EBE3F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453F92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A47EDB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A387F3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A360CD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6CC5650C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C26F9F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41271E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866337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5C5E" w:rsidRPr="00D246FB" w14:paraId="0D240559" w14:textId="77777777" w:rsidTr="00851914">
        <w:trPr>
          <w:trHeight w:val="144"/>
        </w:trPr>
        <w:tc>
          <w:tcPr>
            <w:tcW w:w="3330" w:type="dxa"/>
            <w:shd w:val="clear" w:color="auto" w:fill="auto"/>
          </w:tcPr>
          <w:p w14:paraId="755800B8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C207E4A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99C902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C10953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38F8673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25C6B0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84430C4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B0FBF72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305626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765D2A3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84E8118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BB534E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77AC28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1445AF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C22B88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0CDBE5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1D5CB1B7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81A84F0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6A9B4A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D45740" w14:textId="77777777" w:rsidR="00785C5E" w:rsidRPr="003269F0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2295B" w:rsidRPr="00D246FB" w14:paraId="6B4D5A1E" w14:textId="77777777" w:rsidTr="00851914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39EDEBAB" w14:textId="77777777" w:rsidR="00B2295B" w:rsidRPr="003269F0" w:rsidRDefault="00B2295B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76CBC5" w14:textId="41746A2A" w:rsidR="00B2295B" w:rsidRPr="003269F0" w:rsidRDefault="0001010D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66</w:t>
            </w:r>
            <w:r w:rsidR="00B2295B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671</w:t>
            </w:r>
            <w:r w:rsidR="00B2295B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743DCD" w14:textId="77777777" w:rsidR="00B2295B" w:rsidRPr="003269F0" w:rsidRDefault="00B2295B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73B76A" w14:textId="599A9159" w:rsidR="00B2295B" w:rsidRPr="003269F0" w:rsidRDefault="0001010D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31</w:t>
            </w:r>
            <w:r w:rsidR="00B2295B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447</w:t>
            </w:r>
            <w:r w:rsidR="00B2295B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918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B504476" w14:textId="77777777" w:rsidR="00B2295B" w:rsidRPr="003269F0" w:rsidRDefault="00B2295B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5F2C5F" w14:textId="4FBFB33D" w:rsidR="00B2295B" w:rsidRPr="003269F0" w:rsidRDefault="00B2295B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B36199E" w14:textId="77777777" w:rsidR="00B2295B" w:rsidRPr="003269F0" w:rsidRDefault="00B2295B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581ABD3" w14:textId="77777777" w:rsidR="00B2295B" w:rsidRPr="003269F0" w:rsidRDefault="00B2295B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A98702" w14:textId="77777777" w:rsidR="00B2295B" w:rsidRPr="003269F0" w:rsidRDefault="00B2295B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4AD2AE6" w14:textId="33F2AF66" w:rsidR="00B2295B" w:rsidRPr="003269F0" w:rsidRDefault="0001010D" w:rsidP="006D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5</w:t>
            </w:r>
            <w:r w:rsidR="00B2295B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092</w:t>
            </w:r>
            <w:r w:rsidR="00B2295B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560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25384DC" w14:textId="77777777" w:rsidR="00B2295B" w:rsidRPr="003269F0" w:rsidRDefault="00B2295B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1CB475" w14:textId="285CD66A" w:rsidR="00B2295B" w:rsidRPr="003269F0" w:rsidRDefault="0001010D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3</w:t>
            </w:r>
            <w:r w:rsidR="00B2295B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711</w:t>
            </w:r>
            <w:r w:rsidR="00B2295B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055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439962" w14:textId="77777777" w:rsidR="00B2295B" w:rsidRPr="003269F0" w:rsidRDefault="00B2295B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603D3D" w14:textId="283A0052" w:rsidR="00B2295B" w:rsidRPr="003269F0" w:rsidRDefault="00B2295B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1A11B7" w14:textId="77777777" w:rsidR="00B2295B" w:rsidRPr="003269F0" w:rsidRDefault="00B2295B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26A167" w14:textId="77777777" w:rsidR="00B2295B" w:rsidRPr="003269F0" w:rsidRDefault="00B2295B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40AB314" w14:textId="77777777" w:rsidR="00B2295B" w:rsidRPr="003269F0" w:rsidRDefault="00B2295B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984C4C2" w14:textId="0E05F100" w:rsidR="00B2295B" w:rsidRPr="003269F0" w:rsidRDefault="0001010D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71</w:t>
            </w:r>
            <w:r w:rsidR="003B4786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763</w:t>
            </w:r>
            <w:r w:rsidR="003B4786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777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7D0CB0" w14:textId="77777777" w:rsidR="00B2295B" w:rsidRPr="003269F0" w:rsidRDefault="00B2295B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5C76FA" w14:textId="1F450D26" w:rsidR="00B2295B" w:rsidRPr="003269F0" w:rsidRDefault="0001010D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35</w:t>
            </w:r>
            <w:r w:rsidR="00B2295B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158</w:t>
            </w:r>
            <w:r w:rsidR="00B2295B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973</w:t>
            </w:r>
          </w:p>
        </w:tc>
      </w:tr>
      <w:tr w:rsidR="00B2295B" w:rsidRPr="00D246FB" w14:paraId="451CEB99" w14:textId="77777777" w:rsidTr="00851914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11871023" w14:textId="77777777" w:rsidR="00B2295B" w:rsidRPr="003269F0" w:rsidRDefault="00B2295B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2BD19" w14:textId="46EC1F49" w:rsidR="00B2295B" w:rsidRPr="003269F0" w:rsidRDefault="0001010D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14</w:t>
            </w:r>
            <w:r w:rsidR="00B2295B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008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9D2C45" w14:textId="77777777" w:rsidR="00B2295B" w:rsidRPr="003269F0" w:rsidRDefault="00B2295B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811C8" w14:textId="2CBBC10D" w:rsidR="00B2295B" w:rsidRPr="003269F0" w:rsidRDefault="0001010D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3</w:t>
            </w:r>
            <w:r w:rsidR="00B2295B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246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38F00C6" w14:textId="77777777" w:rsidR="00B2295B" w:rsidRPr="003269F0" w:rsidRDefault="00B2295B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D5A9B" w14:textId="084C0381" w:rsidR="00B2295B" w:rsidRPr="003269F0" w:rsidRDefault="00B2295B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129F2BB" w14:textId="77777777" w:rsidR="00B2295B" w:rsidRPr="003269F0" w:rsidRDefault="00B2295B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1C4AE" w14:textId="77777777" w:rsidR="00B2295B" w:rsidRPr="003269F0" w:rsidRDefault="00B2295B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F30B66" w14:textId="77777777" w:rsidR="00B2295B" w:rsidRPr="003269F0" w:rsidRDefault="00B2295B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906C6" w14:textId="1ECB8B0B" w:rsidR="00B2295B" w:rsidRPr="003269F0" w:rsidRDefault="0001010D" w:rsidP="006D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104</w:t>
            </w:r>
            <w:r w:rsidR="00B2295B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244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8558EAD" w14:textId="77777777" w:rsidR="00B2295B" w:rsidRPr="003269F0" w:rsidRDefault="00B2295B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F7E41" w14:textId="6B80F91E" w:rsidR="00B2295B" w:rsidRPr="003269F0" w:rsidRDefault="0001010D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69</w:t>
            </w:r>
            <w:r w:rsidR="00B2295B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261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AB63AC" w14:textId="77777777" w:rsidR="00B2295B" w:rsidRPr="003269F0" w:rsidRDefault="00B2295B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B9214" w14:textId="542B1D55" w:rsidR="00B2295B" w:rsidRPr="003269F0" w:rsidRDefault="00B2295B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BFE5E0" w14:textId="77777777" w:rsidR="00B2295B" w:rsidRPr="003269F0" w:rsidRDefault="00B2295B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2AFB3" w14:textId="77777777" w:rsidR="00B2295B" w:rsidRPr="003269F0" w:rsidRDefault="00B2295B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27B1A07" w14:textId="77777777" w:rsidR="00B2295B" w:rsidRPr="003269F0" w:rsidRDefault="00B2295B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25AA2" w14:textId="4F6DAB2A" w:rsidR="003B4786" w:rsidRPr="003269F0" w:rsidRDefault="0001010D" w:rsidP="003B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118</w:t>
            </w:r>
            <w:r w:rsidR="003B4786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252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7BB565" w14:textId="77777777" w:rsidR="00B2295B" w:rsidRPr="003269F0" w:rsidRDefault="00B2295B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AB48B" w14:textId="3BAC4C97" w:rsidR="00B2295B" w:rsidRPr="003269F0" w:rsidRDefault="0001010D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01010D">
              <w:rPr>
                <w:rFonts w:ascii="Angsana New" w:hAnsi="Angsana New"/>
                <w:sz w:val="26"/>
                <w:szCs w:val="26"/>
              </w:rPr>
              <w:t>72</w:t>
            </w:r>
            <w:r w:rsidR="00B2295B">
              <w:rPr>
                <w:rFonts w:ascii="Angsana New" w:hAnsi="Angsana New"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sz w:val="26"/>
                <w:szCs w:val="26"/>
              </w:rPr>
              <w:t>507</w:t>
            </w:r>
          </w:p>
        </w:tc>
      </w:tr>
      <w:tr w:rsidR="00B2295B" w:rsidRPr="00D246FB" w14:paraId="5D3AE9D0" w14:textId="77777777" w:rsidTr="00851914">
        <w:trPr>
          <w:trHeight w:val="144"/>
        </w:trPr>
        <w:tc>
          <w:tcPr>
            <w:tcW w:w="3330" w:type="dxa"/>
            <w:shd w:val="clear" w:color="auto" w:fill="auto"/>
          </w:tcPr>
          <w:p w14:paraId="018721C8" w14:textId="77777777" w:rsidR="00B2295B" w:rsidRPr="003269F0" w:rsidRDefault="00B2295B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2796ED" w14:textId="309E331C" w:rsidR="00B2295B" w:rsidRPr="003269F0" w:rsidRDefault="0001010D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66</w:t>
            </w:r>
            <w:r w:rsidR="00B2295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685</w:t>
            </w:r>
            <w:r w:rsidR="00B2295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225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D5CE73" w14:textId="77777777" w:rsidR="00B2295B" w:rsidRPr="003269F0" w:rsidRDefault="00B2295B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5DFA9A" w14:textId="21F27272" w:rsidR="00B2295B" w:rsidRPr="003269F0" w:rsidRDefault="0001010D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00" w:lineRule="exact"/>
              <w:ind w:right="-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B2295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451</w:t>
            </w:r>
            <w:r w:rsidR="00B2295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164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A63C434" w14:textId="77777777" w:rsidR="00B2295B" w:rsidRPr="003269F0" w:rsidRDefault="00B2295B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6AEC0F" w14:textId="672F2542" w:rsidR="00B2295B" w:rsidRPr="003269F0" w:rsidRDefault="00B2295B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0EEEE3D" w14:textId="77777777" w:rsidR="00B2295B" w:rsidRPr="003269F0" w:rsidRDefault="00B2295B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367E7C" w14:textId="77777777" w:rsidR="00B2295B" w:rsidRPr="003269F0" w:rsidRDefault="00B2295B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9F6391" w14:textId="77777777" w:rsidR="00B2295B" w:rsidRPr="003269F0" w:rsidRDefault="00B2295B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BB89B8" w14:textId="7EBB3A16" w:rsidR="00B2295B" w:rsidRPr="003269F0" w:rsidRDefault="0001010D" w:rsidP="006D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B2295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196</w:t>
            </w:r>
            <w:r w:rsidR="00B2295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804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89F1BBB" w14:textId="77777777" w:rsidR="00B2295B" w:rsidRPr="003269F0" w:rsidRDefault="00B2295B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F79E23" w14:textId="5E5C3BD7" w:rsidR="00B2295B" w:rsidRPr="003269F0" w:rsidRDefault="0001010D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B2295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780</w:t>
            </w:r>
            <w:r w:rsidR="00B2295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316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7A9051" w14:textId="77777777" w:rsidR="00B2295B" w:rsidRPr="003269F0" w:rsidRDefault="00B2295B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FF209B" w14:textId="15113407" w:rsidR="00B2295B" w:rsidRPr="003269F0" w:rsidRDefault="00B2295B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92C874" w14:textId="77777777" w:rsidR="00B2295B" w:rsidRPr="003269F0" w:rsidRDefault="00B2295B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20E46E" w14:textId="77777777" w:rsidR="00B2295B" w:rsidRPr="003269F0" w:rsidRDefault="00B2295B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0E82514" w14:textId="77777777" w:rsidR="00B2295B" w:rsidRPr="003269F0" w:rsidRDefault="00B2295B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E3574B" w14:textId="6059FB34" w:rsidR="00B2295B" w:rsidRPr="003269F0" w:rsidRDefault="0001010D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71</w:t>
            </w:r>
            <w:r w:rsidR="003B478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882</w:t>
            </w:r>
            <w:r w:rsidR="003B478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029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98A8B8" w14:textId="77777777" w:rsidR="00B2295B" w:rsidRPr="003269F0" w:rsidRDefault="00B2295B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8D77D4" w14:textId="5C62B9B1" w:rsidR="00B2295B" w:rsidRPr="003269F0" w:rsidRDefault="0001010D" w:rsidP="00B2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35</w:t>
            </w:r>
            <w:r w:rsidR="00B2295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231</w:t>
            </w:r>
            <w:r w:rsidR="00B2295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6"/>
                <w:szCs w:val="26"/>
              </w:rPr>
              <w:t>480</w:t>
            </w:r>
          </w:p>
        </w:tc>
      </w:tr>
    </w:tbl>
    <w:p w14:paraId="3828BCAF" w14:textId="77777777" w:rsidR="00A538CE" w:rsidRPr="00D246FB" w:rsidRDefault="00A538CE" w:rsidP="004B0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sz w:val="26"/>
          <w:szCs w:val="26"/>
        </w:rPr>
      </w:pPr>
    </w:p>
    <w:p w14:paraId="0DDB638A" w14:textId="77777777" w:rsidR="004C4A9A" w:rsidRPr="00D246FB" w:rsidRDefault="004C4A9A" w:rsidP="00CB1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14:paraId="34865011" w14:textId="77777777" w:rsidR="004C4A9A" w:rsidRPr="00D246FB" w:rsidRDefault="004C4A9A" w:rsidP="00E72D5B">
      <w:pPr>
        <w:framePr w:w="15707" w:wrap="auto" w:hAnchor="text" w:x="63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6"/>
          <w:szCs w:val="26"/>
          <w:cs/>
        </w:rPr>
        <w:sectPr w:rsidR="004C4A9A" w:rsidRPr="00D246FB" w:rsidSect="00696AD7">
          <w:headerReference w:type="default" r:id="rId18"/>
          <w:footerReference w:type="default" r:id="rId19"/>
          <w:pgSz w:w="16840" w:h="11907" w:orient="landscape" w:code="9"/>
          <w:pgMar w:top="691" w:right="576" w:bottom="576" w:left="864" w:header="720" w:footer="720" w:gutter="0"/>
          <w:cols w:space="720"/>
          <w:docGrid w:linePitch="245"/>
        </w:sectPr>
      </w:pPr>
    </w:p>
    <w:p w14:paraId="1FBA7917" w14:textId="77777777" w:rsidR="008F40E9" w:rsidRPr="00FD1897" w:rsidRDefault="008F40E9" w:rsidP="00010A00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440" w:hanging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FD1897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4FC423D2" w14:textId="77777777" w:rsidR="00010A00" w:rsidRPr="0031125D" w:rsidRDefault="00010A00" w:rsidP="006E6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8"/>
          <w:szCs w:val="28"/>
        </w:rPr>
      </w:pPr>
    </w:p>
    <w:p w14:paraId="329F1F88" w14:textId="77777777" w:rsidR="008F40E9" w:rsidRPr="00FD1897" w:rsidRDefault="008F40E9" w:rsidP="004148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firstLine="652"/>
        <w:jc w:val="thaiDistribute"/>
        <w:rPr>
          <w:rFonts w:ascii="Angsana New" w:hAnsi="Angsana New"/>
          <w:sz w:val="30"/>
          <w:szCs w:val="30"/>
        </w:rPr>
      </w:pPr>
      <w:r w:rsidRPr="00FD1897">
        <w:rPr>
          <w:rFonts w:ascii="Angsana New" w:hAnsi="Angsana New" w:hint="cs"/>
          <w:sz w:val="30"/>
          <w:szCs w:val="30"/>
          <w:cs/>
        </w:rPr>
        <w:t>สินทรัพย์ตามส่วนงานแยกตามสถานที่ตั้งทางภูมิศาสตร์ของสินทรัพย์</w:t>
      </w:r>
    </w:p>
    <w:p w14:paraId="1D8981FE" w14:textId="77777777" w:rsidR="008F40E9" w:rsidRPr="0031125D" w:rsidRDefault="008F40E9" w:rsidP="008F40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28"/>
          <w:szCs w:val="28"/>
        </w:rPr>
      </w:pPr>
    </w:p>
    <w:tbl>
      <w:tblPr>
        <w:tblW w:w="8640" w:type="dxa"/>
        <w:tblInd w:w="1080" w:type="dxa"/>
        <w:tblLook w:val="04A0" w:firstRow="1" w:lastRow="0" w:firstColumn="1" w:lastColumn="0" w:noHBand="0" w:noVBand="1"/>
      </w:tblPr>
      <w:tblGrid>
        <w:gridCol w:w="5310"/>
        <w:gridCol w:w="1530"/>
        <w:gridCol w:w="236"/>
        <w:gridCol w:w="1564"/>
      </w:tblGrid>
      <w:tr w:rsidR="005F3560" w:rsidRPr="00FD1897" w14:paraId="7B5294F7" w14:textId="77777777" w:rsidTr="00414857">
        <w:tc>
          <w:tcPr>
            <w:tcW w:w="5310" w:type="dxa"/>
            <w:shd w:val="clear" w:color="auto" w:fill="auto"/>
          </w:tcPr>
          <w:p w14:paraId="3F4CC218" w14:textId="77777777" w:rsidR="005F3560" w:rsidRPr="00FD1897" w:rsidRDefault="00F80097" w:rsidP="00F80097">
            <w:pPr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FD1897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ข้อมูลส่วนงานภูมิศาสตร์</w:t>
            </w:r>
          </w:p>
        </w:tc>
        <w:tc>
          <w:tcPr>
            <w:tcW w:w="3330" w:type="dxa"/>
            <w:gridSpan w:val="3"/>
            <w:shd w:val="clear" w:color="auto" w:fill="auto"/>
          </w:tcPr>
          <w:p w14:paraId="7EBEDDDE" w14:textId="77777777" w:rsidR="005F3560" w:rsidRPr="00FD1897" w:rsidRDefault="005F3560" w:rsidP="008616EE">
            <w:pPr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FD1897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สินทรัพย์</w:t>
            </w:r>
          </w:p>
        </w:tc>
      </w:tr>
      <w:tr w:rsidR="005F3560" w:rsidRPr="00FD1897" w14:paraId="5BA232F3" w14:textId="77777777" w:rsidTr="00846771">
        <w:trPr>
          <w:trHeight w:val="299"/>
        </w:trPr>
        <w:tc>
          <w:tcPr>
            <w:tcW w:w="5310" w:type="dxa"/>
            <w:shd w:val="clear" w:color="auto" w:fill="auto"/>
          </w:tcPr>
          <w:p w14:paraId="2A29C9BC" w14:textId="77777777" w:rsidR="005F3560" w:rsidRPr="00FD1897" w:rsidRDefault="005F3560" w:rsidP="008F40E9">
            <w:pP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202CEA78" w14:textId="0ED95FF2" w:rsidR="005F3560" w:rsidRPr="00FD1897" w:rsidRDefault="0001010D" w:rsidP="008F40E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1010D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62BC7C5" w14:textId="77777777" w:rsidR="005F3560" w:rsidRPr="00FD1897" w:rsidRDefault="005F3560" w:rsidP="008F40E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  <w:shd w:val="clear" w:color="auto" w:fill="auto"/>
          </w:tcPr>
          <w:p w14:paraId="62357F26" w14:textId="47F34241" w:rsidR="005F3560" w:rsidRDefault="0001010D" w:rsidP="008F40E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1010D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  <w:p w14:paraId="089BCA07" w14:textId="65414C90" w:rsidR="00F73888" w:rsidRPr="00FD1897" w:rsidRDefault="00F73888" w:rsidP="008F40E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(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ปรับปรุงใหม่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)</w:t>
            </w:r>
          </w:p>
        </w:tc>
      </w:tr>
      <w:tr w:rsidR="00995B51" w:rsidRPr="00FD1897" w14:paraId="7A699B98" w14:textId="77777777" w:rsidTr="00414857">
        <w:tc>
          <w:tcPr>
            <w:tcW w:w="5310" w:type="dxa"/>
            <w:shd w:val="clear" w:color="auto" w:fill="auto"/>
          </w:tcPr>
          <w:p w14:paraId="78898E42" w14:textId="77777777" w:rsidR="00995B51" w:rsidRPr="00FD1897" w:rsidRDefault="00995B51" w:rsidP="008F40E9">
            <w:pP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50236F17" w14:textId="77777777" w:rsidR="00995B51" w:rsidRPr="00FD1897" w:rsidRDefault="00995B51" w:rsidP="008F40E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FD189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5C5E" w:rsidRPr="00FD1897" w14:paraId="1B753194" w14:textId="77777777" w:rsidTr="00414857">
        <w:tc>
          <w:tcPr>
            <w:tcW w:w="5310" w:type="dxa"/>
            <w:shd w:val="clear" w:color="auto" w:fill="auto"/>
          </w:tcPr>
          <w:p w14:paraId="4083190B" w14:textId="0A763922" w:rsidR="00785C5E" w:rsidRPr="00FD1897" w:rsidRDefault="00785C5E" w:rsidP="00785C5E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D1897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530" w:type="dxa"/>
            <w:shd w:val="clear" w:color="auto" w:fill="auto"/>
          </w:tcPr>
          <w:p w14:paraId="00649A89" w14:textId="432E5DF5" w:rsidR="00785C5E" w:rsidRPr="00FD1897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81</w:t>
            </w:r>
            <w:r w:rsidR="00F23580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570</w:t>
            </w:r>
            <w:r w:rsidR="00F23580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176</w:t>
            </w:r>
          </w:p>
        </w:tc>
        <w:tc>
          <w:tcPr>
            <w:tcW w:w="236" w:type="dxa"/>
            <w:shd w:val="clear" w:color="auto" w:fill="auto"/>
          </w:tcPr>
          <w:p w14:paraId="2E891D96" w14:textId="77777777" w:rsidR="00785C5E" w:rsidRPr="00FD1897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  <w:shd w:val="clear" w:color="auto" w:fill="auto"/>
          </w:tcPr>
          <w:p w14:paraId="5D40D696" w14:textId="7B4D5F41" w:rsidR="00785C5E" w:rsidRPr="00FD1897" w:rsidRDefault="005D006C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70,621,692</w:t>
            </w:r>
          </w:p>
        </w:tc>
      </w:tr>
      <w:tr w:rsidR="00785C5E" w:rsidRPr="00FD1897" w14:paraId="181A2977" w14:textId="77777777" w:rsidTr="00414857">
        <w:tc>
          <w:tcPr>
            <w:tcW w:w="5310" w:type="dxa"/>
            <w:shd w:val="clear" w:color="auto" w:fill="auto"/>
          </w:tcPr>
          <w:p w14:paraId="79FBC29E" w14:textId="77777777" w:rsidR="00785C5E" w:rsidRPr="00FD1897" w:rsidRDefault="00785C5E" w:rsidP="00785C5E">
            <w:pP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FD1897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ออสเตรเลีย</w:t>
            </w:r>
          </w:p>
        </w:tc>
        <w:tc>
          <w:tcPr>
            <w:tcW w:w="1530" w:type="dxa"/>
            <w:shd w:val="clear" w:color="auto" w:fill="auto"/>
          </w:tcPr>
          <w:p w14:paraId="4A662F05" w14:textId="35733B92" w:rsidR="00785C5E" w:rsidRPr="00FD1897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50</w:t>
            </w:r>
            <w:r w:rsidR="00F23580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882</w:t>
            </w:r>
            <w:r w:rsidR="00F23580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751</w:t>
            </w:r>
          </w:p>
        </w:tc>
        <w:tc>
          <w:tcPr>
            <w:tcW w:w="236" w:type="dxa"/>
            <w:shd w:val="clear" w:color="auto" w:fill="auto"/>
          </w:tcPr>
          <w:p w14:paraId="4D26A3F7" w14:textId="77777777" w:rsidR="00785C5E" w:rsidRPr="00FD1897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  <w:shd w:val="clear" w:color="auto" w:fill="auto"/>
          </w:tcPr>
          <w:p w14:paraId="5E6D09B4" w14:textId="2DA9EBD3" w:rsidR="00785C5E" w:rsidRPr="00626156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34</w:t>
            </w:r>
            <w:r w:rsidR="00785C5E" w:rsidRPr="00626156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072</w:t>
            </w:r>
            <w:r w:rsidR="00785C5E" w:rsidRPr="00626156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151</w:t>
            </w:r>
          </w:p>
        </w:tc>
      </w:tr>
      <w:tr w:rsidR="00515CCE" w:rsidRPr="00FD1897" w14:paraId="50229EBF" w14:textId="77777777" w:rsidTr="00C769BA">
        <w:tc>
          <w:tcPr>
            <w:tcW w:w="5310" w:type="dxa"/>
            <w:shd w:val="clear" w:color="auto" w:fill="auto"/>
          </w:tcPr>
          <w:p w14:paraId="2C557D0C" w14:textId="77777777" w:rsidR="00515CCE" w:rsidRPr="00063EF2" w:rsidRDefault="00515CCE" w:rsidP="00C769BA">
            <w:pPr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530" w:type="dxa"/>
            <w:shd w:val="clear" w:color="auto" w:fill="auto"/>
          </w:tcPr>
          <w:p w14:paraId="66AB030F" w14:textId="3F61C5D6" w:rsidR="00515CCE" w:rsidRDefault="0001010D" w:rsidP="00C76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36</w:t>
            </w:r>
            <w:r w:rsidR="00515CC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443</w:t>
            </w:r>
            <w:r w:rsidR="00515CC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443</w:t>
            </w:r>
          </w:p>
        </w:tc>
        <w:tc>
          <w:tcPr>
            <w:tcW w:w="236" w:type="dxa"/>
            <w:shd w:val="clear" w:color="auto" w:fill="auto"/>
          </w:tcPr>
          <w:p w14:paraId="49A13E26" w14:textId="77777777" w:rsidR="00515CCE" w:rsidRPr="00FD1897" w:rsidRDefault="00515CCE" w:rsidP="00C76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  <w:shd w:val="clear" w:color="auto" w:fill="auto"/>
          </w:tcPr>
          <w:p w14:paraId="49DA20A1" w14:textId="3514190D" w:rsidR="00515CCE" w:rsidRPr="00626156" w:rsidRDefault="0001010D" w:rsidP="00C76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10</w:t>
            </w:r>
            <w:r w:rsidR="00515CCE" w:rsidRPr="00626156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318</w:t>
            </w:r>
            <w:r w:rsidR="00515CCE" w:rsidRPr="00626156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143</w:t>
            </w:r>
          </w:p>
        </w:tc>
      </w:tr>
      <w:tr w:rsidR="00785C5E" w:rsidRPr="00FD1897" w14:paraId="45070864" w14:textId="77777777" w:rsidTr="00414857">
        <w:tc>
          <w:tcPr>
            <w:tcW w:w="5310" w:type="dxa"/>
            <w:shd w:val="clear" w:color="auto" w:fill="auto"/>
          </w:tcPr>
          <w:p w14:paraId="4D4652E8" w14:textId="450430AC" w:rsidR="00785C5E" w:rsidRPr="00FD1897" w:rsidRDefault="00785C5E" w:rsidP="00785C5E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063EF2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สาธารณรัฐอินโดนีเซีย</w:t>
            </w:r>
          </w:p>
        </w:tc>
        <w:tc>
          <w:tcPr>
            <w:tcW w:w="1530" w:type="dxa"/>
            <w:shd w:val="clear" w:color="auto" w:fill="auto"/>
          </w:tcPr>
          <w:p w14:paraId="1DE7728A" w14:textId="4ADC306F" w:rsidR="00785C5E" w:rsidRPr="000D72D7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20</w:t>
            </w:r>
            <w:r w:rsidR="00F23580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586</w:t>
            </w:r>
            <w:r w:rsidR="00F23580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871</w:t>
            </w:r>
          </w:p>
        </w:tc>
        <w:tc>
          <w:tcPr>
            <w:tcW w:w="236" w:type="dxa"/>
            <w:shd w:val="clear" w:color="auto" w:fill="auto"/>
          </w:tcPr>
          <w:p w14:paraId="5321CCF5" w14:textId="77777777" w:rsidR="00785C5E" w:rsidRPr="00FD1897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  <w:shd w:val="clear" w:color="auto" w:fill="auto"/>
          </w:tcPr>
          <w:p w14:paraId="52C0AF04" w14:textId="13012C22" w:rsidR="00785C5E" w:rsidRPr="00626156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19</w:t>
            </w:r>
            <w:r w:rsidR="00785C5E" w:rsidRPr="00626156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142</w:t>
            </w:r>
            <w:r w:rsidR="00785C5E" w:rsidRPr="00626156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599</w:t>
            </w:r>
          </w:p>
        </w:tc>
      </w:tr>
      <w:tr w:rsidR="00785C5E" w:rsidRPr="00FD1897" w14:paraId="5649D41B" w14:textId="77777777" w:rsidTr="00414857">
        <w:tc>
          <w:tcPr>
            <w:tcW w:w="5310" w:type="dxa"/>
            <w:shd w:val="clear" w:color="auto" w:fill="auto"/>
          </w:tcPr>
          <w:p w14:paraId="3EB5835C" w14:textId="77777777" w:rsidR="00785C5E" w:rsidRPr="00FD1897" w:rsidRDefault="00785C5E" w:rsidP="00785C5E">
            <w:pP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FD1897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ประเทศอื่น ๆ</w:t>
            </w:r>
          </w:p>
        </w:tc>
        <w:tc>
          <w:tcPr>
            <w:tcW w:w="1530" w:type="dxa"/>
            <w:shd w:val="clear" w:color="auto" w:fill="auto"/>
          </w:tcPr>
          <w:p w14:paraId="547D450D" w14:textId="76DC71A3" w:rsidR="00785C5E" w:rsidRPr="00FD1897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40</w:t>
            </w:r>
            <w:r w:rsidR="001C03C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095</w:t>
            </w:r>
            <w:r w:rsidR="001C03C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040</w:t>
            </w:r>
          </w:p>
        </w:tc>
        <w:tc>
          <w:tcPr>
            <w:tcW w:w="236" w:type="dxa"/>
            <w:shd w:val="clear" w:color="auto" w:fill="auto"/>
          </w:tcPr>
          <w:p w14:paraId="64CEDB63" w14:textId="77777777" w:rsidR="00785C5E" w:rsidRPr="00FD1897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  <w:shd w:val="clear" w:color="auto" w:fill="auto"/>
          </w:tcPr>
          <w:p w14:paraId="6EC352BB" w14:textId="68BB3D4D" w:rsidR="00785C5E" w:rsidRPr="00626156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22</w:t>
            </w:r>
            <w:r w:rsidR="00785C5E" w:rsidRPr="00626156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860</w:t>
            </w:r>
            <w:r w:rsidR="00785C5E" w:rsidRPr="00626156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877</w:t>
            </w:r>
          </w:p>
        </w:tc>
      </w:tr>
      <w:tr w:rsidR="00785C5E" w:rsidRPr="00FD1897" w14:paraId="4C813373" w14:textId="77777777" w:rsidTr="00414857">
        <w:trPr>
          <w:trHeight w:val="325"/>
        </w:trPr>
        <w:tc>
          <w:tcPr>
            <w:tcW w:w="5310" w:type="dxa"/>
            <w:shd w:val="clear" w:color="auto" w:fill="auto"/>
          </w:tcPr>
          <w:p w14:paraId="695AF988" w14:textId="77777777" w:rsidR="00785C5E" w:rsidRPr="00FD1897" w:rsidRDefault="00785C5E" w:rsidP="00785C5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18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23BB8F" w14:textId="7F0FD7CA" w:rsidR="00785C5E" w:rsidRPr="00FD1897" w:rsidRDefault="0001010D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1010D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229</w:t>
            </w:r>
            <w:r w:rsidR="001C03C1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578</w:t>
            </w:r>
            <w:r w:rsidR="001C03C1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281</w:t>
            </w:r>
          </w:p>
        </w:tc>
        <w:tc>
          <w:tcPr>
            <w:tcW w:w="236" w:type="dxa"/>
            <w:shd w:val="clear" w:color="auto" w:fill="auto"/>
          </w:tcPr>
          <w:p w14:paraId="0FDF3F09" w14:textId="77777777" w:rsidR="00785C5E" w:rsidRPr="00FD1897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ind w:right="-10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81E6D5" w14:textId="31532363" w:rsidR="00785C5E" w:rsidRPr="00FD1897" w:rsidRDefault="005D006C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157,015,462</w:t>
            </w:r>
          </w:p>
        </w:tc>
      </w:tr>
    </w:tbl>
    <w:p w14:paraId="139F93DB" w14:textId="77777777" w:rsidR="008F40E9" w:rsidRPr="0031125D" w:rsidRDefault="008F40E9" w:rsidP="008F40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27"/>
        <w:jc w:val="thaiDistribute"/>
        <w:rPr>
          <w:rFonts w:ascii="Angsana New" w:hAnsi="Angsana New"/>
          <w:sz w:val="28"/>
          <w:szCs w:val="28"/>
        </w:rPr>
      </w:pPr>
    </w:p>
    <w:p w14:paraId="6BF7F134" w14:textId="77777777" w:rsidR="00010A00" w:rsidRPr="00FD1897" w:rsidRDefault="00010A00" w:rsidP="00010A00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440" w:hanging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FD1897">
        <w:rPr>
          <w:rFonts w:ascii="Angsana New" w:hAnsi="Angsana New" w:hint="cs"/>
          <w:i/>
          <w:iCs/>
          <w:sz w:val="30"/>
          <w:szCs w:val="30"/>
          <w:cs/>
        </w:rPr>
        <w:t>ลูกค้ารายใหญ่</w:t>
      </w:r>
    </w:p>
    <w:p w14:paraId="21ED3E05" w14:textId="77777777" w:rsidR="00010A00" w:rsidRPr="0031125D" w:rsidRDefault="00010A00" w:rsidP="006E6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8"/>
          <w:szCs w:val="28"/>
        </w:rPr>
      </w:pPr>
    </w:p>
    <w:p w14:paraId="25710F79" w14:textId="64A9A319" w:rsidR="00010A00" w:rsidRPr="00FD1897" w:rsidRDefault="00010A00" w:rsidP="004148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 w:right="-27"/>
        <w:jc w:val="thaiDistribute"/>
        <w:rPr>
          <w:rFonts w:ascii="Angsana New" w:hAnsi="Angsana New"/>
          <w:sz w:val="30"/>
          <w:szCs w:val="30"/>
        </w:rPr>
      </w:pPr>
      <w:r w:rsidRPr="00FD1897">
        <w:rPr>
          <w:rFonts w:ascii="Angsana New" w:hAnsi="Angsana New"/>
          <w:sz w:val="30"/>
          <w:szCs w:val="30"/>
          <w:cs/>
        </w:rPr>
        <w:t xml:space="preserve">รายได้จากลูกค้ารายหนึ่งจากส่วนงานที่ </w:t>
      </w:r>
      <w:r w:rsidR="0001010D" w:rsidRPr="0001010D">
        <w:rPr>
          <w:rFonts w:ascii="Angsana New" w:hAnsi="Angsana New"/>
          <w:sz w:val="30"/>
          <w:szCs w:val="30"/>
        </w:rPr>
        <w:t>1</w:t>
      </w:r>
      <w:r w:rsidRPr="00FD1897">
        <w:rPr>
          <w:rFonts w:ascii="Angsana New" w:hAnsi="Angsana New"/>
          <w:sz w:val="30"/>
          <w:szCs w:val="30"/>
          <w:cs/>
        </w:rPr>
        <w:t xml:space="preserve"> </w:t>
      </w:r>
      <w:r w:rsidRPr="00FD1897">
        <w:rPr>
          <w:rFonts w:ascii="Angsana New" w:hAnsi="Angsana New" w:hint="cs"/>
          <w:sz w:val="30"/>
          <w:szCs w:val="30"/>
          <w:cs/>
        </w:rPr>
        <w:t>ของ</w:t>
      </w:r>
      <w:r w:rsidRPr="00FD1897">
        <w:rPr>
          <w:rFonts w:ascii="Angsana New" w:hAnsi="Angsana New"/>
          <w:sz w:val="30"/>
          <w:szCs w:val="30"/>
          <w:cs/>
        </w:rPr>
        <w:t>กลุ่มบริษัท</w:t>
      </w:r>
      <w:r w:rsidRPr="00FD1897">
        <w:rPr>
          <w:rFonts w:ascii="Angsana New" w:hAnsi="Angsana New" w:hint="cs"/>
          <w:sz w:val="30"/>
          <w:szCs w:val="30"/>
          <w:cs/>
        </w:rPr>
        <w:t xml:space="preserve"> </w:t>
      </w:r>
      <w:r w:rsidRPr="005B6881">
        <w:rPr>
          <w:rFonts w:ascii="Angsana New" w:hAnsi="Angsana New"/>
          <w:sz w:val="30"/>
          <w:szCs w:val="30"/>
          <w:cs/>
        </w:rPr>
        <w:t xml:space="preserve">เป็นเงินประมาณ </w:t>
      </w:r>
      <w:r w:rsidR="0001010D" w:rsidRPr="0001010D">
        <w:rPr>
          <w:rFonts w:ascii="Angsana New" w:hAnsi="Angsana New"/>
          <w:sz w:val="30"/>
          <w:szCs w:val="30"/>
        </w:rPr>
        <w:t>63</w:t>
      </w:r>
      <w:r w:rsidR="00A20BA3" w:rsidRPr="005B6881">
        <w:rPr>
          <w:rFonts w:ascii="Angsana New" w:hAnsi="Angsana New"/>
          <w:sz w:val="30"/>
          <w:szCs w:val="30"/>
        </w:rPr>
        <w:t>,</w:t>
      </w:r>
      <w:r w:rsidR="0001010D" w:rsidRPr="0001010D">
        <w:rPr>
          <w:rFonts w:ascii="Angsana New" w:hAnsi="Angsana New"/>
          <w:sz w:val="30"/>
          <w:szCs w:val="30"/>
        </w:rPr>
        <w:t>688</w:t>
      </w:r>
      <w:r w:rsidRPr="005B6881">
        <w:rPr>
          <w:rFonts w:ascii="Angsana New" w:hAnsi="Angsana New"/>
          <w:sz w:val="30"/>
          <w:szCs w:val="30"/>
        </w:rPr>
        <w:t xml:space="preserve"> </w:t>
      </w:r>
      <w:r w:rsidRPr="005B6881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5B6881">
        <w:rPr>
          <w:rFonts w:ascii="Angsana New" w:hAnsi="Angsana New"/>
          <w:i/>
          <w:iCs/>
          <w:sz w:val="30"/>
          <w:szCs w:val="30"/>
          <w:cs/>
        </w:rPr>
        <w:t>(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2564</w:t>
      </w:r>
      <w:r w:rsidRPr="00FD1897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31</w:t>
      </w:r>
      <w:r w:rsidRPr="00FD1897">
        <w:rPr>
          <w:rFonts w:ascii="Angsana New" w:hAnsi="Angsana New"/>
          <w:i/>
          <w:iCs/>
          <w:sz w:val="30"/>
          <w:szCs w:val="30"/>
        </w:rPr>
        <w:t>,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015</w:t>
      </w:r>
      <w:r w:rsidRPr="00FD1897">
        <w:rPr>
          <w:rFonts w:ascii="Angsana New" w:hAnsi="Angsana New"/>
          <w:i/>
          <w:iCs/>
          <w:sz w:val="30"/>
          <w:szCs w:val="30"/>
        </w:rPr>
        <w:t xml:space="preserve"> </w:t>
      </w:r>
      <w:r w:rsidRPr="00FD1897">
        <w:rPr>
          <w:rFonts w:ascii="Angsana New" w:hAnsi="Angsana New"/>
          <w:i/>
          <w:iCs/>
          <w:sz w:val="30"/>
          <w:szCs w:val="30"/>
        </w:rPr>
        <w:br/>
      </w:r>
      <w:r w:rsidRPr="00FD1897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FD1897">
        <w:rPr>
          <w:rFonts w:ascii="Angsana New" w:hAnsi="Angsana New"/>
          <w:sz w:val="30"/>
          <w:szCs w:val="30"/>
          <w:cs/>
        </w:rPr>
        <w:t xml:space="preserve"> จากรายได้รวมของกลุ่มบริษัท</w:t>
      </w:r>
    </w:p>
    <w:p w14:paraId="7D6B5DA2" w14:textId="77777777" w:rsidR="00010A00" w:rsidRPr="0031125D" w:rsidRDefault="00010A00" w:rsidP="006E6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8"/>
          <w:szCs w:val="28"/>
        </w:rPr>
      </w:pPr>
    </w:p>
    <w:p w14:paraId="21326E29" w14:textId="319AC9D5" w:rsidR="008F40E9" w:rsidRDefault="008F40E9" w:rsidP="0057763C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FD1897">
        <w:rPr>
          <w:rFonts w:ascii="Angsana New" w:hAnsi="Angsana New" w:hint="cs"/>
          <w:b/>
          <w:bCs/>
          <w:sz w:val="30"/>
          <w:szCs w:val="30"/>
          <w:cs/>
          <w:lang w:val="th-TH"/>
        </w:rPr>
        <w:t>ค่าใช้จ่ายตามลักษณะ</w:t>
      </w:r>
    </w:p>
    <w:p w14:paraId="1A3DBC35" w14:textId="77777777" w:rsidR="00542F7B" w:rsidRPr="0031125D" w:rsidRDefault="00542F7B" w:rsidP="00542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28"/>
          <w:szCs w:val="28"/>
          <w:lang w:val="th-TH"/>
        </w:rPr>
      </w:pPr>
    </w:p>
    <w:tbl>
      <w:tblPr>
        <w:tblW w:w="97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23"/>
        <w:gridCol w:w="1173"/>
        <w:gridCol w:w="270"/>
        <w:gridCol w:w="1436"/>
        <w:gridCol w:w="270"/>
        <w:gridCol w:w="1078"/>
        <w:gridCol w:w="267"/>
        <w:gridCol w:w="1094"/>
        <w:gridCol w:w="19"/>
      </w:tblGrid>
      <w:tr w:rsidR="003E5BF9" w:rsidRPr="00B2506F" w14:paraId="5CFEC32C" w14:textId="77777777" w:rsidTr="00ED453B">
        <w:trPr>
          <w:gridAfter w:val="1"/>
          <w:wAfter w:w="12" w:type="pct"/>
          <w:tblHeader/>
        </w:trPr>
        <w:tc>
          <w:tcPr>
            <w:tcW w:w="2118" w:type="pct"/>
            <w:shd w:val="clear" w:color="auto" w:fill="auto"/>
            <w:vAlign w:val="bottom"/>
          </w:tcPr>
          <w:p w14:paraId="26B8E706" w14:textId="77777777" w:rsidR="003E5BF9" w:rsidRPr="00B2506F" w:rsidRDefault="003E5BF9" w:rsidP="00861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pct"/>
            <w:gridSpan w:val="3"/>
            <w:shd w:val="clear" w:color="auto" w:fill="auto"/>
            <w:vAlign w:val="bottom"/>
          </w:tcPr>
          <w:p w14:paraId="39A9CE7E" w14:textId="77777777" w:rsidR="003E5BF9" w:rsidRPr="00B2506F" w:rsidRDefault="003E5BF9" w:rsidP="00861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2506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42638E2A" w14:textId="77777777" w:rsidR="003E5BF9" w:rsidRPr="00B2506F" w:rsidRDefault="003E5BF9" w:rsidP="00861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1" w:type="pct"/>
            <w:gridSpan w:val="3"/>
            <w:shd w:val="clear" w:color="auto" w:fill="auto"/>
            <w:vAlign w:val="bottom"/>
          </w:tcPr>
          <w:p w14:paraId="0051CBA9" w14:textId="77777777" w:rsidR="003E5BF9" w:rsidRPr="00B2506F" w:rsidRDefault="003E5BF9" w:rsidP="00861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2506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314F" w:rsidRPr="00B2506F" w14:paraId="70668F3A" w14:textId="77777777" w:rsidTr="00ED453B">
        <w:trPr>
          <w:tblHeader/>
        </w:trPr>
        <w:tc>
          <w:tcPr>
            <w:tcW w:w="2118" w:type="pct"/>
            <w:shd w:val="clear" w:color="auto" w:fill="auto"/>
            <w:vAlign w:val="bottom"/>
          </w:tcPr>
          <w:p w14:paraId="34925257" w14:textId="77777777" w:rsidR="003E5BF9" w:rsidRPr="00B2506F" w:rsidRDefault="003E5BF9" w:rsidP="008F4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47F6F0D3" w14:textId="270F1AEB" w:rsidR="003E5BF9" w:rsidRPr="00B2506F" w:rsidRDefault="0001010D" w:rsidP="008F40E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1010D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139" w:type="pct"/>
            <w:shd w:val="clear" w:color="auto" w:fill="auto"/>
          </w:tcPr>
          <w:p w14:paraId="6781B47A" w14:textId="77777777" w:rsidR="003E5BF9" w:rsidRPr="00B2506F" w:rsidRDefault="003E5BF9" w:rsidP="008F40E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38" w:type="pct"/>
            <w:shd w:val="clear" w:color="auto" w:fill="auto"/>
          </w:tcPr>
          <w:p w14:paraId="0C4E10CB" w14:textId="509AF447" w:rsidR="003E5BF9" w:rsidRDefault="0001010D" w:rsidP="008F40E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1010D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  <w:p w14:paraId="75F5A6C0" w14:textId="5D23C059" w:rsidR="00ED453B" w:rsidRPr="00B2506F" w:rsidRDefault="00ED453B" w:rsidP="008F40E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D453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(</w:t>
            </w:r>
            <w:r w:rsidRPr="00ED453B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ปรับปรุงใหม่</w:t>
            </w:r>
            <w:r w:rsidRPr="00ED453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6C0B0C4F" w14:textId="77777777" w:rsidR="003E5BF9" w:rsidRPr="00B2506F" w:rsidRDefault="003E5BF9" w:rsidP="008F4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7EE41693" w14:textId="2C060A25" w:rsidR="003E5BF9" w:rsidRPr="00B2506F" w:rsidRDefault="0001010D" w:rsidP="008F40E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1010D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137" w:type="pct"/>
            <w:shd w:val="clear" w:color="auto" w:fill="auto"/>
          </w:tcPr>
          <w:p w14:paraId="0F430A8E" w14:textId="77777777" w:rsidR="003E5BF9" w:rsidRPr="00B2506F" w:rsidRDefault="003E5BF9" w:rsidP="008F40E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71" w:type="pct"/>
            <w:gridSpan w:val="2"/>
            <w:shd w:val="clear" w:color="auto" w:fill="auto"/>
          </w:tcPr>
          <w:p w14:paraId="19F89486" w14:textId="2538059C" w:rsidR="003E5BF9" w:rsidRPr="00B2506F" w:rsidRDefault="0001010D" w:rsidP="008F40E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1010D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</w:tr>
      <w:tr w:rsidR="003E5BF9" w:rsidRPr="00B2506F" w14:paraId="7D79BB5F" w14:textId="77777777" w:rsidTr="00ED453B">
        <w:trPr>
          <w:gridAfter w:val="1"/>
          <w:wAfter w:w="10" w:type="pct"/>
          <w:tblHeader/>
        </w:trPr>
        <w:tc>
          <w:tcPr>
            <w:tcW w:w="2118" w:type="pct"/>
            <w:shd w:val="clear" w:color="auto" w:fill="auto"/>
            <w:vAlign w:val="bottom"/>
          </w:tcPr>
          <w:p w14:paraId="299186E7" w14:textId="77777777" w:rsidR="003E5BF9" w:rsidRPr="00B2506F" w:rsidRDefault="003E5BF9" w:rsidP="00861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2" w:type="pct"/>
            <w:gridSpan w:val="7"/>
            <w:shd w:val="clear" w:color="auto" w:fill="auto"/>
            <w:vAlign w:val="bottom"/>
          </w:tcPr>
          <w:p w14:paraId="11E0F092" w14:textId="77777777" w:rsidR="003E5BF9" w:rsidRPr="00B2506F" w:rsidRDefault="003E5BF9" w:rsidP="00861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506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5C5E" w:rsidRPr="00B2506F" w14:paraId="759A1E50" w14:textId="77777777" w:rsidTr="00ED453B">
        <w:trPr>
          <w:gridAfter w:val="1"/>
          <w:wAfter w:w="12" w:type="pct"/>
        </w:trPr>
        <w:tc>
          <w:tcPr>
            <w:tcW w:w="2118" w:type="pct"/>
            <w:shd w:val="clear" w:color="auto" w:fill="auto"/>
            <w:vAlign w:val="bottom"/>
          </w:tcPr>
          <w:p w14:paraId="42161D67" w14:textId="77777777" w:rsidR="00785C5E" w:rsidRPr="00B2506F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506F">
              <w:rPr>
                <w:rFonts w:ascii="Angsana New" w:hAnsi="Angsana New" w:hint="cs"/>
                <w:sz w:val="30"/>
                <w:szCs w:val="30"/>
                <w:cs/>
              </w:rPr>
              <w:t>ต้นทุนเชื้อเพลิง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0182F972" w14:textId="7C62154D" w:rsidR="00785C5E" w:rsidRPr="00B2506F" w:rsidRDefault="0001010D" w:rsidP="00785C5E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  <w:r w:rsidR="0031278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413</w:t>
            </w:r>
            <w:r w:rsidR="0031278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367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18A83773" w14:textId="77777777" w:rsidR="00785C5E" w:rsidRPr="00B2506F" w:rsidRDefault="00785C5E" w:rsidP="00785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  <w:vAlign w:val="bottom"/>
          </w:tcPr>
          <w:p w14:paraId="0863F0A0" w14:textId="4F96659F" w:rsidR="00785C5E" w:rsidRPr="00B2506F" w:rsidRDefault="0001010D" w:rsidP="00F7388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="00785C5E" w:rsidRPr="00B2506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892</w:t>
            </w:r>
            <w:r w:rsidR="00785C5E" w:rsidRPr="00B2506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7D12F1CA" w14:textId="77777777" w:rsidR="00785C5E" w:rsidRPr="00B2506F" w:rsidRDefault="00785C5E" w:rsidP="00785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5AD2DBC3" w14:textId="03FFC392" w:rsidR="00785C5E" w:rsidRPr="00B2506F" w:rsidRDefault="00312780" w:rsidP="00785C5E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6645B65B" w14:textId="77777777" w:rsidR="00785C5E" w:rsidRPr="00B2506F" w:rsidRDefault="00785C5E" w:rsidP="00785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1B71BE31" w14:textId="05D86070" w:rsidR="00785C5E" w:rsidRPr="00B2506F" w:rsidRDefault="00785C5E" w:rsidP="00785C5E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506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85C5E" w:rsidRPr="00B2506F" w14:paraId="62478F79" w14:textId="77777777" w:rsidTr="00ED453B">
        <w:trPr>
          <w:gridAfter w:val="1"/>
          <w:wAfter w:w="12" w:type="pct"/>
        </w:trPr>
        <w:tc>
          <w:tcPr>
            <w:tcW w:w="2118" w:type="pct"/>
            <w:shd w:val="clear" w:color="auto" w:fill="auto"/>
            <w:vAlign w:val="bottom"/>
          </w:tcPr>
          <w:p w14:paraId="0AB42933" w14:textId="64652354" w:rsidR="00785C5E" w:rsidRPr="00B2506F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506F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76A4A7C2" w14:textId="4CAAEA82" w:rsidR="00785C5E" w:rsidRPr="00B2506F" w:rsidRDefault="0001010D" w:rsidP="00785C5E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31278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088</w:t>
            </w:r>
            <w:r w:rsidR="0031278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934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25C4AD59" w14:textId="77777777" w:rsidR="00785C5E" w:rsidRPr="00B2506F" w:rsidRDefault="00785C5E" w:rsidP="00785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  <w:vAlign w:val="bottom"/>
          </w:tcPr>
          <w:p w14:paraId="053AEA28" w14:textId="3C2E9884" w:rsidR="00785C5E" w:rsidRPr="00B2506F" w:rsidRDefault="0001010D" w:rsidP="00F7388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80F4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110</w:t>
            </w:r>
            <w:r w:rsidR="00A80F4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433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4035A433" w14:textId="77777777" w:rsidR="00785C5E" w:rsidRPr="00B2506F" w:rsidRDefault="00785C5E" w:rsidP="00785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64E8FDAF" w14:textId="4A737CE3" w:rsidR="00785C5E" w:rsidRPr="00B2506F" w:rsidRDefault="0001010D" w:rsidP="00785C5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="00312780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696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59591583" w14:textId="77777777" w:rsidR="00785C5E" w:rsidRPr="00B2506F" w:rsidRDefault="00785C5E" w:rsidP="00785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499B34DB" w14:textId="55BAE68F" w:rsidR="00785C5E" w:rsidRPr="00B2506F" w:rsidRDefault="0001010D" w:rsidP="00785C5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="00785C5E" w:rsidRPr="00B2506F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734</w:t>
            </w:r>
          </w:p>
        </w:tc>
      </w:tr>
      <w:tr w:rsidR="00785C5E" w:rsidRPr="00B2506F" w14:paraId="7F494506" w14:textId="77777777" w:rsidTr="00ED453B">
        <w:trPr>
          <w:gridAfter w:val="1"/>
          <w:wAfter w:w="12" w:type="pct"/>
        </w:trPr>
        <w:tc>
          <w:tcPr>
            <w:tcW w:w="2118" w:type="pct"/>
            <w:shd w:val="clear" w:color="auto" w:fill="auto"/>
            <w:vAlign w:val="bottom"/>
          </w:tcPr>
          <w:p w14:paraId="3489CBF7" w14:textId="77777777" w:rsidR="00785C5E" w:rsidRPr="00B2506F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506F">
              <w:rPr>
                <w:rFonts w:ascii="Angsana New" w:hAnsi="Angsana New" w:hint="cs"/>
                <w:sz w:val="30"/>
                <w:szCs w:val="30"/>
                <w:cs/>
              </w:rPr>
              <w:t xml:space="preserve">ค่าปฏิบัติการและบำรุงรักษา 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4F128D45" w14:textId="7BFF625A" w:rsidR="00785C5E" w:rsidRPr="00B2506F" w:rsidRDefault="0001010D" w:rsidP="00785C5E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31278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040</w:t>
            </w:r>
            <w:r w:rsidR="0031278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369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15C25CDF" w14:textId="77777777" w:rsidR="00785C5E" w:rsidRPr="00B2506F" w:rsidRDefault="00785C5E" w:rsidP="00785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  <w:vAlign w:val="bottom"/>
          </w:tcPr>
          <w:p w14:paraId="5C719174" w14:textId="3425B7E1" w:rsidR="00785C5E" w:rsidRPr="00F73888" w:rsidRDefault="0001010D" w:rsidP="00F7388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85C5E" w:rsidRPr="00F7388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675</w:t>
            </w:r>
            <w:r w:rsidR="00785C5E" w:rsidRPr="00F7388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259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0BE6030F" w14:textId="77777777" w:rsidR="00785C5E" w:rsidRPr="00B2506F" w:rsidRDefault="00785C5E" w:rsidP="00785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121009DA" w14:textId="6E3F1D6D" w:rsidR="00785C5E" w:rsidRPr="00B2506F" w:rsidRDefault="00312780" w:rsidP="00785C5E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0C56BAE7" w14:textId="77777777" w:rsidR="00785C5E" w:rsidRPr="00B2506F" w:rsidRDefault="00785C5E" w:rsidP="00785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764CE710" w14:textId="44D84368" w:rsidR="00785C5E" w:rsidRPr="00B2506F" w:rsidRDefault="00785C5E" w:rsidP="00785C5E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506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85C5E" w:rsidRPr="00B2506F" w14:paraId="564ADB62" w14:textId="77777777" w:rsidTr="00ED453B">
        <w:trPr>
          <w:gridAfter w:val="1"/>
          <w:wAfter w:w="12" w:type="pct"/>
        </w:trPr>
        <w:tc>
          <w:tcPr>
            <w:tcW w:w="2118" w:type="pct"/>
            <w:shd w:val="clear" w:color="auto" w:fill="auto"/>
            <w:vAlign w:val="bottom"/>
          </w:tcPr>
          <w:p w14:paraId="73F33FBC" w14:textId="77777777" w:rsidR="00785C5E" w:rsidRPr="00B2506F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506F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ค่าซ่อมแซมและอะไหล่ในการบำรุงรักษา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35E0160A" w14:textId="027E5C7F" w:rsidR="00785C5E" w:rsidRPr="00B2506F" w:rsidRDefault="0001010D" w:rsidP="00785C5E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31278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307</w:t>
            </w:r>
            <w:r w:rsidR="0031278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70BA4869" w14:textId="77777777" w:rsidR="00785C5E" w:rsidRPr="00B2506F" w:rsidRDefault="00785C5E" w:rsidP="00785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  <w:vAlign w:val="bottom"/>
          </w:tcPr>
          <w:p w14:paraId="3578C8A0" w14:textId="3856AF69" w:rsidR="00785C5E" w:rsidRPr="00F73888" w:rsidRDefault="0001010D" w:rsidP="00F7388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85C5E" w:rsidRPr="00F7388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354</w:t>
            </w:r>
            <w:r w:rsidR="00785C5E" w:rsidRPr="00F7388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976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75B56BED" w14:textId="77777777" w:rsidR="00785C5E" w:rsidRPr="00B2506F" w:rsidRDefault="00785C5E" w:rsidP="00785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4BFA6014" w14:textId="442924D8" w:rsidR="00785C5E" w:rsidRPr="00B2506F" w:rsidRDefault="00312780" w:rsidP="00785C5E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5F44B834" w14:textId="77777777" w:rsidR="00785C5E" w:rsidRPr="00B2506F" w:rsidRDefault="00785C5E" w:rsidP="00785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6A5B9408" w14:textId="6233880D" w:rsidR="00785C5E" w:rsidRPr="00B2506F" w:rsidRDefault="00785C5E" w:rsidP="00785C5E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506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85C5E" w:rsidRPr="00B2506F" w14:paraId="7485155B" w14:textId="77777777" w:rsidTr="00ED453B">
        <w:trPr>
          <w:gridAfter w:val="1"/>
          <w:wAfter w:w="12" w:type="pct"/>
        </w:trPr>
        <w:tc>
          <w:tcPr>
            <w:tcW w:w="2118" w:type="pct"/>
            <w:shd w:val="clear" w:color="auto" w:fill="auto"/>
            <w:vAlign w:val="bottom"/>
          </w:tcPr>
          <w:p w14:paraId="10CF2EB3" w14:textId="77777777" w:rsidR="00785C5E" w:rsidRPr="00B2506F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506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4E7A041F" w14:textId="7EF23D58" w:rsidR="00785C5E" w:rsidRPr="00B2506F" w:rsidRDefault="0001010D" w:rsidP="00785C5E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941</w:t>
            </w:r>
            <w:r w:rsidR="0031278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275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39FD0A2E" w14:textId="77777777" w:rsidR="00785C5E" w:rsidRPr="00B2506F" w:rsidRDefault="00785C5E" w:rsidP="00785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  <w:vAlign w:val="bottom"/>
          </w:tcPr>
          <w:p w14:paraId="3B7C5649" w14:textId="10F0E84C" w:rsidR="00785C5E" w:rsidRPr="00F73888" w:rsidRDefault="0001010D" w:rsidP="00F7388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707</w:t>
            </w:r>
            <w:r w:rsidR="00785C5E" w:rsidRPr="00F7388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117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2C07049D" w14:textId="77777777" w:rsidR="00785C5E" w:rsidRPr="00B2506F" w:rsidRDefault="00785C5E" w:rsidP="00785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2448C990" w14:textId="45978CF3" w:rsidR="00785C5E" w:rsidRPr="00B2506F" w:rsidRDefault="0001010D" w:rsidP="00785C5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557</w:t>
            </w:r>
            <w:r w:rsidR="00312780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590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17695A94" w14:textId="77777777" w:rsidR="00785C5E" w:rsidRPr="00B2506F" w:rsidRDefault="00785C5E" w:rsidP="00785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3FC49B42" w14:textId="397FFE02" w:rsidR="00785C5E" w:rsidRPr="00B2506F" w:rsidRDefault="0001010D" w:rsidP="00785C5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453</w:t>
            </w:r>
            <w:r w:rsidR="00785C5E" w:rsidRPr="00B2506F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565</w:t>
            </w:r>
          </w:p>
        </w:tc>
      </w:tr>
      <w:tr w:rsidR="00785C5E" w:rsidRPr="00B2506F" w14:paraId="6DA1E276" w14:textId="77777777" w:rsidTr="00ED453B">
        <w:trPr>
          <w:gridAfter w:val="1"/>
          <w:wAfter w:w="12" w:type="pct"/>
        </w:trPr>
        <w:tc>
          <w:tcPr>
            <w:tcW w:w="2118" w:type="pct"/>
            <w:shd w:val="clear" w:color="auto" w:fill="auto"/>
            <w:vAlign w:val="bottom"/>
          </w:tcPr>
          <w:p w14:paraId="309130DB" w14:textId="77777777" w:rsidR="00785C5E" w:rsidRPr="00B2506F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506F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ค่าใช้จ่ายในการบริหารทั่วไป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63087ACC" w14:textId="40C0FC2F" w:rsidR="00785C5E" w:rsidRPr="00B2506F" w:rsidRDefault="0001010D" w:rsidP="00785C5E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848</w:t>
            </w:r>
            <w:r w:rsidR="0031278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572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575BC464" w14:textId="77777777" w:rsidR="00785C5E" w:rsidRPr="00B2506F" w:rsidRDefault="00785C5E" w:rsidP="00785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  <w:vAlign w:val="bottom"/>
          </w:tcPr>
          <w:p w14:paraId="768A19D3" w14:textId="478483C4" w:rsidR="00785C5E" w:rsidRPr="00B2506F" w:rsidRDefault="0001010D" w:rsidP="00F7388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40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785C5E" w:rsidRPr="00E436C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769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2B0DAA44" w14:textId="77777777" w:rsidR="00785C5E" w:rsidRPr="00B2506F" w:rsidRDefault="00785C5E" w:rsidP="00785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4649BADC" w14:textId="32837F4D" w:rsidR="00785C5E" w:rsidRPr="00B2506F" w:rsidRDefault="0001010D" w:rsidP="00785C5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232</w:t>
            </w:r>
            <w:r w:rsidR="0031278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644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159260B1" w14:textId="77777777" w:rsidR="00785C5E" w:rsidRPr="00B2506F" w:rsidRDefault="00785C5E" w:rsidP="00785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2B9426D1" w14:textId="2CB4BB6E" w:rsidR="00785C5E" w:rsidRPr="00B2506F" w:rsidRDefault="0001010D" w:rsidP="00785C5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167</w:t>
            </w:r>
            <w:r w:rsidR="00785C5E" w:rsidRPr="00B2506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964</w:t>
            </w:r>
          </w:p>
        </w:tc>
      </w:tr>
      <w:tr w:rsidR="00785C5E" w:rsidRPr="00B2506F" w14:paraId="2ED9A3EE" w14:textId="77777777" w:rsidTr="00ED453B">
        <w:trPr>
          <w:gridAfter w:val="1"/>
          <w:wAfter w:w="12" w:type="pct"/>
        </w:trPr>
        <w:tc>
          <w:tcPr>
            <w:tcW w:w="2118" w:type="pct"/>
            <w:shd w:val="clear" w:color="auto" w:fill="auto"/>
            <w:vAlign w:val="bottom"/>
          </w:tcPr>
          <w:p w14:paraId="7679AE18" w14:textId="77777777" w:rsidR="00785C5E" w:rsidRPr="00B2506F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506F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ค่าเบี้ยประกันโรงไฟฟ้า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1051AD51" w14:textId="5CE89853" w:rsidR="00785C5E" w:rsidRPr="00B2506F" w:rsidRDefault="0001010D" w:rsidP="00785C5E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592</w:t>
            </w:r>
            <w:r w:rsidR="0031278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228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2872B9B8" w14:textId="77777777" w:rsidR="00785C5E" w:rsidRPr="00B2506F" w:rsidRDefault="00785C5E" w:rsidP="00785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  <w:vAlign w:val="bottom"/>
          </w:tcPr>
          <w:p w14:paraId="544B91A6" w14:textId="4B7A98AA" w:rsidR="00785C5E" w:rsidRPr="00F73888" w:rsidRDefault="0001010D" w:rsidP="00F7388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440</w:t>
            </w:r>
            <w:r w:rsidR="00785C5E" w:rsidRPr="00F7388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098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721F63EB" w14:textId="77777777" w:rsidR="00785C5E" w:rsidRPr="00B2506F" w:rsidRDefault="00785C5E" w:rsidP="00785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39492DAD" w14:textId="3EA1B087" w:rsidR="00785C5E" w:rsidRPr="00B2506F" w:rsidRDefault="00312780" w:rsidP="00785C5E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476A10B3" w14:textId="77777777" w:rsidR="00785C5E" w:rsidRPr="00B2506F" w:rsidRDefault="00785C5E" w:rsidP="00785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4B0F8E79" w14:textId="7D24FAAE" w:rsidR="00785C5E" w:rsidRPr="00B2506F" w:rsidRDefault="00785C5E" w:rsidP="00785C5E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506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85C5E" w:rsidRPr="00B2506F" w14:paraId="5E9F6349" w14:textId="77777777" w:rsidTr="00ED453B">
        <w:trPr>
          <w:gridAfter w:val="1"/>
          <w:wAfter w:w="12" w:type="pct"/>
        </w:trPr>
        <w:tc>
          <w:tcPr>
            <w:tcW w:w="2118" w:type="pct"/>
            <w:shd w:val="clear" w:color="auto" w:fill="auto"/>
            <w:vAlign w:val="bottom"/>
          </w:tcPr>
          <w:p w14:paraId="6E72B17B" w14:textId="77777777" w:rsidR="00785C5E" w:rsidRPr="00B2506F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506F">
              <w:rPr>
                <w:rFonts w:ascii="Angsana New" w:hAnsi="Angsana New" w:hint="cs"/>
                <w:sz w:val="30"/>
                <w:szCs w:val="30"/>
                <w:cs/>
              </w:rPr>
              <w:t>ค่าจ้างที่ปรึกษา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139C45BB" w14:textId="28C6C32D" w:rsidR="00785C5E" w:rsidRPr="00B2506F" w:rsidRDefault="0001010D" w:rsidP="00785C5E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713</w:t>
            </w:r>
            <w:r w:rsidR="0031278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372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6D2BE169" w14:textId="77777777" w:rsidR="00785C5E" w:rsidRPr="00B2506F" w:rsidRDefault="00785C5E" w:rsidP="00785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  <w:vAlign w:val="bottom"/>
          </w:tcPr>
          <w:p w14:paraId="4773681D" w14:textId="580EA4E8" w:rsidR="00785C5E" w:rsidRPr="00B2506F" w:rsidRDefault="0001010D" w:rsidP="00F7388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297</w:t>
            </w:r>
            <w:r w:rsidR="00785C5E" w:rsidRPr="00B2506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706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316DFAD3" w14:textId="77777777" w:rsidR="00785C5E" w:rsidRPr="00B2506F" w:rsidRDefault="00785C5E" w:rsidP="00785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633C45C5" w14:textId="25BC2DC4" w:rsidR="00785C5E" w:rsidRPr="00B2506F" w:rsidRDefault="0001010D" w:rsidP="00785C5E">
            <w:pPr>
              <w:pStyle w:val="acctfourfigures"/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236</w:t>
            </w:r>
            <w:r w:rsidR="0031278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335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1A4D7D98" w14:textId="77777777" w:rsidR="00785C5E" w:rsidRPr="00B2506F" w:rsidRDefault="00785C5E" w:rsidP="00785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29D800B2" w14:textId="2C857AEA" w:rsidR="00785C5E" w:rsidRPr="00B2506F" w:rsidRDefault="0001010D" w:rsidP="00785C5E">
            <w:pPr>
              <w:pStyle w:val="acctfourfigures"/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197</w:t>
            </w:r>
            <w:r w:rsidR="00785C5E" w:rsidRPr="00B250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218</w:t>
            </w:r>
          </w:p>
        </w:tc>
      </w:tr>
      <w:tr w:rsidR="00785C5E" w:rsidRPr="00B2506F" w14:paraId="59C48C3D" w14:textId="77777777" w:rsidTr="00ED453B">
        <w:trPr>
          <w:gridAfter w:val="1"/>
          <w:wAfter w:w="12" w:type="pct"/>
        </w:trPr>
        <w:tc>
          <w:tcPr>
            <w:tcW w:w="2118" w:type="pct"/>
            <w:shd w:val="clear" w:color="auto" w:fill="auto"/>
            <w:vAlign w:val="bottom"/>
          </w:tcPr>
          <w:p w14:paraId="4ABC946B" w14:textId="24A5D0A8" w:rsidR="00785C5E" w:rsidRPr="00B2506F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506F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ขาดทุนจากการด้อยค่าสินทรัพย์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13918E41" w14:textId="5BFE0A47" w:rsidR="00785C5E" w:rsidRPr="000D72D7" w:rsidRDefault="00312780" w:rsidP="000F3970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520B17DF" w14:textId="77777777" w:rsidR="00785C5E" w:rsidRPr="00B2506F" w:rsidRDefault="00785C5E" w:rsidP="00785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  <w:vAlign w:val="bottom"/>
          </w:tcPr>
          <w:p w14:paraId="0E9FB210" w14:textId="2483F755" w:rsidR="00785C5E" w:rsidRPr="000D72D7" w:rsidRDefault="0001010D" w:rsidP="00ED453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82</w:t>
            </w:r>
            <w:r w:rsidR="00785C5E" w:rsidRPr="00B2506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181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1F7EC071" w14:textId="77777777" w:rsidR="00785C5E" w:rsidRPr="00B2506F" w:rsidRDefault="00785C5E" w:rsidP="00785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/>
              <w:ind w:left="-196" w:right="-2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5CA98478" w14:textId="3BDD1A76" w:rsidR="00785C5E" w:rsidRPr="000D72D7" w:rsidRDefault="00312780" w:rsidP="00596231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6E4BCC21" w14:textId="77777777" w:rsidR="00785C5E" w:rsidRPr="00B2506F" w:rsidRDefault="00785C5E" w:rsidP="00785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/>
              <w:ind w:left="-196" w:right="15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6CE2F457" w14:textId="34BFC324" w:rsidR="00785C5E" w:rsidRPr="000D72D7" w:rsidRDefault="00785C5E" w:rsidP="00785C5E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C32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85C5E" w:rsidRPr="00B2506F" w14:paraId="34135FBB" w14:textId="77777777" w:rsidTr="00ED453B">
        <w:trPr>
          <w:gridAfter w:val="1"/>
          <w:wAfter w:w="12" w:type="pct"/>
        </w:trPr>
        <w:tc>
          <w:tcPr>
            <w:tcW w:w="2118" w:type="pct"/>
            <w:shd w:val="clear" w:color="auto" w:fill="auto"/>
            <w:vAlign w:val="bottom"/>
          </w:tcPr>
          <w:p w14:paraId="23B0D152" w14:textId="77777777" w:rsidR="00785C5E" w:rsidRPr="00B2506F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506F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ค่าใช้จ่ายเกี่ยวกับการประชาสัมพันธ์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2A9764D2" w14:textId="55F66637" w:rsidR="00785C5E" w:rsidRPr="00B2506F" w:rsidRDefault="0001010D" w:rsidP="00785C5E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  <w:r w:rsidR="0031278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771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0D039D97" w14:textId="77777777" w:rsidR="00785C5E" w:rsidRPr="00B2506F" w:rsidRDefault="00785C5E" w:rsidP="00785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  <w:vAlign w:val="bottom"/>
          </w:tcPr>
          <w:p w14:paraId="5EC16067" w14:textId="2159AC67" w:rsidR="00785C5E" w:rsidRPr="00ED453B" w:rsidRDefault="0001010D" w:rsidP="00ED453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  <w:r w:rsidR="00785C5E" w:rsidRPr="00ED453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855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3B9C3240" w14:textId="77777777" w:rsidR="00785C5E" w:rsidRPr="00B2506F" w:rsidRDefault="00785C5E" w:rsidP="00785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72408B20" w14:textId="58B50A6A" w:rsidR="00785C5E" w:rsidRPr="00B2506F" w:rsidRDefault="0001010D" w:rsidP="00785C5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312780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827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31264E93" w14:textId="77777777" w:rsidR="00785C5E" w:rsidRPr="00B2506F" w:rsidRDefault="00785C5E" w:rsidP="00785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25A1324C" w14:textId="7E917BA3" w:rsidR="00785C5E" w:rsidRPr="00B2506F" w:rsidRDefault="0001010D" w:rsidP="00785C5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785C5E" w:rsidRPr="00B2506F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</w:p>
        </w:tc>
      </w:tr>
      <w:tr w:rsidR="00785C5E" w:rsidRPr="00B2506F" w14:paraId="55F2A0F6" w14:textId="77777777" w:rsidTr="00ED453B">
        <w:trPr>
          <w:gridAfter w:val="1"/>
          <w:wAfter w:w="12" w:type="pct"/>
        </w:trPr>
        <w:tc>
          <w:tcPr>
            <w:tcW w:w="2118" w:type="pct"/>
            <w:shd w:val="clear" w:color="auto" w:fill="auto"/>
            <w:vAlign w:val="bottom"/>
          </w:tcPr>
          <w:p w14:paraId="234FA84C" w14:textId="77777777" w:rsidR="00785C5E" w:rsidRPr="00B2506F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506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B2506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2506F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C9DD1" w14:textId="30FDC750" w:rsidR="00785C5E" w:rsidRPr="00B2506F" w:rsidRDefault="0001010D" w:rsidP="00785C5E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4330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066</w:t>
            </w:r>
            <w:r w:rsidR="0014330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609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6A0F4CBD" w14:textId="77777777" w:rsidR="00785C5E" w:rsidRPr="00B2506F" w:rsidRDefault="00785C5E" w:rsidP="00785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FEB7D" w14:textId="699465FE" w:rsidR="00785C5E" w:rsidRPr="00ED453B" w:rsidRDefault="0001010D" w:rsidP="00ED453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811</w:t>
            </w:r>
            <w:r w:rsidR="00785C5E" w:rsidRPr="00ED453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289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5FFA0BC6" w14:textId="77777777" w:rsidR="00785C5E" w:rsidRPr="00B2506F" w:rsidRDefault="00785C5E" w:rsidP="00785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2A451" w14:textId="35C24CC9" w:rsidR="00785C5E" w:rsidRPr="00B2506F" w:rsidRDefault="00312780" w:rsidP="00785C5E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788674CA" w14:textId="77777777" w:rsidR="00785C5E" w:rsidRPr="00B2506F" w:rsidRDefault="00785C5E" w:rsidP="00785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B6085" w14:textId="2CBC215A" w:rsidR="00785C5E" w:rsidRPr="00B2506F" w:rsidRDefault="00785C5E" w:rsidP="00785C5E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506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5C5E" w:rsidRPr="00B2506F" w14:paraId="52DFF231" w14:textId="77777777" w:rsidTr="00ED453B">
        <w:trPr>
          <w:gridAfter w:val="1"/>
          <w:wAfter w:w="12" w:type="pct"/>
        </w:trPr>
        <w:tc>
          <w:tcPr>
            <w:tcW w:w="2118" w:type="pct"/>
            <w:shd w:val="clear" w:color="auto" w:fill="auto"/>
          </w:tcPr>
          <w:p w14:paraId="5AF066C6" w14:textId="562C534C" w:rsidR="00785C5E" w:rsidRPr="00B2506F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50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รวมต้นทุนขายและการให้บริการ</w:t>
            </w:r>
            <w:r w:rsidRPr="00B2506F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 xml:space="preserve">   </w:t>
            </w:r>
            <w:r w:rsidRPr="00B250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และค่าใช้จ่ายในการบริหาร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C6EBEE" w14:textId="6DBB3CE2" w:rsidR="00785C5E" w:rsidRPr="00B2506F" w:rsidRDefault="0001010D" w:rsidP="00785C5E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</w:t>
            </w:r>
            <w:r w:rsidR="001433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065</w:t>
            </w:r>
            <w:r w:rsidR="001433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297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6F55EB04" w14:textId="77777777" w:rsidR="00785C5E" w:rsidRPr="00B2506F" w:rsidRDefault="00785C5E" w:rsidP="00785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25E553" w14:textId="270EFC88" w:rsidR="00785C5E" w:rsidRPr="00ED453B" w:rsidRDefault="0001010D" w:rsidP="00ED453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94" w:right="-2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</w:t>
            </w:r>
            <w:r w:rsidR="00785C5E" w:rsidRPr="00ED45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824</w:t>
            </w:r>
            <w:r w:rsidR="00785C5E" w:rsidRPr="00ED45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1EDB7825" w14:textId="77777777" w:rsidR="00785C5E" w:rsidRPr="00B2506F" w:rsidRDefault="00785C5E" w:rsidP="00785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9CF8DC" w14:textId="1298778B" w:rsidR="00785C5E" w:rsidRPr="00B2506F" w:rsidRDefault="0001010D" w:rsidP="00785C5E">
            <w:pPr>
              <w:pStyle w:val="acctfourfigures"/>
              <w:spacing w:line="240" w:lineRule="atLeast"/>
              <w:ind w:left="-196" w:right="-2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3127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078</w:t>
            </w:r>
            <w:r w:rsidR="003127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092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7503EC75" w14:textId="77777777" w:rsidR="00785C5E" w:rsidRPr="00B2506F" w:rsidRDefault="00785C5E" w:rsidP="00785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932ADB" w14:textId="34954ADB" w:rsidR="00785C5E" w:rsidRPr="00B2506F" w:rsidRDefault="0001010D" w:rsidP="00785C5E">
            <w:pPr>
              <w:pStyle w:val="acctfourfigures"/>
              <w:spacing w:line="240" w:lineRule="atLeast"/>
              <w:ind w:left="-196" w:right="-2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878</w:t>
            </w:r>
            <w:r w:rsidR="00785C5E" w:rsidRPr="00B2506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619</w:t>
            </w:r>
          </w:p>
        </w:tc>
      </w:tr>
    </w:tbl>
    <w:p w14:paraId="72FC1A94" w14:textId="77777777" w:rsidR="00846771" w:rsidRPr="0031125D" w:rsidRDefault="00846771" w:rsidP="00846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8"/>
          <w:szCs w:val="28"/>
          <w:lang w:val="th-TH"/>
        </w:rPr>
      </w:pPr>
    </w:p>
    <w:p w14:paraId="689EB8F6" w14:textId="530B48FE" w:rsidR="00780E15" w:rsidRPr="00F9609F" w:rsidRDefault="00780E15" w:rsidP="00780E1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9609F">
        <w:rPr>
          <w:rFonts w:ascii="Angsana New" w:hAnsi="Angsana New" w:hint="cs"/>
          <w:b/>
          <w:bCs/>
          <w:sz w:val="30"/>
          <w:szCs w:val="30"/>
          <w:cs/>
          <w:lang w:val="th-TH"/>
        </w:rPr>
        <w:t>ภาษีเงินได้</w:t>
      </w:r>
    </w:p>
    <w:p w14:paraId="2C2A9BA5" w14:textId="77777777" w:rsidR="00780E15" w:rsidRPr="0031125D" w:rsidRDefault="00780E15" w:rsidP="00154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8"/>
          <w:szCs w:val="28"/>
        </w:rPr>
      </w:pPr>
    </w:p>
    <w:tbl>
      <w:tblPr>
        <w:tblW w:w="96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271"/>
        <w:gridCol w:w="1171"/>
        <w:gridCol w:w="271"/>
        <w:gridCol w:w="1259"/>
        <w:gridCol w:w="269"/>
        <w:gridCol w:w="1171"/>
        <w:gridCol w:w="269"/>
        <w:gridCol w:w="1259"/>
      </w:tblGrid>
      <w:tr w:rsidR="00780E15" w:rsidRPr="00F9609F" w14:paraId="059FFE45" w14:textId="77777777" w:rsidTr="00CD314F">
        <w:trPr>
          <w:tblHeader/>
        </w:trPr>
        <w:tc>
          <w:tcPr>
            <w:tcW w:w="1910" w:type="pct"/>
            <w:shd w:val="clear" w:color="auto" w:fill="auto"/>
            <w:vAlign w:val="bottom"/>
          </w:tcPr>
          <w:p w14:paraId="79A1E074" w14:textId="77777777" w:rsidR="00780E15" w:rsidRPr="00F9609F" w:rsidRDefault="008312F0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960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41" w:type="pct"/>
            <w:vAlign w:val="bottom"/>
          </w:tcPr>
          <w:p w14:paraId="522CC856" w14:textId="77777777" w:rsidR="00780E15" w:rsidRPr="00F9609F" w:rsidRDefault="00780E15" w:rsidP="00861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5" w:type="pct"/>
            <w:gridSpan w:val="3"/>
            <w:shd w:val="clear" w:color="auto" w:fill="auto"/>
            <w:vAlign w:val="bottom"/>
          </w:tcPr>
          <w:p w14:paraId="1B0E715F" w14:textId="77777777" w:rsidR="00780E15" w:rsidRPr="00F9609F" w:rsidRDefault="00780E15" w:rsidP="00861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609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14201318" w14:textId="77777777" w:rsidR="00780E15" w:rsidRPr="00F9609F" w:rsidRDefault="00780E15" w:rsidP="00861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4" w:type="pct"/>
            <w:gridSpan w:val="3"/>
            <w:shd w:val="clear" w:color="auto" w:fill="auto"/>
            <w:vAlign w:val="bottom"/>
          </w:tcPr>
          <w:p w14:paraId="2D89416F" w14:textId="77777777" w:rsidR="00780E15" w:rsidRPr="00F9609F" w:rsidRDefault="00780E15" w:rsidP="00861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9609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314F" w:rsidRPr="00F9609F" w14:paraId="19BA98E2" w14:textId="77777777" w:rsidTr="00CD314F">
        <w:trPr>
          <w:tblHeader/>
        </w:trPr>
        <w:tc>
          <w:tcPr>
            <w:tcW w:w="1910" w:type="pct"/>
            <w:shd w:val="clear" w:color="auto" w:fill="auto"/>
            <w:vAlign w:val="bottom"/>
          </w:tcPr>
          <w:p w14:paraId="65EA405B" w14:textId="77777777" w:rsidR="00780E15" w:rsidRPr="00F9609F" w:rsidRDefault="00780E15" w:rsidP="00780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66B3D21A" w14:textId="77777777" w:rsidR="00780E15" w:rsidRPr="00F9609F" w:rsidRDefault="00780E15" w:rsidP="00780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1B9010A1" w14:textId="0975EE2D" w:rsidR="00780E15" w:rsidRPr="00F9609F" w:rsidRDefault="0001010D" w:rsidP="00780E1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1010D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141" w:type="pct"/>
            <w:shd w:val="clear" w:color="auto" w:fill="auto"/>
          </w:tcPr>
          <w:p w14:paraId="00DABA86" w14:textId="77777777" w:rsidR="00780E15" w:rsidRPr="00F9609F" w:rsidRDefault="00780E15" w:rsidP="00780E1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55" w:type="pct"/>
            <w:shd w:val="clear" w:color="auto" w:fill="auto"/>
          </w:tcPr>
          <w:p w14:paraId="62324579" w14:textId="66F3DCEE" w:rsidR="00780E15" w:rsidRPr="00F9609F" w:rsidRDefault="0001010D" w:rsidP="00780E1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1010D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DA025E6" w14:textId="77777777" w:rsidR="00780E15" w:rsidRPr="00F9609F" w:rsidRDefault="00780E15" w:rsidP="0078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43DABFEC" w14:textId="367B3A5F" w:rsidR="00780E15" w:rsidRPr="00F9609F" w:rsidRDefault="0001010D" w:rsidP="00780E1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1010D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140" w:type="pct"/>
            <w:shd w:val="clear" w:color="auto" w:fill="auto"/>
          </w:tcPr>
          <w:p w14:paraId="3A0192A2" w14:textId="77777777" w:rsidR="00780E15" w:rsidRPr="00F9609F" w:rsidRDefault="00780E15" w:rsidP="00780E1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55" w:type="pct"/>
            <w:shd w:val="clear" w:color="auto" w:fill="auto"/>
          </w:tcPr>
          <w:p w14:paraId="696318C8" w14:textId="0020F25D" w:rsidR="00780E15" w:rsidRPr="00F9609F" w:rsidRDefault="0001010D" w:rsidP="00780E1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1010D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</w:tr>
      <w:tr w:rsidR="00AC21A1" w:rsidRPr="00F9609F" w14:paraId="6A8A091A" w14:textId="77777777" w:rsidTr="00CD314F">
        <w:trPr>
          <w:tblHeader/>
        </w:trPr>
        <w:tc>
          <w:tcPr>
            <w:tcW w:w="1910" w:type="pct"/>
            <w:shd w:val="clear" w:color="auto" w:fill="auto"/>
            <w:vAlign w:val="bottom"/>
          </w:tcPr>
          <w:p w14:paraId="34689705" w14:textId="77777777" w:rsidR="00AC21A1" w:rsidRPr="00F9609F" w:rsidRDefault="00AC21A1" w:rsidP="00780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2B765F14" w14:textId="77777777" w:rsidR="00AC21A1" w:rsidRPr="00F9609F" w:rsidRDefault="00AC21A1" w:rsidP="00780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772A47F2" w14:textId="77777777" w:rsidR="00AC21A1" w:rsidRPr="0001010D" w:rsidRDefault="00AC21A1" w:rsidP="00780E1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1" w:type="pct"/>
            <w:shd w:val="clear" w:color="auto" w:fill="auto"/>
          </w:tcPr>
          <w:p w14:paraId="2C170C45" w14:textId="77777777" w:rsidR="00AC21A1" w:rsidRPr="00F9609F" w:rsidRDefault="00AC21A1" w:rsidP="00780E1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55" w:type="pct"/>
            <w:shd w:val="clear" w:color="auto" w:fill="auto"/>
          </w:tcPr>
          <w:p w14:paraId="0B3E8890" w14:textId="24719629" w:rsidR="00AC21A1" w:rsidRPr="0001010D" w:rsidRDefault="00AC21A1" w:rsidP="00AC21A1">
            <w:pPr>
              <w:ind w:right="-195" w:hanging="195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(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ปรับปรุงใหม่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7909B973" w14:textId="77777777" w:rsidR="00AC21A1" w:rsidRPr="00F9609F" w:rsidRDefault="00AC21A1" w:rsidP="0078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051C7960" w14:textId="77777777" w:rsidR="00AC21A1" w:rsidRPr="0001010D" w:rsidRDefault="00AC21A1" w:rsidP="00780E1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0" w:type="pct"/>
            <w:shd w:val="clear" w:color="auto" w:fill="auto"/>
          </w:tcPr>
          <w:p w14:paraId="30691072" w14:textId="77777777" w:rsidR="00AC21A1" w:rsidRPr="00F9609F" w:rsidRDefault="00AC21A1" w:rsidP="00780E1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55" w:type="pct"/>
            <w:shd w:val="clear" w:color="auto" w:fill="auto"/>
          </w:tcPr>
          <w:p w14:paraId="49A8C493" w14:textId="77777777" w:rsidR="00AC21A1" w:rsidRPr="0001010D" w:rsidRDefault="00AC21A1" w:rsidP="00780E1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780E15" w:rsidRPr="00F9609F" w14:paraId="1F5A003B" w14:textId="77777777" w:rsidTr="00CD314F">
        <w:trPr>
          <w:tblHeader/>
        </w:trPr>
        <w:tc>
          <w:tcPr>
            <w:tcW w:w="1910" w:type="pct"/>
            <w:shd w:val="clear" w:color="auto" w:fill="auto"/>
            <w:vAlign w:val="bottom"/>
          </w:tcPr>
          <w:p w14:paraId="2687E2FB" w14:textId="77777777" w:rsidR="00780E15" w:rsidRPr="00F9609F" w:rsidRDefault="00780E15" w:rsidP="00861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461B7899" w14:textId="77777777" w:rsidR="00780E15" w:rsidRPr="00F9609F" w:rsidRDefault="00780E15" w:rsidP="00861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949" w:type="pct"/>
            <w:gridSpan w:val="7"/>
            <w:shd w:val="clear" w:color="auto" w:fill="auto"/>
            <w:vAlign w:val="bottom"/>
          </w:tcPr>
          <w:p w14:paraId="26EE4F03" w14:textId="77777777" w:rsidR="00780E15" w:rsidRPr="00F9609F" w:rsidRDefault="00780E15" w:rsidP="00861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09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314F" w:rsidRPr="00F9609F" w14:paraId="5DE5E1AE" w14:textId="77777777" w:rsidTr="00CD314F">
        <w:tc>
          <w:tcPr>
            <w:tcW w:w="1910" w:type="pct"/>
            <w:shd w:val="clear" w:color="auto" w:fill="auto"/>
            <w:vAlign w:val="bottom"/>
          </w:tcPr>
          <w:p w14:paraId="5AC79E9D" w14:textId="77777777" w:rsidR="00780E15" w:rsidRPr="00F9609F" w:rsidRDefault="00780E15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60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41" w:type="pct"/>
            <w:vAlign w:val="bottom"/>
          </w:tcPr>
          <w:p w14:paraId="371CDC4E" w14:textId="77777777" w:rsidR="00780E15" w:rsidRPr="00F9609F" w:rsidRDefault="00780E15" w:rsidP="00861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693C6C0F" w14:textId="4BE31907" w:rsidR="00780E15" w:rsidRPr="00F9609F" w:rsidRDefault="00780E15" w:rsidP="008616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4E0A5F7A" w14:textId="77777777" w:rsidR="00780E15" w:rsidRPr="00F9609F" w:rsidRDefault="00780E15" w:rsidP="00861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14:paraId="7EFDB7F6" w14:textId="6243F72F" w:rsidR="00780E15" w:rsidRPr="00F9609F" w:rsidRDefault="00780E15" w:rsidP="008616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6687671B" w14:textId="77777777" w:rsidR="00780E15" w:rsidRPr="00F9609F" w:rsidRDefault="00780E15" w:rsidP="00861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738B51B2" w14:textId="77777777" w:rsidR="00780E15" w:rsidRPr="00F9609F" w:rsidRDefault="00780E15" w:rsidP="008616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42CA002B" w14:textId="77777777" w:rsidR="00780E15" w:rsidRPr="00F9609F" w:rsidRDefault="00780E15" w:rsidP="00861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14:paraId="5A7537AE" w14:textId="77777777" w:rsidR="00780E15" w:rsidRPr="00F9609F" w:rsidRDefault="00780E15" w:rsidP="008616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5565" w:rsidRPr="00F9609F" w14:paraId="29DF41A6" w14:textId="77777777" w:rsidTr="00CD314F">
        <w:tc>
          <w:tcPr>
            <w:tcW w:w="1910" w:type="pct"/>
            <w:shd w:val="clear" w:color="auto" w:fill="auto"/>
            <w:vAlign w:val="bottom"/>
          </w:tcPr>
          <w:p w14:paraId="570FB763" w14:textId="77777777" w:rsidR="00AB5565" w:rsidRPr="00F9609F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9609F">
              <w:rPr>
                <w:rFonts w:ascii="Angsana New" w:hAnsi="Angsana New" w:hint="cs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41" w:type="pct"/>
            <w:vAlign w:val="bottom"/>
          </w:tcPr>
          <w:p w14:paraId="10FB2F61" w14:textId="77777777" w:rsidR="00AB5565" w:rsidRPr="00F9609F" w:rsidRDefault="00AB5565" w:rsidP="00AB5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0F554A9F" w14:textId="34443AAE" w:rsidR="00AB5565" w:rsidRPr="00F9609F" w:rsidRDefault="0001010D" w:rsidP="00AB5565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661</w:t>
            </w:r>
            <w:r w:rsidR="008F2D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757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61C79F2" w14:textId="77777777" w:rsidR="00AB5565" w:rsidRPr="00F9609F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87" w:right="-2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14:paraId="1D7F1DFF" w14:textId="7C383B54" w:rsidR="00AB5565" w:rsidRPr="00F9609F" w:rsidRDefault="0001010D" w:rsidP="00AB5565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211</w:t>
            </w:r>
            <w:r w:rsidR="00AB556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328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0AE7463" w14:textId="77777777" w:rsidR="00AB5565" w:rsidRPr="00F9609F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2FB3CF03" w14:textId="21B175B0" w:rsidR="00AB5565" w:rsidRPr="00F9609F" w:rsidRDefault="00AB5565" w:rsidP="00AB556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609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20195FC9" w14:textId="77777777" w:rsidR="00AB5565" w:rsidRPr="00F9609F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14:paraId="087C769E" w14:textId="0B0595E5" w:rsidR="00AB5565" w:rsidRPr="00F9609F" w:rsidRDefault="00AB5565" w:rsidP="00AB556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609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B5565" w:rsidRPr="00F9609F" w14:paraId="65DEE837" w14:textId="77777777" w:rsidTr="00CD314F">
        <w:tc>
          <w:tcPr>
            <w:tcW w:w="1910" w:type="pct"/>
            <w:shd w:val="clear" w:color="auto" w:fill="auto"/>
            <w:vAlign w:val="bottom"/>
          </w:tcPr>
          <w:p w14:paraId="74E64442" w14:textId="545A30DD" w:rsidR="00AB5565" w:rsidRPr="00F9609F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9609F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 ๆ ที่บันทึก</w:t>
            </w:r>
            <w:r w:rsidR="00AC21A1">
              <w:rPr>
                <w:rFonts w:ascii="Angsana New" w:hAnsi="Angsana New" w:hint="cs"/>
                <w:sz w:val="30"/>
                <w:szCs w:val="30"/>
                <w:cs/>
              </w:rPr>
              <w:t>ต่ำ</w:t>
            </w:r>
            <w:r w:rsidR="00717087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  <w:r w:rsidR="00AC21A1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F9609F">
              <w:rPr>
                <w:rFonts w:ascii="Angsana New" w:hAnsi="Angsana New" w:hint="cs"/>
                <w:sz w:val="30"/>
                <w:szCs w:val="30"/>
                <w:cs/>
              </w:rPr>
              <w:t>สูง</w:t>
            </w:r>
            <w:r w:rsidR="00717087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  <w:r w:rsidR="00AC21A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1" w:type="pct"/>
            <w:vAlign w:val="bottom"/>
          </w:tcPr>
          <w:p w14:paraId="40D598B4" w14:textId="77777777" w:rsidR="00AB5565" w:rsidRPr="00F9609F" w:rsidRDefault="00AB5565" w:rsidP="00AB5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00DA0" w14:textId="6339D948" w:rsidR="00AB5565" w:rsidRPr="00F9609F" w:rsidRDefault="0001010D" w:rsidP="00AB5565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260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327A3F7" w14:textId="77777777" w:rsidR="00AB5565" w:rsidRPr="00F9609F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87" w:right="-2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A29B4" w14:textId="5882BE79" w:rsidR="00AB5565" w:rsidRPr="00F9609F" w:rsidRDefault="00AB5565" w:rsidP="00AB5565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20AE923E" w14:textId="77777777" w:rsidR="00AB5565" w:rsidRPr="00F9609F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D22AD" w14:textId="6A7FD281" w:rsidR="00AB5565" w:rsidRPr="00F9609F" w:rsidRDefault="00AB5565" w:rsidP="00AB556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609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29822A3" w14:textId="77777777" w:rsidR="00AB5565" w:rsidRPr="00F9609F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58E40" w14:textId="664D0D44" w:rsidR="00AB5565" w:rsidRPr="00F9609F" w:rsidRDefault="00AB5565" w:rsidP="00AB556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609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B5565" w:rsidRPr="00F9609F" w14:paraId="76215858" w14:textId="77777777" w:rsidTr="00CD314F">
        <w:tc>
          <w:tcPr>
            <w:tcW w:w="1910" w:type="pct"/>
            <w:shd w:val="clear" w:color="auto" w:fill="auto"/>
            <w:vAlign w:val="bottom"/>
          </w:tcPr>
          <w:p w14:paraId="337F8450" w14:textId="77777777" w:rsidR="00AB5565" w:rsidRPr="00F9609F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 w:right="-108" w:firstLine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  <w:vAlign w:val="bottom"/>
          </w:tcPr>
          <w:p w14:paraId="3E03ADFB" w14:textId="77777777" w:rsidR="00AB5565" w:rsidRPr="00F9609F" w:rsidRDefault="00AB5565" w:rsidP="00AB5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364383" w14:textId="7D3376EC" w:rsidR="00AB5565" w:rsidRPr="00F9609F" w:rsidRDefault="0001010D" w:rsidP="00AB5565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662</w:t>
            </w:r>
            <w:r w:rsidR="008F2D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017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72C8BD72" w14:textId="77777777" w:rsidR="00AB5565" w:rsidRPr="00F9609F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18BBD9" w14:textId="3917E8A0" w:rsidR="00AB5565" w:rsidRPr="00F9609F" w:rsidRDefault="0001010D" w:rsidP="00716426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211</w:t>
            </w:r>
            <w:r w:rsidR="00AB556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276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1EB2A01" w14:textId="77777777" w:rsidR="00AB5565" w:rsidRPr="00F9609F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74EB6" w14:textId="7FCE2F1F" w:rsidR="00AB5565" w:rsidRPr="00F9609F" w:rsidRDefault="00AB5565" w:rsidP="00AB556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9609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1453A0F8" w14:textId="77777777" w:rsidR="00AB5565" w:rsidRPr="00F9609F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52FF84" w14:textId="4A0E0F63" w:rsidR="00AB5565" w:rsidRPr="00F9609F" w:rsidRDefault="00AB5565" w:rsidP="00AB556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9609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B5565" w:rsidRPr="00F9609F" w14:paraId="34E3846C" w14:textId="77777777" w:rsidTr="00CD314F">
        <w:tc>
          <w:tcPr>
            <w:tcW w:w="1910" w:type="pct"/>
            <w:shd w:val="clear" w:color="auto" w:fill="auto"/>
            <w:vAlign w:val="bottom"/>
          </w:tcPr>
          <w:p w14:paraId="78472FA9" w14:textId="77777777" w:rsidR="00AB5565" w:rsidRPr="00F9609F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60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1" w:type="pct"/>
            <w:vAlign w:val="bottom"/>
          </w:tcPr>
          <w:p w14:paraId="5DFC64CC" w14:textId="77777777" w:rsidR="00AB5565" w:rsidRPr="00F9609F" w:rsidRDefault="00AB5565" w:rsidP="00AB5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3D06F" w14:textId="77777777" w:rsidR="00AB5565" w:rsidRPr="00F9609F" w:rsidRDefault="00AB5565" w:rsidP="00AB5565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2B500280" w14:textId="77777777" w:rsidR="00AB5565" w:rsidRPr="00F9609F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87" w:right="-2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CA99D" w14:textId="77777777" w:rsidR="00AB5565" w:rsidRPr="00F9609F" w:rsidRDefault="00AB5565" w:rsidP="00AB5565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4483BFF4" w14:textId="77777777" w:rsidR="00AB5565" w:rsidRPr="00F9609F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7DE44" w14:textId="77777777" w:rsidR="00AB5565" w:rsidRPr="00F9609F" w:rsidRDefault="00AB5565" w:rsidP="00AB55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64C69C62" w14:textId="77777777" w:rsidR="00AB5565" w:rsidRPr="00F9609F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A58F5" w14:textId="77777777" w:rsidR="00AB5565" w:rsidRPr="00F9609F" w:rsidRDefault="00AB5565" w:rsidP="00AB55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5565" w:rsidRPr="00F9609F" w14:paraId="2845F012" w14:textId="77777777" w:rsidTr="00CD314F">
        <w:tc>
          <w:tcPr>
            <w:tcW w:w="1910" w:type="pct"/>
            <w:shd w:val="clear" w:color="auto" w:fill="auto"/>
            <w:vAlign w:val="bottom"/>
          </w:tcPr>
          <w:p w14:paraId="175BFFC6" w14:textId="77777777" w:rsidR="00AB5565" w:rsidRPr="00F9609F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9609F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41" w:type="pct"/>
            <w:vAlign w:val="bottom"/>
          </w:tcPr>
          <w:p w14:paraId="3F700EEB" w14:textId="77777777" w:rsidR="00AB5565" w:rsidRPr="00F9609F" w:rsidRDefault="00AB5565" w:rsidP="00AB5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92BDB" w14:textId="1285A64E" w:rsidR="00AB5565" w:rsidRPr="00F9609F" w:rsidRDefault="0001010D" w:rsidP="00AB5565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275</w:t>
            </w:r>
            <w:r w:rsidR="008F2D4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327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A144C46" w14:textId="77777777" w:rsidR="00AB5565" w:rsidRPr="00F9609F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87" w:right="-2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ED97F" w14:textId="7CDD118A" w:rsidR="00AB5565" w:rsidRPr="0031125D" w:rsidRDefault="00AB5565" w:rsidP="00AB5565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1125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31125D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  <w:r w:rsidRPr="0031125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31125D">
              <w:rPr>
                <w:rFonts w:ascii="Angsana New" w:hAnsi="Angsana New"/>
                <w:sz w:val="30"/>
                <w:szCs w:val="30"/>
                <w:lang w:val="en-US" w:bidi="th-TH"/>
              </w:rPr>
              <w:t>103</w:t>
            </w:r>
            <w:r w:rsidRPr="0031125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FAA9C3B" w14:textId="77777777" w:rsidR="00AB5565" w:rsidRPr="0031125D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834AA" w14:textId="2057A0A9" w:rsidR="00AB5565" w:rsidRPr="0031125D" w:rsidRDefault="00AB5565" w:rsidP="00AB55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1125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31125D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31125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31125D">
              <w:rPr>
                <w:rFonts w:ascii="Angsana New" w:hAnsi="Angsana New"/>
                <w:sz w:val="30"/>
                <w:szCs w:val="30"/>
                <w:lang w:val="en-US" w:bidi="th-TH"/>
              </w:rPr>
              <w:t>888</w:t>
            </w:r>
            <w:r w:rsidRPr="0031125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A491E32" w14:textId="77777777" w:rsidR="00AB5565" w:rsidRPr="00F9609F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84618" w14:textId="229905D7" w:rsidR="00AB5565" w:rsidRPr="00F9609F" w:rsidRDefault="00AB5565" w:rsidP="00AB5565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9609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751</w:t>
            </w:r>
            <w:r w:rsidRPr="00F9609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B5565" w:rsidRPr="00F9609F" w14:paraId="4431541E" w14:textId="77777777" w:rsidTr="00CD314F">
        <w:tc>
          <w:tcPr>
            <w:tcW w:w="1910" w:type="pct"/>
            <w:shd w:val="clear" w:color="auto" w:fill="auto"/>
            <w:vAlign w:val="bottom"/>
          </w:tcPr>
          <w:p w14:paraId="1E17A501" w14:textId="77777777" w:rsidR="00AB5565" w:rsidRPr="00F9609F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60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รวมค่าใช้จ่าย </w:t>
            </w:r>
            <w:r w:rsidRPr="00F9609F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Pr="00F960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รายได้) ภาษีเงินได้</w:t>
            </w:r>
          </w:p>
        </w:tc>
        <w:tc>
          <w:tcPr>
            <w:tcW w:w="141" w:type="pct"/>
            <w:vAlign w:val="bottom"/>
          </w:tcPr>
          <w:p w14:paraId="0C21CF43" w14:textId="77777777" w:rsidR="00AB5565" w:rsidRPr="00F9609F" w:rsidRDefault="00AB5565" w:rsidP="00AB5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190427" w14:textId="7619F450" w:rsidR="00AB5565" w:rsidRPr="00F9609F" w:rsidRDefault="0001010D" w:rsidP="00AB5565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937</w:t>
            </w:r>
            <w:r w:rsidR="00CF2F4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344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2C0F23B" w14:textId="77777777" w:rsidR="00AB5565" w:rsidRPr="00F9609F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19A5C2" w14:textId="22CECF68" w:rsidR="00AB5565" w:rsidRPr="0031125D" w:rsidRDefault="0001010D" w:rsidP="00AB5565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1125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177</w:t>
            </w:r>
            <w:r w:rsidR="00AB5565" w:rsidRPr="0031125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1125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173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15F90C00" w14:textId="77777777" w:rsidR="00AB5565" w:rsidRPr="0031125D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4E0DAE" w14:textId="62E4A9A7" w:rsidR="00AB5565" w:rsidRPr="0031125D" w:rsidRDefault="00AB5565" w:rsidP="00AB55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1125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01010D" w:rsidRPr="0031125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31125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1010D" w:rsidRPr="0031125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888</w:t>
            </w:r>
            <w:r w:rsidRPr="0031125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36F9018" w14:textId="77777777" w:rsidR="00AB5565" w:rsidRPr="00F9609F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F7D849" w14:textId="1B444334" w:rsidR="00AB5565" w:rsidRPr="00F9609F" w:rsidRDefault="00AB5565" w:rsidP="00AB5565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9609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751</w:t>
            </w:r>
            <w:r w:rsidRPr="00F9609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3374D672" w14:textId="6A190607" w:rsidR="00FA7E67" w:rsidRDefault="00FA7E67" w:rsidP="00AF0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8"/>
          <w:szCs w:val="28"/>
        </w:rPr>
      </w:pPr>
    </w:p>
    <w:p w14:paraId="5D093D11" w14:textId="46789F0D" w:rsidR="0031125D" w:rsidRDefault="00311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tbl>
      <w:tblPr>
        <w:tblW w:w="964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79"/>
        <w:gridCol w:w="1083"/>
        <w:gridCol w:w="180"/>
        <w:gridCol w:w="899"/>
        <w:gridCol w:w="180"/>
        <w:gridCol w:w="988"/>
        <w:gridCol w:w="6"/>
        <w:gridCol w:w="174"/>
        <w:gridCol w:w="6"/>
        <w:gridCol w:w="993"/>
        <w:gridCol w:w="184"/>
        <w:gridCol w:w="899"/>
        <w:gridCol w:w="180"/>
        <w:gridCol w:w="984"/>
        <w:gridCol w:w="7"/>
      </w:tblGrid>
      <w:tr w:rsidR="00AC1EB8" w:rsidRPr="00255103" w14:paraId="5AA5E242" w14:textId="77777777" w:rsidTr="00542F7B">
        <w:trPr>
          <w:gridAfter w:val="1"/>
          <w:wAfter w:w="7" w:type="dxa"/>
        </w:trPr>
        <w:tc>
          <w:tcPr>
            <w:tcW w:w="2879" w:type="dxa"/>
            <w:vAlign w:val="bottom"/>
          </w:tcPr>
          <w:p w14:paraId="24539B33" w14:textId="77777777" w:rsidR="00AC1EB8" w:rsidRPr="00255103" w:rsidRDefault="00AC1EB8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6" w:type="dxa"/>
            <w:gridSpan w:val="13"/>
            <w:vAlign w:val="bottom"/>
          </w:tcPr>
          <w:p w14:paraId="3675A774" w14:textId="77777777" w:rsidR="00AC1EB8" w:rsidRPr="00255103" w:rsidRDefault="00AC1EB8" w:rsidP="00FF3A29">
            <w:pPr>
              <w:pStyle w:val="acctfourfigures"/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C1EB8" w:rsidRPr="00255103" w14:paraId="0702A846" w14:textId="77777777" w:rsidTr="00542F7B">
        <w:trPr>
          <w:gridAfter w:val="1"/>
          <w:wAfter w:w="7" w:type="dxa"/>
        </w:trPr>
        <w:tc>
          <w:tcPr>
            <w:tcW w:w="2879" w:type="dxa"/>
            <w:vMerge w:val="restart"/>
            <w:vAlign w:val="bottom"/>
          </w:tcPr>
          <w:p w14:paraId="28E5E501" w14:textId="77777777" w:rsidR="00AC1EB8" w:rsidRPr="00255103" w:rsidRDefault="00746E4E" w:rsidP="00D3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3330" w:type="dxa"/>
            <w:gridSpan w:val="5"/>
            <w:vAlign w:val="bottom"/>
          </w:tcPr>
          <w:p w14:paraId="168F27D7" w14:textId="550DC036" w:rsidR="00AC1EB8" w:rsidRPr="00255103" w:rsidRDefault="0001010D" w:rsidP="00FF3A2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gridSpan w:val="2"/>
            <w:vAlign w:val="bottom"/>
          </w:tcPr>
          <w:p w14:paraId="0CF819BB" w14:textId="77777777" w:rsidR="00AC1EB8" w:rsidRPr="00255103" w:rsidRDefault="00AC1EB8" w:rsidP="00FF3A2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6" w:type="dxa"/>
            <w:gridSpan w:val="6"/>
            <w:vAlign w:val="bottom"/>
          </w:tcPr>
          <w:p w14:paraId="24FFDE5F" w14:textId="3CC0BF07" w:rsidR="00AC1EB8" w:rsidRPr="00255103" w:rsidRDefault="0001010D" w:rsidP="00255103">
            <w:pPr>
              <w:pStyle w:val="acctfourfigures"/>
              <w:tabs>
                <w:tab w:val="clear" w:pos="765"/>
                <w:tab w:val="decimal" w:pos="366"/>
              </w:tabs>
              <w:spacing w:line="360" w:lineRule="exact"/>
              <w:ind w:right="11" w:hanging="4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AC1EB8" w:rsidRPr="00255103" w14:paraId="3E1E0510" w14:textId="77777777" w:rsidTr="00542F7B">
        <w:tc>
          <w:tcPr>
            <w:tcW w:w="2879" w:type="dxa"/>
            <w:vMerge/>
            <w:vAlign w:val="bottom"/>
          </w:tcPr>
          <w:p w14:paraId="0BFE3D08" w14:textId="77777777" w:rsidR="00AC1EB8" w:rsidRPr="00255103" w:rsidRDefault="00AC1EB8" w:rsidP="00F9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337806D7" w14:textId="77777777" w:rsidR="00AC1EB8" w:rsidRPr="00255103" w:rsidRDefault="00AC1EB8" w:rsidP="00FF3A29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1EAB4305" w14:textId="77777777" w:rsidR="00AC1EB8" w:rsidRPr="00255103" w:rsidRDefault="00AC1EB8" w:rsidP="00FF3A29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B36D349" w14:textId="77777777" w:rsidR="00AC1EB8" w:rsidRPr="00255103" w:rsidRDefault="00AC1EB8" w:rsidP="00FF3A29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71546165" w14:textId="63395439" w:rsidR="00AC1EB8" w:rsidRPr="00255103" w:rsidRDefault="00AC1EB8" w:rsidP="00FF3A29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4D2963A4" w14:textId="77777777" w:rsidR="00AC1EB8" w:rsidRPr="00255103" w:rsidRDefault="00AC1EB8" w:rsidP="00FF3A29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47E05F79" w14:textId="77777777" w:rsidR="00AC1EB8" w:rsidRPr="00255103" w:rsidRDefault="00AC1EB8" w:rsidP="00FF3A29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05BB7715" w14:textId="77777777" w:rsidR="00AC1EB8" w:rsidRPr="00255103" w:rsidRDefault="00AC1EB8" w:rsidP="00FF3A29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03D4171B" w14:textId="77777777" w:rsidR="00AC1EB8" w:rsidRPr="00255103" w:rsidRDefault="00AC1EB8" w:rsidP="00FF3A29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7A871C4E" w14:textId="77777777" w:rsidR="00AC1EB8" w:rsidRPr="00255103" w:rsidRDefault="00AC1EB8" w:rsidP="00FF3A29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2C55D0B3" w14:textId="77777777" w:rsidR="00AC1EB8" w:rsidRPr="00255103" w:rsidRDefault="00AC1EB8" w:rsidP="00FF3A29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7334404F" w14:textId="58378C62" w:rsidR="00AC1EB8" w:rsidRPr="00255103" w:rsidRDefault="00245E5E" w:rsidP="00FF3A29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  <w:r w:rsidR="00AC1EB8" w:rsidRPr="002551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6941C5F" w14:textId="77777777" w:rsidR="00AC1EB8" w:rsidRPr="00255103" w:rsidRDefault="00AC1EB8" w:rsidP="00FF3A29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6B114426" w14:textId="77777777" w:rsidR="00AC1EB8" w:rsidRPr="00255103" w:rsidRDefault="00AC1EB8" w:rsidP="00FF3A29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10704544" w14:textId="77777777" w:rsidR="00AC1EB8" w:rsidRPr="00255103" w:rsidRDefault="00AC1EB8" w:rsidP="00FF3A29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AC1EB8" w:rsidRPr="00255103" w14:paraId="6C6B607C" w14:textId="77777777" w:rsidTr="00542F7B">
        <w:trPr>
          <w:gridAfter w:val="1"/>
          <w:wAfter w:w="7" w:type="dxa"/>
        </w:trPr>
        <w:tc>
          <w:tcPr>
            <w:tcW w:w="2879" w:type="dxa"/>
            <w:vAlign w:val="bottom"/>
          </w:tcPr>
          <w:p w14:paraId="20B51BF8" w14:textId="77777777" w:rsidR="00AC1EB8" w:rsidRPr="00255103" w:rsidRDefault="00AC1EB8" w:rsidP="00F9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6" w:type="dxa"/>
            <w:gridSpan w:val="13"/>
            <w:vAlign w:val="bottom"/>
          </w:tcPr>
          <w:p w14:paraId="5EFEB4CF" w14:textId="77777777" w:rsidR="00AC1EB8" w:rsidRPr="00255103" w:rsidRDefault="00AC1EB8" w:rsidP="00FF3A2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="00802E70" w:rsidRPr="0025510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5510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255103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D97AC3" w:rsidRPr="00255103" w14:paraId="0A0D5A6F" w14:textId="77777777" w:rsidTr="00542F7B">
        <w:trPr>
          <w:gridAfter w:val="1"/>
          <w:wAfter w:w="7" w:type="dxa"/>
        </w:trPr>
        <w:tc>
          <w:tcPr>
            <w:tcW w:w="2879" w:type="dxa"/>
            <w:vAlign w:val="bottom"/>
          </w:tcPr>
          <w:p w14:paraId="6E61557A" w14:textId="77777777" w:rsidR="00D97AC3" w:rsidRPr="00255103" w:rsidRDefault="00D97AC3" w:rsidP="00D3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756" w:type="dxa"/>
            <w:gridSpan w:val="13"/>
            <w:vAlign w:val="bottom"/>
          </w:tcPr>
          <w:p w14:paraId="271920D5" w14:textId="77777777" w:rsidR="00D97AC3" w:rsidRPr="00255103" w:rsidRDefault="00D97AC3" w:rsidP="00FF3A2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472A4" w:rsidRPr="00255103" w14:paraId="37556994" w14:textId="77777777" w:rsidTr="00AB5565">
        <w:tc>
          <w:tcPr>
            <w:tcW w:w="2879" w:type="dxa"/>
            <w:vAlign w:val="bottom"/>
          </w:tcPr>
          <w:p w14:paraId="333FCD97" w14:textId="3E0A4B78" w:rsidR="009472A4" w:rsidRPr="00255103" w:rsidRDefault="009472A4" w:rsidP="009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255103">
              <w:rPr>
                <w:rFonts w:ascii="Angsana New" w:hAnsi="Angsana New"/>
                <w:sz w:val="30"/>
                <w:szCs w:val="30"/>
                <w:cs/>
              </w:rPr>
              <w:t>ด้วยมูลค่ายุติธรรมผ่านกำไร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="00AA1529">
              <w:rPr>
                <w:rFonts w:ascii="Angsana New" w:hAnsi="Angsana New"/>
                <w:sz w:val="30"/>
                <w:szCs w:val="30"/>
              </w:rPr>
              <w:t>(</w:t>
            </w:r>
            <w:r w:rsidRPr="00255103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AA1529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255103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083" w:type="dxa"/>
            <w:vAlign w:val="bottom"/>
          </w:tcPr>
          <w:p w14:paraId="31BED87F" w14:textId="291F07F9" w:rsidR="009472A4" w:rsidRPr="00AB5565" w:rsidRDefault="009472A4" w:rsidP="009472A4">
            <w:pPr>
              <w:pStyle w:val="acctfourfigures"/>
              <w:tabs>
                <w:tab w:val="clear" w:pos="765"/>
              </w:tabs>
              <w:spacing w:line="360" w:lineRule="exact"/>
              <w:ind w:right="-34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 w:rsidRPr="00AB556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328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1845449" w14:textId="77777777" w:rsidR="009472A4" w:rsidRPr="00AB5565" w:rsidRDefault="009472A4" w:rsidP="009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4CA22752" w14:textId="61104907" w:rsidR="009472A4" w:rsidRPr="00AB5565" w:rsidRDefault="009472A4" w:rsidP="009472A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556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80</w:t>
            </w:r>
            <w:r w:rsidRPr="00AB556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559</w:t>
            </w:r>
            <w:r w:rsidRPr="00AB556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3CB547A" w14:textId="77777777" w:rsidR="009472A4" w:rsidRPr="00AB5565" w:rsidRDefault="009472A4" w:rsidP="009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2A74898A" w14:textId="45A8EEE9" w:rsidR="009472A4" w:rsidRPr="00AB5565" w:rsidRDefault="009472A4" w:rsidP="009472A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112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887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53CD35F8" w14:textId="77777777" w:rsidR="009472A4" w:rsidRPr="00255103" w:rsidRDefault="009472A4" w:rsidP="009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029C45D6" w14:textId="36AECA16" w:rsidR="009472A4" w:rsidRPr="00785C5E" w:rsidRDefault="0001010D" w:rsidP="009472A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123</w:t>
            </w:r>
            <w:r w:rsidR="009472A4" w:rsidRPr="0025510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540</w:t>
            </w:r>
          </w:p>
        </w:tc>
        <w:tc>
          <w:tcPr>
            <w:tcW w:w="184" w:type="dxa"/>
            <w:vAlign w:val="bottom"/>
          </w:tcPr>
          <w:p w14:paraId="402FD4F2" w14:textId="77777777" w:rsidR="009472A4" w:rsidRPr="00255103" w:rsidRDefault="009472A4" w:rsidP="009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06091638" w14:textId="002751E8" w:rsidR="009472A4" w:rsidRPr="00255103" w:rsidRDefault="009472A4" w:rsidP="009472A4">
            <w:pPr>
              <w:pStyle w:val="acctfourfigures"/>
              <w:tabs>
                <w:tab w:val="clear" w:pos="765"/>
                <w:tab w:val="decimal" w:pos="362"/>
              </w:tabs>
              <w:spacing w:line="360" w:lineRule="exact"/>
              <w:ind w:right="1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963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5A625B5" w14:textId="77777777" w:rsidR="009472A4" w:rsidRPr="00255103" w:rsidRDefault="009472A4" w:rsidP="009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72014F8B" w14:textId="05C7297A" w:rsidR="009472A4" w:rsidRPr="00785C5E" w:rsidRDefault="0001010D" w:rsidP="009472A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70</w:t>
            </w:r>
            <w:r w:rsidR="009472A4" w:rsidRPr="007438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577</w:t>
            </w:r>
          </w:p>
        </w:tc>
      </w:tr>
      <w:tr w:rsidR="009472A4" w:rsidRPr="00255103" w14:paraId="7AA3B709" w14:textId="77777777" w:rsidTr="00AB5565">
        <w:tc>
          <w:tcPr>
            <w:tcW w:w="2879" w:type="dxa"/>
            <w:vAlign w:val="bottom"/>
          </w:tcPr>
          <w:p w14:paraId="79DB9ED2" w14:textId="4DED17E0" w:rsidR="009472A4" w:rsidRPr="00255103" w:rsidRDefault="009472A4" w:rsidP="009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083" w:type="dxa"/>
            <w:vAlign w:val="bottom"/>
          </w:tcPr>
          <w:p w14:paraId="7968E335" w14:textId="394CD888" w:rsidR="009472A4" w:rsidRPr="00AB5565" w:rsidRDefault="009472A4" w:rsidP="00790FE0">
            <w:pPr>
              <w:pStyle w:val="acctfourfigures"/>
              <w:tabs>
                <w:tab w:val="clear" w:pos="765"/>
              </w:tabs>
              <w:spacing w:line="360" w:lineRule="exact"/>
              <w:ind w:right="-26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210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511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7E17173" w14:textId="77777777" w:rsidR="009472A4" w:rsidRPr="00AB5565" w:rsidRDefault="009472A4" w:rsidP="009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ECA12BC" w14:textId="74209EB9" w:rsidR="009472A4" w:rsidRPr="00AB5565" w:rsidRDefault="009472A4" w:rsidP="009472A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5565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207</w:t>
            </w:r>
            <w:r w:rsidRPr="00AB556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019</w:t>
            </w:r>
            <w:r w:rsidRPr="00AB5565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93D747D" w14:textId="77777777" w:rsidR="009472A4" w:rsidRPr="00AB5565" w:rsidRDefault="009472A4" w:rsidP="009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65AAB01B" w14:textId="255E3666" w:rsidR="009472A4" w:rsidRPr="00AB5565" w:rsidRDefault="009472A4" w:rsidP="009472A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417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530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6032EDB3" w14:textId="77777777" w:rsidR="009472A4" w:rsidRPr="00743837" w:rsidRDefault="009472A4" w:rsidP="009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1CD5C977" w14:textId="549EAF73" w:rsidR="009472A4" w:rsidRPr="00743837" w:rsidRDefault="0001010D" w:rsidP="009472A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613</w:t>
            </w:r>
            <w:r w:rsidR="009472A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</w:p>
        </w:tc>
        <w:tc>
          <w:tcPr>
            <w:tcW w:w="184" w:type="dxa"/>
            <w:vAlign w:val="bottom"/>
          </w:tcPr>
          <w:p w14:paraId="509EA11D" w14:textId="77777777" w:rsidR="009472A4" w:rsidRPr="00255103" w:rsidRDefault="009472A4" w:rsidP="009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7097A8ED" w14:textId="1619FA24" w:rsidR="009472A4" w:rsidRPr="00255103" w:rsidRDefault="009472A4" w:rsidP="009472A4">
            <w:pPr>
              <w:pStyle w:val="acctfourfigures"/>
              <w:tabs>
                <w:tab w:val="clear" w:pos="765"/>
                <w:tab w:val="decimal" w:pos="362"/>
              </w:tabs>
              <w:spacing w:line="360" w:lineRule="exact"/>
              <w:ind w:right="1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614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53892AC" w14:textId="77777777" w:rsidR="009472A4" w:rsidRPr="00255103" w:rsidRDefault="009472A4" w:rsidP="009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665F8CA6" w14:textId="4C646FBD" w:rsidR="009472A4" w:rsidRPr="00255103" w:rsidRDefault="0001010D" w:rsidP="009472A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601</w:t>
            </w:r>
            <w:r w:rsidR="009472A4" w:rsidRPr="007438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642</w:t>
            </w:r>
          </w:p>
        </w:tc>
      </w:tr>
      <w:tr w:rsidR="009472A4" w:rsidRPr="00255103" w14:paraId="527D8C54" w14:textId="77777777" w:rsidTr="00AB5565">
        <w:tc>
          <w:tcPr>
            <w:tcW w:w="2879" w:type="dxa"/>
            <w:vAlign w:val="bottom"/>
          </w:tcPr>
          <w:p w14:paraId="37631E5E" w14:textId="489DA982" w:rsidR="009472A4" w:rsidRPr="00255103" w:rsidRDefault="009472A4" w:rsidP="009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/>
                <w:sz w:val="30"/>
                <w:szCs w:val="30"/>
                <w:cs/>
              </w:rPr>
              <w:t>กำไรจากการประมาณตาม</w:t>
            </w:r>
            <w:r w:rsidR="00245E5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245E5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55103">
              <w:rPr>
                <w:rFonts w:ascii="Angsana New" w:hAnsi="Angsana New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7090C61A" w14:textId="519E1019" w:rsidR="009472A4" w:rsidRPr="00AB5565" w:rsidRDefault="0001010D" w:rsidP="009472A4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9472A4" w:rsidRPr="00AB556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3E679A">
              <w:rPr>
                <w:rFonts w:ascii="Angsana New" w:hAnsi="Angsana New"/>
                <w:sz w:val="30"/>
                <w:szCs w:val="30"/>
                <w:lang w:val="en-US" w:bidi="th-TH"/>
              </w:rPr>
              <w:t>490</w:t>
            </w:r>
          </w:p>
        </w:tc>
        <w:tc>
          <w:tcPr>
            <w:tcW w:w="180" w:type="dxa"/>
            <w:vAlign w:val="bottom"/>
          </w:tcPr>
          <w:p w14:paraId="7D0CB7FF" w14:textId="77777777" w:rsidR="009472A4" w:rsidRPr="00AB5565" w:rsidRDefault="009472A4" w:rsidP="009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BA8D8" w14:textId="461F1AA9" w:rsidR="009472A4" w:rsidRPr="00AB5565" w:rsidRDefault="009472A4" w:rsidP="009472A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556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 w:rsidR="00732B86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AB556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089665F" w14:textId="77777777" w:rsidR="009472A4" w:rsidRPr="00AB5565" w:rsidRDefault="009472A4" w:rsidP="009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  <w:vAlign w:val="bottom"/>
          </w:tcPr>
          <w:p w14:paraId="222926C0" w14:textId="0A59766F" w:rsidR="009472A4" w:rsidRPr="00AB5565" w:rsidRDefault="0001010D" w:rsidP="009472A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9472A4" w:rsidRPr="00AB556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3E679A">
              <w:rPr>
                <w:rFonts w:ascii="Angsana New" w:hAnsi="Angsana New"/>
                <w:sz w:val="30"/>
                <w:szCs w:val="30"/>
                <w:lang w:val="en-US" w:bidi="th-TH"/>
              </w:rPr>
              <w:t>162</w:t>
            </w:r>
          </w:p>
        </w:tc>
        <w:tc>
          <w:tcPr>
            <w:tcW w:w="180" w:type="dxa"/>
            <w:gridSpan w:val="2"/>
            <w:vAlign w:val="bottom"/>
          </w:tcPr>
          <w:p w14:paraId="1FC05E3B" w14:textId="77777777" w:rsidR="009472A4" w:rsidRPr="00743837" w:rsidRDefault="009472A4" w:rsidP="009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1EBC60A" w14:textId="59FD595D" w:rsidR="009472A4" w:rsidRPr="00743837" w:rsidRDefault="0001010D" w:rsidP="009472A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9472A4" w:rsidRPr="0025510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184" w:type="dxa"/>
            <w:vAlign w:val="bottom"/>
          </w:tcPr>
          <w:p w14:paraId="3D1947D9" w14:textId="77777777" w:rsidR="009472A4" w:rsidRPr="00255103" w:rsidRDefault="009472A4" w:rsidP="009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0DE61DFC" w14:textId="4571A457" w:rsidR="009472A4" w:rsidRPr="00255103" w:rsidRDefault="009472A4" w:rsidP="009472A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5103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25510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224</w:t>
            </w:r>
            <w:r w:rsidRPr="0025510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0191155" w14:textId="77777777" w:rsidR="009472A4" w:rsidRPr="00255103" w:rsidRDefault="009472A4" w:rsidP="009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  <w:vAlign w:val="bottom"/>
          </w:tcPr>
          <w:p w14:paraId="6CBAB9FA" w14:textId="7D2029A9" w:rsidR="009472A4" w:rsidRPr="00255103" w:rsidRDefault="0001010D" w:rsidP="009472A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9472A4" w:rsidRPr="007438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899</w:t>
            </w:r>
          </w:p>
        </w:tc>
      </w:tr>
      <w:tr w:rsidR="009472A4" w:rsidRPr="00255103" w14:paraId="5C638C85" w14:textId="77777777" w:rsidTr="00AB5565">
        <w:tc>
          <w:tcPr>
            <w:tcW w:w="2879" w:type="dxa"/>
            <w:vAlign w:val="bottom"/>
          </w:tcPr>
          <w:p w14:paraId="69862EF1" w14:textId="79F0D3CB" w:rsidR="009472A4" w:rsidRPr="00255103" w:rsidRDefault="009472A4" w:rsidP="009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3B1CF" w14:textId="333FAD13" w:rsidR="009472A4" w:rsidRPr="00255103" w:rsidRDefault="009472A4" w:rsidP="009472A4">
            <w:pPr>
              <w:pStyle w:val="acctfourfigures"/>
              <w:tabs>
                <w:tab w:val="clear" w:pos="765"/>
              </w:tabs>
              <w:spacing w:line="360" w:lineRule="exact"/>
              <w:ind w:right="-349" w:hanging="8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3E67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D893F5E" w14:textId="77777777" w:rsidR="009472A4" w:rsidRPr="00255103" w:rsidRDefault="009472A4" w:rsidP="009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50EBF1" w14:textId="0D5C512E" w:rsidR="009472A4" w:rsidRPr="00AB5565" w:rsidRDefault="009472A4" w:rsidP="009472A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B556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287</w:t>
            </w:r>
            <w:r w:rsidRPr="00AB556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90</w:t>
            </w:r>
            <w:r w:rsidR="00732B8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Pr="00AB556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C783A84" w14:textId="77777777" w:rsidR="009472A4" w:rsidRPr="000B2A97" w:rsidRDefault="009472A4" w:rsidP="009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9BC1D" w14:textId="1844F0D7" w:rsidR="009472A4" w:rsidRPr="000B2A97" w:rsidRDefault="009472A4" w:rsidP="009472A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3E67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7262560F" w14:textId="77777777" w:rsidR="009472A4" w:rsidRPr="00255103" w:rsidRDefault="009472A4" w:rsidP="009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8C8020" w14:textId="2F272183" w:rsidR="009472A4" w:rsidRPr="00255103" w:rsidRDefault="0001010D" w:rsidP="009472A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742</w:t>
            </w:r>
            <w:r w:rsidR="009472A4" w:rsidRPr="0025510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919</w:t>
            </w:r>
          </w:p>
        </w:tc>
        <w:tc>
          <w:tcPr>
            <w:tcW w:w="184" w:type="dxa"/>
            <w:vAlign w:val="bottom"/>
          </w:tcPr>
          <w:p w14:paraId="461C1D12" w14:textId="77777777" w:rsidR="009472A4" w:rsidRPr="00255103" w:rsidRDefault="009472A4" w:rsidP="009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942663" w14:textId="289C6A82" w:rsidR="009472A4" w:rsidRPr="00255103" w:rsidRDefault="009472A4" w:rsidP="009472A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510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</w:t>
            </w:r>
            <w:r w:rsidRPr="0025510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801</w:t>
            </w:r>
            <w:r w:rsidRPr="0025510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1917E8E" w14:textId="77777777" w:rsidR="009472A4" w:rsidRPr="00255103" w:rsidRDefault="009472A4" w:rsidP="009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B0D837" w14:textId="68E69EDA" w:rsidR="009472A4" w:rsidRPr="00255103" w:rsidRDefault="0001010D" w:rsidP="009472A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677</w:t>
            </w:r>
            <w:r w:rsidR="009472A4" w:rsidRPr="000B2A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118</w:t>
            </w:r>
          </w:p>
        </w:tc>
      </w:tr>
    </w:tbl>
    <w:p w14:paraId="57ACC522" w14:textId="77777777" w:rsidR="000F4F8F" w:rsidRPr="000F4F8F" w:rsidRDefault="000F4F8F">
      <w:pPr>
        <w:rPr>
          <w:rFonts w:ascii="Times New Roman" w:hAnsi="Times New Roman" w:cs="Times New Roman"/>
          <w:sz w:val="12"/>
          <w:szCs w:val="12"/>
        </w:rPr>
      </w:pPr>
    </w:p>
    <w:tbl>
      <w:tblPr>
        <w:tblW w:w="954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66"/>
        <w:gridCol w:w="989"/>
        <w:gridCol w:w="180"/>
        <w:gridCol w:w="899"/>
        <w:gridCol w:w="180"/>
        <w:gridCol w:w="989"/>
        <w:gridCol w:w="186"/>
        <w:gridCol w:w="901"/>
        <w:gridCol w:w="184"/>
        <w:gridCol w:w="899"/>
        <w:gridCol w:w="184"/>
        <w:gridCol w:w="988"/>
      </w:tblGrid>
      <w:tr w:rsidR="009472A4" w:rsidRPr="00ED3343" w14:paraId="6BE7DF15" w14:textId="77777777" w:rsidTr="000F4F8F">
        <w:tc>
          <w:tcPr>
            <w:tcW w:w="2966" w:type="dxa"/>
            <w:vAlign w:val="bottom"/>
          </w:tcPr>
          <w:p w14:paraId="39D6327A" w14:textId="171E06DF" w:rsidR="009472A4" w:rsidRPr="00D36CF8" w:rsidRDefault="009472A4" w:rsidP="009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9" w:type="dxa"/>
            <w:gridSpan w:val="11"/>
            <w:vAlign w:val="bottom"/>
          </w:tcPr>
          <w:p w14:paraId="695B3AB3" w14:textId="77777777" w:rsidR="009472A4" w:rsidRPr="00D36CF8" w:rsidRDefault="009472A4" w:rsidP="009472A4">
            <w:pPr>
              <w:pStyle w:val="acctfourfigures"/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6CF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472A4" w:rsidRPr="00ED3343" w14:paraId="27BB124D" w14:textId="77777777" w:rsidTr="000F4F8F">
        <w:tc>
          <w:tcPr>
            <w:tcW w:w="2966" w:type="dxa"/>
            <w:vMerge w:val="restart"/>
            <w:vAlign w:val="bottom"/>
          </w:tcPr>
          <w:p w14:paraId="396624B6" w14:textId="77777777" w:rsidR="009472A4" w:rsidRPr="00D36CF8" w:rsidRDefault="009472A4" w:rsidP="009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36CF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3237" w:type="dxa"/>
            <w:gridSpan w:val="5"/>
            <w:vAlign w:val="bottom"/>
          </w:tcPr>
          <w:p w14:paraId="1E9B2C2B" w14:textId="43B0489E" w:rsidR="009472A4" w:rsidRPr="00D36CF8" w:rsidRDefault="0001010D" w:rsidP="009472A4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6" w:type="dxa"/>
            <w:vAlign w:val="bottom"/>
          </w:tcPr>
          <w:p w14:paraId="41FA1D20" w14:textId="77777777" w:rsidR="009472A4" w:rsidRPr="00D36CF8" w:rsidRDefault="009472A4" w:rsidP="009472A4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156" w:type="dxa"/>
            <w:gridSpan w:val="5"/>
            <w:vAlign w:val="bottom"/>
          </w:tcPr>
          <w:p w14:paraId="333C349C" w14:textId="65D30A62" w:rsidR="009472A4" w:rsidRPr="00D36CF8" w:rsidRDefault="0001010D" w:rsidP="009472A4">
            <w:pPr>
              <w:pStyle w:val="acctfourfigures"/>
              <w:tabs>
                <w:tab w:val="clear" w:pos="765"/>
                <w:tab w:val="decimal" w:pos="367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9472A4" w:rsidRPr="00ED3343" w14:paraId="710A31A9" w14:textId="77777777" w:rsidTr="000F4F8F">
        <w:tc>
          <w:tcPr>
            <w:tcW w:w="2966" w:type="dxa"/>
            <w:vMerge/>
            <w:vAlign w:val="bottom"/>
          </w:tcPr>
          <w:p w14:paraId="4EB9CE57" w14:textId="77777777" w:rsidR="009472A4" w:rsidRPr="00D36CF8" w:rsidRDefault="009472A4" w:rsidP="009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492DCC8D" w14:textId="77777777" w:rsidR="009472A4" w:rsidRPr="00D36CF8" w:rsidRDefault="009472A4" w:rsidP="009472A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7D0D1B1B" w14:textId="77777777" w:rsidR="009472A4" w:rsidRPr="00D36CF8" w:rsidRDefault="009472A4" w:rsidP="009472A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AD5CB7F" w14:textId="77777777" w:rsidR="009472A4" w:rsidRPr="00D36CF8" w:rsidRDefault="009472A4" w:rsidP="009472A4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76ECCE87" w14:textId="7BABF229" w:rsidR="009472A4" w:rsidRPr="00D36CF8" w:rsidRDefault="009472A4" w:rsidP="009472A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80" w:type="dxa"/>
            <w:vAlign w:val="bottom"/>
          </w:tcPr>
          <w:p w14:paraId="75BC19EF" w14:textId="77777777" w:rsidR="009472A4" w:rsidRPr="00D36CF8" w:rsidRDefault="009472A4" w:rsidP="009472A4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4C3BE0A2" w14:textId="77777777" w:rsidR="009472A4" w:rsidRPr="00D36CF8" w:rsidRDefault="009472A4" w:rsidP="009472A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6" w:type="dxa"/>
            <w:vAlign w:val="bottom"/>
          </w:tcPr>
          <w:p w14:paraId="3025759A" w14:textId="77777777" w:rsidR="009472A4" w:rsidRPr="00D36CF8" w:rsidRDefault="009472A4" w:rsidP="009472A4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1" w:type="dxa"/>
            <w:vAlign w:val="bottom"/>
          </w:tcPr>
          <w:p w14:paraId="281D6B1D" w14:textId="77777777" w:rsidR="009472A4" w:rsidRPr="00D36CF8" w:rsidRDefault="009472A4" w:rsidP="009472A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0BA30D08" w14:textId="77777777" w:rsidR="009472A4" w:rsidRPr="00D36CF8" w:rsidRDefault="009472A4" w:rsidP="009472A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0937A90D" w14:textId="77777777" w:rsidR="009472A4" w:rsidRPr="00D36CF8" w:rsidRDefault="009472A4" w:rsidP="009472A4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375D1397" w14:textId="5A7CBC92" w:rsidR="009472A4" w:rsidRPr="00D36CF8" w:rsidRDefault="00245E5E" w:rsidP="009472A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  <w:r w:rsidR="009472A4" w:rsidRPr="00D36CF8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="009472A4" w:rsidRPr="00D36CF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08C566B8" w14:textId="77777777" w:rsidR="009472A4" w:rsidRPr="00D36CF8" w:rsidRDefault="009472A4" w:rsidP="009472A4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  <w:vAlign w:val="bottom"/>
          </w:tcPr>
          <w:p w14:paraId="180252AD" w14:textId="77777777" w:rsidR="009472A4" w:rsidRPr="00D36CF8" w:rsidRDefault="009472A4" w:rsidP="009472A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2C2A624F" w14:textId="77777777" w:rsidR="009472A4" w:rsidRPr="00D36CF8" w:rsidRDefault="009472A4" w:rsidP="009472A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9472A4" w:rsidRPr="00ED3343" w14:paraId="36683CB8" w14:textId="77777777" w:rsidTr="000F4F8F">
        <w:tc>
          <w:tcPr>
            <w:tcW w:w="2966" w:type="dxa"/>
            <w:vAlign w:val="bottom"/>
          </w:tcPr>
          <w:p w14:paraId="2F200CBE" w14:textId="77777777" w:rsidR="009472A4" w:rsidRPr="00D36CF8" w:rsidRDefault="009472A4" w:rsidP="009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9" w:type="dxa"/>
            <w:gridSpan w:val="11"/>
            <w:vAlign w:val="bottom"/>
          </w:tcPr>
          <w:p w14:paraId="7B95A1AC" w14:textId="77777777" w:rsidR="009472A4" w:rsidRPr="00D36CF8" w:rsidRDefault="009472A4" w:rsidP="009472A4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CF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36CF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36CF8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472A4" w:rsidRPr="00ED3343" w14:paraId="0EFBBEF7" w14:textId="77777777" w:rsidTr="000F4F8F">
        <w:tc>
          <w:tcPr>
            <w:tcW w:w="2966" w:type="dxa"/>
            <w:vAlign w:val="bottom"/>
          </w:tcPr>
          <w:p w14:paraId="57EE34C9" w14:textId="77777777" w:rsidR="009472A4" w:rsidRPr="00D36CF8" w:rsidRDefault="009472A4" w:rsidP="009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"/>
              <w:rPr>
                <w:rFonts w:ascii="Angsana New" w:hAnsi="Angsana New"/>
                <w:sz w:val="30"/>
                <w:szCs w:val="30"/>
              </w:rPr>
            </w:pPr>
            <w:r w:rsidRPr="00D36CF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579" w:type="dxa"/>
            <w:gridSpan w:val="11"/>
            <w:vAlign w:val="bottom"/>
          </w:tcPr>
          <w:p w14:paraId="686BE9F8" w14:textId="77777777" w:rsidR="009472A4" w:rsidRPr="00D36CF8" w:rsidRDefault="009472A4" w:rsidP="009472A4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472A4" w:rsidRPr="00ED3343" w14:paraId="3AD60ABB" w14:textId="77777777" w:rsidTr="000F4F8F">
        <w:tc>
          <w:tcPr>
            <w:tcW w:w="2966" w:type="dxa"/>
            <w:vAlign w:val="bottom"/>
          </w:tcPr>
          <w:p w14:paraId="5653F031" w14:textId="77777777" w:rsidR="009472A4" w:rsidRPr="00D36CF8" w:rsidRDefault="009472A4" w:rsidP="009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6CF8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  <w:p w14:paraId="19D0236F" w14:textId="1CCBAAA8" w:rsidR="009472A4" w:rsidRPr="00D36CF8" w:rsidRDefault="009472A4" w:rsidP="009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6CF8">
              <w:rPr>
                <w:rFonts w:ascii="Angsana New" w:hAnsi="Angsana New"/>
                <w:spacing w:val="-4"/>
                <w:sz w:val="30"/>
                <w:szCs w:val="30"/>
              </w:rPr>
              <w:t xml:space="preserve">   </w:t>
            </w:r>
            <w:r w:rsidRPr="00D36CF8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มูลค่ายุติธรรมผ่านกำไรขาดทุน</w:t>
            </w:r>
          </w:p>
          <w:p w14:paraId="3F533F62" w14:textId="26E80291" w:rsidR="009472A4" w:rsidRPr="00D36CF8" w:rsidRDefault="009472A4" w:rsidP="009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 w:rsidRPr="00D36CF8">
              <w:rPr>
                <w:rFonts w:ascii="Angsana New" w:hAnsi="Angsana New"/>
                <w:spacing w:val="-4"/>
                <w:sz w:val="30"/>
                <w:szCs w:val="30"/>
              </w:rPr>
              <w:t xml:space="preserve">   </w:t>
            </w:r>
            <w:r w:rsidRPr="00D36CF8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89" w:type="dxa"/>
            <w:vAlign w:val="bottom"/>
          </w:tcPr>
          <w:p w14:paraId="77B35BF4" w14:textId="6D8C59CC" w:rsidR="009472A4" w:rsidRPr="00D36CF8" w:rsidRDefault="0001010D" w:rsidP="009472A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401</w:t>
            </w:r>
            <w:r w:rsidR="009472A4" w:rsidRPr="003156A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87</w:t>
            </w:r>
            <w:r w:rsidR="00732B8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36DB992D" w14:textId="77777777" w:rsidR="009472A4" w:rsidRPr="00D36CF8" w:rsidRDefault="009472A4" w:rsidP="009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21901ECD" w14:textId="6C5BF87F" w:rsidR="009472A4" w:rsidRPr="00D36CF8" w:rsidRDefault="009472A4" w:rsidP="009472A4">
            <w:pPr>
              <w:pStyle w:val="acctfourfigures"/>
              <w:tabs>
                <w:tab w:val="clear" w:pos="765"/>
                <w:tab w:val="decimal" w:pos="642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156A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80</w:t>
            </w:r>
            <w:r w:rsidRPr="003156A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374</w:t>
            </w:r>
            <w:r w:rsidRPr="003156A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0FA74F1" w14:textId="77777777" w:rsidR="009472A4" w:rsidRPr="00D36CF8" w:rsidRDefault="009472A4" w:rsidP="009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13650C8F" w14:textId="5469EC73" w:rsidR="009472A4" w:rsidRPr="00D36CF8" w:rsidRDefault="0001010D" w:rsidP="009472A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321</w:t>
            </w:r>
            <w:r w:rsidR="009472A4" w:rsidRPr="003156A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49</w:t>
            </w:r>
            <w:r w:rsidR="00732B86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6" w:type="dxa"/>
            <w:vAlign w:val="bottom"/>
          </w:tcPr>
          <w:p w14:paraId="269F769C" w14:textId="77777777" w:rsidR="009472A4" w:rsidRPr="00D36CF8" w:rsidRDefault="009472A4" w:rsidP="009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4E95FC0A" w14:textId="32872AC1" w:rsidR="009472A4" w:rsidRPr="00D36CF8" w:rsidRDefault="0001010D" w:rsidP="00C15E04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264</w:t>
            </w:r>
            <w:r w:rsidR="009472A4"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813</w:t>
            </w:r>
          </w:p>
        </w:tc>
        <w:tc>
          <w:tcPr>
            <w:tcW w:w="184" w:type="dxa"/>
            <w:vAlign w:val="bottom"/>
          </w:tcPr>
          <w:p w14:paraId="6AF2DC67" w14:textId="77777777" w:rsidR="009472A4" w:rsidRPr="00D36CF8" w:rsidRDefault="009472A4" w:rsidP="009472A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01FE5448" w14:textId="6B0CDDF3" w:rsidR="009472A4" w:rsidRPr="00D36CF8" w:rsidRDefault="009472A4" w:rsidP="00C15E04">
            <w:pPr>
              <w:pStyle w:val="acctfourfigures"/>
              <w:tabs>
                <w:tab w:val="clear" w:pos="765"/>
              </w:tabs>
              <w:spacing w:line="360" w:lineRule="exact"/>
              <w:ind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963</w:t>
            </w: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4" w:type="dxa"/>
            <w:vAlign w:val="bottom"/>
          </w:tcPr>
          <w:p w14:paraId="14F4012F" w14:textId="77777777" w:rsidR="009472A4" w:rsidRPr="00D36CF8" w:rsidRDefault="009472A4" w:rsidP="009472A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vAlign w:val="bottom"/>
          </w:tcPr>
          <w:p w14:paraId="6FDE364D" w14:textId="373DB252" w:rsidR="009472A4" w:rsidRPr="00D36CF8" w:rsidRDefault="0001010D" w:rsidP="009472A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211</w:t>
            </w:r>
            <w:r w:rsidR="009472A4"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850</w:t>
            </w:r>
          </w:p>
        </w:tc>
      </w:tr>
      <w:tr w:rsidR="009472A4" w:rsidRPr="00ED3343" w14:paraId="07C59CF2" w14:textId="77777777" w:rsidTr="000F4F8F">
        <w:tc>
          <w:tcPr>
            <w:tcW w:w="2966" w:type="dxa"/>
            <w:vAlign w:val="bottom"/>
          </w:tcPr>
          <w:p w14:paraId="3B16597E" w14:textId="29DC7BCD" w:rsidR="009472A4" w:rsidRPr="00D36CF8" w:rsidRDefault="009472A4" w:rsidP="009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 w:rsidRPr="00D36CF8">
              <w:rPr>
                <w:rFonts w:ascii="Angsana New" w:hAnsi="Angsana New"/>
                <w:sz w:val="30"/>
                <w:szCs w:val="30"/>
                <w:cs/>
              </w:rPr>
              <w:t>กำไรจากการประมาณตาม</w:t>
            </w:r>
            <w:r w:rsidR="00245E5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245E5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36CF8">
              <w:rPr>
                <w:rFonts w:ascii="Angsana New" w:hAnsi="Angsana New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6374085E" w14:textId="0CBCE237" w:rsidR="009472A4" w:rsidRPr="00D36CF8" w:rsidRDefault="009472A4" w:rsidP="00F301FC">
            <w:pPr>
              <w:pStyle w:val="acctfourfigures"/>
              <w:tabs>
                <w:tab w:val="clear" w:pos="765"/>
                <w:tab w:val="decimal" w:pos="464"/>
              </w:tabs>
              <w:spacing w:line="360" w:lineRule="exact"/>
              <w:ind w:right="9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156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71F6EE" w14:textId="77777777" w:rsidR="009472A4" w:rsidRPr="00D36CF8" w:rsidRDefault="009472A4" w:rsidP="009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01B012C" w14:textId="453F1E0A" w:rsidR="009472A4" w:rsidRPr="00D36CF8" w:rsidRDefault="009472A4" w:rsidP="00F301FC">
            <w:pPr>
              <w:pStyle w:val="acctfourfigures"/>
              <w:tabs>
                <w:tab w:val="clear" w:pos="765"/>
                <w:tab w:val="decimal" w:pos="283"/>
              </w:tabs>
              <w:spacing w:line="360" w:lineRule="exact"/>
              <w:ind w:right="9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156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708C071" w14:textId="77777777" w:rsidR="009472A4" w:rsidRPr="00D36CF8" w:rsidRDefault="009472A4" w:rsidP="009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45CB5F28" w14:textId="2170391B" w:rsidR="009472A4" w:rsidRPr="00D36CF8" w:rsidRDefault="009472A4" w:rsidP="00F301FC">
            <w:pPr>
              <w:pStyle w:val="acctfourfigures"/>
              <w:tabs>
                <w:tab w:val="clear" w:pos="765"/>
                <w:tab w:val="decimal" w:pos="465"/>
              </w:tabs>
              <w:spacing w:line="360" w:lineRule="exact"/>
              <w:ind w:right="9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156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260E4C89" w14:textId="77777777" w:rsidR="009472A4" w:rsidRPr="00D36CF8" w:rsidRDefault="009472A4" w:rsidP="009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0D9AF6CB" w14:textId="53C2B255" w:rsidR="009472A4" w:rsidRPr="00D36CF8" w:rsidRDefault="0001010D" w:rsidP="009472A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9472A4"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318</w:t>
            </w:r>
          </w:p>
        </w:tc>
        <w:tc>
          <w:tcPr>
            <w:tcW w:w="184" w:type="dxa"/>
            <w:vAlign w:val="bottom"/>
          </w:tcPr>
          <w:p w14:paraId="0CFA871E" w14:textId="77777777" w:rsidR="009472A4" w:rsidRPr="00D36CF8" w:rsidRDefault="009472A4" w:rsidP="009472A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021E3450" w14:textId="2190282A" w:rsidR="009472A4" w:rsidRPr="00D36CF8" w:rsidRDefault="009472A4" w:rsidP="009472A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663</w:t>
            </w: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4" w:type="dxa"/>
            <w:vAlign w:val="bottom"/>
          </w:tcPr>
          <w:p w14:paraId="5BC98D32" w14:textId="77777777" w:rsidR="009472A4" w:rsidRPr="00D36CF8" w:rsidRDefault="009472A4" w:rsidP="009472A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5E3A907B" w14:textId="648B942C" w:rsidR="009472A4" w:rsidRPr="00D36CF8" w:rsidRDefault="0001010D" w:rsidP="009472A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9472A4"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655</w:t>
            </w:r>
          </w:p>
        </w:tc>
      </w:tr>
      <w:tr w:rsidR="009472A4" w:rsidRPr="00ED3343" w14:paraId="1384DFF9" w14:textId="77777777" w:rsidTr="000F4F8F">
        <w:tc>
          <w:tcPr>
            <w:tcW w:w="2966" w:type="dxa"/>
            <w:vAlign w:val="bottom"/>
          </w:tcPr>
          <w:p w14:paraId="27899466" w14:textId="3C06F6A1" w:rsidR="009472A4" w:rsidRPr="00D36CF8" w:rsidRDefault="009472A4" w:rsidP="009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 w:rsidRPr="00D36C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EE159" w14:textId="77DC0CB0" w:rsidR="009472A4" w:rsidRPr="00D36CF8" w:rsidRDefault="0001010D" w:rsidP="009472A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401</w:t>
            </w:r>
            <w:r w:rsidR="009472A4" w:rsidRPr="003156A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</w:t>
            </w:r>
            <w:r w:rsidR="00732B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29E7FA6F" w14:textId="77777777" w:rsidR="009472A4" w:rsidRPr="00D36CF8" w:rsidRDefault="009472A4" w:rsidP="009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7F4BC4" w14:textId="674E35D8" w:rsidR="009472A4" w:rsidRPr="00D36CF8" w:rsidRDefault="009472A4" w:rsidP="009472A4">
            <w:pPr>
              <w:pStyle w:val="acctfourfigures"/>
              <w:tabs>
                <w:tab w:val="clear" w:pos="765"/>
                <w:tab w:val="decimal" w:pos="642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156A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</w:t>
            </w:r>
            <w:r w:rsidRPr="003156A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374</w:t>
            </w:r>
            <w:r w:rsidRPr="003156A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58A7712" w14:textId="77777777" w:rsidR="009472A4" w:rsidRPr="00D36CF8" w:rsidRDefault="009472A4" w:rsidP="009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6B15A" w14:textId="7AD88918" w:rsidR="009472A4" w:rsidRPr="00D36CF8" w:rsidRDefault="0001010D" w:rsidP="009472A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321</w:t>
            </w:r>
            <w:r w:rsidR="009472A4" w:rsidRPr="003156A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</w:t>
            </w:r>
            <w:r w:rsidR="00732B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6" w:type="dxa"/>
            <w:vAlign w:val="bottom"/>
          </w:tcPr>
          <w:p w14:paraId="17CE8BEF" w14:textId="77777777" w:rsidR="009472A4" w:rsidRPr="00D36CF8" w:rsidRDefault="009472A4" w:rsidP="009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DB192D" w14:textId="764BFB06" w:rsidR="009472A4" w:rsidRPr="00D36CF8" w:rsidRDefault="0001010D" w:rsidP="009472A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268</w:t>
            </w:r>
            <w:r w:rsidR="009472A4" w:rsidRPr="00D36C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184" w:type="dxa"/>
            <w:vAlign w:val="bottom"/>
          </w:tcPr>
          <w:p w14:paraId="1561CCE2" w14:textId="77777777" w:rsidR="009472A4" w:rsidRPr="00D36CF8" w:rsidRDefault="009472A4" w:rsidP="009472A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DC567" w14:textId="01C888C2" w:rsidR="009472A4" w:rsidRPr="00D36CF8" w:rsidRDefault="009472A4" w:rsidP="009472A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6C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</w:t>
            </w:r>
            <w:r w:rsidRPr="00D36C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626</w:t>
            </w:r>
            <w:r w:rsidRPr="00D36C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4" w:type="dxa"/>
            <w:vAlign w:val="bottom"/>
          </w:tcPr>
          <w:p w14:paraId="198AEF51" w14:textId="77777777" w:rsidR="009472A4" w:rsidRPr="00D36CF8" w:rsidRDefault="009472A4" w:rsidP="009472A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0BA350" w14:textId="180D9E77" w:rsidR="009472A4" w:rsidRPr="00D36CF8" w:rsidRDefault="0001010D" w:rsidP="009472A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214</w:t>
            </w:r>
            <w:r w:rsidR="009472A4" w:rsidRPr="00D36C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505</w:t>
            </w:r>
          </w:p>
        </w:tc>
      </w:tr>
    </w:tbl>
    <w:p w14:paraId="40666AFF" w14:textId="3BEC6C20" w:rsidR="00010A00" w:rsidRPr="000F4F8F" w:rsidRDefault="00010A00" w:rsidP="008D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10"/>
          <w:szCs w:val="10"/>
        </w:rPr>
      </w:pPr>
    </w:p>
    <w:tbl>
      <w:tblPr>
        <w:tblW w:w="94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810"/>
        <w:gridCol w:w="270"/>
        <w:gridCol w:w="1080"/>
        <w:gridCol w:w="270"/>
        <w:gridCol w:w="855"/>
        <w:gridCol w:w="270"/>
        <w:gridCol w:w="1128"/>
      </w:tblGrid>
      <w:tr w:rsidR="00D37FE7" w:rsidRPr="00D36CF8" w14:paraId="44B40DC1" w14:textId="77777777" w:rsidTr="00EA5972">
        <w:trPr>
          <w:tblHeader/>
        </w:trPr>
        <w:tc>
          <w:tcPr>
            <w:tcW w:w="4770" w:type="dxa"/>
            <w:shd w:val="clear" w:color="auto" w:fill="auto"/>
            <w:vAlign w:val="bottom"/>
          </w:tcPr>
          <w:p w14:paraId="012336D5" w14:textId="767174BA" w:rsidR="00D37FE7" w:rsidRPr="00D36CF8" w:rsidRDefault="00EA5972" w:rsidP="00EA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55"/>
              <w:rPr>
                <w:rFonts w:ascii="Angsana New" w:hAnsi="Angsana New"/>
                <w:sz w:val="30"/>
                <w:szCs w:val="30"/>
              </w:rPr>
            </w:pPr>
            <w:r w:rsidRPr="00D36C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683" w:type="dxa"/>
            <w:gridSpan w:val="7"/>
            <w:shd w:val="clear" w:color="auto" w:fill="auto"/>
          </w:tcPr>
          <w:p w14:paraId="3EFB2B2C" w14:textId="77777777" w:rsidR="00D37FE7" w:rsidRPr="00D36CF8" w:rsidRDefault="00D37FE7" w:rsidP="00EA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36CF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37FE7" w:rsidRPr="00D36CF8" w14:paraId="14947CB7" w14:textId="77777777" w:rsidTr="00785C5E">
        <w:trPr>
          <w:tblHeader/>
        </w:trPr>
        <w:tc>
          <w:tcPr>
            <w:tcW w:w="4770" w:type="dxa"/>
            <w:shd w:val="clear" w:color="auto" w:fill="auto"/>
            <w:vAlign w:val="bottom"/>
          </w:tcPr>
          <w:p w14:paraId="4A807117" w14:textId="77777777" w:rsidR="00D37FE7" w:rsidRPr="00D36CF8" w:rsidRDefault="00D37FE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3C7F603D" w14:textId="17121FD8" w:rsidR="00D37FE7" w:rsidRPr="00D36CF8" w:rsidRDefault="0001010D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1010D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9BD8AD" w14:textId="77777777" w:rsidR="00D37FE7" w:rsidRPr="00D36CF8" w:rsidRDefault="00D37FE7" w:rsidP="00D37FE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253" w:type="dxa"/>
            <w:gridSpan w:val="3"/>
            <w:shd w:val="clear" w:color="auto" w:fill="auto"/>
            <w:vAlign w:val="bottom"/>
          </w:tcPr>
          <w:p w14:paraId="5ED460DA" w14:textId="4C32E697" w:rsidR="00D37FE7" w:rsidRPr="00D36CF8" w:rsidRDefault="0001010D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15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1010D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</w:tr>
      <w:tr w:rsidR="00D37FE7" w:rsidRPr="00D36CF8" w14:paraId="28F2A911" w14:textId="77777777" w:rsidTr="002946FE">
        <w:trPr>
          <w:tblHeader/>
        </w:trPr>
        <w:tc>
          <w:tcPr>
            <w:tcW w:w="4770" w:type="dxa"/>
            <w:shd w:val="clear" w:color="auto" w:fill="auto"/>
            <w:vAlign w:val="bottom"/>
          </w:tcPr>
          <w:p w14:paraId="1F813314" w14:textId="77777777" w:rsidR="00D37FE7" w:rsidRPr="00D36CF8" w:rsidRDefault="00D37FE7" w:rsidP="00D37FE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A913B64" w14:textId="77777777" w:rsidR="00D37FE7" w:rsidRPr="00D36CF8" w:rsidRDefault="00D37FE7" w:rsidP="00D37FE7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0A03CD9" w14:textId="77777777" w:rsidR="00D37FE7" w:rsidRPr="00D36CF8" w:rsidRDefault="00D37FE7" w:rsidP="00D37FE7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4B42A6" w14:textId="77777777" w:rsidR="00D37FE7" w:rsidRPr="00D36CF8" w:rsidRDefault="00D37FE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48B0D9" w14:textId="77777777" w:rsidR="00D37FE7" w:rsidRPr="00D36CF8" w:rsidRDefault="00D37FE7" w:rsidP="00D37FE7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B546CD" w14:textId="77777777" w:rsidR="00D37FE7" w:rsidRPr="00D36CF8" w:rsidRDefault="00D37FE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606A1BBC" w14:textId="77777777" w:rsidR="00D37FE7" w:rsidRPr="00D36CF8" w:rsidRDefault="00D37FE7" w:rsidP="00D37FE7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1B6DF66" w14:textId="77777777" w:rsidR="00D37FE7" w:rsidRPr="00D36CF8" w:rsidRDefault="00D37FE7" w:rsidP="00D37FE7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CF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A53FAB" w14:textId="77777777" w:rsidR="00D37FE7" w:rsidRPr="00D36CF8" w:rsidRDefault="00D37FE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41886760" w14:textId="77777777" w:rsidR="00D37FE7" w:rsidRPr="00D36CF8" w:rsidRDefault="00D37FE7" w:rsidP="00D37FE7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5C5E" w:rsidRPr="00D36CF8" w14:paraId="3F0114E4" w14:textId="77777777" w:rsidTr="002D1F6B">
        <w:tc>
          <w:tcPr>
            <w:tcW w:w="4770" w:type="dxa"/>
            <w:shd w:val="clear" w:color="auto" w:fill="auto"/>
            <w:vAlign w:val="bottom"/>
          </w:tcPr>
          <w:p w14:paraId="004CA6D4" w14:textId="516B67F3" w:rsidR="00785C5E" w:rsidRPr="00D36CF8" w:rsidRDefault="00785C5E" w:rsidP="00785C5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6CF8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  <w:r w:rsidR="00245E5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7A8C898" w14:textId="7AB7D926" w:rsidR="00785C5E" w:rsidRPr="00D36CF8" w:rsidRDefault="00785C5E" w:rsidP="00785C5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241DD3" w14:textId="77777777" w:rsidR="00785C5E" w:rsidRPr="00D36CF8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990F1D" w14:textId="7A2E5881" w:rsidR="00785C5E" w:rsidRPr="00D36CF8" w:rsidRDefault="0001010D" w:rsidP="00785C5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164B5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613</w:t>
            </w:r>
            <w:r w:rsidR="00164B5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E580F6" w14:textId="77777777" w:rsidR="00785C5E" w:rsidRPr="00D36CF8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0A912467" w14:textId="202E36A7" w:rsidR="00785C5E" w:rsidRPr="00D36CF8" w:rsidRDefault="00785C5E" w:rsidP="00785C5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2E3E62" w14:textId="77777777" w:rsidR="00785C5E" w:rsidRPr="00D36CF8" w:rsidRDefault="00785C5E" w:rsidP="0078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721C33EE" w14:textId="17DD5DE0" w:rsidR="00785C5E" w:rsidRPr="00D36CF8" w:rsidRDefault="0001010D" w:rsidP="00785C5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785C5E" w:rsidRPr="00D36CF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="00785C5E" w:rsidRPr="00D36CF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086</w:t>
            </w:r>
          </w:p>
        </w:tc>
      </w:tr>
      <w:tr w:rsidR="002D1F6B" w:rsidRPr="00D36CF8" w14:paraId="032B04D9" w14:textId="77777777" w:rsidTr="00131511">
        <w:tc>
          <w:tcPr>
            <w:tcW w:w="4770" w:type="dxa"/>
            <w:shd w:val="clear" w:color="auto" w:fill="auto"/>
            <w:vAlign w:val="bottom"/>
          </w:tcPr>
          <w:p w14:paraId="21F83A9D" w14:textId="03330FD1" w:rsidR="002D1F6B" w:rsidRPr="00D36CF8" w:rsidRDefault="002D1F6B" w:rsidP="002D1F6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6CF8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="00245E5E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D36CF8">
              <w:rPr>
                <w:rFonts w:ascii="Angsana New" w:hAnsi="Angsana New"/>
                <w:sz w:val="30"/>
                <w:szCs w:val="30"/>
                <w:cs/>
              </w:rPr>
              <w:t>การร่วมค้าและบริษัทร่วม</w:t>
            </w:r>
            <w:r w:rsidR="00245E5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245E5E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ที่ใช้วิธีส่วนได้เสีย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AED4ADD" w14:textId="77777777" w:rsidR="002D1F6B" w:rsidRPr="00D36CF8" w:rsidRDefault="002D1F6B" w:rsidP="002D1F6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5DD21C" w14:textId="77777777" w:rsidR="002D1F6B" w:rsidRPr="00D36CF8" w:rsidRDefault="002D1F6B" w:rsidP="002D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23D23" w14:textId="0E5A4746" w:rsidR="002D1F6B" w:rsidRPr="00D36CF8" w:rsidRDefault="00164B57" w:rsidP="002D1F6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391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157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002DB3" w14:textId="77777777" w:rsidR="002D1F6B" w:rsidRPr="00D36CF8" w:rsidRDefault="002D1F6B" w:rsidP="002D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4DE5F887" w14:textId="77777777" w:rsidR="002D1F6B" w:rsidRPr="00D36CF8" w:rsidRDefault="002D1F6B" w:rsidP="002D1F6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7C3E58" w14:textId="77777777" w:rsidR="002D1F6B" w:rsidRPr="00D36CF8" w:rsidRDefault="002D1F6B" w:rsidP="002D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06DA4" w14:textId="14FC26CC" w:rsidR="002D1F6B" w:rsidRPr="00D36CF8" w:rsidRDefault="002D1F6B" w:rsidP="002D1F6B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6CF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D36CF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902</w:t>
            </w:r>
            <w:r w:rsidRPr="00D36CF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401</w:t>
            </w:r>
            <w:r w:rsidRPr="00D36CF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2D1F6B" w:rsidRPr="00D36CF8" w14:paraId="4BB5BD73" w14:textId="77777777" w:rsidTr="00131511">
        <w:tc>
          <w:tcPr>
            <w:tcW w:w="4770" w:type="dxa"/>
            <w:shd w:val="clear" w:color="auto" w:fill="auto"/>
            <w:vAlign w:val="bottom"/>
          </w:tcPr>
          <w:p w14:paraId="5951B6DF" w14:textId="77777777" w:rsidR="002D1F6B" w:rsidRPr="00D36CF8" w:rsidRDefault="002D1F6B" w:rsidP="002D1F6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E17B0E" w14:textId="77777777" w:rsidR="002D1F6B" w:rsidRPr="00D36CF8" w:rsidRDefault="002D1F6B" w:rsidP="002D1F6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3A8D19" w14:textId="77777777" w:rsidR="002D1F6B" w:rsidRPr="00D36CF8" w:rsidRDefault="002D1F6B" w:rsidP="002D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3B6B9" w14:textId="22A7E4B5" w:rsidR="002D1F6B" w:rsidRPr="00D36CF8" w:rsidRDefault="0001010D" w:rsidP="002D1F6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64B5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222</w:t>
            </w:r>
            <w:r w:rsidR="00164B5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C5AB5A" w14:textId="77777777" w:rsidR="002D1F6B" w:rsidRPr="00D36CF8" w:rsidRDefault="002D1F6B" w:rsidP="002D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2A4B74DD" w14:textId="77777777" w:rsidR="002D1F6B" w:rsidRPr="00D36CF8" w:rsidRDefault="002D1F6B" w:rsidP="002D1F6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CEFB9B" w14:textId="77777777" w:rsidR="002D1F6B" w:rsidRPr="00D36CF8" w:rsidRDefault="002D1F6B" w:rsidP="002D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7416D" w14:textId="635D64F0" w:rsidR="002D1F6B" w:rsidRPr="00D36CF8" w:rsidRDefault="0001010D" w:rsidP="0013151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D1F6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097</w:t>
            </w:r>
            <w:r w:rsidR="002D1F6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685</w:t>
            </w:r>
          </w:p>
        </w:tc>
      </w:tr>
    </w:tbl>
    <w:p w14:paraId="0A25A9D5" w14:textId="77777777" w:rsidR="00131511" w:rsidRDefault="00131511"/>
    <w:tbl>
      <w:tblPr>
        <w:tblW w:w="94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810"/>
        <w:gridCol w:w="270"/>
        <w:gridCol w:w="1080"/>
        <w:gridCol w:w="270"/>
        <w:gridCol w:w="855"/>
        <w:gridCol w:w="270"/>
        <w:gridCol w:w="1128"/>
      </w:tblGrid>
      <w:tr w:rsidR="00131511" w:rsidRPr="00D36CF8" w14:paraId="62883D58" w14:textId="77777777" w:rsidTr="00131511">
        <w:tc>
          <w:tcPr>
            <w:tcW w:w="4770" w:type="dxa"/>
            <w:shd w:val="clear" w:color="auto" w:fill="auto"/>
            <w:vAlign w:val="bottom"/>
          </w:tcPr>
          <w:p w14:paraId="3398CE21" w14:textId="259444F4" w:rsidR="00131511" w:rsidRPr="00D36CF8" w:rsidRDefault="00131511" w:rsidP="0013151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6C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683" w:type="dxa"/>
            <w:gridSpan w:val="7"/>
            <w:shd w:val="clear" w:color="auto" w:fill="auto"/>
            <w:vAlign w:val="bottom"/>
          </w:tcPr>
          <w:p w14:paraId="4C5E8E5C" w14:textId="42CD3546" w:rsidR="00131511" w:rsidRPr="0001010D" w:rsidRDefault="00131511" w:rsidP="0013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CF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31511" w:rsidRPr="00D36CF8" w14:paraId="2CC3162B" w14:textId="77777777" w:rsidTr="00331527">
        <w:tc>
          <w:tcPr>
            <w:tcW w:w="4770" w:type="dxa"/>
            <w:shd w:val="clear" w:color="auto" w:fill="auto"/>
            <w:vAlign w:val="bottom"/>
          </w:tcPr>
          <w:p w14:paraId="55EB1F6F" w14:textId="77777777" w:rsidR="00131511" w:rsidRPr="00D36CF8" w:rsidRDefault="00131511" w:rsidP="0013151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57EFAC98" w14:textId="4F59096A" w:rsidR="00131511" w:rsidRPr="0001010D" w:rsidRDefault="00131511" w:rsidP="0013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BD333D" w14:textId="77777777" w:rsidR="00131511" w:rsidRPr="00D36CF8" w:rsidRDefault="00131511" w:rsidP="0013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253" w:type="dxa"/>
            <w:gridSpan w:val="3"/>
            <w:shd w:val="clear" w:color="auto" w:fill="auto"/>
            <w:vAlign w:val="bottom"/>
          </w:tcPr>
          <w:p w14:paraId="302C40EA" w14:textId="250EA9BB" w:rsidR="00131511" w:rsidRPr="0001010D" w:rsidRDefault="00131511" w:rsidP="0013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</w:tr>
      <w:tr w:rsidR="00131511" w:rsidRPr="00D36CF8" w14:paraId="0CF5A56D" w14:textId="77777777" w:rsidTr="00131511">
        <w:tc>
          <w:tcPr>
            <w:tcW w:w="4770" w:type="dxa"/>
            <w:shd w:val="clear" w:color="auto" w:fill="auto"/>
            <w:vAlign w:val="bottom"/>
          </w:tcPr>
          <w:p w14:paraId="53363C32" w14:textId="77777777" w:rsidR="00131511" w:rsidRPr="00D36CF8" w:rsidRDefault="00131511" w:rsidP="0013151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5D16A8" w14:textId="77777777" w:rsidR="00F07C5B" w:rsidRPr="00D36CF8" w:rsidRDefault="00F07C5B" w:rsidP="00F07C5B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2B03C6E" w14:textId="263B325B" w:rsidR="00131511" w:rsidRPr="0001010D" w:rsidRDefault="00F07C5B" w:rsidP="00F07C5B">
            <w:pPr>
              <w:pStyle w:val="acctfourfigures"/>
              <w:tabs>
                <w:tab w:val="clear" w:pos="765"/>
                <w:tab w:val="left" w:pos="255"/>
              </w:tabs>
              <w:spacing w:line="240" w:lineRule="atLeast"/>
              <w:ind w:left="-287" w:right="-28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CF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0B21E1" w14:textId="77777777" w:rsidR="00131511" w:rsidRPr="00D36CF8" w:rsidRDefault="00131511" w:rsidP="0013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1F6704" w14:textId="023F26EF" w:rsidR="00131511" w:rsidRPr="0001010D" w:rsidRDefault="00F07C5B" w:rsidP="0013151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6CF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BFD9B9" w14:textId="77777777" w:rsidR="00131511" w:rsidRPr="00D36CF8" w:rsidRDefault="00131511" w:rsidP="0013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ABECA3D" w14:textId="77777777" w:rsidR="00F07C5B" w:rsidRPr="00D36CF8" w:rsidRDefault="00F07C5B" w:rsidP="00F07C5B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A105CCF" w14:textId="446167F1" w:rsidR="00131511" w:rsidRPr="0001010D" w:rsidRDefault="00F07C5B" w:rsidP="00F07C5B">
            <w:pPr>
              <w:pStyle w:val="acctfourfigures"/>
              <w:tabs>
                <w:tab w:val="clear" w:pos="765"/>
                <w:tab w:val="left" w:pos="430"/>
              </w:tabs>
              <w:spacing w:line="240" w:lineRule="atLeast"/>
              <w:ind w:left="-740" w:right="-510" w:firstLine="27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CF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C5396F" w14:textId="77777777" w:rsidR="00131511" w:rsidRPr="00D36CF8" w:rsidRDefault="00131511" w:rsidP="0013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29390EB3" w14:textId="7441DEFD" w:rsidR="00131511" w:rsidRPr="0001010D" w:rsidRDefault="00F07C5B" w:rsidP="00F07C5B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6CF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31511" w:rsidRPr="00D36CF8" w14:paraId="31A8B3ED" w14:textId="77777777" w:rsidTr="00131511">
        <w:tc>
          <w:tcPr>
            <w:tcW w:w="4770" w:type="dxa"/>
            <w:shd w:val="clear" w:color="auto" w:fill="auto"/>
            <w:vAlign w:val="bottom"/>
          </w:tcPr>
          <w:p w14:paraId="278B4A2B" w14:textId="77777777" w:rsidR="00131511" w:rsidRPr="00D36CF8" w:rsidRDefault="00131511" w:rsidP="00131511">
            <w:pPr>
              <w:rPr>
                <w:rFonts w:ascii="Angsana New" w:hAnsi="Angsana New"/>
                <w:sz w:val="30"/>
                <w:szCs w:val="30"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5A91735" w14:textId="4EF443D5" w:rsidR="00131511" w:rsidRPr="00D36CF8" w:rsidRDefault="00131511" w:rsidP="00131511">
            <w:pPr>
              <w:pStyle w:val="acctfourfigures"/>
              <w:tabs>
                <w:tab w:val="clear" w:pos="765"/>
                <w:tab w:val="left" w:pos="255"/>
              </w:tabs>
              <w:spacing w:line="240" w:lineRule="atLeast"/>
              <w:ind w:left="-287" w:right="-28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EC1FF2" w14:textId="77777777" w:rsidR="00131511" w:rsidRPr="00D36CF8" w:rsidRDefault="00131511" w:rsidP="0013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928300" w14:textId="555041E4" w:rsidR="00131511" w:rsidRPr="00D36CF8" w:rsidRDefault="00131511" w:rsidP="0013151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B842AE" w14:textId="77777777" w:rsidR="00131511" w:rsidRPr="00D36CF8" w:rsidRDefault="00131511" w:rsidP="0013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9E30971" w14:textId="72E9FE94" w:rsidR="00131511" w:rsidRPr="00D36CF8" w:rsidRDefault="00131511" w:rsidP="00131511">
            <w:pPr>
              <w:pStyle w:val="acctfourfigures"/>
              <w:tabs>
                <w:tab w:val="clear" w:pos="765"/>
                <w:tab w:val="left" w:pos="430"/>
              </w:tabs>
              <w:spacing w:line="240" w:lineRule="atLeast"/>
              <w:ind w:left="-740" w:right="-510" w:firstLine="27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EE1408" w14:textId="77777777" w:rsidR="00131511" w:rsidRPr="00D36CF8" w:rsidRDefault="00131511" w:rsidP="0013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29836AE6" w14:textId="1BF5F592" w:rsidR="00131511" w:rsidRPr="00F42FA9" w:rsidRDefault="00131511" w:rsidP="0013151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419</w:t>
            </w:r>
            <w:r w:rsidRPr="00D36CF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537</w:t>
            </w:r>
          </w:p>
        </w:tc>
      </w:tr>
      <w:tr w:rsidR="00131511" w:rsidRPr="00D36CF8" w14:paraId="6244D7AE" w14:textId="77777777" w:rsidTr="000F4F8F">
        <w:tc>
          <w:tcPr>
            <w:tcW w:w="4770" w:type="dxa"/>
            <w:shd w:val="clear" w:color="auto" w:fill="auto"/>
            <w:vAlign w:val="bottom"/>
          </w:tcPr>
          <w:p w14:paraId="300B51AE" w14:textId="5D495C12" w:rsidR="00131511" w:rsidRPr="00D36CF8" w:rsidRDefault="00131511" w:rsidP="00131511">
            <w:pPr>
              <w:rPr>
                <w:rFonts w:ascii="Angsana New" w:hAnsi="Angsana New"/>
                <w:sz w:val="30"/>
                <w:szCs w:val="30"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</w:rPr>
              <w:t>ผลกระทบจากความแตกต่างของอัตราภาษีสำหรับ</w:t>
            </w:r>
          </w:p>
          <w:p w14:paraId="3D495E19" w14:textId="625E0138" w:rsidR="00131511" w:rsidRPr="00D36CF8" w:rsidRDefault="00131511" w:rsidP="00131511">
            <w:pPr>
              <w:rPr>
                <w:rFonts w:ascii="Angsana New" w:hAnsi="Angsana New"/>
                <w:sz w:val="30"/>
                <w:szCs w:val="30"/>
              </w:rPr>
            </w:pPr>
            <w:r w:rsidRPr="00D36CF8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D36CF8">
              <w:rPr>
                <w:rFonts w:ascii="Angsana New" w:hAnsi="Angsana New" w:hint="cs"/>
                <w:sz w:val="30"/>
                <w:szCs w:val="30"/>
                <w:cs/>
              </w:rPr>
              <w:t>กิจการในต่างประเทศ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2ABAF69" w14:textId="77777777" w:rsidR="00131511" w:rsidRPr="00D36CF8" w:rsidRDefault="00131511" w:rsidP="001315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75302D" w14:textId="77777777" w:rsidR="00131511" w:rsidRPr="00D36CF8" w:rsidRDefault="00131511" w:rsidP="0013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C610CD" w14:textId="5353DF6B" w:rsidR="00131511" w:rsidRPr="00D36CF8" w:rsidRDefault="00131511" w:rsidP="0013151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348,724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7F7C3D" w14:textId="77777777" w:rsidR="00131511" w:rsidRPr="00D36CF8" w:rsidRDefault="00131511" w:rsidP="0013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FCDFBFD" w14:textId="77777777" w:rsidR="00131511" w:rsidRPr="00D36CF8" w:rsidRDefault="00131511" w:rsidP="001315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48EBDB" w14:textId="77777777" w:rsidR="00131511" w:rsidRPr="00D36CF8" w:rsidRDefault="00131511" w:rsidP="0013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748D0D51" w14:textId="11B83B1B" w:rsidR="00131511" w:rsidRPr="00D36CF8" w:rsidRDefault="00131511" w:rsidP="0013151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291</w:t>
            </w:r>
          </w:p>
        </w:tc>
      </w:tr>
      <w:tr w:rsidR="00131511" w:rsidRPr="00D36CF8" w14:paraId="70A4A239" w14:textId="77777777" w:rsidTr="00785C5E">
        <w:tc>
          <w:tcPr>
            <w:tcW w:w="4770" w:type="dxa"/>
            <w:shd w:val="clear" w:color="auto" w:fill="auto"/>
            <w:vAlign w:val="bottom"/>
          </w:tcPr>
          <w:p w14:paraId="278575F2" w14:textId="7E7F08B2" w:rsidR="00131511" w:rsidRPr="00F42FA9" w:rsidRDefault="00131511" w:rsidP="0013151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42FA9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60A7BB0" w14:textId="77777777" w:rsidR="00131511" w:rsidRPr="00F42FA9" w:rsidRDefault="00131511" w:rsidP="001315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37E050" w14:textId="77777777" w:rsidR="00131511" w:rsidRPr="00F42FA9" w:rsidRDefault="00131511" w:rsidP="0013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A51A94" w14:textId="2C5D7C39" w:rsidR="00131511" w:rsidRPr="00F42FA9" w:rsidRDefault="00131511" w:rsidP="0013151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(357,367)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F97E79" w14:textId="77777777" w:rsidR="00131511" w:rsidRPr="00F42FA9" w:rsidRDefault="00131511" w:rsidP="0013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4775D893" w14:textId="77777777" w:rsidR="00131511" w:rsidRPr="00F42FA9" w:rsidRDefault="00131511" w:rsidP="001315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025978" w14:textId="77777777" w:rsidR="00131511" w:rsidRPr="00F42FA9" w:rsidRDefault="00131511" w:rsidP="0013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682F10CE" w14:textId="2DAD5D0E" w:rsidR="00131511" w:rsidRPr="00F42FA9" w:rsidRDefault="00131511" w:rsidP="0013151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2FA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354</w:t>
            </w:r>
            <w:r w:rsidRPr="00F42FA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251</w:t>
            </w:r>
            <w:r w:rsidRPr="00F42FA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31511" w:rsidRPr="00D36CF8" w14:paraId="4D9BC0D8" w14:textId="77777777" w:rsidTr="00785C5E">
        <w:tc>
          <w:tcPr>
            <w:tcW w:w="4770" w:type="dxa"/>
            <w:shd w:val="clear" w:color="auto" w:fill="auto"/>
            <w:vAlign w:val="bottom"/>
          </w:tcPr>
          <w:p w14:paraId="25189E41" w14:textId="77777777" w:rsidR="00131511" w:rsidRPr="00D36CF8" w:rsidRDefault="00131511" w:rsidP="0013151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C7BF7AF" w14:textId="77777777" w:rsidR="00131511" w:rsidRPr="00D36CF8" w:rsidRDefault="00131511" w:rsidP="001315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D9C6C4" w14:textId="77777777" w:rsidR="00131511" w:rsidRPr="00D36CF8" w:rsidRDefault="00131511" w:rsidP="0013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AB5760" w14:textId="5BC3E2DF" w:rsidR="00131511" w:rsidRPr="00D36CF8" w:rsidRDefault="00131511" w:rsidP="00131511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43AF41" w14:textId="77777777" w:rsidR="00131511" w:rsidRPr="00D36CF8" w:rsidRDefault="00131511" w:rsidP="0013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333" w:right="-378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2EA71EFD" w14:textId="77777777" w:rsidR="00131511" w:rsidRPr="00D36CF8" w:rsidRDefault="00131511" w:rsidP="001315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5CA999" w14:textId="77777777" w:rsidR="00131511" w:rsidRPr="00D36CF8" w:rsidRDefault="00131511" w:rsidP="0013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69E33CAE" w14:textId="6209922B" w:rsidR="00131511" w:rsidRPr="00D36CF8" w:rsidRDefault="00131511" w:rsidP="0013151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109</w:t>
            </w: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313</w:t>
            </w: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31511" w:rsidRPr="00D36CF8" w14:paraId="14430D68" w14:textId="77777777" w:rsidTr="00785C5E">
        <w:tc>
          <w:tcPr>
            <w:tcW w:w="4770" w:type="dxa"/>
            <w:shd w:val="clear" w:color="auto" w:fill="auto"/>
            <w:vAlign w:val="bottom"/>
          </w:tcPr>
          <w:p w14:paraId="6B41EBF1" w14:textId="77777777" w:rsidR="00131511" w:rsidRPr="00D36CF8" w:rsidRDefault="00131511" w:rsidP="0013151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B0575B5" w14:textId="77777777" w:rsidR="00131511" w:rsidRPr="00D36CF8" w:rsidRDefault="00131511" w:rsidP="001315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819603" w14:textId="77777777" w:rsidR="00131511" w:rsidRPr="00D36CF8" w:rsidRDefault="00131511" w:rsidP="0013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64FB8F" w14:textId="77777777" w:rsidR="00131511" w:rsidRPr="00D36CF8" w:rsidRDefault="00131511" w:rsidP="0013151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136A32" w14:textId="77777777" w:rsidR="00131511" w:rsidRPr="00D36CF8" w:rsidRDefault="00131511" w:rsidP="0013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49DE0AC8" w14:textId="77777777" w:rsidR="00131511" w:rsidRPr="00D36CF8" w:rsidRDefault="00131511" w:rsidP="001315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5075FE" w14:textId="77777777" w:rsidR="00131511" w:rsidRPr="00D36CF8" w:rsidRDefault="00131511" w:rsidP="0013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37CB7B39" w14:textId="77777777" w:rsidR="00131511" w:rsidRPr="00F42FA9" w:rsidRDefault="00131511" w:rsidP="0013151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31511" w:rsidRPr="00D36CF8" w14:paraId="112E2114" w14:textId="77777777" w:rsidTr="00785C5E">
        <w:tc>
          <w:tcPr>
            <w:tcW w:w="4770" w:type="dxa"/>
            <w:shd w:val="clear" w:color="auto" w:fill="auto"/>
            <w:vAlign w:val="bottom"/>
          </w:tcPr>
          <w:p w14:paraId="6B65FE22" w14:textId="77777777" w:rsidR="00131511" w:rsidRPr="00D36CF8" w:rsidRDefault="00131511" w:rsidP="0013151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2D356C3" w14:textId="77777777" w:rsidR="00131511" w:rsidRPr="00D36CF8" w:rsidRDefault="00131511" w:rsidP="001315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B44CC8" w14:textId="77777777" w:rsidR="00131511" w:rsidRPr="00D36CF8" w:rsidRDefault="00131511" w:rsidP="0013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F27B9B" w14:textId="48E646A4" w:rsidR="00131511" w:rsidRPr="00D36CF8" w:rsidRDefault="00131511" w:rsidP="0013151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119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7CD92C" w14:textId="77777777" w:rsidR="00131511" w:rsidRPr="00D36CF8" w:rsidRDefault="00131511" w:rsidP="0013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74A47474" w14:textId="77777777" w:rsidR="00131511" w:rsidRPr="00D36CF8" w:rsidRDefault="00131511" w:rsidP="001315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146F90" w14:textId="77777777" w:rsidR="00131511" w:rsidRPr="00D36CF8" w:rsidRDefault="00131511" w:rsidP="0013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7F08D707" w14:textId="611BA3D9" w:rsidR="00131511" w:rsidRPr="00D36CF8" w:rsidRDefault="00131511" w:rsidP="0013151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768</w:t>
            </w:r>
          </w:p>
        </w:tc>
      </w:tr>
      <w:tr w:rsidR="00131511" w:rsidRPr="00D36CF8" w14:paraId="0F24A924" w14:textId="77777777" w:rsidTr="00785C5E">
        <w:tc>
          <w:tcPr>
            <w:tcW w:w="4770" w:type="dxa"/>
            <w:shd w:val="clear" w:color="auto" w:fill="auto"/>
            <w:vAlign w:val="bottom"/>
          </w:tcPr>
          <w:p w14:paraId="26C48E0F" w14:textId="776516C3" w:rsidR="00131511" w:rsidRPr="00D36CF8" w:rsidRDefault="00131511" w:rsidP="0013151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6CF8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D8AA2B3" w14:textId="77777777" w:rsidR="00131511" w:rsidRPr="00D36CF8" w:rsidRDefault="00131511" w:rsidP="001315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909148" w14:textId="77777777" w:rsidR="00131511" w:rsidRPr="00D36CF8" w:rsidRDefault="00131511" w:rsidP="0013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225259" w14:textId="7D17F131" w:rsidR="00131511" w:rsidRPr="00D36CF8" w:rsidRDefault="00131511" w:rsidP="0013151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285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BDD5FB" w14:textId="77777777" w:rsidR="00131511" w:rsidRPr="00D36CF8" w:rsidRDefault="00131511" w:rsidP="0013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6FC6DA1E" w14:textId="77777777" w:rsidR="00131511" w:rsidRPr="00D36CF8" w:rsidRDefault="00131511" w:rsidP="001315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AAAC3B" w14:textId="77777777" w:rsidR="00131511" w:rsidRPr="00D36CF8" w:rsidRDefault="00131511" w:rsidP="0013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409E2CAC" w14:textId="3DDB52BE" w:rsidR="00131511" w:rsidRPr="00D36CF8" w:rsidRDefault="00131511" w:rsidP="0013151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213</w:t>
            </w: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649</w:t>
            </w: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31511" w:rsidRPr="00D36CF8" w14:paraId="1F98A083" w14:textId="77777777" w:rsidTr="00785C5E">
        <w:tc>
          <w:tcPr>
            <w:tcW w:w="4770" w:type="dxa"/>
            <w:shd w:val="clear" w:color="auto" w:fill="auto"/>
            <w:vAlign w:val="bottom"/>
          </w:tcPr>
          <w:p w14:paraId="77BEB7F3" w14:textId="551197B6" w:rsidR="00131511" w:rsidRPr="00D36CF8" w:rsidRDefault="00131511" w:rsidP="0013151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6CF8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AA3D837" w14:textId="77777777" w:rsidR="00131511" w:rsidRPr="00D36CF8" w:rsidRDefault="00131511" w:rsidP="001315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AAA866" w14:textId="77777777" w:rsidR="00131511" w:rsidRPr="00D36CF8" w:rsidRDefault="00131511" w:rsidP="0013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0B128A" w14:textId="030D40F8" w:rsidR="00131511" w:rsidRPr="00D36CF8" w:rsidRDefault="00131511" w:rsidP="0013151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624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D32EE4" w14:textId="77777777" w:rsidR="00131511" w:rsidRPr="00D36CF8" w:rsidRDefault="00131511" w:rsidP="0013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07BADD4A" w14:textId="77777777" w:rsidR="00131511" w:rsidRPr="00D36CF8" w:rsidRDefault="00131511" w:rsidP="001315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C8081F" w14:textId="77777777" w:rsidR="00131511" w:rsidRPr="00D36CF8" w:rsidRDefault="00131511" w:rsidP="0013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62EC557E" w14:textId="7C534114" w:rsidR="00131511" w:rsidRPr="00D36CF8" w:rsidRDefault="00131511" w:rsidP="0013151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174</w:t>
            </w: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019</w:t>
            </w:r>
          </w:p>
        </w:tc>
      </w:tr>
      <w:tr w:rsidR="00131511" w:rsidRPr="00D36CF8" w14:paraId="066C1D22" w14:textId="77777777" w:rsidTr="00785C5E">
        <w:tc>
          <w:tcPr>
            <w:tcW w:w="4770" w:type="dxa"/>
            <w:shd w:val="clear" w:color="auto" w:fill="auto"/>
            <w:vAlign w:val="bottom"/>
          </w:tcPr>
          <w:p w14:paraId="31B7C7B8" w14:textId="1526A9E2" w:rsidR="00131511" w:rsidRPr="00D36CF8" w:rsidRDefault="00131511" w:rsidP="0013151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 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ต่ำไป (</w:t>
            </w:r>
            <w:r w:rsidRPr="00D36CF8">
              <w:rPr>
                <w:rFonts w:ascii="Angsana New" w:hAnsi="Angsana New" w:hint="cs"/>
                <w:sz w:val="30"/>
                <w:szCs w:val="30"/>
                <w:cs/>
              </w:rPr>
              <w:t>สูง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ไป)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275B44F" w14:textId="77777777" w:rsidR="00131511" w:rsidRPr="00D36CF8" w:rsidRDefault="00131511" w:rsidP="001315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932C11" w14:textId="77777777" w:rsidR="00131511" w:rsidRPr="00D36CF8" w:rsidRDefault="00131511" w:rsidP="0013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0E5B46" w14:textId="607D17DC" w:rsidR="00131511" w:rsidRPr="00D36CF8" w:rsidRDefault="00131511" w:rsidP="0013151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D050C5" w14:textId="77777777" w:rsidR="00131511" w:rsidRPr="00D36CF8" w:rsidRDefault="00131511" w:rsidP="0013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68B73BDA" w14:textId="77777777" w:rsidR="00131511" w:rsidRPr="00D36CF8" w:rsidRDefault="00131511" w:rsidP="001315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80136E" w14:textId="77777777" w:rsidR="00131511" w:rsidRPr="00D36CF8" w:rsidRDefault="00131511" w:rsidP="0013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447638C1" w14:textId="5E4FE809" w:rsidR="00131511" w:rsidRPr="00D36CF8" w:rsidRDefault="00131511" w:rsidP="0013151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31511" w:rsidRPr="00D36CF8" w14:paraId="02E58BE6" w14:textId="77777777" w:rsidTr="00785C5E">
        <w:tc>
          <w:tcPr>
            <w:tcW w:w="4770" w:type="dxa"/>
            <w:shd w:val="clear" w:color="auto" w:fill="auto"/>
            <w:vAlign w:val="bottom"/>
          </w:tcPr>
          <w:p w14:paraId="7CA64CBB" w14:textId="77777777" w:rsidR="00131511" w:rsidRPr="00D36CF8" w:rsidRDefault="00131511" w:rsidP="0013151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D36C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6CF8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AA8A8" w14:textId="77777777" w:rsidR="00131511" w:rsidRPr="00D36CF8" w:rsidRDefault="00131511" w:rsidP="001315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84FF48" w14:textId="77777777" w:rsidR="00131511" w:rsidRPr="00D36CF8" w:rsidRDefault="00131511" w:rsidP="0013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26D96" w14:textId="559611D1" w:rsidR="00131511" w:rsidRPr="00D36CF8" w:rsidRDefault="00131511" w:rsidP="0013151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(39,839)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72D3B5" w14:textId="77777777" w:rsidR="00131511" w:rsidRPr="00D36CF8" w:rsidRDefault="00131511" w:rsidP="0013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093C7" w14:textId="77777777" w:rsidR="00131511" w:rsidRPr="00D36CF8" w:rsidRDefault="00131511" w:rsidP="001315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A22F02" w14:textId="77777777" w:rsidR="00131511" w:rsidRPr="00D36CF8" w:rsidRDefault="00131511" w:rsidP="0013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220EA" w14:textId="233CF278" w:rsidR="00131511" w:rsidRPr="00D36CF8" w:rsidRDefault="00131511" w:rsidP="0013151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177</w:t>
            </w: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31511" w:rsidRPr="00D36CF8" w14:paraId="2604D99E" w14:textId="77777777" w:rsidTr="00785C5E">
        <w:tc>
          <w:tcPr>
            <w:tcW w:w="4770" w:type="dxa"/>
            <w:shd w:val="clear" w:color="auto" w:fill="auto"/>
            <w:vAlign w:val="bottom"/>
          </w:tcPr>
          <w:p w14:paraId="3B34B6B2" w14:textId="58795A1E" w:rsidR="00131511" w:rsidRPr="00D36CF8" w:rsidRDefault="00131511" w:rsidP="0013151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6C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5190B9" w14:textId="3B934F20" w:rsidR="00131511" w:rsidRPr="00D36CF8" w:rsidRDefault="00131511" w:rsidP="00131511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29F3AF" w14:textId="77777777" w:rsidR="00131511" w:rsidRPr="00D36CF8" w:rsidRDefault="00131511" w:rsidP="0013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763865" w14:textId="1256A3C5" w:rsidR="00131511" w:rsidRPr="00D36CF8" w:rsidRDefault="00131511" w:rsidP="0013151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3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5E60E5" w14:textId="77777777" w:rsidR="00131511" w:rsidRPr="00D36CF8" w:rsidRDefault="00131511" w:rsidP="0013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B801BE" w14:textId="0FBF2F93" w:rsidR="00131511" w:rsidRPr="00D36CF8" w:rsidRDefault="00131511" w:rsidP="00131511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D36C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27939E" w14:textId="77777777" w:rsidR="00131511" w:rsidRPr="00D36CF8" w:rsidRDefault="00131511" w:rsidP="00131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56D3B7" w14:textId="64000F8C" w:rsidR="00131511" w:rsidRPr="00D36CF8" w:rsidRDefault="00131511" w:rsidP="0013151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333" w:right="-3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173</w:t>
            </w:r>
          </w:p>
        </w:tc>
      </w:tr>
    </w:tbl>
    <w:p w14:paraId="5AE10479" w14:textId="77777777" w:rsidR="00660744" w:rsidRPr="00444A11" w:rsidRDefault="00660744" w:rsidP="00444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1260"/>
        <w:gridCol w:w="270"/>
        <w:gridCol w:w="990"/>
        <w:gridCol w:w="270"/>
        <w:gridCol w:w="1260"/>
      </w:tblGrid>
      <w:tr w:rsidR="00D37FE7" w:rsidRPr="00AF34E9" w14:paraId="6CE12586" w14:textId="77777777" w:rsidTr="008304F2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7CDD88DF" w14:textId="77777777" w:rsidR="00D37FE7" w:rsidRPr="00AF34E9" w:rsidRDefault="00D37FE7" w:rsidP="00D37FE7">
            <w:pPr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bottom"/>
          </w:tcPr>
          <w:p w14:paraId="59D8CA99" w14:textId="77777777" w:rsidR="00D37FE7" w:rsidRPr="00AF34E9" w:rsidRDefault="00D37FE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F34E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E7" w:rsidRPr="00AF34E9" w14:paraId="6975A742" w14:textId="77777777" w:rsidTr="008304F2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14696CA2" w14:textId="77777777" w:rsidR="00D37FE7" w:rsidRPr="00AF34E9" w:rsidRDefault="00D37FE7" w:rsidP="00D37FE7">
            <w:pPr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B794C82" w14:textId="27C95CA2" w:rsidR="00D37FE7" w:rsidRPr="00AF34E9" w:rsidRDefault="0001010D" w:rsidP="00D37FE7">
            <w:pPr>
              <w:ind w:right="-90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1010D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778DFE8" w14:textId="77777777" w:rsidR="00D37FE7" w:rsidRPr="00AF34E9" w:rsidRDefault="00D37FE7" w:rsidP="00D37FE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2332A877" w14:textId="7EE8B357" w:rsidR="00D37FE7" w:rsidRPr="00AF34E9" w:rsidRDefault="0001010D" w:rsidP="00D37FE7">
            <w:pPr>
              <w:ind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1010D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</w:tr>
      <w:tr w:rsidR="00D37FE7" w:rsidRPr="00AF34E9" w14:paraId="20A96DC5" w14:textId="77777777" w:rsidTr="008304F2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619E7A7F" w14:textId="77777777" w:rsidR="00D37FE7" w:rsidRPr="00AF34E9" w:rsidRDefault="00D37FE7" w:rsidP="00D37FE7">
            <w:pPr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CE4D14" w14:textId="77777777" w:rsidR="00D37FE7" w:rsidRPr="00AF34E9" w:rsidRDefault="00D37FE7" w:rsidP="00D37FE7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F34E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06FC42B" w14:textId="77777777" w:rsidR="00D37FE7" w:rsidRPr="00AF34E9" w:rsidRDefault="00D37FE7" w:rsidP="00D37FE7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F34E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C57F89" w14:textId="77777777" w:rsidR="00D37FE7" w:rsidRPr="00AF34E9" w:rsidRDefault="00D37FE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BA8369" w14:textId="77777777" w:rsidR="00D37FE7" w:rsidRPr="00AF34E9" w:rsidRDefault="00D37FE7" w:rsidP="00D37FE7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F50286A" w14:textId="77777777" w:rsidR="00D37FE7" w:rsidRPr="00AF34E9" w:rsidRDefault="00D37FE7" w:rsidP="00D37FE7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F34E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2B391B" w14:textId="77777777" w:rsidR="00D37FE7" w:rsidRPr="00AF34E9" w:rsidRDefault="00D37FE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3AAF67" w14:textId="77777777" w:rsidR="00D37FE7" w:rsidRPr="00AF34E9" w:rsidRDefault="00D37FE7" w:rsidP="00D37FE7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F34E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067E028" w14:textId="77777777" w:rsidR="00D37FE7" w:rsidRPr="00AF34E9" w:rsidRDefault="00D37FE7" w:rsidP="00D37FE7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F34E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0F1AED" w14:textId="77777777" w:rsidR="00D37FE7" w:rsidRPr="00AF34E9" w:rsidRDefault="00D37FE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88B903" w14:textId="77777777" w:rsidR="00D37FE7" w:rsidRPr="00AF34E9" w:rsidRDefault="00D37FE7" w:rsidP="00D37FE7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A2E636F" w14:textId="77777777" w:rsidR="00D37FE7" w:rsidRPr="00AF34E9" w:rsidRDefault="00D37FE7" w:rsidP="00D37FE7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F34E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B5565" w:rsidRPr="00AF34E9" w14:paraId="53B8FDF4" w14:textId="77777777" w:rsidTr="008304F2">
        <w:tc>
          <w:tcPr>
            <w:tcW w:w="4320" w:type="dxa"/>
            <w:shd w:val="clear" w:color="auto" w:fill="auto"/>
            <w:vAlign w:val="bottom"/>
          </w:tcPr>
          <w:p w14:paraId="1EE4ED3E" w14:textId="77777777" w:rsidR="00AB5565" w:rsidRPr="00AF34E9" w:rsidRDefault="00AB5565" w:rsidP="00AB556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F34E9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6E32B9" w14:textId="77777777" w:rsidR="00AB5565" w:rsidRPr="00AF34E9" w:rsidRDefault="00AB5565" w:rsidP="00AB556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9CBCD2" w14:textId="77777777" w:rsidR="00AB5565" w:rsidRPr="00AF34E9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04A76C" w14:textId="32E9A42D" w:rsidR="00AB5565" w:rsidRPr="00AF34E9" w:rsidRDefault="0001010D" w:rsidP="00AB55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B556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896</w:t>
            </w:r>
            <w:r w:rsidR="00AB556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11BA9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9799A0" w14:textId="77777777" w:rsidR="00AB5565" w:rsidRPr="00AF34E9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ED5C3A" w14:textId="77777777" w:rsidR="00AB5565" w:rsidRPr="00AF34E9" w:rsidRDefault="00AB5565" w:rsidP="00AB556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F7F364" w14:textId="77777777" w:rsidR="00AB5565" w:rsidRPr="00AF34E9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410065" w14:textId="7589A1D6" w:rsidR="00AB5565" w:rsidRPr="00AF34E9" w:rsidRDefault="0001010D" w:rsidP="00AB55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B556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139</w:t>
            </w:r>
            <w:r w:rsidR="00AB556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</w:p>
        </w:tc>
      </w:tr>
      <w:tr w:rsidR="00AB5565" w:rsidRPr="00AF34E9" w14:paraId="19D6E065" w14:textId="77777777" w:rsidTr="008304F2">
        <w:tc>
          <w:tcPr>
            <w:tcW w:w="4320" w:type="dxa"/>
            <w:shd w:val="clear" w:color="auto" w:fill="auto"/>
            <w:vAlign w:val="bottom"/>
          </w:tcPr>
          <w:p w14:paraId="7AF35C9E" w14:textId="77777777" w:rsidR="00AB5565" w:rsidRPr="00AF34E9" w:rsidRDefault="00AB5565" w:rsidP="00AB5565">
            <w:pPr>
              <w:rPr>
                <w:rFonts w:ascii="Angsana New" w:hAnsi="Angsana New"/>
                <w:sz w:val="30"/>
                <w:szCs w:val="30"/>
              </w:rPr>
            </w:pPr>
            <w:r w:rsidRPr="00AF34E9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351793" w14:textId="1CA4198D" w:rsidR="00AB5565" w:rsidRPr="00C215E0" w:rsidRDefault="0001010D" w:rsidP="00C215E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D65E1C" w14:textId="77777777" w:rsidR="00AB5565" w:rsidRPr="00AF34E9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E52DBD" w14:textId="2EF44C62" w:rsidR="00AB5565" w:rsidRPr="00AF34E9" w:rsidRDefault="0001010D" w:rsidP="00AB55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379</w:t>
            </w:r>
            <w:r w:rsidR="00AB556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189622" w14:textId="77777777" w:rsidR="00AB5565" w:rsidRPr="00AF34E9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447489" w14:textId="46EB618D" w:rsidR="00AB5565" w:rsidRPr="00C215E0" w:rsidRDefault="0001010D" w:rsidP="00C215E0">
            <w:pPr>
              <w:pStyle w:val="acctfourfigures"/>
              <w:tabs>
                <w:tab w:val="clear" w:pos="765"/>
              </w:tabs>
              <w:spacing w:line="240" w:lineRule="atLeast"/>
              <w:ind w:left="-79" w:right="-28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3791F8" w14:textId="77777777" w:rsidR="00AB5565" w:rsidRPr="00AF34E9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E7CE02" w14:textId="2860C5CB" w:rsidR="00AB5565" w:rsidRPr="00AF34E9" w:rsidRDefault="0001010D" w:rsidP="00AB55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627</w:t>
            </w:r>
            <w:r w:rsidR="00AB556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868</w:t>
            </w:r>
          </w:p>
        </w:tc>
      </w:tr>
      <w:tr w:rsidR="00AB5565" w:rsidRPr="00AF34E9" w14:paraId="6121944B" w14:textId="77777777" w:rsidTr="008304F2">
        <w:tc>
          <w:tcPr>
            <w:tcW w:w="4320" w:type="dxa"/>
            <w:shd w:val="clear" w:color="auto" w:fill="auto"/>
            <w:vAlign w:val="bottom"/>
          </w:tcPr>
          <w:p w14:paraId="636B48F9" w14:textId="77777777" w:rsidR="00AB5565" w:rsidRPr="00AF34E9" w:rsidRDefault="00AB5565" w:rsidP="00AB5565">
            <w:pPr>
              <w:rPr>
                <w:rFonts w:ascii="Angsana New" w:hAnsi="Angsana New"/>
                <w:sz w:val="30"/>
                <w:szCs w:val="30"/>
              </w:rPr>
            </w:pPr>
            <w:r w:rsidRPr="00AF34E9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  <w:r w:rsidRPr="00AF34E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F34E9">
              <w:rPr>
                <w:rFonts w:ascii="Angsana New" w:hAnsi="Angsana New" w:hint="cs"/>
                <w:sz w:val="30"/>
                <w:szCs w:val="30"/>
                <w:cs/>
              </w:rPr>
              <w:t>- เงินปันผลรับ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DB60D6" w14:textId="77777777" w:rsidR="00AB5565" w:rsidRPr="00AF34E9" w:rsidRDefault="00AB5565" w:rsidP="00AB556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1EA631" w14:textId="77777777" w:rsidR="00AB5565" w:rsidRPr="00AF34E9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DA8555" w14:textId="77BC5917" w:rsidR="00AB5565" w:rsidRPr="00AF34E9" w:rsidRDefault="00AB5565" w:rsidP="00AB556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496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881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39FE7F" w14:textId="77777777" w:rsidR="00AB5565" w:rsidRPr="00AF34E9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E52846" w14:textId="77777777" w:rsidR="00AB5565" w:rsidRPr="007953D7" w:rsidRDefault="00AB5565" w:rsidP="00AB556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46F2FB" w14:textId="77777777" w:rsidR="00AB5565" w:rsidRPr="00AF34E9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E429BA" w14:textId="575A60DF" w:rsidR="00AB5565" w:rsidRPr="00AF34E9" w:rsidRDefault="00AB5565" w:rsidP="00AB55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705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865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AB5565" w:rsidRPr="00AF34E9" w14:paraId="1B0F187A" w14:textId="77777777" w:rsidTr="008304F2">
        <w:tc>
          <w:tcPr>
            <w:tcW w:w="4320" w:type="dxa"/>
            <w:shd w:val="clear" w:color="auto" w:fill="auto"/>
            <w:vAlign w:val="bottom"/>
          </w:tcPr>
          <w:p w14:paraId="6042F0C6" w14:textId="77777777" w:rsidR="00AB5565" w:rsidRPr="00AF34E9" w:rsidRDefault="00AB5565" w:rsidP="00AB556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F34E9">
              <w:rPr>
                <w:rFonts w:ascii="Angsana New" w:hAnsi="Angsana New" w:hint="cs"/>
                <w:sz w:val="30"/>
                <w:szCs w:val="30"/>
                <w:cs/>
              </w:rPr>
              <w:t>ผลกระทบจากค่าใช้จ่ายที่ไม่สามารถหักภาษีได้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1BD744" w14:textId="77777777" w:rsidR="00AB5565" w:rsidRPr="00AF34E9" w:rsidRDefault="00AB5565" w:rsidP="00AB556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1DFE6E" w14:textId="77777777" w:rsidR="00AB5565" w:rsidRPr="00AF34E9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B69AAE" w14:textId="77777777" w:rsidR="00AB5565" w:rsidRPr="00AF34E9" w:rsidRDefault="00AB5565" w:rsidP="00AB55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58D216" w14:textId="77777777" w:rsidR="00AB5565" w:rsidRPr="00AF34E9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807DC4" w14:textId="77777777" w:rsidR="00AB5565" w:rsidRPr="007953D7" w:rsidRDefault="00AB5565" w:rsidP="00AB556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65B7FF" w14:textId="77777777" w:rsidR="00AB5565" w:rsidRPr="00AF34E9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508BC7" w14:textId="77777777" w:rsidR="00AB5565" w:rsidRPr="00AF34E9" w:rsidRDefault="00AB5565" w:rsidP="00AB55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5565" w:rsidRPr="00AF34E9" w14:paraId="4B5191C5" w14:textId="77777777" w:rsidTr="008304F2">
        <w:tc>
          <w:tcPr>
            <w:tcW w:w="4320" w:type="dxa"/>
            <w:shd w:val="clear" w:color="auto" w:fill="auto"/>
            <w:vAlign w:val="bottom"/>
          </w:tcPr>
          <w:p w14:paraId="2D2AC93A" w14:textId="77777777" w:rsidR="00AB5565" w:rsidRPr="00AF34E9" w:rsidRDefault="00AB5565" w:rsidP="00AB556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F34E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F34E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F34E9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และรายได้และค่าใช้จ่ายที่รับรู้ต่างงวดกัน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7685CB" w14:textId="77777777" w:rsidR="00AB5565" w:rsidRPr="00AF34E9" w:rsidRDefault="00AB5565" w:rsidP="00AB556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F7A0C7" w14:textId="77777777" w:rsidR="00AB5565" w:rsidRPr="00AF34E9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DFB894" w14:textId="77777777" w:rsidR="00AB5565" w:rsidRPr="00AF34E9" w:rsidRDefault="00AB5565" w:rsidP="00AB55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B8C7C8" w14:textId="77777777" w:rsidR="00AB5565" w:rsidRPr="00AF34E9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D4F81B" w14:textId="77777777" w:rsidR="00AB5565" w:rsidRPr="007953D7" w:rsidRDefault="00AB5565" w:rsidP="00AB556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3F0358" w14:textId="77777777" w:rsidR="00AB5565" w:rsidRPr="00AF34E9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701139" w14:textId="77777777" w:rsidR="00AB5565" w:rsidRPr="00AF34E9" w:rsidRDefault="00AB5565" w:rsidP="00AB55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5565" w:rsidRPr="00AF34E9" w14:paraId="64F7CB55" w14:textId="77777777" w:rsidTr="008304F2">
        <w:tc>
          <w:tcPr>
            <w:tcW w:w="4320" w:type="dxa"/>
            <w:shd w:val="clear" w:color="auto" w:fill="auto"/>
            <w:vAlign w:val="bottom"/>
          </w:tcPr>
          <w:p w14:paraId="13521925" w14:textId="77777777" w:rsidR="00AB5565" w:rsidRPr="00AF34E9" w:rsidRDefault="00AB5565" w:rsidP="00AB556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F34E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AF34E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F34E9">
              <w:rPr>
                <w:rFonts w:ascii="Angsana New" w:hAnsi="Angsana New" w:hint="cs"/>
                <w:sz w:val="30"/>
                <w:szCs w:val="30"/>
                <w:cs/>
              </w:rPr>
              <w:t>ระหว่างบัญชีและภาษี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9B6D78" w14:textId="77777777" w:rsidR="00AB5565" w:rsidRPr="00AF34E9" w:rsidRDefault="00AB5565" w:rsidP="00AB556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C363F2" w14:textId="77777777" w:rsidR="00AB5565" w:rsidRPr="00AF34E9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DDFC1B" w14:textId="078762D2" w:rsidR="00AB5565" w:rsidRPr="00AF34E9" w:rsidRDefault="00AB5565" w:rsidP="00AB55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457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1D4C55" w14:textId="77777777" w:rsidR="00AB5565" w:rsidRPr="00AF34E9" w:rsidRDefault="00AB5565" w:rsidP="00AB556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063F61" w14:textId="77777777" w:rsidR="00AB5565" w:rsidRPr="007953D7" w:rsidRDefault="00AB5565" w:rsidP="00AB556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BA58A9" w14:textId="77777777" w:rsidR="00AB5565" w:rsidRPr="00AF34E9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E81EF0" w14:textId="012FB98C" w:rsidR="00AB5565" w:rsidRPr="00AF34E9" w:rsidRDefault="00AB5565" w:rsidP="00AB55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67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AB5565" w:rsidRPr="00AF34E9" w14:paraId="30195E6F" w14:textId="77777777" w:rsidTr="008304F2">
        <w:tc>
          <w:tcPr>
            <w:tcW w:w="4320" w:type="dxa"/>
            <w:shd w:val="clear" w:color="auto" w:fill="auto"/>
            <w:vAlign w:val="bottom"/>
          </w:tcPr>
          <w:p w14:paraId="11405652" w14:textId="77777777" w:rsidR="00AB5565" w:rsidRPr="00AF34E9" w:rsidRDefault="00AB5565" w:rsidP="00AB5565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F34E9"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3C447B" w14:textId="77777777" w:rsidR="00AB5565" w:rsidRPr="00AF34E9" w:rsidRDefault="00AB5565" w:rsidP="00AB556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1C0177" w14:textId="77777777" w:rsidR="00AB5565" w:rsidRPr="00AF34E9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7129E4" w14:textId="77777777" w:rsidR="00AB5565" w:rsidRPr="00AF34E9" w:rsidRDefault="00AB5565" w:rsidP="00AB55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60ECBE" w14:textId="77777777" w:rsidR="00AB5565" w:rsidRPr="00AF34E9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66F17E" w14:textId="77777777" w:rsidR="00AB5565" w:rsidRPr="007953D7" w:rsidRDefault="00AB5565" w:rsidP="00AB556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4B38A8" w14:textId="77777777" w:rsidR="00AB5565" w:rsidRPr="00AF34E9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C93C41" w14:textId="77777777" w:rsidR="00AB5565" w:rsidRPr="00AF34E9" w:rsidRDefault="00AB5565" w:rsidP="00AB55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5565" w:rsidRPr="00AF34E9" w14:paraId="546C835F" w14:textId="77777777" w:rsidTr="008304F2">
        <w:tc>
          <w:tcPr>
            <w:tcW w:w="4320" w:type="dxa"/>
            <w:shd w:val="clear" w:color="auto" w:fill="auto"/>
            <w:vAlign w:val="bottom"/>
          </w:tcPr>
          <w:p w14:paraId="5848937A" w14:textId="77777777" w:rsidR="00AB5565" w:rsidRPr="00AF34E9" w:rsidRDefault="00AB5565" w:rsidP="00AB5565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F34E9">
              <w:rPr>
                <w:rFonts w:ascii="Angsana New" w:hAnsi="Angsana New" w:hint="cs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4E9046" w14:textId="77777777" w:rsidR="00AB5565" w:rsidRPr="00AF34E9" w:rsidRDefault="00AB5565" w:rsidP="00AB556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01CF48" w14:textId="77777777" w:rsidR="00AB5565" w:rsidRPr="00AF34E9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79CEC0" w14:textId="49D34F43" w:rsidR="00AB5565" w:rsidRPr="00AF34E9" w:rsidRDefault="0001010D" w:rsidP="00AB55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  <w:r w:rsidR="00AB556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FD9489" w14:textId="77777777" w:rsidR="00AB5565" w:rsidRPr="00AF34E9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381E1D" w14:textId="77777777" w:rsidR="00AB5565" w:rsidRPr="007953D7" w:rsidRDefault="00AB5565" w:rsidP="00AB556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E83047" w14:textId="77777777" w:rsidR="00AB5565" w:rsidRPr="00AF34E9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90E34A" w14:textId="6260B3EE" w:rsidR="00AB5565" w:rsidRPr="00AF34E9" w:rsidRDefault="0001010D" w:rsidP="00AB55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  <w:r w:rsidR="00AB556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313</w:t>
            </w:r>
          </w:p>
        </w:tc>
      </w:tr>
      <w:tr w:rsidR="00AB5565" w:rsidRPr="007953D7" w14:paraId="1E96C7EC" w14:textId="77777777" w:rsidTr="008304F2">
        <w:tc>
          <w:tcPr>
            <w:tcW w:w="4320" w:type="dxa"/>
            <w:shd w:val="clear" w:color="auto" w:fill="auto"/>
            <w:vAlign w:val="bottom"/>
          </w:tcPr>
          <w:p w14:paraId="7BDC1B3A" w14:textId="77777777" w:rsidR="00AB5565" w:rsidRPr="007953D7" w:rsidRDefault="00AB5565" w:rsidP="00AB5565">
            <w:pPr>
              <w:tabs>
                <w:tab w:val="clear" w:pos="2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0D8897" w14:textId="337209D4" w:rsidR="00AB5565" w:rsidRPr="007953D7" w:rsidRDefault="00AB5565" w:rsidP="00AB5565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="000C184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3DE0E6" w14:textId="77777777" w:rsidR="00AB5565" w:rsidRPr="007953D7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E99B71" w14:textId="0088C17A" w:rsidR="00AB5565" w:rsidRPr="007953D7" w:rsidRDefault="00AB5565" w:rsidP="00AB55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FD0742" w14:textId="77777777" w:rsidR="00AB5565" w:rsidRPr="007953D7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0C3435" w14:textId="301A7636" w:rsidR="00AB5565" w:rsidRPr="007953D7" w:rsidRDefault="00AB5565" w:rsidP="00FF0A31">
            <w:pPr>
              <w:pStyle w:val="acctfourfigures"/>
              <w:tabs>
                <w:tab w:val="clear" w:pos="765"/>
              </w:tabs>
              <w:spacing w:line="240" w:lineRule="atLeast"/>
              <w:ind w:left="-79" w:right="-28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3BCF2A" w14:textId="77777777" w:rsidR="00AB5565" w:rsidRPr="007953D7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87460A" w14:textId="5F59AB16" w:rsidR="00AB5565" w:rsidRPr="007953D7" w:rsidRDefault="00AB5565" w:rsidP="00AB55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19807DDB" w14:textId="77777777" w:rsidR="00D37FE7" w:rsidRPr="00444A11" w:rsidRDefault="00D37FE7" w:rsidP="008D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270"/>
        <w:gridCol w:w="1260"/>
        <w:gridCol w:w="270"/>
        <w:gridCol w:w="1170"/>
        <w:gridCol w:w="262"/>
        <w:gridCol w:w="1178"/>
      </w:tblGrid>
      <w:tr w:rsidR="00D37FE7" w:rsidRPr="00AF34E9" w14:paraId="6F13E3D8" w14:textId="77777777" w:rsidTr="0037049D">
        <w:tc>
          <w:tcPr>
            <w:tcW w:w="4230" w:type="dxa"/>
            <w:vAlign w:val="bottom"/>
          </w:tcPr>
          <w:p w14:paraId="7168FB38" w14:textId="77777777" w:rsidR="00D37FE7" w:rsidRPr="00AF34E9" w:rsidRDefault="00D37FE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637A8A2E" w14:textId="77777777" w:rsidR="00D37FE7" w:rsidRPr="00AF34E9" w:rsidRDefault="00D37FE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F34E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37FE7" w:rsidRPr="00AF34E9" w14:paraId="30B24392" w14:textId="77777777" w:rsidTr="0037049D">
        <w:tc>
          <w:tcPr>
            <w:tcW w:w="4230" w:type="dxa"/>
          </w:tcPr>
          <w:p w14:paraId="6918CD34" w14:textId="77777777" w:rsidR="00D37FE7" w:rsidRPr="00AF34E9" w:rsidRDefault="00D37FE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AF34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0" w:type="dxa"/>
            <w:gridSpan w:val="3"/>
            <w:vAlign w:val="bottom"/>
          </w:tcPr>
          <w:p w14:paraId="778527EB" w14:textId="77777777" w:rsidR="00D37FE7" w:rsidRPr="00AF34E9" w:rsidRDefault="00D37FE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F34E9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4A594F04" w14:textId="77777777" w:rsidR="00D37FE7" w:rsidRPr="00AF34E9" w:rsidRDefault="00D37FE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F3934FA" w14:textId="77777777" w:rsidR="00D37FE7" w:rsidRPr="00AF34E9" w:rsidRDefault="00D37FE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F34E9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D37FE7" w:rsidRPr="00AF34E9" w14:paraId="5644391D" w14:textId="77777777" w:rsidTr="0037049D">
        <w:tc>
          <w:tcPr>
            <w:tcW w:w="4230" w:type="dxa"/>
          </w:tcPr>
          <w:p w14:paraId="41D70F55" w14:textId="7A4C7BC7" w:rsidR="00D37FE7" w:rsidRPr="00AF34E9" w:rsidRDefault="00D37FE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AF34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AF34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F34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7273FACE" w14:textId="0A830E74" w:rsidR="00D37FE7" w:rsidRPr="00AF34E9" w:rsidRDefault="0001010D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010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6669A340" w14:textId="77777777" w:rsidR="00D37FE7" w:rsidRPr="00AF34E9" w:rsidRDefault="00D37FE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A8B62C" w14:textId="5E1918D7" w:rsidR="00D37FE7" w:rsidRPr="00AF34E9" w:rsidRDefault="0001010D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010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4C61B3B7" w14:textId="77777777" w:rsidR="00D37FE7" w:rsidRPr="00AF34E9" w:rsidRDefault="00D37FE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384587" w14:textId="7CCCABB6" w:rsidR="00D37FE7" w:rsidRPr="00AF34E9" w:rsidRDefault="0001010D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010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2" w:type="dxa"/>
            <w:vAlign w:val="bottom"/>
          </w:tcPr>
          <w:p w14:paraId="18D021EA" w14:textId="77777777" w:rsidR="00D37FE7" w:rsidRPr="00AF34E9" w:rsidRDefault="00D37FE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03B1C7A2" w14:textId="1CF644A6" w:rsidR="00D37FE7" w:rsidRPr="00AF34E9" w:rsidRDefault="0001010D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010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37FE7" w:rsidRPr="00AF34E9" w14:paraId="56512530" w14:textId="77777777" w:rsidTr="0037049D">
        <w:tc>
          <w:tcPr>
            <w:tcW w:w="4230" w:type="dxa"/>
            <w:vAlign w:val="bottom"/>
          </w:tcPr>
          <w:p w14:paraId="124FEE45" w14:textId="77777777" w:rsidR="00D37FE7" w:rsidRPr="00AF34E9" w:rsidRDefault="00D37FE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1F7493A7" w14:textId="77777777" w:rsidR="00D37FE7" w:rsidRPr="00AF34E9" w:rsidRDefault="00D37FE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F34E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5565" w:rsidRPr="00AF34E9" w14:paraId="67C2B98F" w14:textId="77777777" w:rsidTr="0037049D">
        <w:tc>
          <w:tcPr>
            <w:tcW w:w="4230" w:type="dxa"/>
            <w:vAlign w:val="bottom"/>
          </w:tcPr>
          <w:p w14:paraId="020C9322" w14:textId="77777777" w:rsidR="00AB5565" w:rsidRPr="00AF34E9" w:rsidRDefault="00AB5565" w:rsidP="00AB5565">
            <w:pPr>
              <w:ind w:left="8"/>
              <w:rPr>
                <w:rFonts w:ascii="Angsana New" w:hAnsi="Angsana New"/>
                <w:sz w:val="30"/>
                <w:szCs w:val="30"/>
                <w:cs/>
              </w:rPr>
            </w:pPr>
            <w:r w:rsidRPr="00AF34E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7753A05" w14:textId="59454332" w:rsidR="00AB5565" w:rsidRPr="00A95A30" w:rsidRDefault="0001010D" w:rsidP="00AB5565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79" w:right="-3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AB556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459</w:t>
            </w:r>
            <w:r w:rsidR="00AB556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448</w:t>
            </w:r>
          </w:p>
        </w:tc>
        <w:tc>
          <w:tcPr>
            <w:tcW w:w="270" w:type="dxa"/>
            <w:vAlign w:val="bottom"/>
          </w:tcPr>
          <w:p w14:paraId="273FB447" w14:textId="77777777" w:rsidR="00AB5565" w:rsidRPr="00AF34E9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F3C5D5" w14:textId="638D2262" w:rsidR="00AB5565" w:rsidRPr="0031125D" w:rsidRDefault="0001010D" w:rsidP="00AB556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1125D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AB5565" w:rsidRPr="0031125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1125D">
              <w:rPr>
                <w:rFonts w:ascii="Angsana New" w:hAnsi="Angsana New"/>
                <w:sz w:val="30"/>
                <w:szCs w:val="30"/>
                <w:lang w:val="en-US" w:bidi="th-TH"/>
              </w:rPr>
              <w:t>771</w:t>
            </w:r>
            <w:r w:rsidR="00AB5565" w:rsidRPr="0031125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1125D">
              <w:rPr>
                <w:rFonts w:ascii="Angsana New" w:hAnsi="Angsana New"/>
                <w:sz w:val="30"/>
                <w:szCs w:val="30"/>
                <w:lang w:val="en-US" w:bidi="th-TH"/>
              </w:rPr>
              <w:t>046</w:t>
            </w:r>
          </w:p>
        </w:tc>
        <w:tc>
          <w:tcPr>
            <w:tcW w:w="270" w:type="dxa"/>
            <w:vAlign w:val="bottom"/>
          </w:tcPr>
          <w:p w14:paraId="0FF96582" w14:textId="77777777" w:rsidR="00AB5565" w:rsidRPr="0031125D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B7D9A1" w14:textId="00FB101A" w:rsidR="00AB5565" w:rsidRPr="0031125D" w:rsidRDefault="00AB5565" w:rsidP="00AB556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4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125D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1010D" w:rsidRPr="0031125D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31125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1010D" w:rsidRPr="0031125D">
              <w:rPr>
                <w:rFonts w:ascii="Angsana New" w:hAnsi="Angsana New"/>
                <w:sz w:val="30"/>
                <w:szCs w:val="30"/>
                <w:lang w:val="en-US"/>
              </w:rPr>
              <w:t>066</w:t>
            </w:r>
            <w:r w:rsidRPr="0031125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1010D" w:rsidRPr="0031125D">
              <w:rPr>
                <w:rFonts w:ascii="Angsana New" w:hAnsi="Angsana New"/>
                <w:sz w:val="30"/>
                <w:szCs w:val="30"/>
                <w:lang w:val="en-US"/>
              </w:rPr>
              <w:t>749</w:t>
            </w:r>
            <w:r w:rsidRPr="0031125D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2" w:type="dxa"/>
            <w:vAlign w:val="bottom"/>
          </w:tcPr>
          <w:p w14:paraId="4124F88A" w14:textId="77777777" w:rsidR="00AB5565" w:rsidRPr="0031125D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425F9422" w14:textId="77B9ABC4" w:rsidR="00AB5565" w:rsidRPr="0031125D" w:rsidRDefault="00AB5565" w:rsidP="00AB5565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 w:right="-141"/>
              <w:rPr>
                <w:rFonts w:ascii="Angsana New" w:hAnsi="Angsana New"/>
                <w:sz w:val="30"/>
                <w:szCs w:val="30"/>
              </w:rPr>
            </w:pPr>
            <w:r w:rsidRPr="0031125D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1010D" w:rsidRPr="0031125D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31125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1010D" w:rsidRPr="0031125D">
              <w:rPr>
                <w:rFonts w:ascii="Angsana New" w:hAnsi="Angsana New"/>
                <w:sz w:val="30"/>
                <w:szCs w:val="30"/>
                <w:lang w:val="en-US"/>
              </w:rPr>
              <w:t>504</w:t>
            </w:r>
            <w:r w:rsidRPr="0031125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1010D" w:rsidRPr="0031125D">
              <w:rPr>
                <w:rFonts w:ascii="Angsana New" w:hAnsi="Angsana New"/>
                <w:sz w:val="30"/>
                <w:szCs w:val="30"/>
                <w:lang w:val="en-US"/>
              </w:rPr>
              <w:t>553</w:t>
            </w:r>
            <w:r w:rsidRPr="0031125D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AB5565" w:rsidRPr="00AF34E9" w14:paraId="23DC53FF" w14:textId="77777777" w:rsidTr="0037049D">
        <w:tc>
          <w:tcPr>
            <w:tcW w:w="4230" w:type="dxa"/>
            <w:vAlign w:val="bottom"/>
          </w:tcPr>
          <w:p w14:paraId="3455A1A7" w14:textId="77777777" w:rsidR="00AB5565" w:rsidRPr="00AF34E9" w:rsidRDefault="00AB5565" w:rsidP="00AB5565">
            <w:pPr>
              <w:ind w:left="8"/>
              <w:rPr>
                <w:rFonts w:ascii="Angsana New" w:hAnsi="Angsana New"/>
                <w:sz w:val="30"/>
                <w:szCs w:val="30"/>
                <w:cs/>
              </w:rPr>
            </w:pPr>
            <w:r w:rsidRPr="00AF34E9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427636D" w14:textId="7A519AD4" w:rsidR="00AB5565" w:rsidRPr="00073A21" w:rsidRDefault="00AB5565" w:rsidP="00AB5565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459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448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61E2BAF" w14:textId="77777777" w:rsidR="00AB5565" w:rsidRPr="00AF34E9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4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E7E9F4E" w14:textId="22DAE953" w:rsidR="00AB5565" w:rsidRPr="0031125D" w:rsidRDefault="00AB5565" w:rsidP="00AB556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41"/>
              <w:rPr>
                <w:rFonts w:ascii="Angsana New" w:hAnsi="Angsana New"/>
                <w:sz w:val="30"/>
                <w:szCs w:val="30"/>
              </w:rPr>
            </w:pPr>
            <w:r w:rsidRPr="0031125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31125D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31125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31125D">
              <w:rPr>
                <w:rFonts w:ascii="Angsana New" w:hAnsi="Angsana New"/>
                <w:sz w:val="30"/>
                <w:szCs w:val="30"/>
                <w:lang w:val="en-US" w:bidi="th-TH"/>
              </w:rPr>
              <w:t>673</w:t>
            </w:r>
            <w:r w:rsidRPr="0031125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31125D">
              <w:rPr>
                <w:rFonts w:ascii="Angsana New" w:hAnsi="Angsana New"/>
                <w:sz w:val="30"/>
                <w:szCs w:val="30"/>
                <w:lang w:val="en-US" w:bidi="th-TH"/>
              </w:rPr>
              <w:t>374</w:t>
            </w:r>
            <w:r w:rsidRPr="0031125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AB25F28" w14:textId="77777777" w:rsidR="00AB5565" w:rsidRPr="0031125D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ind w:right="-14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F969FB" w14:textId="4C74E705" w:rsidR="00AB5565" w:rsidRPr="0031125D" w:rsidRDefault="0001010D" w:rsidP="00AB556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41"/>
              <w:rPr>
                <w:rFonts w:ascii="Angsana New" w:hAnsi="Angsana New"/>
                <w:sz w:val="30"/>
                <w:szCs w:val="30"/>
              </w:rPr>
            </w:pPr>
            <w:r w:rsidRPr="0031125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AB5565" w:rsidRPr="0031125D">
              <w:rPr>
                <w:rFonts w:ascii="Angsana New" w:hAnsi="Angsana New"/>
                <w:sz w:val="30"/>
                <w:szCs w:val="30"/>
              </w:rPr>
              <w:t>,</w:t>
            </w:r>
            <w:r w:rsidRPr="0031125D">
              <w:rPr>
                <w:rFonts w:ascii="Angsana New" w:hAnsi="Angsana New"/>
                <w:sz w:val="30"/>
                <w:szCs w:val="30"/>
                <w:lang w:val="en-US"/>
              </w:rPr>
              <w:t>459</w:t>
            </w:r>
            <w:r w:rsidR="00AB5565" w:rsidRPr="0031125D">
              <w:rPr>
                <w:rFonts w:ascii="Angsana New" w:hAnsi="Angsana New"/>
                <w:sz w:val="30"/>
                <w:szCs w:val="30"/>
              </w:rPr>
              <w:t>,</w:t>
            </w:r>
            <w:r w:rsidRPr="0031125D">
              <w:rPr>
                <w:rFonts w:ascii="Angsana New" w:hAnsi="Angsana New"/>
                <w:sz w:val="30"/>
                <w:szCs w:val="30"/>
                <w:lang w:val="en-US"/>
              </w:rPr>
              <w:t>448</w:t>
            </w:r>
          </w:p>
        </w:tc>
        <w:tc>
          <w:tcPr>
            <w:tcW w:w="262" w:type="dxa"/>
            <w:vAlign w:val="bottom"/>
          </w:tcPr>
          <w:p w14:paraId="1663A3F8" w14:textId="77777777" w:rsidR="00AB5565" w:rsidRPr="0031125D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4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07961626" w14:textId="4664119B" w:rsidR="00AB5565" w:rsidRPr="0031125D" w:rsidRDefault="0001010D" w:rsidP="00AB5565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 w:right="-141"/>
              <w:rPr>
                <w:rFonts w:ascii="Angsana New" w:hAnsi="Angsana New"/>
                <w:sz w:val="30"/>
                <w:szCs w:val="30"/>
              </w:rPr>
            </w:pPr>
            <w:r w:rsidRPr="0031125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AB5565" w:rsidRPr="0031125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1125D">
              <w:rPr>
                <w:rFonts w:ascii="Angsana New" w:hAnsi="Angsana New"/>
                <w:sz w:val="30"/>
                <w:szCs w:val="30"/>
                <w:lang w:val="en-US"/>
              </w:rPr>
              <w:t>673</w:t>
            </w:r>
            <w:r w:rsidR="00AB5565" w:rsidRPr="0031125D">
              <w:rPr>
                <w:rFonts w:ascii="Angsana New" w:hAnsi="Angsana New"/>
                <w:sz w:val="30"/>
                <w:szCs w:val="30"/>
              </w:rPr>
              <w:t>,</w:t>
            </w:r>
            <w:r w:rsidRPr="0031125D">
              <w:rPr>
                <w:rFonts w:ascii="Angsana New" w:hAnsi="Angsana New"/>
                <w:sz w:val="30"/>
                <w:szCs w:val="30"/>
                <w:lang w:val="en-US"/>
              </w:rPr>
              <w:t>374</w:t>
            </w:r>
          </w:p>
        </w:tc>
      </w:tr>
      <w:tr w:rsidR="00AB5565" w:rsidRPr="00AF34E9" w14:paraId="28E507BE" w14:textId="77777777" w:rsidTr="00AF7A39">
        <w:tc>
          <w:tcPr>
            <w:tcW w:w="4230" w:type="dxa"/>
            <w:vAlign w:val="bottom"/>
          </w:tcPr>
          <w:p w14:paraId="568F2D36" w14:textId="77777777" w:rsidR="00AB5565" w:rsidRPr="00AF34E9" w:rsidRDefault="00AB5565" w:rsidP="00AB5565">
            <w:pPr>
              <w:ind w:left="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34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646B6" w14:textId="07CCCCB1" w:rsidR="00AB5565" w:rsidRPr="009E4A65" w:rsidRDefault="00AB5565" w:rsidP="00FF0A31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79" w:right="-2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D1897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A9382A4" w14:textId="77777777" w:rsidR="00AB5565" w:rsidRPr="009E4A65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07B535" w14:textId="26097136" w:rsidR="00AB5565" w:rsidRPr="0031125D" w:rsidRDefault="0001010D" w:rsidP="00AB556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25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</w:t>
            </w:r>
            <w:r w:rsidR="00AB5565" w:rsidRPr="0031125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1125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672</w:t>
            </w:r>
          </w:p>
        </w:tc>
        <w:tc>
          <w:tcPr>
            <w:tcW w:w="270" w:type="dxa"/>
            <w:vAlign w:val="bottom"/>
          </w:tcPr>
          <w:p w14:paraId="7ABF6DBE" w14:textId="77777777" w:rsidR="00AB5565" w:rsidRPr="0031125D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E21AC5" w14:textId="4A82DC17" w:rsidR="00AB5565" w:rsidRPr="0031125D" w:rsidRDefault="00AB5565" w:rsidP="00AB556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25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1010D" w:rsidRPr="003112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3112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1010D" w:rsidRPr="003112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607</w:t>
            </w:r>
            <w:r w:rsidRPr="003112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1010D" w:rsidRPr="003112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301</w:t>
            </w:r>
            <w:r w:rsidRPr="0031125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929BE13" w14:textId="77777777" w:rsidR="00AB5565" w:rsidRPr="0031125D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4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6DB5D2" w14:textId="2D8B3766" w:rsidR="00AB5565" w:rsidRPr="0031125D" w:rsidRDefault="00AB5565" w:rsidP="00AB5565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25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1010D" w:rsidRPr="003112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3112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1010D" w:rsidRPr="003112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831</w:t>
            </w:r>
            <w:r w:rsidRPr="003112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1010D" w:rsidRPr="003112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179</w:t>
            </w:r>
            <w:r w:rsidRPr="0031125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7566BE51" w14:textId="351D79E2" w:rsidR="00461990" w:rsidRPr="000F4F8F" w:rsidRDefault="00461990" w:rsidP="008D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270"/>
        <w:gridCol w:w="1260"/>
        <w:gridCol w:w="270"/>
        <w:gridCol w:w="1170"/>
        <w:gridCol w:w="244"/>
        <w:gridCol w:w="1196"/>
      </w:tblGrid>
      <w:tr w:rsidR="00345D33" w:rsidRPr="002A67C3" w14:paraId="4B2E336C" w14:textId="77777777" w:rsidTr="00345D33">
        <w:tc>
          <w:tcPr>
            <w:tcW w:w="4230" w:type="dxa"/>
            <w:vAlign w:val="bottom"/>
          </w:tcPr>
          <w:p w14:paraId="01A00F68" w14:textId="77777777" w:rsidR="00345D33" w:rsidRPr="00AF34E9" w:rsidRDefault="00345D33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12" w:name="_Hlk63528032"/>
          </w:p>
        </w:tc>
        <w:tc>
          <w:tcPr>
            <w:tcW w:w="5580" w:type="dxa"/>
            <w:gridSpan w:val="7"/>
            <w:vAlign w:val="bottom"/>
          </w:tcPr>
          <w:p w14:paraId="747BC47F" w14:textId="77777777" w:rsidR="00345D33" w:rsidRPr="002A67C3" w:rsidRDefault="00345D33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67C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5D33" w:rsidRPr="002A67C3" w14:paraId="5AD70A60" w14:textId="77777777" w:rsidTr="00345D33">
        <w:tc>
          <w:tcPr>
            <w:tcW w:w="4230" w:type="dxa"/>
          </w:tcPr>
          <w:p w14:paraId="4677A235" w14:textId="77777777" w:rsidR="00345D33" w:rsidRPr="002A67C3" w:rsidRDefault="00345D33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2A6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0" w:type="dxa"/>
            <w:gridSpan w:val="3"/>
            <w:vAlign w:val="bottom"/>
          </w:tcPr>
          <w:p w14:paraId="76969B46" w14:textId="77777777" w:rsidR="00345D33" w:rsidRPr="002A67C3" w:rsidRDefault="00345D33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67C3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0ACFCC56" w14:textId="77777777" w:rsidR="00345D33" w:rsidRPr="002A67C3" w:rsidRDefault="00345D33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0DEB51D" w14:textId="77777777" w:rsidR="00345D33" w:rsidRPr="002A67C3" w:rsidRDefault="00345D33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67C3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345D33" w:rsidRPr="002A67C3" w14:paraId="074A6081" w14:textId="77777777" w:rsidTr="00345D33">
        <w:tc>
          <w:tcPr>
            <w:tcW w:w="4230" w:type="dxa"/>
          </w:tcPr>
          <w:p w14:paraId="06B5F3D9" w14:textId="32F9896A" w:rsidR="00345D33" w:rsidRPr="002A67C3" w:rsidRDefault="00345D33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2A6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2A6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A6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0D587FB0" w14:textId="7865E4C7" w:rsidR="00345D33" w:rsidRPr="002A67C3" w:rsidRDefault="0001010D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010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17272ABA" w14:textId="77777777" w:rsidR="00345D33" w:rsidRPr="002A67C3" w:rsidRDefault="00345D33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9EE65B" w14:textId="30A459AD" w:rsidR="00345D33" w:rsidRPr="002A67C3" w:rsidRDefault="0001010D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010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6EF80128" w14:textId="77777777" w:rsidR="00345D33" w:rsidRPr="002A67C3" w:rsidRDefault="00345D33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513C0A" w14:textId="27C77BF5" w:rsidR="00345D33" w:rsidRPr="002A67C3" w:rsidRDefault="0001010D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010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4" w:type="dxa"/>
            <w:vAlign w:val="bottom"/>
          </w:tcPr>
          <w:p w14:paraId="367923AD" w14:textId="77777777" w:rsidR="00345D33" w:rsidRPr="002A67C3" w:rsidRDefault="00345D33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605A67BB" w14:textId="18EF8D57" w:rsidR="00345D33" w:rsidRPr="002A67C3" w:rsidRDefault="0001010D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010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45D33" w:rsidRPr="002A67C3" w14:paraId="2AB03C45" w14:textId="77777777" w:rsidTr="00345D33">
        <w:tc>
          <w:tcPr>
            <w:tcW w:w="4230" w:type="dxa"/>
            <w:vAlign w:val="bottom"/>
          </w:tcPr>
          <w:p w14:paraId="4B64FA19" w14:textId="77777777" w:rsidR="00345D33" w:rsidRPr="002A67C3" w:rsidRDefault="00345D33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7BDB64A0" w14:textId="77777777" w:rsidR="00345D33" w:rsidRPr="002A67C3" w:rsidRDefault="00345D33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A67C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5565" w:rsidRPr="002A67C3" w14:paraId="7420C0B6" w14:textId="77777777" w:rsidTr="00345D33">
        <w:tc>
          <w:tcPr>
            <w:tcW w:w="4230" w:type="dxa"/>
            <w:vAlign w:val="bottom"/>
          </w:tcPr>
          <w:p w14:paraId="4604FD81" w14:textId="77777777" w:rsidR="00AB5565" w:rsidRPr="002A67C3" w:rsidRDefault="00AB5565" w:rsidP="00AB5565">
            <w:pPr>
              <w:ind w:left="8"/>
              <w:rPr>
                <w:rFonts w:ascii="Angsana New" w:hAnsi="Angsana New"/>
                <w:sz w:val="30"/>
                <w:szCs w:val="30"/>
                <w:cs/>
              </w:rPr>
            </w:pPr>
            <w:r w:rsidRPr="002A67C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487E20EB" w14:textId="1F864467" w:rsidR="00AB5565" w:rsidRPr="000E3BCE" w:rsidRDefault="0001010D" w:rsidP="00AB5565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="00AB556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955</w:t>
            </w:r>
          </w:p>
        </w:tc>
        <w:tc>
          <w:tcPr>
            <w:tcW w:w="270" w:type="dxa"/>
            <w:vAlign w:val="bottom"/>
          </w:tcPr>
          <w:p w14:paraId="29C1B628" w14:textId="77777777" w:rsidR="00AB5565" w:rsidRPr="002A67C3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75EDC2" w14:textId="41433C23" w:rsidR="00AB5565" w:rsidRPr="002A67C3" w:rsidRDefault="0001010D" w:rsidP="00AB556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4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  <w:r w:rsidR="00AB556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350</w:t>
            </w:r>
          </w:p>
        </w:tc>
        <w:tc>
          <w:tcPr>
            <w:tcW w:w="270" w:type="dxa"/>
            <w:vAlign w:val="bottom"/>
          </w:tcPr>
          <w:p w14:paraId="522EDB0E" w14:textId="77777777" w:rsidR="00AB5565" w:rsidRPr="002A67C3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A968F09" w14:textId="42640F66" w:rsidR="00AB5565" w:rsidRPr="002A67C3" w:rsidRDefault="00AB5565" w:rsidP="00AB556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138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021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44" w:type="dxa"/>
            <w:vAlign w:val="bottom"/>
          </w:tcPr>
          <w:p w14:paraId="2CFA3C24" w14:textId="77777777" w:rsidR="00AB5565" w:rsidRPr="002A67C3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16E1EBD3" w14:textId="5415ECD8" w:rsidR="00AB5565" w:rsidRPr="002A67C3" w:rsidRDefault="00AB5565" w:rsidP="00AB5565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930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B5565" w:rsidRPr="002A67C3" w14:paraId="53DB929B" w14:textId="77777777" w:rsidTr="00345D33">
        <w:tc>
          <w:tcPr>
            <w:tcW w:w="4230" w:type="dxa"/>
            <w:vAlign w:val="bottom"/>
          </w:tcPr>
          <w:p w14:paraId="278DF5C3" w14:textId="77777777" w:rsidR="00AB5565" w:rsidRPr="002A67C3" w:rsidRDefault="00AB5565" w:rsidP="00AB5565">
            <w:pPr>
              <w:ind w:left="8"/>
              <w:rPr>
                <w:rFonts w:ascii="Angsana New" w:hAnsi="Angsana New"/>
                <w:sz w:val="30"/>
                <w:szCs w:val="30"/>
                <w:cs/>
              </w:rPr>
            </w:pPr>
            <w:r w:rsidRPr="002A67C3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C1A0632" w14:textId="7884D529" w:rsidR="00AB5565" w:rsidRPr="002A67C3" w:rsidRDefault="00AB5565" w:rsidP="00AB5565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955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D6C6329" w14:textId="77777777" w:rsidR="00AB5565" w:rsidRPr="002A67C3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225022C" w14:textId="66BE6B6E" w:rsidR="00AB5565" w:rsidRPr="002A67C3" w:rsidRDefault="00AB5565" w:rsidP="00AB556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350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0D12981" w14:textId="77777777" w:rsidR="00AB5565" w:rsidRPr="002A67C3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331F355" w14:textId="6545CA64" w:rsidR="00AB5565" w:rsidRPr="002A67C3" w:rsidRDefault="0001010D" w:rsidP="00AB556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="00AB556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955</w:t>
            </w:r>
          </w:p>
        </w:tc>
        <w:tc>
          <w:tcPr>
            <w:tcW w:w="244" w:type="dxa"/>
            <w:vAlign w:val="bottom"/>
          </w:tcPr>
          <w:p w14:paraId="5E50E9EE" w14:textId="77777777" w:rsidR="00AB5565" w:rsidRPr="002A67C3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612B43F9" w14:textId="5AE6817C" w:rsidR="00AB5565" w:rsidRPr="002A67C3" w:rsidRDefault="0001010D" w:rsidP="00AB5565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  <w:r w:rsidR="00AB556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350</w:t>
            </w:r>
          </w:p>
        </w:tc>
      </w:tr>
      <w:tr w:rsidR="00AB5565" w:rsidRPr="002A67C3" w14:paraId="43AB241A" w14:textId="77777777" w:rsidTr="00345D33">
        <w:trPr>
          <w:trHeight w:val="397"/>
        </w:trPr>
        <w:tc>
          <w:tcPr>
            <w:tcW w:w="4230" w:type="dxa"/>
            <w:vAlign w:val="bottom"/>
          </w:tcPr>
          <w:p w14:paraId="29941469" w14:textId="0EB1FCF6" w:rsidR="00AB5565" w:rsidRPr="002A67C3" w:rsidRDefault="00790FE0" w:rsidP="00AB5565">
            <w:pPr>
              <w:ind w:left="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="00AB5565" w:rsidRPr="002A6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DFBA4A" w14:textId="1984DDE9" w:rsidR="00AB5565" w:rsidRPr="00FD1897" w:rsidRDefault="00AB5565" w:rsidP="00AB5565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1FA80ED" w14:textId="77777777" w:rsidR="00AB5565" w:rsidRPr="002A67C3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30C7FB" w14:textId="0FB9C888" w:rsidR="00AB5565" w:rsidRPr="002A67C3" w:rsidRDefault="00AB5565" w:rsidP="00AB556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1897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474D7C1" w14:textId="77777777" w:rsidR="00AB5565" w:rsidRPr="002A67C3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5CC5A" w14:textId="6AFAF713" w:rsidR="00AB5565" w:rsidRPr="002A67C3" w:rsidRDefault="00AB5565" w:rsidP="00AB556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066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44" w:type="dxa"/>
            <w:vAlign w:val="bottom"/>
          </w:tcPr>
          <w:p w14:paraId="04FD45E2" w14:textId="77777777" w:rsidR="00AB5565" w:rsidRPr="002A67C3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6E9086" w14:textId="58225C24" w:rsidR="00AB5565" w:rsidRPr="002A67C3" w:rsidRDefault="00AB5565" w:rsidP="00AB5565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 w:right="-14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1794D596" w14:textId="5125FC67" w:rsidR="00345D33" w:rsidRPr="000F4F8F" w:rsidRDefault="00345D33" w:rsidP="00444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82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880"/>
        <w:gridCol w:w="908"/>
        <w:gridCol w:w="262"/>
        <w:gridCol w:w="1080"/>
        <w:gridCol w:w="236"/>
        <w:gridCol w:w="1018"/>
        <w:gridCol w:w="6"/>
        <w:gridCol w:w="230"/>
        <w:gridCol w:w="6"/>
        <w:gridCol w:w="891"/>
        <w:gridCol w:w="6"/>
        <w:gridCol w:w="247"/>
        <w:gridCol w:w="6"/>
        <w:gridCol w:w="873"/>
        <w:gridCol w:w="6"/>
        <w:gridCol w:w="242"/>
        <w:gridCol w:w="6"/>
        <w:gridCol w:w="916"/>
        <w:gridCol w:w="6"/>
      </w:tblGrid>
      <w:tr w:rsidR="00EA5972" w:rsidRPr="00A956B0" w14:paraId="37426D57" w14:textId="77777777" w:rsidTr="00505F10">
        <w:trPr>
          <w:gridAfter w:val="1"/>
          <w:wAfter w:w="6" w:type="dxa"/>
          <w:tblHeader/>
        </w:trPr>
        <w:tc>
          <w:tcPr>
            <w:tcW w:w="2880" w:type="dxa"/>
            <w:shd w:val="clear" w:color="auto" w:fill="auto"/>
            <w:vAlign w:val="bottom"/>
          </w:tcPr>
          <w:p w14:paraId="5A48B391" w14:textId="77777777" w:rsidR="00EA5972" w:rsidRPr="00A956B0" w:rsidRDefault="00EA5972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6939" w:type="dxa"/>
            <w:gridSpan w:val="17"/>
            <w:shd w:val="clear" w:color="auto" w:fill="auto"/>
            <w:vAlign w:val="bottom"/>
          </w:tcPr>
          <w:p w14:paraId="321DAB53" w14:textId="77777777" w:rsidR="00EA5972" w:rsidRPr="00A956B0" w:rsidRDefault="00EA5972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EA5972" w:rsidRPr="00A956B0" w14:paraId="59BF9167" w14:textId="77777777" w:rsidTr="00505F10">
        <w:trPr>
          <w:gridAfter w:val="1"/>
          <w:wAfter w:w="6" w:type="dxa"/>
          <w:tblHeader/>
        </w:trPr>
        <w:tc>
          <w:tcPr>
            <w:tcW w:w="2880" w:type="dxa"/>
            <w:shd w:val="clear" w:color="auto" w:fill="auto"/>
            <w:vAlign w:val="bottom"/>
          </w:tcPr>
          <w:p w14:paraId="0A696273" w14:textId="77777777" w:rsidR="00EA5972" w:rsidRPr="00A956B0" w:rsidRDefault="00EA5972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07F27FF7" w14:textId="77777777" w:rsidR="00EA5972" w:rsidRPr="00A956B0" w:rsidRDefault="00EA5972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62" w:type="dxa"/>
            <w:vAlign w:val="bottom"/>
          </w:tcPr>
          <w:p w14:paraId="7D23E451" w14:textId="77777777" w:rsidR="00EA5972" w:rsidRPr="00A956B0" w:rsidRDefault="00EA5972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34" w:type="dxa"/>
            <w:gridSpan w:val="3"/>
            <w:vAlign w:val="bottom"/>
          </w:tcPr>
          <w:p w14:paraId="64FB0377" w14:textId="77777777" w:rsidR="00EA5972" w:rsidRPr="00A956B0" w:rsidRDefault="00EA5972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A956B0">
              <w:rPr>
                <w:rFonts w:ascii="Angsana New" w:hAnsi="Angsana New"/>
                <w:spacing w:val="-4"/>
                <w:sz w:val="27"/>
                <w:szCs w:val="27"/>
                <w:cs/>
              </w:rPr>
              <w:t>บันทึกเป็น</w:t>
            </w:r>
            <w:r w:rsidRPr="00A956B0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</w:t>
            </w:r>
            <w:r w:rsidRPr="00A956B0">
              <w:rPr>
                <w:rFonts w:ascii="Angsana New" w:hAnsi="Angsana New"/>
                <w:spacing w:val="-4"/>
                <w:sz w:val="27"/>
                <w:szCs w:val="27"/>
                <w:cs/>
              </w:rPr>
              <w:t>(รายจ่าย) / รายได้ใน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CC0D8CE" w14:textId="77777777" w:rsidR="00EA5972" w:rsidRPr="00A956B0" w:rsidRDefault="00EA5972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5D4A11E1" w14:textId="77777777" w:rsidR="00EA5972" w:rsidRPr="00A956B0" w:rsidRDefault="00EA5972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53" w:type="dxa"/>
            <w:gridSpan w:val="2"/>
          </w:tcPr>
          <w:p w14:paraId="7D9CC3AB" w14:textId="77777777" w:rsidR="00EA5972" w:rsidRPr="00A956B0" w:rsidRDefault="00EA5972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79" w:type="dxa"/>
            <w:gridSpan w:val="2"/>
          </w:tcPr>
          <w:p w14:paraId="020B7CA6" w14:textId="77777777" w:rsidR="00EA5972" w:rsidRPr="00A956B0" w:rsidRDefault="00EA5972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0DB993CC" w14:textId="77777777" w:rsidR="00EA5972" w:rsidRPr="00A956B0" w:rsidRDefault="00EA5972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2367A206" w14:textId="77777777" w:rsidR="00EA5972" w:rsidRPr="00A956B0" w:rsidRDefault="00EA5972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</w:tr>
      <w:tr w:rsidR="00EA5972" w:rsidRPr="00A956B0" w14:paraId="31E014BF" w14:textId="77777777" w:rsidTr="00505F10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2539F25D" w14:textId="77777777" w:rsidR="00EA5972" w:rsidRPr="00A956B0" w:rsidRDefault="00EA5972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ภาษีเงินได้รอการตัดบัญชี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3B139A60" w14:textId="77777777" w:rsidR="00EA5972" w:rsidRPr="00A956B0" w:rsidRDefault="00EA5972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ณ วันที่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  <w:p w14:paraId="7A161E60" w14:textId="310A35EC" w:rsidR="00EA5972" w:rsidRPr="00A956B0" w:rsidRDefault="0001010D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010D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="00EA5972" w:rsidRPr="00A956B0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EA5972" w:rsidRPr="00A956B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มกราคม </w:t>
            </w:r>
          </w:p>
        </w:tc>
        <w:tc>
          <w:tcPr>
            <w:tcW w:w="262" w:type="dxa"/>
            <w:vAlign w:val="bottom"/>
          </w:tcPr>
          <w:p w14:paraId="3D985059" w14:textId="77777777" w:rsidR="00EA5972" w:rsidRPr="00A956B0" w:rsidRDefault="00EA5972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74F2965" w14:textId="77777777" w:rsidR="00EA5972" w:rsidRPr="00A956B0" w:rsidRDefault="00EA5972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</w:rPr>
              <w:t>กำไรหรือ</w:t>
            </w:r>
          </w:p>
          <w:p w14:paraId="52F3D0F8" w14:textId="77777777" w:rsidR="00EA5972" w:rsidRPr="00A956B0" w:rsidRDefault="00EA5972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</w:rPr>
              <w:t>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EA4ACA8" w14:textId="77777777" w:rsidR="00EA5972" w:rsidRPr="00A956B0" w:rsidRDefault="00EA5972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09ED2" w14:textId="77777777" w:rsidR="00EA5972" w:rsidRPr="00A956B0" w:rsidRDefault="00EA5972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</w:rPr>
              <w:t>กำไรขาดทุน</w:t>
            </w:r>
          </w:p>
          <w:p w14:paraId="6759A671" w14:textId="77777777" w:rsidR="00EA5972" w:rsidRPr="00A956B0" w:rsidRDefault="00EA5972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</w:rPr>
              <w:t>เบ็ดเสร็จอื่น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5533A2E" w14:textId="77777777" w:rsidR="00EA5972" w:rsidRPr="00A956B0" w:rsidRDefault="00EA5972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14EBDD97" w14:textId="77777777" w:rsidR="00EA5972" w:rsidRPr="00A956B0" w:rsidRDefault="00EA5972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</w:rPr>
              <w:t>ผลต่าง</w:t>
            </w:r>
          </w:p>
          <w:p w14:paraId="37A0AC78" w14:textId="77777777" w:rsidR="00EA5972" w:rsidRPr="00A956B0" w:rsidRDefault="00EA5972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</w:rPr>
              <w:t>จากอัตราแลกเปลี่ยน</w:t>
            </w:r>
          </w:p>
        </w:tc>
        <w:tc>
          <w:tcPr>
            <w:tcW w:w="253" w:type="dxa"/>
            <w:gridSpan w:val="2"/>
          </w:tcPr>
          <w:p w14:paraId="2A053D6E" w14:textId="77777777" w:rsidR="00EA5972" w:rsidRPr="00A956B0" w:rsidRDefault="00EA5972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79" w:type="dxa"/>
            <w:gridSpan w:val="2"/>
          </w:tcPr>
          <w:p w14:paraId="26126387" w14:textId="77777777" w:rsidR="00EA5972" w:rsidRPr="00A956B0" w:rsidRDefault="00EA5972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956B0">
              <w:rPr>
                <w:rFonts w:ascii="Angsana New" w:hAnsi="Angsana New" w:hint="cs"/>
                <w:sz w:val="27"/>
                <w:szCs w:val="27"/>
                <w:cs/>
              </w:rPr>
              <w:t>ได้มาจาก</w:t>
            </w:r>
            <w:r w:rsidRPr="00A956B0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Pr="00A956B0">
              <w:rPr>
                <w:rFonts w:ascii="Angsana New" w:hAnsi="Angsana New" w:hint="cs"/>
                <w:sz w:val="27"/>
                <w:szCs w:val="27"/>
                <w:cs/>
              </w:rPr>
              <w:t>การรวม</w:t>
            </w:r>
            <w:r w:rsidRPr="00A956B0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Pr="00A956B0">
              <w:rPr>
                <w:rFonts w:ascii="Angsana New" w:hAnsi="Angsana New" w:hint="cs"/>
                <w:sz w:val="27"/>
                <w:szCs w:val="27"/>
                <w:cs/>
              </w:rPr>
              <w:t>ธุรกิจ</w:t>
            </w:r>
          </w:p>
        </w:tc>
        <w:tc>
          <w:tcPr>
            <w:tcW w:w="248" w:type="dxa"/>
            <w:gridSpan w:val="2"/>
            <w:vAlign w:val="bottom"/>
          </w:tcPr>
          <w:p w14:paraId="2A80FF39" w14:textId="77777777" w:rsidR="00EA5972" w:rsidRPr="00A956B0" w:rsidRDefault="00EA5972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31CBE4A1" w14:textId="77777777" w:rsidR="00EA5972" w:rsidRPr="00A956B0" w:rsidRDefault="00EA5972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ณ วันที่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  <w:p w14:paraId="760ED3CB" w14:textId="53F8E478" w:rsidR="00EA5972" w:rsidRPr="00A956B0" w:rsidRDefault="0001010D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010D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="00EA5972" w:rsidRPr="00A956B0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EA5972" w:rsidRPr="00A956B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</w:p>
        </w:tc>
      </w:tr>
      <w:tr w:rsidR="00EA5972" w:rsidRPr="00A956B0" w14:paraId="1E126141" w14:textId="77777777" w:rsidTr="00505F10">
        <w:trPr>
          <w:gridAfter w:val="1"/>
          <w:wAfter w:w="6" w:type="dxa"/>
        </w:trPr>
        <w:tc>
          <w:tcPr>
            <w:tcW w:w="2880" w:type="dxa"/>
            <w:shd w:val="clear" w:color="auto" w:fill="auto"/>
            <w:vAlign w:val="bottom"/>
          </w:tcPr>
          <w:p w14:paraId="7C88C2EB" w14:textId="77777777" w:rsidR="00EA5972" w:rsidRPr="00A956B0" w:rsidRDefault="00EA5972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6939" w:type="dxa"/>
            <w:gridSpan w:val="17"/>
            <w:shd w:val="clear" w:color="auto" w:fill="auto"/>
            <w:vAlign w:val="bottom"/>
          </w:tcPr>
          <w:p w14:paraId="25AAA1EA" w14:textId="77777777" w:rsidR="00EA5972" w:rsidRPr="00A956B0" w:rsidRDefault="00EA5972" w:rsidP="00505F1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956B0">
              <w:rPr>
                <w:rFonts w:ascii="Angsana New" w:hAnsi="Angsana New" w:hint="cs"/>
                <w:b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EA5972" w:rsidRPr="00A956B0" w14:paraId="387777AF" w14:textId="77777777" w:rsidTr="00505F10">
        <w:tc>
          <w:tcPr>
            <w:tcW w:w="2880" w:type="dxa"/>
            <w:shd w:val="clear" w:color="auto" w:fill="auto"/>
            <w:vAlign w:val="bottom"/>
          </w:tcPr>
          <w:p w14:paraId="4229CCE2" w14:textId="6B81630D" w:rsidR="00EA5972" w:rsidRPr="00A956B0" w:rsidRDefault="0001010D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01010D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2565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58A5E4E0" w14:textId="77777777" w:rsidR="00EA5972" w:rsidRPr="00A956B0" w:rsidRDefault="00EA5972" w:rsidP="0050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62" w:type="dxa"/>
            <w:vAlign w:val="bottom"/>
          </w:tcPr>
          <w:p w14:paraId="6F4A38FE" w14:textId="77777777" w:rsidR="00EA5972" w:rsidRPr="00A956B0" w:rsidRDefault="00EA5972" w:rsidP="00505F10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0D795D64" w14:textId="77777777" w:rsidR="00EA5972" w:rsidRPr="00A956B0" w:rsidRDefault="00EA5972" w:rsidP="00505F10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4007536" w14:textId="77777777" w:rsidR="00EA5972" w:rsidRPr="00A956B0" w:rsidRDefault="00EA5972" w:rsidP="00505F10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209D4EB8" w14:textId="77777777" w:rsidR="00EA5972" w:rsidRPr="00A956B0" w:rsidRDefault="00EA5972" w:rsidP="00505F1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DE1A1DD" w14:textId="77777777" w:rsidR="00EA5972" w:rsidRPr="00A956B0" w:rsidRDefault="00EA5972" w:rsidP="00505F10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640B7DE4" w14:textId="77777777" w:rsidR="00EA5972" w:rsidRPr="00A956B0" w:rsidRDefault="00EA5972" w:rsidP="00505F1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253" w:type="dxa"/>
            <w:gridSpan w:val="2"/>
          </w:tcPr>
          <w:p w14:paraId="27E96F2B" w14:textId="77777777" w:rsidR="00EA5972" w:rsidRPr="00A956B0" w:rsidRDefault="00EA5972" w:rsidP="00505F1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79" w:type="dxa"/>
            <w:gridSpan w:val="2"/>
          </w:tcPr>
          <w:p w14:paraId="415A8835" w14:textId="77777777" w:rsidR="00EA5972" w:rsidRPr="00A956B0" w:rsidRDefault="00EA5972" w:rsidP="00505F1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49282CF3" w14:textId="77777777" w:rsidR="00EA5972" w:rsidRPr="00A956B0" w:rsidRDefault="00EA5972" w:rsidP="00505F1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25513BFF" w14:textId="77777777" w:rsidR="00EA5972" w:rsidRPr="00A956B0" w:rsidRDefault="00EA5972" w:rsidP="00505F1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EA5972" w:rsidRPr="00A956B0" w14:paraId="337E1E78" w14:textId="77777777" w:rsidTr="00505F10">
        <w:tc>
          <w:tcPr>
            <w:tcW w:w="2880" w:type="dxa"/>
            <w:shd w:val="clear" w:color="auto" w:fill="auto"/>
            <w:vAlign w:val="bottom"/>
          </w:tcPr>
          <w:p w14:paraId="5A374A71" w14:textId="77777777" w:rsidR="00EA5972" w:rsidRPr="00A956B0" w:rsidRDefault="00EA5972" w:rsidP="00505F1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bidi="th-TH"/>
              </w:rPr>
            </w:pPr>
            <w:r w:rsidRPr="00A956B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162FB109" w14:textId="77777777" w:rsidR="00EA5972" w:rsidRPr="00A956B0" w:rsidRDefault="00EA5972" w:rsidP="00505F10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62" w:type="dxa"/>
            <w:vAlign w:val="bottom"/>
          </w:tcPr>
          <w:p w14:paraId="3EA773E5" w14:textId="77777777" w:rsidR="00EA5972" w:rsidRPr="00A956B0" w:rsidRDefault="00EA5972" w:rsidP="00505F10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915F8ED" w14:textId="77777777" w:rsidR="00EA5972" w:rsidRPr="00A956B0" w:rsidRDefault="00EA5972" w:rsidP="00505F10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AFB62AF" w14:textId="77777777" w:rsidR="00EA5972" w:rsidRPr="00A956B0" w:rsidRDefault="00EA5972" w:rsidP="00505F10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39058B19" w14:textId="77777777" w:rsidR="00EA5972" w:rsidRPr="00A956B0" w:rsidRDefault="00EA5972" w:rsidP="00505F10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4B6086A" w14:textId="77777777" w:rsidR="00EA5972" w:rsidRPr="00A956B0" w:rsidRDefault="00EA5972" w:rsidP="00505F1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766D852C" w14:textId="77777777" w:rsidR="00EA5972" w:rsidRPr="00A956B0" w:rsidRDefault="00EA5972" w:rsidP="00505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after="0"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3" w:type="dxa"/>
            <w:gridSpan w:val="2"/>
          </w:tcPr>
          <w:p w14:paraId="629AF1CD" w14:textId="77777777" w:rsidR="00EA5972" w:rsidRPr="00A956B0" w:rsidRDefault="00EA5972" w:rsidP="00505F1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79" w:type="dxa"/>
            <w:gridSpan w:val="2"/>
          </w:tcPr>
          <w:p w14:paraId="6D3B3962" w14:textId="77777777" w:rsidR="00EA5972" w:rsidRPr="00A956B0" w:rsidRDefault="00EA5972" w:rsidP="00505F1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141564BB" w14:textId="77777777" w:rsidR="00EA5972" w:rsidRPr="00A956B0" w:rsidRDefault="00EA5972" w:rsidP="00505F1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13C624CA" w14:textId="77777777" w:rsidR="00EA5972" w:rsidRPr="00A956B0" w:rsidRDefault="00EA5972" w:rsidP="00505F1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</w:tr>
      <w:tr w:rsidR="001D534F" w:rsidRPr="00A956B0" w14:paraId="438FFA4B" w14:textId="77777777" w:rsidTr="00B20890">
        <w:tc>
          <w:tcPr>
            <w:tcW w:w="2880" w:type="dxa"/>
            <w:shd w:val="clear" w:color="auto" w:fill="auto"/>
            <w:vAlign w:val="bottom"/>
          </w:tcPr>
          <w:p w14:paraId="0863A735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721245E9" w14:textId="0A7AA0DF" w:rsidR="001D534F" w:rsidRPr="00DF4A2E" w:rsidRDefault="0001010D" w:rsidP="001D534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F4A2E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1D534F" w:rsidRPr="00DF4A2E">
              <w:rPr>
                <w:rFonts w:ascii="Angsana New" w:hAnsi="Angsana New"/>
                <w:sz w:val="27"/>
                <w:szCs w:val="27"/>
              </w:rPr>
              <w:t>,</w:t>
            </w:r>
            <w:r w:rsidR="000C184D">
              <w:rPr>
                <w:rFonts w:ascii="Angsana New" w:hAnsi="Angsana New"/>
                <w:sz w:val="27"/>
                <w:szCs w:val="27"/>
                <w:lang w:val="en-US"/>
              </w:rPr>
              <w:t>895</w:t>
            </w:r>
            <w:r w:rsidR="001D534F" w:rsidRPr="00DF4A2E">
              <w:rPr>
                <w:rFonts w:ascii="Angsana New" w:hAnsi="Angsana New"/>
                <w:sz w:val="27"/>
                <w:szCs w:val="27"/>
              </w:rPr>
              <w:t>,</w:t>
            </w:r>
            <w:r w:rsidR="000C184D">
              <w:rPr>
                <w:rFonts w:ascii="Angsana New" w:hAnsi="Angsana New"/>
                <w:sz w:val="27"/>
                <w:szCs w:val="27"/>
              </w:rPr>
              <w:t>726</w:t>
            </w:r>
          </w:p>
        </w:tc>
        <w:tc>
          <w:tcPr>
            <w:tcW w:w="262" w:type="dxa"/>
            <w:vAlign w:val="bottom"/>
          </w:tcPr>
          <w:p w14:paraId="4210FB8C" w14:textId="77777777" w:rsidR="001D534F" w:rsidRPr="00DF4A2E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8F0619" w14:textId="370E020A" w:rsidR="001D534F" w:rsidRPr="00B62FEA" w:rsidRDefault="001D534F" w:rsidP="00B62FEA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17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B62FEA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01010D" w:rsidRPr="00B62FEA">
              <w:rPr>
                <w:rFonts w:ascii="Angsana New" w:hAnsi="Angsana New"/>
                <w:sz w:val="27"/>
                <w:szCs w:val="27"/>
                <w:lang w:val="en-US"/>
              </w:rPr>
              <w:t>564</w:t>
            </w:r>
            <w:r w:rsidRPr="00B62FEA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01010D" w:rsidRPr="00B62FEA">
              <w:rPr>
                <w:rFonts w:ascii="Angsana New" w:hAnsi="Angsana New"/>
                <w:sz w:val="27"/>
                <w:szCs w:val="27"/>
                <w:lang w:val="en-US"/>
              </w:rPr>
              <w:t>666</w:t>
            </w:r>
            <w:r w:rsidRPr="00B62FEA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9E9B790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0633D7EC" w14:textId="079EAA62" w:rsidR="001D534F" w:rsidRPr="00A956B0" w:rsidRDefault="001D534F" w:rsidP="001D5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right="-106"/>
              <w:rPr>
                <w:rFonts w:ascii="Angsana New" w:hAnsi="Angsana New"/>
                <w:sz w:val="27"/>
                <w:szCs w:val="27"/>
              </w:rPr>
            </w:pPr>
            <w:r w:rsidRPr="00CD648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DEF2C97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2B8E44A5" w14:textId="73873D6B" w:rsidR="001D534F" w:rsidRPr="000D72D7" w:rsidRDefault="0001010D" w:rsidP="001D534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27" w:right="-2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14</w:t>
            </w:r>
            <w:r w:rsidR="001D534F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111</w:t>
            </w:r>
          </w:p>
        </w:tc>
        <w:tc>
          <w:tcPr>
            <w:tcW w:w="253" w:type="dxa"/>
            <w:gridSpan w:val="2"/>
          </w:tcPr>
          <w:p w14:paraId="0BEC32BB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</w:tcPr>
          <w:p w14:paraId="7F62D9AA" w14:textId="49657F6D" w:rsidR="001D534F" w:rsidRPr="008156AD" w:rsidRDefault="001D534F" w:rsidP="00D05ED7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184"/>
              <w:jc w:val="center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 w:rsidRPr="00CD648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8" w:type="dxa"/>
            <w:gridSpan w:val="2"/>
            <w:vAlign w:val="bottom"/>
          </w:tcPr>
          <w:p w14:paraId="0E4555A2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14F2D988" w14:textId="626BD592" w:rsidR="001D534F" w:rsidRPr="000D72D7" w:rsidRDefault="0001010D" w:rsidP="001D534F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1D534F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0C184D">
              <w:rPr>
                <w:rFonts w:ascii="Angsana New" w:hAnsi="Angsana New"/>
                <w:sz w:val="27"/>
                <w:szCs w:val="27"/>
                <w:lang w:val="en-US"/>
              </w:rPr>
              <w:t>34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  <w:r w:rsidR="001D534F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171</w:t>
            </w:r>
          </w:p>
        </w:tc>
      </w:tr>
      <w:tr w:rsidR="001D534F" w:rsidRPr="00A956B0" w14:paraId="0310AD62" w14:textId="77777777" w:rsidTr="00B20890">
        <w:tc>
          <w:tcPr>
            <w:tcW w:w="2880" w:type="dxa"/>
            <w:shd w:val="clear" w:color="auto" w:fill="auto"/>
            <w:vAlign w:val="bottom"/>
          </w:tcPr>
          <w:p w14:paraId="0581D874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A956B0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ลูกหนี้ตามสัญญาเช่าการเงิน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61599F5F" w14:textId="5D0FD257" w:rsidR="001D534F" w:rsidRPr="000D72D7" w:rsidRDefault="0001010D" w:rsidP="001D534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28</w:t>
            </w:r>
            <w:r w:rsidR="001D534F" w:rsidRPr="00A956B0">
              <w:rPr>
                <w:rFonts w:ascii="Angsana New" w:hAnsi="Angsana New"/>
                <w:sz w:val="27"/>
                <w:szCs w:val="27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680</w:t>
            </w:r>
          </w:p>
        </w:tc>
        <w:tc>
          <w:tcPr>
            <w:tcW w:w="262" w:type="dxa"/>
            <w:vAlign w:val="bottom"/>
          </w:tcPr>
          <w:p w14:paraId="4643F96C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C46C04" w14:textId="39ECF892" w:rsidR="001D534F" w:rsidRPr="00A956B0" w:rsidRDefault="001D534F" w:rsidP="001D534F">
            <w:pPr>
              <w:pStyle w:val="acctfourfigures"/>
              <w:tabs>
                <w:tab w:val="clear" w:pos="765"/>
              </w:tabs>
              <w:spacing w:line="240" w:lineRule="auto"/>
              <w:ind w:right="-467" w:firstLine="51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33EB8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270AFBD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1812E125" w14:textId="113919D3" w:rsidR="001D534F" w:rsidRPr="00A956B0" w:rsidRDefault="001D534F" w:rsidP="001D5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right="-106"/>
              <w:rPr>
                <w:rFonts w:ascii="Angsana New" w:hAnsi="Angsana New"/>
                <w:sz w:val="27"/>
                <w:szCs w:val="27"/>
              </w:rPr>
            </w:pPr>
            <w:r w:rsidRPr="00CD648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754091B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14:paraId="5DEE2148" w14:textId="3B6200EB" w:rsidR="001D534F" w:rsidRPr="000D72D7" w:rsidRDefault="0001010D" w:rsidP="001D534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27" w:right="-2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980</w:t>
            </w:r>
          </w:p>
        </w:tc>
        <w:tc>
          <w:tcPr>
            <w:tcW w:w="253" w:type="dxa"/>
            <w:gridSpan w:val="2"/>
          </w:tcPr>
          <w:p w14:paraId="137FA425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</w:tcPr>
          <w:p w14:paraId="22C8E2E1" w14:textId="2EAECC18" w:rsidR="001D534F" w:rsidRPr="00E20E55" w:rsidRDefault="001D534F" w:rsidP="00D05ED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D648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8" w:type="dxa"/>
            <w:gridSpan w:val="2"/>
            <w:vAlign w:val="bottom"/>
          </w:tcPr>
          <w:p w14:paraId="0FB49780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1E24C119" w14:textId="1895AFB2" w:rsidR="001D534F" w:rsidRPr="000D72D7" w:rsidRDefault="0001010D" w:rsidP="001D534F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29</w:t>
            </w:r>
            <w:r w:rsidR="001D534F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660</w:t>
            </w:r>
          </w:p>
        </w:tc>
      </w:tr>
      <w:tr w:rsidR="001D534F" w:rsidRPr="00A956B0" w14:paraId="38479B28" w14:textId="77777777" w:rsidTr="00B20890">
        <w:tc>
          <w:tcPr>
            <w:tcW w:w="2880" w:type="dxa"/>
            <w:shd w:val="clear" w:color="auto" w:fill="auto"/>
            <w:vAlign w:val="bottom"/>
          </w:tcPr>
          <w:p w14:paraId="31D83F27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 w:hanging="90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A956B0">
              <w:rPr>
                <w:rFonts w:ascii="Angsana New" w:hAnsi="Angsana New" w:hint="cs"/>
                <w:spacing w:val="-4"/>
                <w:sz w:val="27"/>
                <w:szCs w:val="27"/>
                <w:cs/>
                <w:lang w:bidi="th-TH"/>
              </w:rPr>
              <w:t>ค่าเผื่อการด้อยค่าสินทรัพย์ทางการเงิน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4FFB77A3" w14:textId="4B079E0E" w:rsidR="001D534F" w:rsidRPr="000D72D7" w:rsidRDefault="0001010D" w:rsidP="001D534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1D534F" w:rsidRPr="00A956B0">
              <w:rPr>
                <w:rFonts w:ascii="Angsana New" w:hAnsi="Angsana New"/>
                <w:sz w:val="27"/>
                <w:szCs w:val="27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916</w:t>
            </w:r>
          </w:p>
        </w:tc>
        <w:tc>
          <w:tcPr>
            <w:tcW w:w="262" w:type="dxa"/>
            <w:vAlign w:val="bottom"/>
          </w:tcPr>
          <w:p w14:paraId="7D298918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7D589A" w14:textId="10FD7B5A" w:rsidR="001D534F" w:rsidRPr="00A956B0" w:rsidRDefault="0001010D" w:rsidP="00B62FEA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977</w:t>
            </w:r>
          </w:p>
        </w:tc>
        <w:tc>
          <w:tcPr>
            <w:tcW w:w="236" w:type="dxa"/>
            <w:vAlign w:val="bottom"/>
          </w:tcPr>
          <w:p w14:paraId="0CBCE198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452728EF" w14:textId="40192BF4" w:rsidR="001D534F" w:rsidRPr="00A956B0" w:rsidRDefault="001D534F" w:rsidP="001D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 w:rsidRPr="00CD648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A5A32D1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14:paraId="415C352C" w14:textId="4DD521E4" w:rsidR="001D534F" w:rsidRPr="000D72D7" w:rsidRDefault="001D534F" w:rsidP="001D534F">
            <w:pPr>
              <w:pStyle w:val="acctfourfigures"/>
              <w:tabs>
                <w:tab w:val="clear" w:pos="765"/>
                <w:tab w:val="left" w:pos="290"/>
                <w:tab w:val="decimal" w:pos="560"/>
              </w:tabs>
              <w:spacing w:line="240" w:lineRule="auto"/>
              <w:ind w:left="-127" w:right="-32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D648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3" w:type="dxa"/>
            <w:gridSpan w:val="2"/>
          </w:tcPr>
          <w:p w14:paraId="0970AA23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</w:tcPr>
          <w:p w14:paraId="423BA954" w14:textId="0A4A7183" w:rsidR="001D534F" w:rsidRPr="00A956B0" w:rsidRDefault="001D534F" w:rsidP="001D534F">
            <w:pPr>
              <w:pStyle w:val="acctfourfigures"/>
              <w:tabs>
                <w:tab w:val="clear" w:pos="765"/>
                <w:tab w:val="decimal" w:pos="83"/>
              </w:tabs>
              <w:spacing w:line="240" w:lineRule="auto"/>
              <w:ind w:left="-127" w:right="-183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D648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8" w:type="dxa"/>
            <w:gridSpan w:val="2"/>
            <w:vAlign w:val="bottom"/>
          </w:tcPr>
          <w:p w14:paraId="05DBC03B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5A6A3A33" w14:textId="18181AD0" w:rsidR="001D534F" w:rsidRPr="000D72D7" w:rsidRDefault="0001010D" w:rsidP="001D534F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1D534F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893</w:t>
            </w:r>
          </w:p>
        </w:tc>
      </w:tr>
      <w:tr w:rsidR="001D534F" w:rsidRPr="00A956B0" w14:paraId="3D416057" w14:textId="77777777" w:rsidTr="00B20890">
        <w:tc>
          <w:tcPr>
            <w:tcW w:w="2880" w:type="dxa"/>
            <w:shd w:val="clear" w:color="auto" w:fill="auto"/>
            <w:vAlign w:val="bottom"/>
          </w:tcPr>
          <w:p w14:paraId="2E182533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 w:hanging="90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ค่าเผื่อวัสดุสำรองคลัง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6F57DCEE" w14:textId="0ECFD5B6" w:rsidR="001D534F" w:rsidRPr="00A6793E" w:rsidRDefault="0001010D" w:rsidP="001D534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224</w:t>
            </w:r>
            <w:r w:rsidR="001D534F" w:rsidRPr="00A956B0">
              <w:rPr>
                <w:rFonts w:ascii="Angsana New" w:hAnsi="Angsana New"/>
                <w:sz w:val="27"/>
                <w:szCs w:val="27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462</w:t>
            </w:r>
          </w:p>
        </w:tc>
        <w:tc>
          <w:tcPr>
            <w:tcW w:w="262" w:type="dxa"/>
            <w:vAlign w:val="bottom"/>
          </w:tcPr>
          <w:p w14:paraId="18C39AA3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102294" w14:textId="3BCB63DA" w:rsidR="001D534F" w:rsidRPr="00A956B0" w:rsidRDefault="0001010D" w:rsidP="00B62FEA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12</w:t>
            </w:r>
            <w:r w:rsidR="001D534F" w:rsidRPr="00F33EB8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814</w:t>
            </w:r>
          </w:p>
        </w:tc>
        <w:tc>
          <w:tcPr>
            <w:tcW w:w="236" w:type="dxa"/>
            <w:vAlign w:val="bottom"/>
          </w:tcPr>
          <w:p w14:paraId="3D0B468E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749E97AA" w14:textId="0727E731" w:rsidR="001D534F" w:rsidRPr="00A956B0" w:rsidRDefault="001D534F" w:rsidP="001D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 w:rsidRPr="00CD648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32D4C0C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7BCB226D" w14:textId="3381FDED" w:rsidR="001D534F" w:rsidRPr="00A956B0" w:rsidRDefault="001D534F" w:rsidP="00D05ED7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27" w:right="-147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385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53" w:type="dxa"/>
            <w:gridSpan w:val="2"/>
          </w:tcPr>
          <w:p w14:paraId="3AF4A709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</w:tcPr>
          <w:p w14:paraId="56B8E35A" w14:textId="38862778" w:rsidR="001D534F" w:rsidRPr="004338DA" w:rsidRDefault="001D534F" w:rsidP="001D534F">
            <w:pPr>
              <w:pStyle w:val="acctfourfigures"/>
              <w:tabs>
                <w:tab w:val="clear" w:pos="765"/>
                <w:tab w:val="decimal" w:pos="83"/>
              </w:tabs>
              <w:spacing w:line="240" w:lineRule="auto"/>
              <w:ind w:left="-127" w:right="-183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D648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8" w:type="dxa"/>
            <w:gridSpan w:val="2"/>
            <w:vAlign w:val="bottom"/>
          </w:tcPr>
          <w:p w14:paraId="0DF6E0CB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531A9134" w14:textId="1A283372" w:rsidR="001D534F" w:rsidRPr="001D534F" w:rsidRDefault="0001010D" w:rsidP="001D534F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235</w:t>
            </w:r>
            <w:r w:rsidR="001D534F" w:rsidRPr="001D534F">
              <w:rPr>
                <w:rFonts w:ascii="Angsana New" w:hAnsi="Angsana New"/>
                <w:sz w:val="27"/>
                <w:szCs w:val="27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891</w:t>
            </w:r>
          </w:p>
        </w:tc>
      </w:tr>
      <w:tr w:rsidR="001D534F" w:rsidRPr="00A956B0" w14:paraId="59326FB1" w14:textId="77777777" w:rsidTr="00B20890">
        <w:tc>
          <w:tcPr>
            <w:tcW w:w="2880" w:type="dxa"/>
            <w:shd w:val="clear" w:color="auto" w:fill="auto"/>
            <w:vAlign w:val="bottom"/>
          </w:tcPr>
          <w:p w14:paraId="1019CB64" w14:textId="77777777" w:rsidR="001D534F" w:rsidRPr="00A956B0" w:rsidRDefault="001D534F" w:rsidP="001D534F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489C7061" w14:textId="3447BBFF" w:rsidR="001D534F" w:rsidRPr="00A956B0" w:rsidRDefault="0001010D" w:rsidP="001D534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13</w:t>
            </w:r>
            <w:r w:rsidR="001D534F" w:rsidRPr="00A956B0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907</w:t>
            </w:r>
          </w:p>
        </w:tc>
        <w:tc>
          <w:tcPr>
            <w:tcW w:w="262" w:type="dxa"/>
            <w:vAlign w:val="bottom"/>
          </w:tcPr>
          <w:p w14:paraId="349003CB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EE5253" w14:textId="1931E7D0" w:rsidR="001D534F" w:rsidRPr="00A956B0" w:rsidRDefault="001D534F" w:rsidP="00B62FEA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17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983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8D8E9E2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749151A0" w14:textId="0461E5DD" w:rsidR="001D534F" w:rsidRPr="00A956B0" w:rsidRDefault="001D534F" w:rsidP="001D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 w:rsidRPr="00CD648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5F54EC1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2EDAFDAF" w14:textId="1724E03A" w:rsidR="001D534F" w:rsidRPr="00A956B0" w:rsidRDefault="0001010D" w:rsidP="001D534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27" w:right="-2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101</w:t>
            </w:r>
          </w:p>
        </w:tc>
        <w:tc>
          <w:tcPr>
            <w:tcW w:w="253" w:type="dxa"/>
            <w:gridSpan w:val="2"/>
          </w:tcPr>
          <w:p w14:paraId="2242E590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</w:tcPr>
          <w:p w14:paraId="7B6D879F" w14:textId="76674394" w:rsidR="001D534F" w:rsidRPr="00A956B0" w:rsidRDefault="0001010D" w:rsidP="001D534F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65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33</w:t>
            </w:r>
            <w:r w:rsidR="001D534F">
              <w:rPr>
                <w:rFonts w:ascii="Angsana New" w:hAnsi="Angsana New"/>
                <w:sz w:val="27"/>
                <w:szCs w:val="27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397</w:t>
            </w:r>
          </w:p>
        </w:tc>
        <w:tc>
          <w:tcPr>
            <w:tcW w:w="248" w:type="dxa"/>
            <w:gridSpan w:val="2"/>
            <w:vAlign w:val="bottom"/>
          </w:tcPr>
          <w:p w14:paraId="33F8D573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6C216BD3" w14:textId="6652F0C4" w:rsidR="001D534F" w:rsidRPr="001D534F" w:rsidRDefault="0001010D" w:rsidP="001D534F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46</w:t>
            </w:r>
            <w:r w:rsidR="001D534F" w:rsidRPr="001D534F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422</w:t>
            </w:r>
          </w:p>
        </w:tc>
      </w:tr>
      <w:tr w:rsidR="001D534F" w:rsidRPr="00A956B0" w14:paraId="0D377C2A" w14:textId="77777777" w:rsidTr="00B20890">
        <w:tc>
          <w:tcPr>
            <w:tcW w:w="2880" w:type="dxa"/>
            <w:shd w:val="clear" w:color="auto" w:fill="auto"/>
            <w:vAlign w:val="bottom"/>
          </w:tcPr>
          <w:p w14:paraId="7EF3C4D2" w14:textId="77777777" w:rsidR="001D534F" w:rsidRPr="00E23984" w:rsidRDefault="001D534F" w:rsidP="001D534F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101"/>
              <w:jc w:val="both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ตราสาร</w:t>
            </w:r>
            <w:r w:rsidRPr="00E23984">
              <w:rPr>
                <w:rFonts w:ascii="Angsana New" w:hAnsi="Angsana New"/>
                <w:sz w:val="27"/>
                <w:szCs w:val="27"/>
                <w:cs/>
                <w:lang w:bidi="th-TH"/>
              </w:rPr>
              <w:t>อนุพันธ์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68D29F3A" w14:textId="27F2B3EA" w:rsidR="001D534F" w:rsidRPr="00E23984" w:rsidRDefault="0001010D" w:rsidP="001D534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37</w:t>
            </w:r>
            <w:r w:rsidR="001D534F" w:rsidRPr="00E23984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401</w:t>
            </w:r>
          </w:p>
        </w:tc>
        <w:tc>
          <w:tcPr>
            <w:tcW w:w="262" w:type="dxa"/>
            <w:vAlign w:val="bottom"/>
          </w:tcPr>
          <w:p w14:paraId="7333667C" w14:textId="77777777" w:rsidR="001D534F" w:rsidRPr="00E23984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EF8AE7" w14:textId="717B8097" w:rsidR="001D534F" w:rsidRPr="00E23984" w:rsidRDefault="001D534F" w:rsidP="00B62FEA">
            <w:pPr>
              <w:pStyle w:val="acctfourfigures"/>
              <w:tabs>
                <w:tab w:val="clear" w:pos="765"/>
              </w:tabs>
              <w:spacing w:line="240" w:lineRule="auto"/>
              <w:ind w:right="-467" w:firstLine="510"/>
              <w:rPr>
                <w:rFonts w:ascii="Angsana New" w:hAnsi="Angsana New"/>
                <w:sz w:val="27"/>
                <w:szCs w:val="27"/>
              </w:rPr>
            </w:pPr>
            <w:r w:rsidRPr="00F33EB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21B06A1B" w14:textId="77777777" w:rsidR="001D534F" w:rsidRPr="00E23984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07E34B67" w14:textId="36DF358A" w:rsidR="001D534F" w:rsidRPr="00E23984" w:rsidRDefault="001D534F" w:rsidP="001D534F">
            <w:pPr>
              <w:pStyle w:val="acctfourfigures"/>
              <w:spacing w:line="240" w:lineRule="auto"/>
              <w:ind w:left="-99" w:right="-207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207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204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5D06DBC" w14:textId="77777777" w:rsidR="001D534F" w:rsidRPr="00E23984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180E8B6F" w14:textId="625CA74B" w:rsidR="001D534F" w:rsidRPr="00E23984" w:rsidRDefault="0001010D" w:rsidP="001D534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27" w:right="-20"/>
              <w:rPr>
                <w:rFonts w:ascii="Angsana New" w:hAnsi="Angsana New"/>
                <w:sz w:val="27"/>
                <w:szCs w:val="27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1D534F">
              <w:rPr>
                <w:rFonts w:ascii="Angsana New" w:hAnsi="Angsana New"/>
                <w:sz w:val="27"/>
                <w:szCs w:val="27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181</w:t>
            </w:r>
          </w:p>
        </w:tc>
        <w:tc>
          <w:tcPr>
            <w:tcW w:w="253" w:type="dxa"/>
            <w:gridSpan w:val="2"/>
          </w:tcPr>
          <w:p w14:paraId="0107D567" w14:textId="77777777" w:rsidR="001D534F" w:rsidRPr="00E23984" w:rsidRDefault="001D534F" w:rsidP="001D534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</w:tcPr>
          <w:p w14:paraId="24928D1D" w14:textId="46801B66" w:rsidR="001D534F" w:rsidRPr="008156AD" w:rsidRDefault="0001010D" w:rsidP="001D534F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65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428</w:t>
            </w:r>
            <w:r w:rsidR="001D534F">
              <w:rPr>
                <w:rFonts w:ascii="Angsana New" w:hAnsi="Angsana New"/>
                <w:sz w:val="27"/>
                <w:szCs w:val="27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421</w:t>
            </w:r>
          </w:p>
        </w:tc>
        <w:tc>
          <w:tcPr>
            <w:tcW w:w="248" w:type="dxa"/>
            <w:gridSpan w:val="2"/>
            <w:vAlign w:val="bottom"/>
          </w:tcPr>
          <w:p w14:paraId="253C49F6" w14:textId="77777777" w:rsidR="001D534F" w:rsidRPr="00E23984" w:rsidRDefault="001D534F" w:rsidP="001D534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14EE18BB" w14:textId="5A6FCE44" w:rsidR="001D534F" w:rsidRPr="001D534F" w:rsidRDefault="0001010D" w:rsidP="001D534F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260</w:t>
            </w:r>
            <w:r w:rsidR="001D534F" w:rsidRPr="001D534F">
              <w:rPr>
                <w:rFonts w:ascii="Angsana New" w:hAnsi="Angsana New"/>
                <w:sz w:val="27"/>
                <w:szCs w:val="27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799</w:t>
            </w:r>
          </w:p>
        </w:tc>
      </w:tr>
      <w:tr w:rsidR="001D534F" w:rsidRPr="00A956B0" w14:paraId="42E23797" w14:textId="77777777" w:rsidTr="00B20890">
        <w:tc>
          <w:tcPr>
            <w:tcW w:w="2880" w:type="dxa"/>
            <w:shd w:val="clear" w:color="auto" w:fill="auto"/>
            <w:vAlign w:val="bottom"/>
          </w:tcPr>
          <w:p w14:paraId="24A31843" w14:textId="77777777" w:rsidR="001D534F" w:rsidRPr="00A956B0" w:rsidRDefault="001D534F" w:rsidP="001D534F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ประมาณการหนี้สินสำหรับ</w:t>
            </w: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br/>
              <w:t xml:space="preserve">   </w:t>
            </w: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ผลประโยชน์พนักงาน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1FE678A1" w14:textId="1F4DA9FA" w:rsidR="001D534F" w:rsidRPr="00A956B0" w:rsidRDefault="0001010D" w:rsidP="001D534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50</w:t>
            </w:r>
            <w:r w:rsidR="001D534F" w:rsidRPr="00A956B0">
              <w:rPr>
                <w:rFonts w:ascii="Angsana New" w:hAnsi="Angsana New"/>
                <w:sz w:val="27"/>
                <w:szCs w:val="27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914</w:t>
            </w:r>
          </w:p>
        </w:tc>
        <w:tc>
          <w:tcPr>
            <w:tcW w:w="262" w:type="dxa"/>
            <w:vAlign w:val="bottom"/>
          </w:tcPr>
          <w:p w14:paraId="7415B0D1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/>
              <w:rPr>
                <w:rFonts w:ascii="Angsana New" w:hAnsi="Angsana New"/>
                <w:sz w:val="27"/>
                <w:szCs w:val="27"/>
                <w:lang w:val="en-US"/>
              </w:rPr>
            </w:pPr>
          </w:p>
          <w:p w14:paraId="2A01DDDF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A99053" w14:textId="72938284" w:rsidR="001D534F" w:rsidRPr="00A956B0" w:rsidRDefault="0001010D" w:rsidP="001D534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1D534F" w:rsidRPr="00F33EB8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605</w:t>
            </w:r>
          </w:p>
        </w:tc>
        <w:tc>
          <w:tcPr>
            <w:tcW w:w="236" w:type="dxa"/>
            <w:vAlign w:val="bottom"/>
          </w:tcPr>
          <w:p w14:paraId="1812919A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1B68856F" w14:textId="34903485" w:rsidR="001D534F" w:rsidRPr="00A956B0" w:rsidRDefault="001D534F" w:rsidP="001D534F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99" w:right="-207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8B4AFC">
              <w:rPr>
                <w:rFonts w:ascii="Angsana New" w:hAnsi="Angsana New"/>
                <w:sz w:val="27"/>
                <w:szCs w:val="27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258</w:t>
            </w:r>
            <w:r w:rsidRPr="008B4AF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3D3A78D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39CF96DA" w14:textId="041CEBEE" w:rsidR="001D534F" w:rsidRPr="00A956B0" w:rsidRDefault="001D534F" w:rsidP="001D534F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127" w:right="-2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3" w:type="dxa"/>
            <w:gridSpan w:val="2"/>
          </w:tcPr>
          <w:p w14:paraId="6BDAFFBC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</w:tcPr>
          <w:p w14:paraId="3813D772" w14:textId="77777777" w:rsidR="00454651" w:rsidRDefault="00454651" w:rsidP="001D534F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650"/>
              <w:rPr>
                <w:rFonts w:ascii="Angsana New" w:hAnsi="Angsana New"/>
                <w:sz w:val="27"/>
                <w:szCs w:val="27"/>
              </w:rPr>
            </w:pPr>
          </w:p>
          <w:p w14:paraId="4B91C7A2" w14:textId="6621C1C7" w:rsidR="001D534F" w:rsidRPr="00A956B0" w:rsidRDefault="001D534F" w:rsidP="00454651">
            <w:pPr>
              <w:pStyle w:val="acctfourfigures"/>
              <w:tabs>
                <w:tab w:val="clear" w:pos="765"/>
                <w:tab w:val="decimal" w:pos="482"/>
              </w:tabs>
              <w:spacing w:line="240" w:lineRule="auto"/>
              <w:ind w:right="-650"/>
              <w:rPr>
                <w:rFonts w:ascii="Angsana New" w:hAnsi="Angsana New"/>
                <w:sz w:val="27"/>
                <w:szCs w:val="27"/>
              </w:rPr>
            </w:pPr>
            <w:r w:rsidRPr="00CD648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8" w:type="dxa"/>
            <w:gridSpan w:val="2"/>
            <w:vAlign w:val="bottom"/>
          </w:tcPr>
          <w:p w14:paraId="32A460E7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67264998" w14:textId="0208F658" w:rsidR="001D534F" w:rsidRPr="001D534F" w:rsidRDefault="0001010D" w:rsidP="001D534F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54</w:t>
            </w:r>
            <w:r w:rsidR="001D534F" w:rsidRPr="001D534F">
              <w:rPr>
                <w:rFonts w:ascii="Angsana New" w:hAnsi="Angsana New"/>
                <w:sz w:val="27"/>
                <w:szCs w:val="27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261</w:t>
            </w:r>
          </w:p>
        </w:tc>
      </w:tr>
      <w:tr w:rsidR="001D534F" w:rsidRPr="00A956B0" w14:paraId="0B24CF5B" w14:textId="77777777" w:rsidTr="00B20890">
        <w:tc>
          <w:tcPr>
            <w:tcW w:w="2880" w:type="dxa"/>
            <w:shd w:val="clear" w:color="auto" w:fill="auto"/>
            <w:vAlign w:val="bottom"/>
          </w:tcPr>
          <w:p w14:paraId="7B7B80DB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ยอดขาดทุนยกไป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4C0B4C11" w14:textId="0D3D131B" w:rsidR="001D534F" w:rsidRPr="00A956B0" w:rsidRDefault="0001010D" w:rsidP="001D534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249</w:t>
            </w:r>
            <w:r w:rsidR="001D534F" w:rsidRPr="00A956B0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895</w:t>
            </w:r>
          </w:p>
        </w:tc>
        <w:tc>
          <w:tcPr>
            <w:tcW w:w="262" w:type="dxa"/>
            <w:vAlign w:val="bottom"/>
          </w:tcPr>
          <w:p w14:paraId="6872016A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AD2628" w14:textId="16F1FFA4" w:rsidR="001D534F" w:rsidRPr="00A956B0" w:rsidRDefault="001D534F" w:rsidP="001D534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49</w:t>
            </w:r>
            <w:r w:rsidRPr="00F33EB8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863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59DC6E4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30E3E422" w14:textId="57E706D9" w:rsidR="001D534F" w:rsidRPr="00A956B0" w:rsidRDefault="001D534F" w:rsidP="001D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 w:rsidRPr="008B4AF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1B3B4E2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562F1559" w14:textId="6FCC5CB8" w:rsidR="001D534F" w:rsidRPr="00A956B0" w:rsidRDefault="001D534F" w:rsidP="00D05ED7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47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>
              <w:rPr>
                <w:rFonts w:ascii="Angsana New" w:hAnsi="Angsana New"/>
                <w:sz w:val="27"/>
                <w:szCs w:val="27"/>
                <w:lang w:bidi="th-TH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4</w:t>
            </w:r>
            <w:r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879</w:t>
            </w:r>
            <w:r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  <w:tc>
          <w:tcPr>
            <w:tcW w:w="253" w:type="dxa"/>
            <w:gridSpan w:val="2"/>
          </w:tcPr>
          <w:p w14:paraId="6752C99A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</w:tcPr>
          <w:p w14:paraId="6E0D03B7" w14:textId="3BB0DC19" w:rsidR="001D534F" w:rsidRPr="00A956B0" w:rsidRDefault="0001010D" w:rsidP="001D534F">
            <w:pPr>
              <w:pStyle w:val="acctfourfigures"/>
              <w:tabs>
                <w:tab w:val="clear" w:pos="765"/>
                <w:tab w:val="decimal" w:pos="83"/>
              </w:tabs>
              <w:spacing w:line="240" w:lineRule="auto"/>
              <w:ind w:left="-127" w:right="-183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130</w:t>
            </w:r>
            <w:r w:rsidR="001D534F">
              <w:rPr>
                <w:rFonts w:ascii="Angsana New" w:hAnsi="Angsana New"/>
                <w:sz w:val="27"/>
                <w:szCs w:val="27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049</w:t>
            </w:r>
          </w:p>
        </w:tc>
        <w:tc>
          <w:tcPr>
            <w:tcW w:w="248" w:type="dxa"/>
            <w:gridSpan w:val="2"/>
            <w:vAlign w:val="bottom"/>
          </w:tcPr>
          <w:p w14:paraId="04547D78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385E0CFB" w14:textId="7ACE0661" w:rsidR="001D534F" w:rsidRPr="001D534F" w:rsidRDefault="0001010D" w:rsidP="001D534F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325</w:t>
            </w:r>
            <w:r w:rsidR="001D534F" w:rsidRPr="001D534F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202</w:t>
            </w:r>
          </w:p>
        </w:tc>
      </w:tr>
      <w:tr w:rsidR="000F4F8F" w:rsidRPr="00A956B0" w14:paraId="578F789D" w14:textId="77777777" w:rsidTr="00B20890">
        <w:tc>
          <w:tcPr>
            <w:tcW w:w="2880" w:type="dxa"/>
            <w:shd w:val="clear" w:color="auto" w:fill="auto"/>
            <w:vAlign w:val="bottom"/>
          </w:tcPr>
          <w:p w14:paraId="68CBB7F4" w14:textId="53F93B4D" w:rsidR="000F4F8F" w:rsidRPr="00A956B0" w:rsidRDefault="000F4F8F" w:rsidP="000F4F8F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01010D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lastRenderedPageBreak/>
              <w:t>2565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6A5CEF4B" w14:textId="77777777" w:rsidR="000F4F8F" w:rsidRPr="0001010D" w:rsidRDefault="000F4F8F" w:rsidP="000F4F8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62" w:type="dxa"/>
            <w:vAlign w:val="bottom"/>
          </w:tcPr>
          <w:p w14:paraId="0A55006B" w14:textId="77777777" w:rsidR="000F4F8F" w:rsidRPr="00A956B0" w:rsidRDefault="000F4F8F" w:rsidP="000F4F8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FDB91F" w14:textId="77777777" w:rsidR="000F4F8F" w:rsidRDefault="000F4F8F" w:rsidP="000F4F8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5B3D991" w14:textId="77777777" w:rsidR="000F4F8F" w:rsidRPr="00A956B0" w:rsidRDefault="000F4F8F" w:rsidP="000F4F8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2FAE5A88" w14:textId="77777777" w:rsidR="000F4F8F" w:rsidRPr="008B4AFC" w:rsidRDefault="000F4F8F" w:rsidP="000F4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ED3D87D" w14:textId="77777777" w:rsidR="000F4F8F" w:rsidRPr="00A956B0" w:rsidRDefault="000F4F8F" w:rsidP="000F4F8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30251F62" w14:textId="77777777" w:rsidR="000F4F8F" w:rsidRDefault="000F4F8F" w:rsidP="000F4F8F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47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53" w:type="dxa"/>
            <w:gridSpan w:val="2"/>
          </w:tcPr>
          <w:p w14:paraId="1B31C2A1" w14:textId="77777777" w:rsidR="000F4F8F" w:rsidRPr="00A956B0" w:rsidRDefault="000F4F8F" w:rsidP="000F4F8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</w:tcPr>
          <w:p w14:paraId="5F044DAA" w14:textId="77777777" w:rsidR="000F4F8F" w:rsidRPr="0001010D" w:rsidRDefault="000F4F8F" w:rsidP="000F4F8F">
            <w:pPr>
              <w:pStyle w:val="acctfourfigures"/>
              <w:tabs>
                <w:tab w:val="clear" w:pos="765"/>
                <w:tab w:val="decimal" w:pos="83"/>
              </w:tabs>
              <w:spacing w:line="240" w:lineRule="auto"/>
              <w:ind w:left="-127" w:right="-18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43244EEB" w14:textId="77777777" w:rsidR="000F4F8F" w:rsidRPr="00A956B0" w:rsidRDefault="000F4F8F" w:rsidP="000F4F8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62F4773E" w14:textId="77777777" w:rsidR="000F4F8F" w:rsidRPr="0001010D" w:rsidRDefault="000F4F8F" w:rsidP="000F4F8F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</w:tr>
      <w:tr w:rsidR="000F4F8F" w:rsidRPr="00A956B0" w14:paraId="00FEB5E5" w14:textId="77777777" w:rsidTr="00B20890">
        <w:tc>
          <w:tcPr>
            <w:tcW w:w="2880" w:type="dxa"/>
            <w:shd w:val="clear" w:color="auto" w:fill="auto"/>
            <w:vAlign w:val="bottom"/>
          </w:tcPr>
          <w:p w14:paraId="65850546" w14:textId="1B64CA1F" w:rsidR="000F4F8F" w:rsidRPr="00A956B0" w:rsidRDefault="000F4F8F" w:rsidP="000F4F8F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A956B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3B283A8D" w14:textId="77777777" w:rsidR="000F4F8F" w:rsidRPr="0001010D" w:rsidRDefault="000F4F8F" w:rsidP="000F4F8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62" w:type="dxa"/>
            <w:vAlign w:val="bottom"/>
          </w:tcPr>
          <w:p w14:paraId="115B1130" w14:textId="77777777" w:rsidR="000F4F8F" w:rsidRPr="00A956B0" w:rsidRDefault="000F4F8F" w:rsidP="000F4F8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AF095E" w14:textId="77777777" w:rsidR="000F4F8F" w:rsidRDefault="000F4F8F" w:rsidP="000F4F8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F075E6C" w14:textId="77777777" w:rsidR="000F4F8F" w:rsidRPr="00A956B0" w:rsidRDefault="000F4F8F" w:rsidP="000F4F8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08BE3812" w14:textId="77777777" w:rsidR="000F4F8F" w:rsidRPr="008B4AFC" w:rsidRDefault="000F4F8F" w:rsidP="000F4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479AE22" w14:textId="77777777" w:rsidR="000F4F8F" w:rsidRPr="00A956B0" w:rsidRDefault="000F4F8F" w:rsidP="000F4F8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4B1A0C8B" w14:textId="77777777" w:rsidR="000F4F8F" w:rsidRDefault="000F4F8F" w:rsidP="000F4F8F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47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53" w:type="dxa"/>
            <w:gridSpan w:val="2"/>
          </w:tcPr>
          <w:p w14:paraId="41600132" w14:textId="77777777" w:rsidR="000F4F8F" w:rsidRPr="00A956B0" w:rsidRDefault="000F4F8F" w:rsidP="000F4F8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</w:tcPr>
          <w:p w14:paraId="1B1AA6B2" w14:textId="77777777" w:rsidR="000F4F8F" w:rsidRPr="0001010D" w:rsidRDefault="000F4F8F" w:rsidP="000F4F8F">
            <w:pPr>
              <w:pStyle w:val="acctfourfigures"/>
              <w:tabs>
                <w:tab w:val="clear" w:pos="765"/>
                <w:tab w:val="decimal" w:pos="83"/>
              </w:tabs>
              <w:spacing w:line="240" w:lineRule="auto"/>
              <w:ind w:left="-127" w:right="-18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6879B1BC" w14:textId="77777777" w:rsidR="000F4F8F" w:rsidRPr="00A956B0" w:rsidRDefault="000F4F8F" w:rsidP="000F4F8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1FA4668B" w14:textId="77777777" w:rsidR="000F4F8F" w:rsidRPr="0001010D" w:rsidRDefault="000F4F8F" w:rsidP="000F4F8F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</w:tr>
      <w:tr w:rsidR="001D534F" w:rsidRPr="00A956B0" w14:paraId="2EBA88BF" w14:textId="77777777" w:rsidTr="00B20890">
        <w:tc>
          <w:tcPr>
            <w:tcW w:w="2880" w:type="dxa"/>
            <w:shd w:val="clear" w:color="auto" w:fill="auto"/>
            <w:vAlign w:val="bottom"/>
          </w:tcPr>
          <w:p w14:paraId="1E338531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อื่น ๆ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965F1" w14:textId="496DA861" w:rsidR="001D534F" w:rsidRPr="00A956B0" w:rsidRDefault="0001010D" w:rsidP="001D534F">
            <w:pPr>
              <w:pStyle w:val="acctfourfigures"/>
              <w:tabs>
                <w:tab w:val="clear" w:pos="765"/>
                <w:tab w:val="decimal" w:pos="616"/>
                <w:tab w:val="left" w:pos="912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268</w:t>
            </w:r>
            <w:r w:rsidR="001D534F" w:rsidRPr="00A956B0">
              <w:rPr>
                <w:rFonts w:ascii="Angsana New" w:hAnsi="Angsana New"/>
                <w:sz w:val="27"/>
                <w:szCs w:val="27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145</w:t>
            </w:r>
          </w:p>
        </w:tc>
        <w:tc>
          <w:tcPr>
            <w:tcW w:w="262" w:type="dxa"/>
            <w:vAlign w:val="bottom"/>
          </w:tcPr>
          <w:p w14:paraId="6718B0C8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2C784" w14:textId="0788FFB3" w:rsidR="001D534F" w:rsidRPr="00A956B0" w:rsidRDefault="001D534F" w:rsidP="001D534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D7B77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95</w:t>
            </w:r>
            <w:r w:rsidRPr="001D7B7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730</w:t>
            </w:r>
            <w:r w:rsidRPr="001D7B77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ECEB25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05BC44" w14:textId="00812C43" w:rsidR="001D534F" w:rsidRPr="00A956B0" w:rsidRDefault="001D534F" w:rsidP="00D05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</w:rPr>
              <w:t>69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C143DAB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E8F1A" w14:textId="00621059" w:rsidR="001D534F" w:rsidRPr="00A956B0" w:rsidRDefault="0001010D" w:rsidP="001D534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27" w:right="-20"/>
              <w:rPr>
                <w:rFonts w:ascii="Angsana New" w:hAnsi="Angsana New"/>
                <w:sz w:val="27"/>
                <w:szCs w:val="27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="001D534F">
              <w:rPr>
                <w:rFonts w:ascii="Angsana New" w:hAnsi="Angsana New"/>
                <w:sz w:val="27"/>
                <w:szCs w:val="27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333</w:t>
            </w:r>
          </w:p>
        </w:tc>
        <w:tc>
          <w:tcPr>
            <w:tcW w:w="253" w:type="dxa"/>
            <w:gridSpan w:val="2"/>
          </w:tcPr>
          <w:p w14:paraId="4B14CB4F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</w:tcPr>
          <w:p w14:paraId="77C88112" w14:textId="26D1246D" w:rsidR="001D534F" w:rsidRPr="00A956B0" w:rsidRDefault="001D534F" w:rsidP="0090243F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650"/>
              <w:rPr>
                <w:rFonts w:ascii="Angsana New" w:hAnsi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17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530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48" w:type="dxa"/>
            <w:gridSpan w:val="2"/>
            <w:vAlign w:val="bottom"/>
          </w:tcPr>
          <w:p w14:paraId="620C748A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FCCA5" w14:textId="576F0981" w:rsidR="001D534F" w:rsidRPr="001D534F" w:rsidRDefault="0001010D" w:rsidP="001D534F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159</w:t>
            </w:r>
            <w:r w:rsidR="001D534F" w:rsidRPr="001D534F">
              <w:rPr>
                <w:rFonts w:ascii="Angsana New" w:hAnsi="Angsana New"/>
                <w:sz w:val="27"/>
                <w:szCs w:val="27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149</w:t>
            </w:r>
          </w:p>
        </w:tc>
      </w:tr>
      <w:tr w:rsidR="001D534F" w:rsidRPr="00A956B0" w14:paraId="26274AA8" w14:textId="77777777" w:rsidTr="00505F10">
        <w:tc>
          <w:tcPr>
            <w:tcW w:w="2880" w:type="dxa"/>
            <w:shd w:val="clear" w:color="auto" w:fill="auto"/>
            <w:vAlign w:val="bottom"/>
          </w:tcPr>
          <w:p w14:paraId="451CC0B5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19B7DE" w14:textId="7E7BE032" w:rsidR="001D534F" w:rsidRPr="0031125D" w:rsidRDefault="0001010D" w:rsidP="001D534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-97"/>
              <w:rPr>
                <w:rFonts w:ascii="Angsana New" w:hAnsi="Angsana New"/>
                <w:b/>
                <w:bCs/>
                <w:spacing w:val="-4"/>
                <w:sz w:val="27"/>
                <w:szCs w:val="27"/>
                <w:lang w:val="en-US" w:bidi="th-TH"/>
              </w:rPr>
            </w:pPr>
            <w:r w:rsidRPr="0031125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</w:t>
            </w:r>
            <w:r w:rsidR="001D534F" w:rsidRPr="0031125D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="000C184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771</w:t>
            </w:r>
            <w:r w:rsidR="001D534F" w:rsidRPr="0031125D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="000C184D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04</w:t>
            </w:r>
            <w:r w:rsidRPr="0031125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</w:t>
            </w:r>
          </w:p>
        </w:tc>
        <w:tc>
          <w:tcPr>
            <w:tcW w:w="262" w:type="dxa"/>
            <w:vAlign w:val="bottom"/>
          </w:tcPr>
          <w:p w14:paraId="24AFB0DE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20F9D0" w14:textId="12DE994F" w:rsidR="001D534F" w:rsidRPr="00A956B0" w:rsidRDefault="001D534F" w:rsidP="001D534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693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846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31C46C7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D40C33" w14:textId="48F17D49" w:rsidR="001D534F" w:rsidRPr="00A956B0" w:rsidRDefault="001D534F" w:rsidP="001D534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207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531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7E4CB14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4FB435" w14:textId="1545C039" w:rsidR="001D534F" w:rsidRPr="00A956B0" w:rsidRDefault="0001010D" w:rsidP="001D534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15</w:t>
            </w:r>
            <w:r w:rsidR="001D534F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442</w:t>
            </w:r>
          </w:p>
        </w:tc>
        <w:tc>
          <w:tcPr>
            <w:tcW w:w="253" w:type="dxa"/>
            <w:gridSpan w:val="2"/>
          </w:tcPr>
          <w:p w14:paraId="4FC10522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EEC5D0" w14:textId="0F40CC57" w:rsidR="001D534F" w:rsidRPr="00A956B0" w:rsidRDefault="0001010D" w:rsidP="001D534F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574</w:t>
            </w:r>
            <w:r w:rsidR="001D534F" w:rsidRPr="001D7B77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337</w:t>
            </w:r>
          </w:p>
        </w:tc>
        <w:tc>
          <w:tcPr>
            <w:tcW w:w="248" w:type="dxa"/>
            <w:gridSpan w:val="2"/>
            <w:vAlign w:val="bottom"/>
          </w:tcPr>
          <w:p w14:paraId="75279BF1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67586" w14:textId="3A489141" w:rsidR="001D534F" w:rsidRPr="001D534F" w:rsidRDefault="0001010D" w:rsidP="001D534F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</w:t>
            </w:r>
            <w:r w:rsidR="001D534F" w:rsidRPr="001D534F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="000C184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45</w:t>
            </w: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9</w:t>
            </w:r>
            <w:r w:rsidR="001D534F" w:rsidRPr="001D534F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448</w:t>
            </w:r>
          </w:p>
        </w:tc>
      </w:tr>
      <w:tr w:rsidR="001D534F" w:rsidRPr="00444A11" w14:paraId="48221385" w14:textId="77777777" w:rsidTr="00505F10">
        <w:trPr>
          <w:trHeight w:val="143"/>
        </w:trPr>
        <w:tc>
          <w:tcPr>
            <w:tcW w:w="2880" w:type="dxa"/>
            <w:shd w:val="clear" w:color="auto" w:fill="auto"/>
            <w:vAlign w:val="bottom"/>
          </w:tcPr>
          <w:p w14:paraId="4C67D29E" w14:textId="77777777" w:rsidR="001D534F" w:rsidRPr="00444A11" w:rsidRDefault="001D534F" w:rsidP="001D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07CB18" w14:textId="77777777" w:rsidR="001D534F" w:rsidRPr="0031125D" w:rsidRDefault="001D534F" w:rsidP="001D534F">
            <w:pPr>
              <w:tabs>
                <w:tab w:val="clear" w:pos="907"/>
                <w:tab w:val="left" w:pos="864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2" w:type="dxa"/>
            <w:vAlign w:val="bottom"/>
          </w:tcPr>
          <w:p w14:paraId="34072D70" w14:textId="77777777" w:rsidR="001D534F" w:rsidRPr="00444A11" w:rsidRDefault="001D534F" w:rsidP="001D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15"/>
              </w:tabs>
              <w:spacing w:line="240" w:lineRule="auto"/>
              <w:ind w:left="-99" w:right="-20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266F3BD" w14:textId="77777777" w:rsidR="001D534F" w:rsidRPr="00444A11" w:rsidRDefault="001D534F" w:rsidP="001D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15"/>
              </w:tabs>
              <w:spacing w:line="240" w:lineRule="auto"/>
              <w:ind w:right="-20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12A1492B" w14:textId="77777777" w:rsidR="001D534F" w:rsidRPr="00444A11" w:rsidRDefault="001D534F" w:rsidP="001D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80B03E" w14:textId="77777777" w:rsidR="001D534F" w:rsidRPr="00444A11" w:rsidRDefault="001D534F" w:rsidP="001D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3F60825" w14:textId="77777777" w:rsidR="001D534F" w:rsidRPr="00444A11" w:rsidRDefault="001D534F" w:rsidP="001D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7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A37A8A" w14:textId="77777777" w:rsidR="001D534F" w:rsidRPr="00444A11" w:rsidRDefault="001D534F" w:rsidP="001D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3" w:type="dxa"/>
            <w:gridSpan w:val="2"/>
          </w:tcPr>
          <w:p w14:paraId="5AA0C6CA" w14:textId="77777777" w:rsidR="001D534F" w:rsidRPr="00444A11" w:rsidRDefault="001D534F" w:rsidP="001D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  <w:tcBorders>
              <w:top w:val="double" w:sz="4" w:space="0" w:color="auto"/>
            </w:tcBorders>
          </w:tcPr>
          <w:p w14:paraId="64F7183C" w14:textId="77777777" w:rsidR="001D534F" w:rsidRPr="00444A11" w:rsidRDefault="001D534F" w:rsidP="001D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7669A25D" w14:textId="77777777" w:rsidR="001D534F" w:rsidRPr="00444A11" w:rsidRDefault="001D534F" w:rsidP="001D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86D18E" w14:textId="77777777" w:rsidR="001D534F" w:rsidRPr="00444A11" w:rsidRDefault="001D534F" w:rsidP="001D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7" w:right="-10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D534F" w:rsidRPr="00A956B0" w14:paraId="1D87BCF5" w14:textId="77777777" w:rsidTr="00505F10">
        <w:tc>
          <w:tcPr>
            <w:tcW w:w="2880" w:type="dxa"/>
            <w:shd w:val="clear" w:color="auto" w:fill="auto"/>
            <w:vAlign w:val="bottom"/>
          </w:tcPr>
          <w:p w14:paraId="5E53B479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</w:pPr>
            <w:r w:rsidRPr="00A956B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4C3F7A05" w14:textId="77777777" w:rsidR="001D534F" w:rsidRPr="0031125D" w:rsidRDefault="001D534F" w:rsidP="001D534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2" w:type="dxa"/>
            <w:vAlign w:val="bottom"/>
          </w:tcPr>
          <w:p w14:paraId="3A38F985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813"/>
                <w:tab w:val="decimal" w:pos="915"/>
              </w:tabs>
              <w:spacing w:line="240" w:lineRule="auto"/>
              <w:ind w:right="-207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6C925C7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62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5DBB218D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6F030B64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2D8EE1E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3733D93A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53" w:type="dxa"/>
            <w:gridSpan w:val="2"/>
          </w:tcPr>
          <w:p w14:paraId="5B21683A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</w:tcPr>
          <w:p w14:paraId="2BA850F6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7336C9AD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17E3E9A9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1D534F" w:rsidRPr="00A956B0" w14:paraId="41DFA65C" w14:textId="77777777" w:rsidTr="001D534F">
        <w:tc>
          <w:tcPr>
            <w:tcW w:w="2880" w:type="dxa"/>
            <w:shd w:val="clear" w:color="auto" w:fill="auto"/>
            <w:vAlign w:val="bottom"/>
          </w:tcPr>
          <w:p w14:paraId="7B68BE32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7C557108" w14:textId="4AC2C2FD" w:rsidR="001D534F" w:rsidRPr="0031125D" w:rsidRDefault="001D534F" w:rsidP="001D534F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100"/>
              <w:jc w:val="center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31125D">
              <w:rPr>
                <w:rFonts w:ascii="Angsana New" w:hAnsi="Angsana New"/>
                <w:spacing w:val="-4"/>
                <w:sz w:val="27"/>
                <w:szCs w:val="27"/>
              </w:rPr>
              <w:t>(</w:t>
            </w:r>
            <w:r w:rsidR="0001010D" w:rsidRPr="0031125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2</w:t>
            </w:r>
            <w:r w:rsidRPr="0031125D">
              <w:rPr>
                <w:rFonts w:ascii="Angsana New" w:hAnsi="Angsana New"/>
                <w:spacing w:val="-4"/>
                <w:sz w:val="27"/>
                <w:szCs w:val="27"/>
              </w:rPr>
              <w:t>,</w:t>
            </w:r>
            <w:r w:rsidR="0001010D" w:rsidRPr="0031125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367</w:t>
            </w:r>
            <w:r w:rsidRPr="0031125D">
              <w:rPr>
                <w:rFonts w:ascii="Angsana New" w:hAnsi="Angsana New"/>
                <w:spacing w:val="-4"/>
                <w:sz w:val="27"/>
                <w:szCs w:val="27"/>
              </w:rPr>
              <w:t>,</w:t>
            </w:r>
            <w:r w:rsidR="0001010D" w:rsidRPr="0031125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245</w:t>
            </w:r>
            <w:r w:rsidRPr="0031125D">
              <w:rPr>
                <w:rFonts w:ascii="Angsana New" w:hAnsi="Angsana New"/>
                <w:spacing w:val="-4"/>
                <w:sz w:val="27"/>
                <w:szCs w:val="27"/>
              </w:rPr>
              <w:t>)</w:t>
            </w:r>
          </w:p>
        </w:tc>
        <w:tc>
          <w:tcPr>
            <w:tcW w:w="262" w:type="dxa"/>
            <w:vAlign w:val="bottom"/>
          </w:tcPr>
          <w:p w14:paraId="74DE3D42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E108D6" w14:textId="30282AB6" w:rsidR="001D534F" w:rsidRPr="001D534F" w:rsidRDefault="0001010D" w:rsidP="001D534F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14</w:t>
            </w:r>
            <w:r w:rsidR="001D534F" w:rsidRPr="001D534F">
              <w:rPr>
                <w:rFonts w:ascii="Angsana New" w:hAnsi="Angsana New"/>
                <w:sz w:val="27"/>
                <w:szCs w:val="27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773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1CB6F6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58A3BE34" w14:textId="0CE03E9A" w:rsidR="001D534F" w:rsidRPr="001D534F" w:rsidRDefault="001D534F" w:rsidP="001D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D534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CC4ABA2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3FF9180E" w14:textId="7A148C9E" w:rsidR="001D534F" w:rsidRPr="001D534F" w:rsidRDefault="0001010D" w:rsidP="00902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27" w:right="-20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73</w:t>
            </w:r>
            <w:r w:rsidR="001D534F" w:rsidRPr="001D534F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969</w:t>
            </w:r>
          </w:p>
        </w:tc>
        <w:tc>
          <w:tcPr>
            <w:tcW w:w="253" w:type="dxa"/>
            <w:gridSpan w:val="2"/>
            <w:shd w:val="clear" w:color="auto" w:fill="auto"/>
          </w:tcPr>
          <w:p w14:paraId="521C9F63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79" w:type="dxa"/>
            <w:gridSpan w:val="2"/>
            <w:shd w:val="clear" w:color="auto" w:fill="auto"/>
          </w:tcPr>
          <w:p w14:paraId="2F1B6BB0" w14:textId="4F51030E" w:rsidR="001D534F" w:rsidRPr="001D534F" w:rsidRDefault="001D534F" w:rsidP="0090243F">
            <w:pPr>
              <w:pStyle w:val="acctfourfigures"/>
              <w:tabs>
                <w:tab w:val="clear" w:pos="765"/>
                <w:tab w:val="decimal" w:pos="83"/>
              </w:tabs>
              <w:spacing w:line="240" w:lineRule="auto"/>
              <w:ind w:left="-127" w:right="-183" w:firstLine="75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1D534F">
              <w:rPr>
                <w:rFonts w:ascii="Angsana New" w:hAnsi="Angsana New"/>
                <w:sz w:val="27"/>
                <w:szCs w:val="27"/>
                <w:lang w:bidi="th-TH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129</w:t>
            </w:r>
            <w:r w:rsidRPr="001D534F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035</w:t>
            </w:r>
            <w:r w:rsidRPr="001D534F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49FF06CB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57B47B00" w14:textId="7B930CCD" w:rsidR="001D534F" w:rsidRPr="001D534F" w:rsidRDefault="001D534F" w:rsidP="001D534F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27" w:right="-101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1D534F">
              <w:rPr>
                <w:rFonts w:ascii="Angsana New" w:hAnsi="Angsana New"/>
                <w:spacing w:val="-4"/>
                <w:sz w:val="27"/>
                <w:szCs w:val="27"/>
              </w:rPr>
              <w:t>(</w:t>
            </w:r>
            <w:r w:rsidR="0001010D" w:rsidRPr="0001010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2</w:t>
            </w:r>
            <w:r w:rsidRPr="001D534F">
              <w:rPr>
                <w:rFonts w:ascii="Angsana New" w:hAnsi="Angsana New"/>
                <w:spacing w:val="-4"/>
                <w:sz w:val="27"/>
                <w:szCs w:val="27"/>
              </w:rPr>
              <w:t>,</w:t>
            </w:r>
            <w:r w:rsidR="0001010D" w:rsidRPr="0001010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407</w:t>
            </w:r>
            <w:r w:rsidRPr="001D534F">
              <w:rPr>
                <w:rFonts w:ascii="Angsana New" w:hAnsi="Angsana New"/>
                <w:spacing w:val="-4"/>
                <w:sz w:val="27"/>
                <w:szCs w:val="27"/>
              </w:rPr>
              <w:t>,</w:t>
            </w:r>
            <w:r w:rsidR="0001010D" w:rsidRPr="0001010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538</w:t>
            </w:r>
            <w:r w:rsidRPr="001D534F">
              <w:rPr>
                <w:rFonts w:ascii="Angsana New" w:hAnsi="Angsana New"/>
                <w:spacing w:val="-4"/>
                <w:sz w:val="27"/>
                <w:szCs w:val="27"/>
              </w:rPr>
              <w:t>)</w:t>
            </w:r>
          </w:p>
        </w:tc>
      </w:tr>
      <w:tr w:rsidR="001D534F" w:rsidRPr="00A956B0" w14:paraId="7AE932FD" w14:textId="77777777" w:rsidTr="001D534F">
        <w:tc>
          <w:tcPr>
            <w:tcW w:w="2880" w:type="dxa"/>
            <w:shd w:val="clear" w:color="auto" w:fill="auto"/>
            <w:vAlign w:val="bottom"/>
          </w:tcPr>
          <w:p w14:paraId="3BFDFED3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A956B0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1A25B19B" w14:textId="0264F81C" w:rsidR="001D534F" w:rsidRPr="0031125D" w:rsidRDefault="001D534F" w:rsidP="001D534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31125D">
              <w:rPr>
                <w:rFonts w:ascii="Angsana New" w:hAnsi="Angsana New"/>
                <w:spacing w:val="-4"/>
                <w:sz w:val="27"/>
                <w:szCs w:val="27"/>
              </w:rPr>
              <w:t>(</w:t>
            </w:r>
            <w:r w:rsidR="0001010D" w:rsidRPr="0031125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8</w:t>
            </w:r>
            <w:r w:rsidRPr="0031125D">
              <w:rPr>
                <w:rFonts w:ascii="Angsana New" w:hAnsi="Angsana New"/>
                <w:spacing w:val="-4"/>
                <w:sz w:val="27"/>
                <w:szCs w:val="27"/>
              </w:rPr>
              <w:t>,</w:t>
            </w:r>
            <w:r w:rsidR="0001010D" w:rsidRPr="0031125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877</w:t>
            </w:r>
            <w:r w:rsidRPr="0031125D">
              <w:rPr>
                <w:rFonts w:ascii="Angsana New" w:hAnsi="Angsana New"/>
                <w:spacing w:val="-4"/>
                <w:sz w:val="27"/>
                <w:szCs w:val="27"/>
              </w:rPr>
              <w:t>)</w:t>
            </w:r>
          </w:p>
        </w:tc>
        <w:tc>
          <w:tcPr>
            <w:tcW w:w="262" w:type="dxa"/>
            <w:vAlign w:val="bottom"/>
          </w:tcPr>
          <w:p w14:paraId="331B4FB1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CCFE9C" w14:textId="64D9AFAB" w:rsidR="001D534F" w:rsidRPr="001D534F" w:rsidRDefault="0001010D" w:rsidP="001D534F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817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508130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1378D21A" w14:textId="6769524E" w:rsidR="001D534F" w:rsidRPr="001D534F" w:rsidRDefault="001D534F" w:rsidP="001D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 w:rsidRPr="001D534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D20E3BF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11CDE7FD" w14:textId="28B71792" w:rsidR="001D534F" w:rsidRPr="001D534F" w:rsidRDefault="001D534F" w:rsidP="0090243F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27" w:right="-147"/>
              <w:rPr>
                <w:rFonts w:ascii="Angsana New" w:hAnsi="Angsana New"/>
                <w:sz w:val="27"/>
                <w:szCs w:val="27"/>
              </w:rPr>
            </w:pPr>
            <w:r w:rsidRPr="001D534F">
              <w:rPr>
                <w:rFonts w:ascii="Angsana New" w:hAnsi="Angsana New"/>
                <w:sz w:val="27"/>
                <w:szCs w:val="27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248</w:t>
            </w:r>
            <w:r w:rsidRPr="001D534F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53" w:type="dxa"/>
            <w:gridSpan w:val="2"/>
            <w:shd w:val="clear" w:color="auto" w:fill="auto"/>
          </w:tcPr>
          <w:p w14:paraId="234980F8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79" w:type="dxa"/>
            <w:gridSpan w:val="2"/>
            <w:shd w:val="clear" w:color="auto" w:fill="auto"/>
          </w:tcPr>
          <w:p w14:paraId="55E57C70" w14:textId="29EAE8F1" w:rsidR="001D534F" w:rsidRPr="001D534F" w:rsidRDefault="001D534F" w:rsidP="00EF7E8E">
            <w:pPr>
              <w:pStyle w:val="acctfourfigures"/>
              <w:tabs>
                <w:tab w:val="clear" w:pos="765"/>
                <w:tab w:val="decimal" w:pos="83"/>
              </w:tabs>
              <w:spacing w:line="240" w:lineRule="auto"/>
              <w:ind w:left="-127" w:right="-183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1D534F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5FE3C66D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22" w:type="dxa"/>
            <w:gridSpan w:val="2"/>
            <w:shd w:val="clear" w:color="auto" w:fill="auto"/>
          </w:tcPr>
          <w:p w14:paraId="40403976" w14:textId="7E282AF1" w:rsidR="001D534F" w:rsidRPr="001D534F" w:rsidRDefault="001D534F" w:rsidP="001D534F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27" w:right="-101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1D534F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  <w:r w:rsidRPr="001D534F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308</w:t>
            </w:r>
            <w:r w:rsidRPr="001D534F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</w:tr>
      <w:tr w:rsidR="001D534F" w:rsidRPr="00A956B0" w14:paraId="1CF1FF33" w14:textId="77777777" w:rsidTr="001D534F">
        <w:tc>
          <w:tcPr>
            <w:tcW w:w="2880" w:type="dxa"/>
            <w:shd w:val="clear" w:color="auto" w:fill="auto"/>
            <w:vAlign w:val="bottom"/>
          </w:tcPr>
          <w:p w14:paraId="5F560CEB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033A7AB4" w14:textId="76A8FEFA" w:rsidR="001D534F" w:rsidRPr="0031125D" w:rsidRDefault="001D534F" w:rsidP="001D534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31125D">
              <w:rPr>
                <w:rFonts w:ascii="Angsana New" w:hAnsi="Angsana New"/>
                <w:spacing w:val="-4"/>
                <w:sz w:val="27"/>
                <w:szCs w:val="27"/>
              </w:rPr>
              <w:t>(</w:t>
            </w:r>
            <w:r w:rsidR="0001010D" w:rsidRPr="0031125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823</w:t>
            </w:r>
            <w:r w:rsidRPr="0031125D">
              <w:rPr>
                <w:rFonts w:ascii="Angsana New" w:hAnsi="Angsana New"/>
                <w:spacing w:val="-4"/>
                <w:sz w:val="27"/>
                <w:szCs w:val="27"/>
              </w:rPr>
              <w:t>,</w:t>
            </w:r>
            <w:r w:rsidR="0001010D" w:rsidRPr="0031125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534</w:t>
            </w:r>
            <w:r w:rsidRPr="0031125D">
              <w:rPr>
                <w:rFonts w:ascii="Angsana New" w:hAnsi="Angsana New"/>
                <w:spacing w:val="-4"/>
                <w:sz w:val="27"/>
                <w:szCs w:val="27"/>
              </w:rPr>
              <w:t>)</w:t>
            </w:r>
          </w:p>
        </w:tc>
        <w:tc>
          <w:tcPr>
            <w:tcW w:w="262" w:type="dxa"/>
            <w:vAlign w:val="bottom"/>
          </w:tcPr>
          <w:p w14:paraId="7581EB02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219E99" w14:textId="00B34583" w:rsidR="001D534F" w:rsidRPr="001D534F" w:rsidRDefault="0001010D" w:rsidP="001D534F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11</w:t>
            </w:r>
            <w:r w:rsidR="001D534F" w:rsidRPr="001D534F">
              <w:rPr>
                <w:rFonts w:ascii="Angsana New" w:hAnsi="Angsana New"/>
                <w:sz w:val="27"/>
                <w:szCs w:val="27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005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CE0927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43421880" w14:textId="73BAE355" w:rsidR="001D534F" w:rsidRPr="001D534F" w:rsidRDefault="001D534F" w:rsidP="001D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 w:rsidRPr="001D534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9B2BF97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396CDC92" w14:textId="768940E1" w:rsidR="001D534F" w:rsidRPr="001D534F" w:rsidRDefault="001D534F" w:rsidP="001D534F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127" w:right="-20"/>
              <w:rPr>
                <w:rFonts w:ascii="Angsana New" w:hAnsi="Angsana New"/>
                <w:sz w:val="27"/>
                <w:szCs w:val="27"/>
              </w:rPr>
            </w:pPr>
            <w:r w:rsidRPr="001D534F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53" w:type="dxa"/>
            <w:gridSpan w:val="2"/>
            <w:shd w:val="clear" w:color="auto" w:fill="auto"/>
          </w:tcPr>
          <w:p w14:paraId="2056A947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79" w:type="dxa"/>
            <w:gridSpan w:val="2"/>
            <w:shd w:val="clear" w:color="auto" w:fill="auto"/>
          </w:tcPr>
          <w:p w14:paraId="37A8D346" w14:textId="20D9F17C" w:rsidR="001D534F" w:rsidRPr="001D534F" w:rsidRDefault="001D534F" w:rsidP="0090243F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left="-127" w:right="-274" w:hanging="15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1D534F">
              <w:rPr>
                <w:rFonts w:ascii="Angsana New" w:hAnsi="Angsana New"/>
                <w:sz w:val="27"/>
                <w:szCs w:val="27"/>
                <w:lang w:bidi="th-TH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379</w:t>
            </w:r>
            <w:r w:rsidRPr="001D534F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="0001010D" w:rsidRPr="0090243F">
              <w:rPr>
                <w:rFonts w:ascii="Angsana New" w:hAnsi="Angsana New"/>
                <w:sz w:val="27"/>
                <w:szCs w:val="27"/>
              </w:rPr>
              <w:t>809</w:t>
            </w:r>
            <w:r w:rsidRPr="001D534F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62BDED09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2B3B4C7C" w14:textId="408586E4" w:rsidR="001D534F" w:rsidRPr="001D534F" w:rsidRDefault="001D534F" w:rsidP="001D534F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27" w:right="-101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1D534F">
              <w:rPr>
                <w:rFonts w:ascii="Angsana New" w:hAnsi="Angsana New"/>
                <w:spacing w:val="-4"/>
                <w:sz w:val="27"/>
                <w:szCs w:val="27"/>
              </w:rPr>
              <w:t>(</w:t>
            </w:r>
            <w:r w:rsidR="0001010D" w:rsidRPr="0001010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1</w:t>
            </w:r>
            <w:r w:rsidRPr="001D534F">
              <w:rPr>
                <w:rFonts w:ascii="Angsana New" w:hAnsi="Angsana New"/>
                <w:spacing w:val="-4"/>
                <w:sz w:val="27"/>
                <w:szCs w:val="27"/>
              </w:rPr>
              <w:t>,</w:t>
            </w:r>
            <w:r w:rsidR="0001010D" w:rsidRPr="0001010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192</w:t>
            </w:r>
            <w:r w:rsidRPr="001D534F">
              <w:rPr>
                <w:rFonts w:ascii="Angsana New" w:hAnsi="Angsana New"/>
                <w:spacing w:val="-4"/>
                <w:sz w:val="27"/>
                <w:szCs w:val="27"/>
              </w:rPr>
              <w:t>,</w:t>
            </w:r>
            <w:r w:rsidR="0001010D" w:rsidRPr="0001010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338</w:t>
            </w:r>
            <w:r w:rsidRPr="001D534F">
              <w:rPr>
                <w:rFonts w:ascii="Angsana New" w:hAnsi="Angsana New"/>
                <w:spacing w:val="-4"/>
                <w:sz w:val="27"/>
                <w:szCs w:val="27"/>
              </w:rPr>
              <w:t>)</w:t>
            </w:r>
          </w:p>
        </w:tc>
      </w:tr>
      <w:tr w:rsidR="001D534F" w:rsidRPr="00A956B0" w14:paraId="2246EFDD" w14:textId="77777777" w:rsidTr="001D534F">
        <w:tc>
          <w:tcPr>
            <w:tcW w:w="2880" w:type="dxa"/>
            <w:shd w:val="clear" w:color="auto" w:fill="auto"/>
            <w:vAlign w:val="bottom"/>
          </w:tcPr>
          <w:p w14:paraId="0AD80C51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160" w:right="-101" w:hanging="160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ลูกหนี้ตามสัญญาเช่าการเงิน</w:t>
            </w: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t xml:space="preserve">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1D5D292A" w14:textId="2D94106A" w:rsidR="001D534F" w:rsidRPr="00870503" w:rsidRDefault="001D534F" w:rsidP="0087050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 w:hanging="196"/>
              <w:jc w:val="right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870503">
              <w:rPr>
                <w:rFonts w:ascii="Angsana New" w:hAnsi="Angsana New"/>
                <w:spacing w:val="-6"/>
                <w:sz w:val="27"/>
                <w:szCs w:val="27"/>
              </w:rPr>
              <w:t>(</w:t>
            </w:r>
            <w:r w:rsidR="0001010D" w:rsidRPr="00870503">
              <w:rPr>
                <w:rFonts w:ascii="Angsana New" w:hAnsi="Angsana New"/>
                <w:spacing w:val="-6"/>
                <w:sz w:val="27"/>
                <w:szCs w:val="27"/>
                <w:lang w:val="en-US"/>
              </w:rPr>
              <w:t>5</w:t>
            </w:r>
            <w:r w:rsidRPr="00870503">
              <w:rPr>
                <w:rFonts w:ascii="Angsana New" w:hAnsi="Angsana New"/>
                <w:spacing w:val="-6"/>
                <w:sz w:val="27"/>
                <w:szCs w:val="27"/>
              </w:rPr>
              <w:t>,</w:t>
            </w:r>
            <w:r w:rsidR="0001010D" w:rsidRPr="00870503">
              <w:rPr>
                <w:rFonts w:ascii="Angsana New" w:hAnsi="Angsana New"/>
                <w:spacing w:val="-6"/>
                <w:sz w:val="27"/>
                <w:szCs w:val="27"/>
                <w:lang w:val="en-US"/>
              </w:rPr>
              <w:t>825</w:t>
            </w:r>
            <w:r w:rsidRPr="00870503">
              <w:rPr>
                <w:rFonts w:ascii="Angsana New" w:hAnsi="Angsana New"/>
                <w:spacing w:val="-6"/>
                <w:sz w:val="27"/>
                <w:szCs w:val="27"/>
              </w:rPr>
              <w:t>,</w:t>
            </w:r>
            <w:r w:rsidR="0001010D" w:rsidRPr="00870503">
              <w:rPr>
                <w:rFonts w:ascii="Angsana New" w:hAnsi="Angsana New"/>
                <w:spacing w:val="-6"/>
                <w:sz w:val="27"/>
                <w:szCs w:val="27"/>
                <w:lang w:val="en-US"/>
              </w:rPr>
              <w:t>952</w:t>
            </w:r>
            <w:r w:rsidRPr="00870503">
              <w:rPr>
                <w:rFonts w:ascii="Angsana New" w:hAnsi="Angsana New"/>
                <w:spacing w:val="-6"/>
                <w:sz w:val="27"/>
                <w:szCs w:val="27"/>
              </w:rPr>
              <w:t>)</w:t>
            </w:r>
          </w:p>
        </w:tc>
        <w:tc>
          <w:tcPr>
            <w:tcW w:w="262" w:type="dxa"/>
            <w:vAlign w:val="bottom"/>
          </w:tcPr>
          <w:p w14:paraId="1A00EA68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2D4976" w14:textId="0303F50F" w:rsidR="001D534F" w:rsidRPr="001D534F" w:rsidRDefault="0001010D" w:rsidP="001D534F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431</w:t>
            </w:r>
            <w:r w:rsidR="001D534F" w:rsidRPr="001D534F">
              <w:rPr>
                <w:rFonts w:ascii="Angsana New" w:hAnsi="Angsana New"/>
                <w:sz w:val="27"/>
                <w:szCs w:val="27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453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67F7C0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left" w:pos="79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33987052" w14:textId="49C3975E" w:rsidR="001D534F" w:rsidRPr="001D534F" w:rsidRDefault="001D534F" w:rsidP="001D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 w:rsidRPr="001D534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A19BF05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48C21CB9" w14:textId="17469DA9" w:rsidR="001D534F" w:rsidRPr="001D534F" w:rsidRDefault="001D534F" w:rsidP="0090243F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27" w:right="-147"/>
              <w:rPr>
                <w:rFonts w:ascii="Angsana New" w:hAnsi="Angsana New"/>
                <w:sz w:val="27"/>
                <w:szCs w:val="27"/>
              </w:rPr>
            </w:pPr>
            <w:r w:rsidRPr="001D534F">
              <w:rPr>
                <w:rFonts w:ascii="Angsana New" w:hAnsi="Angsana New"/>
                <w:sz w:val="27"/>
                <w:szCs w:val="27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128</w:t>
            </w:r>
            <w:r w:rsidRPr="001D534F">
              <w:rPr>
                <w:rFonts w:ascii="Angsana New" w:hAnsi="Angsana New"/>
                <w:sz w:val="27"/>
                <w:szCs w:val="27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667</w:t>
            </w:r>
            <w:r w:rsidRPr="001D534F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53" w:type="dxa"/>
            <w:gridSpan w:val="2"/>
            <w:shd w:val="clear" w:color="auto" w:fill="auto"/>
          </w:tcPr>
          <w:p w14:paraId="59D4D36D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79" w:type="dxa"/>
            <w:gridSpan w:val="2"/>
            <w:shd w:val="clear" w:color="auto" w:fill="auto"/>
            <w:vAlign w:val="bottom"/>
          </w:tcPr>
          <w:p w14:paraId="54BFDDDB" w14:textId="0AE21E16" w:rsidR="001D534F" w:rsidRPr="001D534F" w:rsidRDefault="001D534F" w:rsidP="00EF7E8E">
            <w:pPr>
              <w:pStyle w:val="acctfourfigures"/>
              <w:tabs>
                <w:tab w:val="clear" w:pos="765"/>
                <w:tab w:val="decimal" w:pos="83"/>
              </w:tabs>
              <w:spacing w:line="240" w:lineRule="auto"/>
              <w:ind w:left="-127" w:right="-18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D534F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5FAEEB8E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548F8DFC" w14:textId="003580D8" w:rsidR="001D534F" w:rsidRPr="001D534F" w:rsidRDefault="001D534F" w:rsidP="001D534F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27" w:right="-101"/>
              <w:rPr>
                <w:rFonts w:ascii="Angsana New" w:hAnsi="Angsana New"/>
                <w:spacing w:val="-4"/>
                <w:sz w:val="27"/>
                <w:szCs w:val="27"/>
                <w:cs/>
                <w:lang w:bidi="th-TH"/>
              </w:rPr>
            </w:pPr>
            <w:r w:rsidRPr="001D534F">
              <w:rPr>
                <w:rFonts w:ascii="Angsana New" w:hAnsi="Angsana New"/>
                <w:spacing w:val="-4"/>
                <w:sz w:val="27"/>
                <w:szCs w:val="27"/>
                <w:lang w:bidi="th-TH"/>
              </w:rPr>
              <w:t>(</w:t>
            </w:r>
            <w:r w:rsidR="0001010D" w:rsidRPr="0001010D">
              <w:rPr>
                <w:rFonts w:ascii="Angsana New" w:hAnsi="Angsana New"/>
                <w:spacing w:val="-4"/>
                <w:sz w:val="27"/>
                <w:szCs w:val="27"/>
                <w:lang w:val="en-US" w:bidi="th-TH"/>
              </w:rPr>
              <w:t>5</w:t>
            </w:r>
            <w:r w:rsidRPr="001D534F">
              <w:rPr>
                <w:rFonts w:ascii="Angsana New" w:hAnsi="Angsana New"/>
                <w:spacing w:val="-4"/>
                <w:sz w:val="27"/>
                <w:szCs w:val="27"/>
                <w:lang w:bidi="th-TH"/>
              </w:rPr>
              <w:t>,</w:t>
            </w:r>
            <w:r w:rsidR="0001010D" w:rsidRPr="0001010D">
              <w:rPr>
                <w:rFonts w:ascii="Angsana New" w:hAnsi="Angsana New"/>
                <w:spacing w:val="-4"/>
                <w:sz w:val="27"/>
                <w:szCs w:val="27"/>
                <w:lang w:val="en-US" w:bidi="th-TH"/>
              </w:rPr>
              <w:t>523</w:t>
            </w:r>
            <w:r w:rsidRPr="001D534F">
              <w:rPr>
                <w:rFonts w:ascii="Angsana New" w:hAnsi="Angsana New"/>
                <w:spacing w:val="-4"/>
                <w:sz w:val="27"/>
                <w:szCs w:val="27"/>
                <w:lang w:bidi="th-TH"/>
              </w:rPr>
              <w:t>,</w:t>
            </w:r>
            <w:r w:rsidR="0001010D" w:rsidRPr="0001010D">
              <w:rPr>
                <w:rFonts w:ascii="Angsana New" w:hAnsi="Angsana New"/>
                <w:spacing w:val="-4"/>
                <w:sz w:val="27"/>
                <w:szCs w:val="27"/>
                <w:lang w:val="en-US" w:bidi="th-TH"/>
              </w:rPr>
              <w:t>166</w:t>
            </w:r>
            <w:r w:rsidRPr="001D534F">
              <w:rPr>
                <w:rFonts w:ascii="Angsana New" w:hAnsi="Angsana New"/>
                <w:spacing w:val="-4"/>
                <w:sz w:val="27"/>
                <w:szCs w:val="27"/>
                <w:lang w:bidi="th-TH"/>
              </w:rPr>
              <w:t>)</w:t>
            </w:r>
          </w:p>
        </w:tc>
      </w:tr>
      <w:tr w:rsidR="001D534F" w:rsidRPr="00A956B0" w14:paraId="106E75FA" w14:textId="77777777" w:rsidTr="001D534F">
        <w:tc>
          <w:tcPr>
            <w:tcW w:w="2880" w:type="dxa"/>
            <w:shd w:val="clear" w:color="auto" w:fill="auto"/>
            <w:vAlign w:val="bottom"/>
          </w:tcPr>
          <w:p w14:paraId="166CB9AB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ตราสาร</w:t>
            </w:r>
            <w:r w:rsidRPr="00A956B0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อนุพันธ์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641B9A6E" w14:textId="7B048D2A" w:rsidR="001D534F" w:rsidRPr="0031125D" w:rsidRDefault="001D534F" w:rsidP="001D534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31125D">
              <w:rPr>
                <w:rFonts w:ascii="Angsana New" w:hAnsi="Angsana New"/>
                <w:spacing w:val="-4"/>
                <w:sz w:val="27"/>
                <w:szCs w:val="27"/>
              </w:rPr>
              <w:t>(</w:t>
            </w:r>
            <w:r w:rsidR="0001010D" w:rsidRPr="0031125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167</w:t>
            </w:r>
            <w:r w:rsidRPr="0031125D">
              <w:rPr>
                <w:rFonts w:ascii="Angsana New" w:hAnsi="Angsana New"/>
                <w:spacing w:val="-4"/>
                <w:sz w:val="27"/>
                <w:szCs w:val="27"/>
              </w:rPr>
              <w:t>)</w:t>
            </w:r>
          </w:p>
        </w:tc>
        <w:tc>
          <w:tcPr>
            <w:tcW w:w="262" w:type="dxa"/>
            <w:vAlign w:val="bottom"/>
          </w:tcPr>
          <w:p w14:paraId="1200487A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E933FB" w14:textId="73D775A5" w:rsidR="001D534F" w:rsidRPr="001D534F" w:rsidRDefault="0001010D" w:rsidP="001D534F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167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7BFED9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4FEC9C6E" w14:textId="14AA82B6" w:rsidR="001D534F" w:rsidRPr="001D534F" w:rsidRDefault="001D534F" w:rsidP="001D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D534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339FA62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224753F3" w14:textId="03B52629" w:rsidR="001D534F" w:rsidRPr="001D534F" w:rsidRDefault="001D534F" w:rsidP="001D534F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127" w:right="-20"/>
              <w:rPr>
                <w:rFonts w:ascii="Angsana New" w:hAnsi="Angsana New"/>
                <w:sz w:val="27"/>
                <w:szCs w:val="27"/>
              </w:rPr>
            </w:pPr>
            <w:r w:rsidRPr="001D534F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53" w:type="dxa"/>
            <w:gridSpan w:val="2"/>
            <w:shd w:val="clear" w:color="auto" w:fill="auto"/>
          </w:tcPr>
          <w:p w14:paraId="256C5CA8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  <w:shd w:val="clear" w:color="auto" w:fill="auto"/>
          </w:tcPr>
          <w:p w14:paraId="492B6888" w14:textId="74A2D406" w:rsidR="001D534F" w:rsidRPr="001D534F" w:rsidRDefault="001D534F" w:rsidP="0090243F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left="-127" w:right="-274" w:firstLine="7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D534F">
              <w:rPr>
                <w:rFonts w:ascii="Angsana New" w:hAnsi="Angsana New"/>
                <w:sz w:val="27"/>
                <w:szCs w:val="27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51</w:t>
            </w:r>
            <w:r w:rsidRPr="001D534F">
              <w:rPr>
                <w:rFonts w:ascii="Angsana New" w:hAnsi="Angsana New"/>
                <w:sz w:val="27"/>
                <w:szCs w:val="27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621</w:t>
            </w:r>
            <w:r w:rsidRPr="001D534F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2155F888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</w:tcPr>
          <w:p w14:paraId="7A2C4C0D" w14:textId="75358885" w:rsidR="001D534F" w:rsidRPr="001D534F" w:rsidRDefault="001D534F" w:rsidP="001D534F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27" w:right="-101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1D534F">
              <w:rPr>
                <w:rFonts w:ascii="Angsana New" w:hAnsi="Angsana New"/>
                <w:sz w:val="27"/>
                <w:szCs w:val="27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51</w:t>
            </w:r>
            <w:r w:rsidRPr="001D534F">
              <w:rPr>
                <w:rFonts w:ascii="Angsana New" w:hAnsi="Angsana New"/>
                <w:sz w:val="27"/>
                <w:szCs w:val="27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621</w:t>
            </w:r>
            <w:r w:rsidRPr="001D534F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1D534F" w:rsidRPr="00A956B0" w14:paraId="17DB6E16" w14:textId="77777777" w:rsidTr="001D534F">
        <w:tc>
          <w:tcPr>
            <w:tcW w:w="2880" w:type="dxa"/>
            <w:shd w:val="clear" w:color="auto" w:fill="auto"/>
            <w:vAlign w:val="bottom"/>
          </w:tcPr>
          <w:p w14:paraId="78B0B6FB" w14:textId="77777777" w:rsidR="001D534F" w:rsidRPr="00C0149E" w:rsidRDefault="001D534F" w:rsidP="001D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"/>
              <w:rPr>
                <w:rFonts w:ascii="Angsana New" w:hAnsi="Angsana New"/>
                <w:sz w:val="27"/>
                <w:szCs w:val="27"/>
              </w:rPr>
            </w:pPr>
            <w:r w:rsidRPr="00C0149E">
              <w:rPr>
                <w:rFonts w:ascii="Angsana New" w:hAnsi="Angsana New"/>
                <w:sz w:val="27"/>
                <w:szCs w:val="27"/>
                <w:cs/>
              </w:rPr>
              <w:t>สินทรัพย์ทางการเงินที่วัดมูลค่าด้วย</w:t>
            </w:r>
          </w:p>
          <w:p w14:paraId="2E68C01C" w14:textId="65054EC4" w:rsidR="001D534F" w:rsidRPr="00C0149E" w:rsidRDefault="001D534F" w:rsidP="001D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"/>
              <w:rPr>
                <w:rFonts w:ascii="Angsana New" w:hAnsi="Angsana New"/>
                <w:sz w:val="27"/>
                <w:szCs w:val="27"/>
              </w:rPr>
            </w:pPr>
            <w:r w:rsidRPr="00C0149E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C0149E">
              <w:rPr>
                <w:rFonts w:ascii="Angsana New" w:hAnsi="Angsana New"/>
                <w:sz w:val="27"/>
                <w:szCs w:val="27"/>
                <w:cs/>
              </w:rPr>
              <w:t>มูลค่ายุติธรรมผ่านกำไร</w:t>
            </w:r>
            <w:r w:rsidR="0062670A">
              <w:rPr>
                <w:rFonts w:ascii="Angsana New" w:hAnsi="Angsana New"/>
                <w:sz w:val="27"/>
                <w:szCs w:val="27"/>
              </w:rPr>
              <w:t xml:space="preserve"> (</w:t>
            </w:r>
            <w:r w:rsidRPr="00C0149E">
              <w:rPr>
                <w:rFonts w:ascii="Angsana New" w:hAnsi="Angsana New"/>
                <w:sz w:val="27"/>
                <w:szCs w:val="27"/>
                <w:cs/>
              </w:rPr>
              <w:t>ขาดทุน</w:t>
            </w:r>
            <w:r w:rsidR="0062670A">
              <w:rPr>
                <w:rFonts w:ascii="Angsana New" w:hAnsi="Angsana New"/>
                <w:sz w:val="27"/>
                <w:szCs w:val="27"/>
              </w:rPr>
              <w:t>)</w:t>
            </w:r>
          </w:p>
          <w:p w14:paraId="039EAEA5" w14:textId="77777777" w:rsidR="001D534F" w:rsidRPr="00C0149E" w:rsidRDefault="001D534F" w:rsidP="001D534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C0149E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C0149E">
              <w:rPr>
                <w:rFonts w:ascii="Angsana New" w:hAnsi="Angsana New"/>
                <w:sz w:val="27"/>
                <w:szCs w:val="27"/>
                <w:cs/>
              </w:rPr>
              <w:t>เบ็ดเสร็จอื่น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799E9374" w14:textId="3ED6E2C9" w:rsidR="001D534F" w:rsidRPr="0031125D" w:rsidRDefault="001D534F" w:rsidP="005A4FE7">
            <w:pPr>
              <w:pStyle w:val="acctfourfigures"/>
              <w:tabs>
                <w:tab w:val="clear" w:pos="765"/>
                <w:tab w:val="decimal" w:pos="164"/>
              </w:tabs>
              <w:spacing w:line="240" w:lineRule="auto"/>
              <w:ind w:right="-27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1125D">
              <w:rPr>
                <w:rFonts w:ascii="Angsana New" w:hAnsi="Angsana New"/>
                <w:sz w:val="27"/>
                <w:szCs w:val="27"/>
              </w:rPr>
              <w:t>(</w:t>
            </w:r>
            <w:r w:rsidR="0001010D" w:rsidRPr="0031125D">
              <w:rPr>
                <w:rFonts w:ascii="Angsana New" w:hAnsi="Angsana New"/>
                <w:sz w:val="27"/>
                <w:szCs w:val="27"/>
                <w:lang w:val="en-US"/>
              </w:rPr>
              <w:t>52</w:t>
            </w:r>
            <w:r w:rsidRPr="0031125D">
              <w:rPr>
                <w:rFonts w:ascii="Angsana New" w:hAnsi="Angsana New"/>
                <w:sz w:val="27"/>
                <w:szCs w:val="27"/>
              </w:rPr>
              <w:t>,</w:t>
            </w:r>
            <w:r w:rsidR="0001010D" w:rsidRPr="0031125D">
              <w:rPr>
                <w:rFonts w:ascii="Angsana New" w:hAnsi="Angsana New"/>
                <w:sz w:val="27"/>
                <w:szCs w:val="27"/>
                <w:lang w:val="en-US"/>
              </w:rPr>
              <w:t>963</w:t>
            </w:r>
            <w:r w:rsidRPr="0031125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62" w:type="dxa"/>
            <w:vAlign w:val="bottom"/>
          </w:tcPr>
          <w:p w14:paraId="538BCD17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47C040" w14:textId="137D6FB9" w:rsidR="001D534F" w:rsidRPr="001D534F" w:rsidRDefault="001D534F" w:rsidP="001D534F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99" w:right="-62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1D534F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A72960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53EAFE59" w14:textId="1E63E2E2" w:rsidR="001D534F" w:rsidRPr="001D534F" w:rsidRDefault="001D534F" w:rsidP="001D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right="-19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D534F">
              <w:rPr>
                <w:rFonts w:ascii="Angsana New" w:hAnsi="Angsana New"/>
                <w:sz w:val="27"/>
                <w:szCs w:val="27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</w:rPr>
              <w:t>80</w:t>
            </w:r>
            <w:r w:rsidRPr="001D534F">
              <w:rPr>
                <w:rFonts w:ascii="Angsana New" w:hAnsi="Angsana New"/>
                <w:sz w:val="27"/>
                <w:szCs w:val="27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</w:rPr>
              <w:t>374</w:t>
            </w:r>
            <w:r w:rsidRPr="001D534F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92C7831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3A0BE42A" w14:textId="7CA2B142" w:rsidR="001D534F" w:rsidRPr="001D534F" w:rsidRDefault="001D534F" w:rsidP="001D534F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127" w:right="-20"/>
              <w:rPr>
                <w:rFonts w:ascii="Angsana New" w:hAnsi="Angsana New"/>
                <w:sz w:val="27"/>
                <w:szCs w:val="27"/>
              </w:rPr>
            </w:pPr>
            <w:r w:rsidRPr="001D534F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753CFC8A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  <w:shd w:val="clear" w:color="auto" w:fill="auto"/>
          </w:tcPr>
          <w:p w14:paraId="610DD337" w14:textId="6DF55856" w:rsidR="001D534F" w:rsidRPr="001D534F" w:rsidRDefault="001D534F" w:rsidP="001D534F">
            <w:pPr>
              <w:pStyle w:val="acctfourfigures"/>
              <w:tabs>
                <w:tab w:val="clear" w:pos="765"/>
                <w:tab w:val="decimal" w:pos="83"/>
              </w:tabs>
              <w:spacing w:line="240" w:lineRule="auto"/>
              <w:ind w:left="-127" w:right="-18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  <w:p w14:paraId="6A6CD452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decimal" w:pos="83"/>
              </w:tabs>
              <w:spacing w:line="240" w:lineRule="auto"/>
              <w:ind w:left="-127" w:right="-18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  <w:p w14:paraId="3FB13FCE" w14:textId="6C1A4AD8" w:rsidR="001D534F" w:rsidRPr="001D534F" w:rsidRDefault="001D534F" w:rsidP="001D534F">
            <w:pPr>
              <w:pStyle w:val="acctfourfigures"/>
              <w:tabs>
                <w:tab w:val="clear" w:pos="765"/>
                <w:tab w:val="decimal" w:pos="83"/>
              </w:tabs>
              <w:spacing w:line="240" w:lineRule="auto"/>
              <w:ind w:left="-127" w:right="-18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D534F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0DE99D7A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564B0A6A" w14:textId="05DAB876" w:rsidR="001D534F" w:rsidRPr="001D534F" w:rsidRDefault="001D534F" w:rsidP="001D534F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D534F">
              <w:rPr>
                <w:rFonts w:ascii="Angsana New" w:hAnsi="Angsana New"/>
                <w:sz w:val="27"/>
                <w:szCs w:val="27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133</w:t>
            </w:r>
            <w:r w:rsidRPr="001D534F">
              <w:rPr>
                <w:rFonts w:ascii="Angsana New" w:hAnsi="Angsana New"/>
                <w:sz w:val="27"/>
                <w:szCs w:val="27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337</w:t>
            </w:r>
            <w:r w:rsidRPr="001D534F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1D534F" w:rsidRPr="00A956B0" w14:paraId="334EAEBB" w14:textId="77777777" w:rsidTr="001D534F">
        <w:tc>
          <w:tcPr>
            <w:tcW w:w="2880" w:type="dxa"/>
            <w:shd w:val="clear" w:color="auto" w:fill="auto"/>
            <w:vAlign w:val="bottom"/>
          </w:tcPr>
          <w:p w14:paraId="581AF2D8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อื่น ๆ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332CB" w14:textId="2D8B497C" w:rsidR="001D534F" w:rsidRPr="0031125D" w:rsidRDefault="001D534F" w:rsidP="001D534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1125D">
              <w:rPr>
                <w:rFonts w:ascii="Angsana New" w:hAnsi="Angsana New"/>
                <w:sz w:val="27"/>
                <w:szCs w:val="27"/>
              </w:rPr>
              <w:t>(</w:t>
            </w:r>
            <w:r w:rsidR="0001010D" w:rsidRPr="0031125D">
              <w:rPr>
                <w:rFonts w:ascii="Angsana New" w:hAnsi="Angsana New"/>
                <w:sz w:val="27"/>
                <w:szCs w:val="27"/>
                <w:lang w:val="en-US"/>
              </w:rPr>
              <w:t>425</w:t>
            </w:r>
            <w:r w:rsidRPr="0031125D">
              <w:rPr>
                <w:rFonts w:ascii="Angsana New" w:hAnsi="Angsana New"/>
                <w:sz w:val="27"/>
                <w:szCs w:val="27"/>
              </w:rPr>
              <w:t>,</w:t>
            </w:r>
            <w:r w:rsidR="0001010D" w:rsidRPr="0031125D">
              <w:rPr>
                <w:rFonts w:ascii="Angsana New" w:hAnsi="Angsana New"/>
                <w:sz w:val="27"/>
                <w:szCs w:val="27"/>
                <w:lang w:val="en-US"/>
              </w:rPr>
              <w:t>815</w:t>
            </w:r>
            <w:r w:rsidRPr="0031125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62" w:type="dxa"/>
            <w:vAlign w:val="bottom"/>
          </w:tcPr>
          <w:p w14:paraId="532065EB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2CFD9" w14:textId="70290BBD" w:rsidR="001D534F" w:rsidRPr="001D534F" w:rsidRDefault="001D534F" w:rsidP="001D534F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</w:rPr>
            </w:pPr>
            <w:r w:rsidRPr="001D534F">
              <w:rPr>
                <w:rFonts w:ascii="Angsana New" w:hAnsi="Angsana New"/>
                <w:sz w:val="27"/>
                <w:szCs w:val="27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39</w:t>
            </w:r>
            <w:r w:rsidRPr="001D534F">
              <w:rPr>
                <w:rFonts w:ascii="Angsana New" w:hAnsi="Angsana New"/>
                <w:sz w:val="27"/>
                <w:szCs w:val="27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696</w:t>
            </w:r>
            <w:r w:rsidRPr="001D534F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1C8BC1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A2F60" w14:textId="7C746DA8" w:rsidR="001D534F" w:rsidRPr="001D534F" w:rsidRDefault="001D534F" w:rsidP="001D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D534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1683B90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1B3F2" w14:textId="2C3CCDE6" w:rsidR="001D534F" w:rsidRPr="001D534F" w:rsidRDefault="0001010D" w:rsidP="009024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27" w:right="-20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15</w:t>
            </w:r>
            <w:r w:rsidR="001D534F" w:rsidRPr="001D534F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192</w:t>
            </w:r>
          </w:p>
        </w:tc>
        <w:tc>
          <w:tcPr>
            <w:tcW w:w="253" w:type="dxa"/>
            <w:gridSpan w:val="2"/>
            <w:shd w:val="clear" w:color="auto" w:fill="auto"/>
          </w:tcPr>
          <w:p w14:paraId="2020F9F9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228722" w14:textId="026C7D6C" w:rsidR="001D534F" w:rsidRPr="001D534F" w:rsidRDefault="001D534F" w:rsidP="0090243F">
            <w:pPr>
              <w:pStyle w:val="acctfourfigures"/>
              <w:tabs>
                <w:tab w:val="clear" w:pos="765"/>
                <w:tab w:val="decimal" w:pos="83"/>
              </w:tabs>
              <w:spacing w:line="240" w:lineRule="auto"/>
              <w:ind w:left="-127" w:right="-183" w:firstLine="7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D534F">
              <w:rPr>
                <w:rFonts w:ascii="Angsana New" w:hAnsi="Angsana New"/>
                <w:sz w:val="27"/>
                <w:szCs w:val="27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300</w:t>
            </w:r>
            <w:r w:rsidRPr="001D534F">
              <w:rPr>
                <w:rFonts w:ascii="Angsana New" w:hAnsi="Angsana New"/>
                <w:sz w:val="27"/>
                <w:szCs w:val="27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122</w:t>
            </w:r>
            <w:r w:rsidRPr="001D534F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43A6F1FD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E55CE" w14:textId="7F28281E" w:rsidR="001D534F" w:rsidRPr="001D534F" w:rsidRDefault="001D534F" w:rsidP="001D534F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</w:rPr>
            </w:pPr>
            <w:r w:rsidRPr="001D534F">
              <w:rPr>
                <w:rFonts w:ascii="Angsana New" w:hAnsi="Angsana New"/>
                <w:sz w:val="27"/>
                <w:szCs w:val="27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750</w:t>
            </w:r>
            <w:r w:rsidRPr="001D534F">
              <w:rPr>
                <w:rFonts w:ascii="Angsana New" w:hAnsi="Angsana New"/>
                <w:sz w:val="27"/>
                <w:szCs w:val="27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441</w:t>
            </w:r>
            <w:r w:rsidRPr="001D534F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1D534F" w:rsidRPr="00A956B0" w14:paraId="538E00B2" w14:textId="77777777" w:rsidTr="001D534F">
        <w:tc>
          <w:tcPr>
            <w:tcW w:w="2880" w:type="dxa"/>
            <w:shd w:val="clear" w:color="auto" w:fill="auto"/>
            <w:vAlign w:val="bottom"/>
          </w:tcPr>
          <w:p w14:paraId="6C920F2D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5D29FC" w14:textId="5D3B636E" w:rsidR="001D534F" w:rsidRPr="0031125D" w:rsidRDefault="001D534F" w:rsidP="001D534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 w:hanging="196"/>
              <w:jc w:val="right"/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</w:pPr>
            <w:r w:rsidRPr="0031125D">
              <w:rPr>
                <w:rFonts w:ascii="Angsana New" w:hAnsi="Angsana New"/>
                <w:b/>
                <w:bCs/>
                <w:sz w:val="27"/>
                <w:szCs w:val="27"/>
              </w:rPr>
              <w:t>(</w:t>
            </w:r>
            <w:r w:rsidR="0001010D" w:rsidRPr="0031125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</w:t>
            </w:r>
            <w:r w:rsidRPr="0031125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01010D" w:rsidRPr="0031125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504</w:t>
            </w:r>
            <w:r w:rsidRPr="0031125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01010D" w:rsidRPr="0031125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553</w:t>
            </w:r>
            <w:r w:rsidRPr="0031125D"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62" w:type="dxa"/>
            <w:vAlign w:val="bottom"/>
          </w:tcPr>
          <w:p w14:paraId="23206D1C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06865E" w14:textId="45981E10" w:rsidR="001D534F" w:rsidRPr="001D534F" w:rsidRDefault="0001010D" w:rsidP="001D534F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9" w:right="-62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418</w:t>
            </w:r>
            <w:r w:rsidR="001D534F" w:rsidRPr="001D534F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5D8AA8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9D25F2" w14:textId="39FDB111" w:rsidR="001D534F" w:rsidRPr="001D534F" w:rsidRDefault="001D534F" w:rsidP="001D534F">
            <w:pPr>
              <w:pStyle w:val="acctfourfigures"/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cs/>
              </w:rPr>
            </w:pPr>
            <w:r w:rsidRPr="001D534F">
              <w:rPr>
                <w:rFonts w:ascii="Angsana New" w:hAnsi="Angsana New"/>
                <w:b/>
                <w:bCs/>
                <w:sz w:val="27"/>
                <w:szCs w:val="27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80</w:t>
            </w:r>
            <w:r w:rsidRPr="001D534F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374</w:t>
            </w:r>
            <w:r w:rsidRPr="001D534F"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DC5A9BA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0D253B" w14:textId="05DEDD85" w:rsidR="001D534F" w:rsidRPr="001D534F" w:rsidRDefault="001D534F" w:rsidP="001D534F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27" w:right="-54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1D534F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39</w:t>
            </w:r>
            <w:r w:rsidRPr="001D534F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754</w:t>
            </w:r>
            <w:r w:rsidRPr="001D534F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)</w:t>
            </w:r>
          </w:p>
        </w:tc>
        <w:tc>
          <w:tcPr>
            <w:tcW w:w="253" w:type="dxa"/>
            <w:gridSpan w:val="2"/>
            <w:shd w:val="clear" w:color="auto" w:fill="auto"/>
          </w:tcPr>
          <w:p w14:paraId="1A5A080D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F3965F" w14:textId="18A6F4A8" w:rsidR="001D534F" w:rsidRPr="001D534F" w:rsidRDefault="001D534F" w:rsidP="001D53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D534F">
              <w:rPr>
                <w:rFonts w:ascii="Angsana New" w:hAnsi="Angsana New"/>
                <w:b/>
                <w:bCs/>
                <w:sz w:val="27"/>
                <w:szCs w:val="27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860</w:t>
            </w:r>
            <w:r w:rsidRPr="001D534F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587</w:t>
            </w:r>
            <w:r w:rsidRPr="001D534F"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3DDC5E1A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12F000" w14:textId="502ED7B0" w:rsidR="001D534F" w:rsidRPr="00632B03" w:rsidRDefault="001D534F" w:rsidP="00632B0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</w:pPr>
            <w:r w:rsidRPr="00632B03"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  <w:t>(</w:t>
            </w:r>
            <w:r w:rsidR="0001010D" w:rsidRPr="00632B03">
              <w:rPr>
                <w:rFonts w:ascii="Angsana New" w:hAnsi="Angsana New"/>
                <w:b/>
                <w:bCs/>
                <w:spacing w:val="-4"/>
                <w:sz w:val="27"/>
                <w:szCs w:val="27"/>
                <w:lang w:val="en-US"/>
              </w:rPr>
              <w:t>10</w:t>
            </w:r>
            <w:r w:rsidRPr="00632B03"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  <w:t>,</w:t>
            </w:r>
            <w:r w:rsidR="0001010D" w:rsidRPr="00632B03">
              <w:rPr>
                <w:rFonts w:ascii="Angsana New" w:hAnsi="Angsana New"/>
                <w:b/>
                <w:bCs/>
                <w:spacing w:val="-4"/>
                <w:sz w:val="27"/>
                <w:szCs w:val="27"/>
                <w:lang w:val="en-US"/>
              </w:rPr>
              <w:t>066</w:t>
            </w:r>
            <w:r w:rsidRPr="00632B03"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  <w:t>,</w:t>
            </w:r>
            <w:r w:rsidR="0001010D" w:rsidRPr="00632B03">
              <w:rPr>
                <w:rFonts w:ascii="Angsana New" w:hAnsi="Angsana New"/>
                <w:b/>
                <w:bCs/>
                <w:spacing w:val="-4"/>
                <w:sz w:val="27"/>
                <w:szCs w:val="27"/>
                <w:lang w:val="en-US"/>
              </w:rPr>
              <w:t>749</w:t>
            </w:r>
            <w:r w:rsidRPr="00632B03"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  <w:t>)</w:t>
            </w:r>
          </w:p>
        </w:tc>
      </w:tr>
      <w:tr w:rsidR="001D534F" w:rsidRPr="00444A11" w14:paraId="2DD1EC69" w14:textId="77777777" w:rsidTr="001D534F">
        <w:trPr>
          <w:trHeight w:val="251"/>
        </w:trPr>
        <w:tc>
          <w:tcPr>
            <w:tcW w:w="2880" w:type="dxa"/>
            <w:shd w:val="clear" w:color="auto" w:fill="auto"/>
            <w:vAlign w:val="bottom"/>
          </w:tcPr>
          <w:p w14:paraId="09BD9E8F" w14:textId="77777777" w:rsidR="001D534F" w:rsidRPr="00444A11" w:rsidRDefault="001D534F" w:rsidP="001D534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788B05" w14:textId="77777777" w:rsidR="001D534F" w:rsidRPr="0031125D" w:rsidRDefault="001D534F" w:rsidP="001D534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2" w:type="dxa"/>
            <w:vAlign w:val="bottom"/>
          </w:tcPr>
          <w:p w14:paraId="0D7A2C11" w14:textId="77777777" w:rsidR="001D534F" w:rsidRPr="00444A11" w:rsidRDefault="001D534F" w:rsidP="001D534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F93536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9" w:right="-62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7B1276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801B67" w14:textId="77777777" w:rsidR="001D534F" w:rsidRPr="001D534F" w:rsidRDefault="001D534F" w:rsidP="001D5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EA7EC6D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25D94E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53" w:type="dxa"/>
            <w:gridSpan w:val="2"/>
            <w:shd w:val="clear" w:color="auto" w:fill="auto"/>
          </w:tcPr>
          <w:p w14:paraId="660E58A7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F6BFE45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7D0683B7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F7FDD6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D534F" w:rsidRPr="00A956B0" w14:paraId="002902AC" w14:textId="77777777" w:rsidTr="001D534F">
        <w:trPr>
          <w:trHeight w:val="425"/>
        </w:trPr>
        <w:tc>
          <w:tcPr>
            <w:tcW w:w="2880" w:type="dxa"/>
            <w:shd w:val="clear" w:color="auto" w:fill="auto"/>
            <w:vAlign w:val="bottom"/>
          </w:tcPr>
          <w:p w14:paraId="696740BF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  <w:t>สุทธิ</w:t>
            </w:r>
          </w:p>
        </w:tc>
        <w:tc>
          <w:tcPr>
            <w:tcW w:w="9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2BDFF7" w14:textId="3439F2A4" w:rsidR="001D534F" w:rsidRPr="00A956B0" w:rsidRDefault="001D534F" w:rsidP="001D534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 w:hanging="196"/>
              <w:jc w:val="right"/>
              <w:rPr>
                <w:rFonts w:ascii="Angsana New" w:hAnsi="Angsana New"/>
                <w:b/>
                <w:bCs/>
                <w:spacing w:val="-6"/>
                <w:sz w:val="27"/>
                <w:szCs w:val="27"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="000C184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73</w:t>
            </w:r>
            <w:r w:rsidR="0001010D"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507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62" w:type="dxa"/>
            <w:vAlign w:val="bottom"/>
          </w:tcPr>
          <w:p w14:paraId="633BD4E1" w14:textId="77777777" w:rsidR="001D534F" w:rsidRPr="00A956B0" w:rsidRDefault="001D534F" w:rsidP="001D534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62A6E4" w14:textId="2B9CFA9B" w:rsidR="001D534F" w:rsidRPr="001D534F" w:rsidRDefault="001D534F" w:rsidP="001D534F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1D534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275</w:t>
            </w:r>
            <w:r w:rsidRPr="001D534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327</w:t>
            </w:r>
            <w:r w:rsidRPr="001D534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A92291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9FCED1" w14:textId="1F802AE6" w:rsidR="001D534F" w:rsidRPr="001D534F" w:rsidRDefault="001D534F" w:rsidP="001D534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1D534F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287</w:t>
            </w:r>
            <w:r w:rsidRPr="001D534F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905</w:t>
            </w:r>
            <w:r w:rsidRPr="001D534F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CCE2655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A14ED7" w14:textId="3815F2B7" w:rsidR="001D534F" w:rsidRPr="001D534F" w:rsidRDefault="001D534F" w:rsidP="001D534F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27" w:right="-54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1D534F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24</w:t>
            </w:r>
            <w:r w:rsidRPr="001D534F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312</w:t>
            </w:r>
            <w:r w:rsidRPr="001D534F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)</w:t>
            </w:r>
          </w:p>
        </w:tc>
        <w:tc>
          <w:tcPr>
            <w:tcW w:w="253" w:type="dxa"/>
            <w:gridSpan w:val="2"/>
            <w:shd w:val="clear" w:color="auto" w:fill="auto"/>
          </w:tcPr>
          <w:p w14:paraId="065A5E48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7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DFB145" w14:textId="2FFB7220" w:rsidR="001D534F" w:rsidRPr="001D534F" w:rsidRDefault="001D534F" w:rsidP="001D53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D534F">
              <w:rPr>
                <w:rFonts w:ascii="Angsana New" w:hAnsi="Angsana New"/>
                <w:b/>
                <w:bCs/>
                <w:sz w:val="27"/>
                <w:szCs w:val="27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286</w:t>
            </w:r>
            <w:r w:rsidRPr="001D534F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250</w:t>
            </w:r>
            <w:r w:rsidRPr="001D534F"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47A077FC" w14:textId="77777777" w:rsidR="001D534F" w:rsidRPr="001D534F" w:rsidRDefault="001D534F" w:rsidP="001D534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27E92B" w14:textId="7D1490C3" w:rsidR="001D534F" w:rsidRPr="001D534F" w:rsidRDefault="001D534F" w:rsidP="001D534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D534F">
              <w:rPr>
                <w:rFonts w:ascii="Angsana New" w:hAnsi="Angsana New"/>
                <w:b/>
                <w:bCs/>
                <w:sz w:val="27"/>
                <w:szCs w:val="27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</w:t>
            </w:r>
            <w:r w:rsidRPr="001D534F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0C184D">
              <w:rPr>
                <w:rFonts w:ascii="Angsana New" w:hAnsi="Angsana New"/>
                <w:b/>
                <w:bCs/>
                <w:sz w:val="27"/>
                <w:szCs w:val="27"/>
              </w:rPr>
              <w:t>60</w:t>
            </w:r>
            <w:r w:rsidR="0001010D"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</w:t>
            </w:r>
            <w:r w:rsidRPr="001D534F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301</w:t>
            </w:r>
            <w:r w:rsidRPr="001D534F"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</w:tr>
    </w:tbl>
    <w:p w14:paraId="3950E032" w14:textId="6EB5C3C4" w:rsidR="00EA5972" w:rsidRPr="00444A11" w:rsidRDefault="00EA5972" w:rsidP="00444A11">
      <w:pPr>
        <w:pStyle w:val="acctfourfigures"/>
        <w:tabs>
          <w:tab w:val="clear" w:pos="765"/>
          <w:tab w:val="decimal" w:pos="324"/>
        </w:tabs>
        <w:spacing w:line="240" w:lineRule="auto"/>
        <w:ind w:right="-101"/>
        <w:rPr>
          <w:rFonts w:ascii="Angsana New" w:hAnsi="Angsana New"/>
          <w:sz w:val="27"/>
          <w:szCs w:val="27"/>
          <w:lang w:bidi="th-TH"/>
        </w:rPr>
      </w:pPr>
    </w:p>
    <w:tbl>
      <w:tblPr>
        <w:tblW w:w="982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880"/>
        <w:gridCol w:w="908"/>
        <w:gridCol w:w="262"/>
        <w:gridCol w:w="1080"/>
        <w:gridCol w:w="236"/>
        <w:gridCol w:w="1018"/>
        <w:gridCol w:w="6"/>
        <w:gridCol w:w="230"/>
        <w:gridCol w:w="6"/>
        <w:gridCol w:w="891"/>
        <w:gridCol w:w="6"/>
        <w:gridCol w:w="247"/>
        <w:gridCol w:w="6"/>
        <w:gridCol w:w="873"/>
        <w:gridCol w:w="6"/>
        <w:gridCol w:w="242"/>
        <w:gridCol w:w="6"/>
        <w:gridCol w:w="916"/>
        <w:gridCol w:w="6"/>
      </w:tblGrid>
      <w:tr w:rsidR="00B2506F" w:rsidRPr="00A956B0" w14:paraId="1FBF9D2B" w14:textId="77777777" w:rsidTr="009E4A65">
        <w:trPr>
          <w:gridAfter w:val="1"/>
          <w:wAfter w:w="6" w:type="dxa"/>
          <w:tblHeader/>
        </w:trPr>
        <w:tc>
          <w:tcPr>
            <w:tcW w:w="2880" w:type="dxa"/>
            <w:shd w:val="clear" w:color="auto" w:fill="auto"/>
            <w:vAlign w:val="bottom"/>
          </w:tcPr>
          <w:p w14:paraId="2D9FFD49" w14:textId="5770EFF6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6939" w:type="dxa"/>
            <w:gridSpan w:val="17"/>
            <w:shd w:val="clear" w:color="auto" w:fill="auto"/>
            <w:vAlign w:val="bottom"/>
          </w:tcPr>
          <w:p w14:paraId="527CFB40" w14:textId="5645596B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B2506F" w:rsidRPr="00A956B0" w14:paraId="3F0F76A6" w14:textId="77777777" w:rsidTr="009E4A65">
        <w:trPr>
          <w:gridAfter w:val="1"/>
          <w:wAfter w:w="6" w:type="dxa"/>
          <w:tblHeader/>
        </w:trPr>
        <w:tc>
          <w:tcPr>
            <w:tcW w:w="2880" w:type="dxa"/>
            <w:shd w:val="clear" w:color="auto" w:fill="auto"/>
            <w:vAlign w:val="bottom"/>
          </w:tcPr>
          <w:p w14:paraId="59CDE7E5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4B46288A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62" w:type="dxa"/>
            <w:vAlign w:val="bottom"/>
          </w:tcPr>
          <w:p w14:paraId="5D8E19A3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34" w:type="dxa"/>
            <w:gridSpan w:val="3"/>
            <w:vAlign w:val="bottom"/>
          </w:tcPr>
          <w:p w14:paraId="261D7D9F" w14:textId="39736F4F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A956B0">
              <w:rPr>
                <w:rFonts w:ascii="Angsana New" w:hAnsi="Angsana New"/>
                <w:spacing w:val="-4"/>
                <w:sz w:val="27"/>
                <w:szCs w:val="27"/>
                <w:cs/>
              </w:rPr>
              <w:t>บันทึกเป็น</w:t>
            </w:r>
            <w:r w:rsidRPr="00A956B0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</w:t>
            </w:r>
            <w:r w:rsidRPr="00A956B0">
              <w:rPr>
                <w:rFonts w:ascii="Angsana New" w:hAnsi="Angsana New"/>
                <w:spacing w:val="-4"/>
                <w:sz w:val="27"/>
                <w:szCs w:val="27"/>
                <w:cs/>
              </w:rPr>
              <w:t>(รายจ่าย) / รายได้ใน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4690E95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5D615174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53" w:type="dxa"/>
            <w:gridSpan w:val="2"/>
          </w:tcPr>
          <w:p w14:paraId="797EBB7C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79" w:type="dxa"/>
            <w:gridSpan w:val="2"/>
          </w:tcPr>
          <w:p w14:paraId="0DEB76EA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1D3DB405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632FE274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</w:tr>
      <w:tr w:rsidR="00B2506F" w:rsidRPr="00A956B0" w14:paraId="09DA7B21" w14:textId="77777777" w:rsidTr="009E4A65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3EB5A4F3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ภาษีเงินได้รอการตัดบัญชี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5985D172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ณ วันที่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  <w:p w14:paraId="7DC0F414" w14:textId="7C1CE98B" w:rsidR="00B2506F" w:rsidRPr="00A956B0" w:rsidRDefault="0001010D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010D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="00B2506F" w:rsidRPr="00A956B0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B2506F" w:rsidRPr="00A956B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มกราคม </w:t>
            </w:r>
          </w:p>
        </w:tc>
        <w:tc>
          <w:tcPr>
            <w:tcW w:w="262" w:type="dxa"/>
            <w:vAlign w:val="bottom"/>
          </w:tcPr>
          <w:p w14:paraId="6E609228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FD4ADF9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</w:rPr>
              <w:t>กำไรหรือ</w:t>
            </w:r>
          </w:p>
          <w:p w14:paraId="7D231F51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</w:rPr>
              <w:t>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7755BEA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3F2A6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</w:rPr>
              <w:t>กำไรขาดทุน</w:t>
            </w:r>
          </w:p>
          <w:p w14:paraId="3B90D7EB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</w:rPr>
              <w:t>เบ็ดเสร็จอื่น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EB837E6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3C45511D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</w:rPr>
              <w:t>ผลต่าง</w:t>
            </w:r>
          </w:p>
          <w:p w14:paraId="4A45A837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</w:rPr>
              <w:t>จากอัตราแลกเปลี่ยน</w:t>
            </w:r>
          </w:p>
        </w:tc>
        <w:tc>
          <w:tcPr>
            <w:tcW w:w="253" w:type="dxa"/>
            <w:gridSpan w:val="2"/>
          </w:tcPr>
          <w:p w14:paraId="6D532849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79" w:type="dxa"/>
            <w:gridSpan w:val="2"/>
          </w:tcPr>
          <w:p w14:paraId="2A3D5E59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956B0">
              <w:rPr>
                <w:rFonts w:ascii="Angsana New" w:hAnsi="Angsana New" w:hint="cs"/>
                <w:sz w:val="27"/>
                <w:szCs w:val="27"/>
                <w:cs/>
              </w:rPr>
              <w:t>ได้มาจาก</w:t>
            </w:r>
            <w:r w:rsidRPr="00A956B0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Pr="00A956B0">
              <w:rPr>
                <w:rFonts w:ascii="Angsana New" w:hAnsi="Angsana New" w:hint="cs"/>
                <w:sz w:val="27"/>
                <w:szCs w:val="27"/>
                <w:cs/>
              </w:rPr>
              <w:t>การรวม</w:t>
            </w:r>
            <w:r w:rsidRPr="00A956B0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Pr="00A956B0">
              <w:rPr>
                <w:rFonts w:ascii="Angsana New" w:hAnsi="Angsana New" w:hint="cs"/>
                <w:sz w:val="27"/>
                <w:szCs w:val="27"/>
                <w:cs/>
              </w:rPr>
              <w:t>ธุรกิจ</w:t>
            </w:r>
          </w:p>
        </w:tc>
        <w:tc>
          <w:tcPr>
            <w:tcW w:w="248" w:type="dxa"/>
            <w:gridSpan w:val="2"/>
            <w:vAlign w:val="bottom"/>
          </w:tcPr>
          <w:p w14:paraId="0F59507B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7071317B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ณ วันที่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  <w:p w14:paraId="418441BB" w14:textId="1254EBCA" w:rsidR="00B2506F" w:rsidRPr="00A956B0" w:rsidRDefault="0001010D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010D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="00B2506F" w:rsidRPr="00A956B0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B2506F" w:rsidRPr="00A956B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</w:p>
        </w:tc>
      </w:tr>
      <w:tr w:rsidR="00B2506F" w:rsidRPr="00A956B0" w14:paraId="4B6DF6C2" w14:textId="77777777" w:rsidTr="009E4A65">
        <w:trPr>
          <w:gridAfter w:val="1"/>
          <w:wAfter w:w="6" w:type="dxa"/>
        </w:trPr>
        <w:tc>
          <w:tcPr>
            <w:tcW w:w="2880" w:type="dxa"/>
            <w:shd w:val="clear" w:color="auto" w:fill="auto"/>
            <w:vAlign w:val="bottom"/>
          </w:tcPr>
          <w:p w14:paraId="49041DC1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6939" w:type="dxa"/>
            <w:gridSpan w:val="17"/>
            <w:shd w:val="clear" w:color="auto" w:fill="auto"/>
            <w:vAlign w:val="bottom"/>
          </w:tcPr>
          <w:p w14:paraId="2666A8FF" w14:textId="30C5B3BA" w:rsidR="00B2506F" w:rsidRPr="00A956B0" w:rsidRDefault="00B2506F" w:rsidP="00B2506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956B0">
              <w:rPr>
                <w:rFonts w:ascii="Angsana New" w:hAnsi="Angsana New" w:hint="cs"/>
                <w:b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B2506F" w:rsidRPr="00A956B0" w14:paraId="25A90F83" w14:textId="77777777" w:rsidTr="009E4A65">
        <w:tc>
          <w:tcPr>
            <w:tcW w:w="2880" w:type="dxa"/>
            <w:shd w:val="clear" w:color="auto" w:fill="auto"/>
            <w:vAlign w:val="bottom"/>
          </w:tcPr>
          <w:p w14:paraId="0DD5543B" w14:textId="7148A655" w:rsidR="00B2506F" w:rsidRPr="00A956B0" w:rsidRDefault="0001010D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01010D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2564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4C0D205E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62" w:type="dxa"/>
            <w:vAlign w:val="bottom"/>
          </w:tcPr>
          <w:p w14:paraId="2E9F942F" w14:textId="77777777" w:rsidR="00B2506F" w:rsidRPr="00A956B0" w:rsidRDefault="00B2506F" w:rsidP="00C32790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2A013EE6" w14:textId="77777777" w:rsidR="00B2506F" w:rsidRPr="00A956B0" w:rsidRDefault="00B2506F" w:rsidP="00C32790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CD6C3EA" w14:textId="77777777" w:rsidR="00B2506F" w:rsidRPr="00A956B0" w:rsidRDefault="00B2506F" w:rsidP="00C32790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2626B0FD" w14:textId="77777777" w:rsidR="00B2506F" w:rsidRPr="00A956B0" w:rsidRDefault="00B2506F" w:rsidP="00C3279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560B09A" w14:textId="77777777" w:rsidR="00B2506F" w:rsidRPr="00A956B0" w:rsidRDefault="00B2506F" w:rsidP="00C32790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5963E3DA" w14:textId="77777777" w:rsidR="00B2506F" w:rsidRPr="00A956B0" w:rsidRDefault="00B2506F" w:rsidP="00C3279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253" w:type="dxa"/>
            <w:gridSpan w:val="2"/>
          </w:tcPr>
          <w:p w14:paraId="68290F37" w14:textId="77777777" w:rsidR="00B2506F" w:rsidRPr="00A956B0" w:rsidRDefault="00B2506F" w:rsidP="00C3279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79" w:type="dxa"/>
            <w:gridSpan w:val="2"/>
          </w:tcPr>
          <w:p w14:paraId="0A3995D6" w14:textId="77777777" w:rsidR="00B2506F" w:rsidRPr="00A956B0" w:rsidRDefault="00B2506F" w:rsidP="00C3279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5E35F8F3" w14:textId="77777777" w:rsidR="00B2506F" w:rsidRPr="00A956B0" w:rsidRDefault="00B2506F" w:rsidP="00C3279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579C63AF" w14:textId="77777777" w:rsidR="00B2506F" w:rsidRPr="00A956B0" w:rsidRDefault="00B2506F" w:rsidP="00C3279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B2506F" w:rsidRPr="00A956B0" w14:paraId="0407D687" w14:textId="77777777" w:rsidTr="009E4A65">
        <w:tc>
          <w:tcPr>
            <w:tcW w:w="2880" w:type="dxa"/>
            <w:shd w:val="clear" w:color="auto" w:fill="auto"/>
            <w:vAlign w:val="bottom"/>
          </w:tcPr>
          <w:p w14:paraId="61C4CD62" w14:textId="288C96CA" w:rsidR="00B2506F" w:rsidRPr="00A956B0" w:rsidRDefault="00B2506F" w:rsidP="00C3279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bidi="th-TH"/>
              </w:rPr>
            </w:pPr>
            <w:r w:rsidRPr="00A956B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56081CAA" w14:textId="77777777" w:rsidR="00B2506F" w:rsidRPr="00A956B0" w:rsidRDefault="00B2506F" w:rsidP="00C32790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62" w:type="dxa"/>
            <w:vAlign w:val="bottom"/>
          </w:tcPr>
          <w:p w14:paraId="10408D76" w14:textId="77777777" w:rsidR="00B2506F" w:rsidRPr="00A956B0" w:rsidRDefault="00B2506F" w:rsidP="00C32790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460371A" w14:textId="77777777" w:rsidR="00B2506F" w:rsidRPr="00A956B0" w:rsidRDefault="00B2506F" w:rsidP="00C32790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A2EACDF" w14:textId="77777777" w:rsidR="00B2506F" w:rsidRPr="00A956B0" w:rsidRDefault="00B2506F" w:rsidP="00C32790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2BAACB58" w14:textId="77777777" w:rsidR="00B2506F" w:rsidRPr="00A956B0" w:rsidRDefault="00B2506F" w:rsidP="00C32790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247AAC3" w14:textId="77777777" w:rsidR="00B2506F" w:rsidRPr="00A956B0" w:rsidRDefault="00B2506F" w:rsidP="00C3279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226ED2BC" w14:textId="77777777" w:rsidR="00B2506F" w:rsidRPr="00A956B0" w:rsidRDefault="00B2506F" w:rsidP="00C32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after="0"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3" w:type="dxa"/>
            <w:gridSpan w:val="2"/>
          </w:tcPr>
          <w:p w14:paraId="10972C40" w14:textId="77777777" w:rsidR="00B2506F" w:rsidRPr="00A956B0" w:rsidRDefault="00B2506F" w:rsidP="00C3279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79" w:type="dxa"/>
            <w:gridSpan w:val="2"/>
          </w:tcPr>
          <w:p w14:paraId="12893E56" w14:textId="77777777" w:rsidR="00B2506F" w:rsidRPr="00A956B0" w:rsidRDefault="00B2506F" w:rsidP="00C3279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36292DBA" w14:textId="77777777" w:rsidR="00B2506F" w:rsidRPr="00A956B0" w:rsidRDefault="00B2506F" w:rsidP="00C3279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64CC1328" w14:textId="77777777" w:rsidR="00B2506F" w:rsidRPr="00A956B0" w:rsidRDefault="00B2506F" w:rsidP="00C3279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</w:tr>
      <w:tr w:rsidR="00AB5565" w:rsidRPr="00A956B0" w14:paraId="33F5C6A3" w14:textId="77777777" w:rsidTr="006E34F5">
        <w:tc>
          <w:tcPr>
            <w:tcW w:w="2880" w:type="dxa"/>
            <w:shd w:val="clear" w:color="auto" w:fill="auto"/>
            <w:vAlign w:val="bottom"/>
          </w:tcPr>
          <w:p w14:paraId="1C54C0F7" w14:textId="6A34BEFE" w:rsidR="00AB5565" w:rsidRPr="00A956B0" w:rsidRDefault="00AB5565" w:rsidP="00AB556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7A7B8118" w14:textId="388EF2EA" w:rsidR="00AB5565" w:rsidRPr="000D72D7" w:rsidRDefault="0001010D" w:rsidP="00AB556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2</w:t>
            </w:r>
            <w:r w:rsidR="00AB5565" w:rsidRPr="00A956B0">
              <w:rPr>
                <w:rFonts w:ascii="Angsana New" w:hAnsi="Angsana New"/>
                <w:spacing w:val="-4"/>
                <w:sz w:val="27"/>
                <w:szCs w:val="27"/>
              </w:rPr>
              <w:t>,</w:t>
            </w:r>
            <w:r w:rsidRPr="0001010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922</w:t>
            </w:r>
            <w:r w:rsidR="00AB5565" w:rsidRPr="00A956B0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668</w:t>
            </w:r>
          </w:p>
        </w:tc>
        <w:tc>
          <w:tcPr>
            <w:tcW w:w="262" w:type="dxa"/>
            <w:vAlign w:val="bottom"/>
          </w:tcPr>
          <w:p w14:paraId="6F146CDA" w14:textId="77777777" w:rsidR="00AB5565" w:rsidRPr="00A956B0" w:rsidRDefault="00AB5565" w:rsidP="00AB556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DA0E033" w14:textId="6EFCD6FC" w:rsidR="00AB5565" w:rsidRPr="00A956B0" w:rsidRDefault="00AB5565" w:rsidP="00AB556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56B0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406</w:t>
            </w:r>
            <w:r w:rsidRPr="00A956B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968</w:t>
            </w:r>
            <w:r w:rsidRPr="00A956B0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FC61238" w14:textId="77777777" w:rsidR="00AB5565" w:rsidRPr="00A956B0" w:rsidRDefault="00AB5565" w:rsidP="00AB556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0CB5B468" w14:textId="14208CD2" w:rsidR="00AB5565" w:rsidRPr="00A956B0" w:rsidRDefault="00AB5565" w:rsidP="00AB5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right="-106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1D6A6E4" w14:textId="77777777" w:rsidR="00AB5565" w:rsidRPr="00A956B0" w:rsidRDefault="00AB5565" w:rsidP="00AB556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12CD39A5" w14:textId="7C9D1526" w:rsidR="00AB5565" w:rsidRPr="00DF4A2E" w:rsidRDefault="0001010D" w:rsidP="00AB556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27" w:right="-2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F4A2E">
              <w:rPr>
                <w:rFonts w:ascii="Angsana New" w:hAnsi="Angsana New"/>
                <w:sz w:val="27"/>
                <w:szCs w:val="27"/>
                <w:lang w:val="en-US"/>
              </w:rPr>
              <w:t>70</w:t>
            </w:r>
            <w:r w:rsidR="00AB5565" w:rsidRPr="00DF4A2E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DF4A2E">
              <w:rPr>
                <w:rFonts w:ascii="Angsana New" w:hAnsi="Angsana New"/>
                <w:sz w:val="27"/>
                <w:szCs w:val="27"/>
                <w:lang w:val="en-US"/>
              </w:rPr>
              <w:t>182</w:t>
            </w:r>
          </w:p>
        </w:tc>
        <w:tc>
          <w:tcPr>
            <w:tcW w:w="253" w:type="dxa"/>
            <w:gridSpan w:val="2"/>
          </w:tcPr>
          <w:p w14:paraId="662926FC" w14:textId="77777777" w:rsidR="00AB5565" w:rsidRPr="00DF4A2E" w:rsidRDefault="00AB5565" w:rsidP="00AB556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</w:tcPr>
          <w:p w14:paraId="53C98CA7" w14:textId="327C0114" w:rsidR="00AB5565" w:rsidRPr="00DF4A2E" w:rsidRDefault="0001010D" w:rsidP="00AB5565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650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 w:rsidRPr="00DF4A2E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1</w:t>
            </w:r>
            <w:r w:rsidR="00AB5565" w:rsidRPr="00DF4A2E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,</w:t>
            </w:r>
            <w:r w:rsidRPr="00DF4A2E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309</w:t>
            </w:r>
            <w:r w:rsidR="00AB5565" w:rsidRPr="00DF4A2E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,</w:t>
            </w:r>
            <w:r w:rsidRPr="00DF4A2E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844</w:t>
            </w:r>
          </w:p>
        </w:tc>
        <w:tc>
          <w:tcPr>
            <w:tcW w:w="248" w:type="dxa"/>
            <w:gridSpan w:val="2"/>
            <w:vAlign w:val="bottom"/>
          </w:tcPr>
          <w:p w14:paraId="7625CD37" w14:textId="77777777" w:rsidR="00AB5565" w:rsidRPr="00DF4A2E" w:rsidRDefault="00AB5565" w:rsidP="00AB556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233E9C10" w14:textId="38AE7B15" w:rsidR="00AB5565" w:rsidRPr="00DF4A2E" w:rsidRDefault="0001010D" w:rsidP="00AB5565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F4A2E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AB5565" w:rsidRPr="00DF4A2E">
              <w:rPr>
                <w:rFonts w:ascii="Angsana New" w:hAnsi="Angsana New"/>
                <w:sz w:val="27"/>
                <w:szCs w:val="27"/>
              </w:rPr>
              <w:t>,</w:t>
            </w:r>
            <w:r w:rsidRPr="00DF4A2E">
              <w:rPr>
                <w:rFonts w:ascii="Angsana New" w:hAnsi="Angsana New"/>
                <w:sz w:val="27"/>
                <w:szCs w:val="27"/>
                <w:lang w:val="en-US"/>
              </w:rPr>
              <w:t>895</w:t>
            </w:r>
            <w:r w:rsidR="00AB5565" w:rsidRPr="00DF4A2E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DF4A2E">
              <w:rPr>
                <w:rFonts w:ascii="Angsana New" w:hAnsi="Angsana New"/>
                <w:sz w:val="27"/>
                <w:szCs w:val="27"/>
                <w:lang w:val="en-US"/>
              </w:rPr>
              <w:t>726</w:t>
            </w:r>
          </w:p>
        </w:tc>
      </w:tr>
      <w:tr w:rsidR="00AB5565" w:rsidRPr="00A956B0" w14:paraId="511DF377" w14:textId="77777777" w:rsidTr="006E34F5">
        <w:tc>
          <w:tcPr>
            <w:tcW w:w="2880" w:type="dxa"/>
            <w:shd w:val="clear" w:color="auto" w:fill="auto"/>
            <w:vAlign w:val="bottom"/>
          </w:tcPr>
          <w:p w14:paraId="76D23739" w14:textId="5075D44A" w:rsidR="00AB5565" w:rsidRPr="00A956B0" w:rsidRDefault="00AB5565" w:rsidP="00AB556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A956B0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ลูกหนี้ตามสัญญาเช่าการเงิน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799D8801" w14:textId="0F9C7356" w:rsidR="00AB5565" w:rsidRPr="000D72D7" w:rsidRDefault="00AB5565" w:rsidP="00AB5565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2" w:type="dxa"/>
            <w:vAlign w:val="bottom"/>
          </w:tcPr>
          <w:p w14:paraId="2B7789C6" w14:textId="77777777" w:rsidR="00AB5565" w:rsidRPr="00A956B0" w:rsidRDefault="00AB5565" w:rsidP="00AB5565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3ED2AB4" w14:textId="3CD4ED8D" w:rsidR="00AB5565" w:rsidRPr="00A956B0" w:rsidRDefault="00AB5565" w:rsidP="00AB5565">
            <w:pPr>
              <w:pStyle w:val="acctfourfigures"/>
              <w:tabs>
                <w:tab w:val="clear" w:pos="765"/>
              </w:tabs>
              <w:spacing w:line="240" w:lineRule="auto"/>
              <w:ind w:right="-467" w:firstLine="51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5C8BF097" w14:textId="77777777" w:rsidR="00AB5565" w:rsidRPr="00A956B0" w:rsidRDefault="00AB5565" w:rsidP="00AB556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7F99A958" w14:textId="1FEF642F" w:rsidR="00AB5565" w:rsidRPr="00A956B0" w:rsidRDefault="00AB5565" w:rsidP="00AB5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right="-106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50282AA" w14:textId="77777777" w:rsidR="00AB5565" w:rsidRPr="00A956B0" w:rsidRDefault="00AB5565" w:rsidP="00AB556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0C5B8A9A" w14:textId="63D8A2D2" w:rsidR="00AB5565" w:rsidRPr="000D72D7" w:rsidRDefault="0001010D" w:rsidP="00AB556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27" w:right="-2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689</w:t>
            </w:r>
          </w:p>
        </w:tc>
        <w:tc>
          <w:tcPr>
            <w:tcW w:w="253" w:type="dxa"/>
            <w:gridSpan w:val="2"/>
          </w:tcPr>
          <w:p w14:paraId="2EE0FD6E" w14:textId="77777777" w:rsidR="00AB5565" w:rsidRPr="00A956B0" w:rsidRDefault="00AB5565" w:rsidP="00AB556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</w:tcPr>
          <w:p w14:paraId="08672361" w14:textId="78D9D4EC" w:rsidR="00AB5565" w:rsidRPr="00E20E55" w:rsidRDefault="0001010D" w:rsidP="00AB5565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65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27</w:t>
            </w:r>
            <w:r w:rsidR="00AB5565" w:rsidRPr="00A956B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991</w:t>
            </w:r>
          </w:p>
        </w:tc>
        <w:tc>
          <w:tcPr>
            <w:tcW w:w="248" w:type="dxa"/>
            <w:gridSpan w:val="2"/>
            <w:vAlign w:val="bottom"/>
          </w:tcPr>
          <w:p w14:paraId="77C4FF7A" w14:textId="77777777" w:rsidR="00AB5565" w:rsidRPr="00A956B0" w:rsidRDefault="00AB5565" w:rsidP="00AB556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5B89D0D9" w14:textId="365C7B6D" w:rsidR="00AB5565" w:rsidRPr="000D72D7" w:rsidRDefault="0001010D" w:rsidP="00AB5565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28</w:t>
            </w:r>
            <w:r w:rsidR="00AB5565" w:rsidRPr="00A956B0">
              <w:rPr>
                <w:rFonts w:ascii="Angsana New" w:hAnsi="Angsana New"/>
                <w:sz w:val="27"/>
                <w:szCs w:val="27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680</w:t>
            </w:r>
          </w:p>
        </w:tc>
      </w:tr>
      <w:tr w:rsidR="00AB5565" w:rsidRPr="00A956B0" w14:paraId="3F4B76F1" w14:textId="77777777" w:rsidTr="006E34F5">
        <w:tc>
          <w:tcPr>
            <w:tcW w:w="2880" w:type="dxa"/>
            <w:shd w:val="clear" w:color="auto" w:fill="auto"/>
            <w:vAlign w:val="bottom"/>
          </w:tcPr>
          <w:p w14:paraId="1BB26D65" w14:textId="6992FDFE" w:rsidR="00AB5565" w:rsidRPr="00A956B0" w:rsidRDefault="00AB5565" w:rsidP="00AB556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 w:hanging="90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A956B0">
              <w:rPr>
                <w:rFonts w:ascii="Angsana New" w:hAnsi="Angsana New" w:hint="cs"/>
                <w:spacing w:val="-4"/>
                <w:sz w:val="27"/>
                <w:szCs w:val="27"/>
                <w:cs/>
                <w:lang w:bidi="th-TH"/>
              </w:rPr>
              <w:t>ค่าเผื่อการด้อยค่าสินทรัพย์ทางการเงิน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271B825A" w14:textId="0BCB41AF" w:rsidR="00AB5565" w:rsidRPr="000D72D7" w:rsidRDefault="0001010D" w:rsidP="00AB556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3</w:t>
            </w:r>
            <w:r w:rsidR="00AB5565" w:rsidRPr="00A6793E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854</w:t>
            </w:r>
          </w:p>
        </w:tc>
        <w:tc>
          <w:tcPr>
            <w:tcW w:w="262" w:type="dxa"/>
            <w:vAlign w:val="bottom"/>
          </w:tcPr>
          <w:p w14:paraId="6564752F" w14:textId="77777777" w:rsidR="00AB5565" w:rsidRPr="00A956B0" w:rsidRDefault="00AB5565" w:rsidP="00AB556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9F078A5" w14:textId="0BAE73D5" w:rsidR="00AB5565" w:rsidRPr="00A956B0" w:rsidRDefault="00AB5565" w:rsidP="00AB556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56B0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A956B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938</w:t>
            </w:r>
            <w:r w:rsidRPr="00A956B0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9513358" w14:textId="77777777" w:rsidR="00AB5565" w:rsidRPr="00A956B0" w:rsidRDefault="00AB5565" w:rsidP="00AB556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3B2BBC44" w14:textId="0045125F" w:rsidR="00AB5565" w:rsidRPr="00A956B0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7E25BF1" w14:textId="77777777" w:rsidR="00AB5565" w:rsidRPr="00A956B0" w:rsidRDefault="00AB5565" w:rsidP="00AB556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61EDDADB" w14:textId="74DE8333" w:rsidR="00AB5565" w:rsidRPr="000D72D7" w:rsidRDefault="00AB5565" w:rsidP="00AB5565">
            <w:pPr>
              <w:pStyle w:val="acctfourfigures"/>
              <w:tabs>
                <w:tab w:val="clear" w:pos="765"/>
                <w:tab w:val="left" w:pos="290"/>
                <w:tab w:val="decimal" w:pos="560"/>
              </w:tabs>
              <w:spacing w:line="240" w:lineRule="auto"/>
              <w:ind w:left="-127" w:right="-32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3" w:type="dxa"/>
            <w:gridSpan w:val="2"/>
          </w:tcPr>
          <w:p w14:paraId="7CF1E723" w14:textId="77777777" w:rsidR="00AB5565" w:rsidRPr="00A956B0" w:rsidRDefault="00AB5565" w:rsidP="00AB556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673D12E9" w14:textId="40737C7D" w:rsidR="00AB5565" w:rsidRPr="00A956B0" w:rsidRDefault="00AB5565" w:rsidP="00AB5565">
            <w:pPr>
              <w:pStyle w:val="acctfourfigures"/>
              <w:tabs>
                <w:tab w:val="clear" w:pos="765"/>
                <w:tab w:val="decimal" w:pos="83"/>
              </w:tabs>
              <w:spacing w:line="240" w:lineRule="auto"/>
              <w:ind w:left="-127" w:right="-183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48" w:type="dxa"/>
            <w:gridSpan w:val="2"/>
            <w:vAlign w:val="bottom"/>
          </w:tcPr>
          <w:p w14:paraId="2D0B75BF" w14:textId="77777777" w:rsidR="00AB5565" w:rsidRPr="00A956B0" w:rsidRDefault="00AB5565" w:rsidP="00AB556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2BB0F8F4" w14:textId="5E76EB90" w:rsidR="00AB5565" w:rsidRPr="000D72D7" w:rsidRDefault="0001010D" w:rsidP="00AB5565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AB5565" w:rsidRPr="00A956B0">
              <w:rPr>
                <w:rFonts w:ascii="Angsana New" w:hAnsi="Angsana New"/>
                <w:sz w:val="27"/>
                <w:szCs w:val="27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916</w:t>
            </w:r>
          </w:p>
        </w:tc>
      </w:tr>
      <w:tr w:rsidR="000F4F8F" w:rsidRPr="00A956B0" w14:paraId="2E42D259" w14:textId="77777777" w:rsidTr="006E34F5">
        <w:tc>
          <w:tcPr>
            <w:tcW w:w="2880" w:type="dxa"/>
            <w:shd w:val="clear" w:color="auto" w:fill="auto"/>
            <w:vAlign w:val="bottom"/>
          </w:tcPr>
          <w:p w14:paraId="2E2136ED" w14:textId="50036622" w:rsidR="000F4F8F" w:rsidRPr="00A956B0" w:rsidRDefault="000F4F8F" w:rsidP="000F4F8F">
            <w:pPr>
              <w:pStyle w:val="acctfourfigures"/>
              <w:tabs>
                <w:tab w:val="clear" w:pos="765"/>
              </w:tabs>
              <w:spacing w:line="240" w:lineRule="auto"/>
              <w:ind w:left="90" w:right="-101" w:hanging="90"/>
              <w:rPr>
                <w:rFonts w:ascii="Angsana New" w:hAnsi="Angsana New"/>
                <w:spacing w:val="-4"/>
                <w:sz w:val="27"/>
                <w:szCs w:val="27"/>
                <w:cs/>
                <w:lang w:bidi="th-TH"/>
              </w:rPr>
            </w:pPr>
            <w:r w:rsidRPr="0001010D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lastRenderedPageBreak/>
              <w:t>2564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4B44FDE2" w14:textId="77777777" w:rsidR="000F4F8F" w:rsidRPr="0001010D" w:rsidRDefault="000F4F8F" w:rsidP="000F4F8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62" w:type="dxa"/>
            <w:vAlign w:val="bottom"/>
          </w:tcPr>
          <w:p w14:paraId="30CCB480" w14:textId="77777777" w:rsidR="000F4F8F" w:rsidRPr="00A956B0" w:rsidRDefault="000F4F8F" w:rsidP="000F4F8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8354D78" w14:textId="77777777" w:rsidR="000F4F8F" w:rsidRPr="00A956B0" w:rsidRDefault="000F4F8F" w:rsidP="000F4F8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FE9CC8F" w14:textId="77777777" w:rsidR="000F4F8F" w:rsidRPr="00A956B0" w:rsidRDefault="000F4F8F" w:rsidP="000F4F8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77596D3A" w14:textId="77777777" w:rsidR="000F4F8F" w:rsidRPr="00A956B0" w:rsidRDefault="000F4F8F" w:rsidP="000F4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CC03DD6" w14:textId="77777777" w:rsidR="000F4F8F" w:rsidRPr="00A956B0" w:rsidRDefault="000F4F8F" w:rsidP="000F4F8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361106A5" w14:textId="77777777" w:rsidR="000F4F8F" w:rsidRPr="00A956B0" w:rsidRDefault="000F4F8F" w:rsidP="000F4F8F">
            <w:pPr>
              <w:pStyle w:val="acctfourfigures"/>
              <w:tabs>
                <w:tab w:val="clear" w:pos="765"/>
                <w:tab w:val="left" w:pos="290"/>
                <w:tab w:val="decimal" w:pos="560"/>
              </w:tabs>
              <w:spacing w:line="240" w:lineRule="auto"/>
              <w:ind w:left="-127" w:right="-32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3" w:type="dxa"/>
            <w:gridSpan w:val="2"/>
          </w:tcPr>
          <w:p w14:paraId="4638C1DB" w14:textId="77777777" w:rsidR="000F4F8F" w:rsidRPr="00A956B0" w:rsidRDefault="000F4F8F" w:rsidP="000F4F8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0A71C734" w14:textId="77777777" w:rsidR="000F4F8F" w:rsidRPr="00A956B0" w:rsidRDefault="000F4F8F" w:rsidP="000F4F8F">
            <w:pPr>
              <w:pStyle w:val="acctfourfigures"/>
              <w:tabs>
                <w:tab w:val="clear" w:pos="765"/>
                <w:tab w:val="decimal" w:pos="83"/>
              </w:tabs>
              <w:spacing w:line="240" w:lineRule="auto"/>
              <w:ind w:left="-127" w:right="-183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49F3C4CC" w14:textId="77777777" w:rsidR="000F4F8F" w:rsidRPr="00A956B0" w:rsidRDefault="000F4F8F" w:rsidP="000F4F8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27D194B6" w14:textId="77777777" w:rsidR="000F4F8F" w:rsidRPr="0001010D" w:rsidRDefault="000F4F8F" w:rsidP="000F4F8F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0F4F8F" w:rsidRPr="00A956B0" w14:paraId="077EEC78" w14:textId="77777777" w:rsidTr="006E34F5">
        <w:tc>
          <w:tcPr>
            <w:tcW w:w="2880" w:type="dxa"/>
            <w:shd w:val="clear" w:color="auto" w:fill="auto"/>
            <w:vAlign w:val="bottom"/>
          </w:tcPr>
          <w:p w14:paraId="0AEC2FE9" w14:textId="2D720B0F" w:rsidR="000F4F8F" w:rsidRPr="00A956B0" w:rsidRDefault="000F4F8F" w:rsidP="000F4F8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 w:hanging="90"/>
              <w:rPr>
                <w:rFonts w:ascii="Angsana New" w:hAnsi="Angsana New"/>
                <w:spacing w:val="-4"/>
                <w:sz w:val="27"/>
                <w:szCs w:val="27"/>
                <w:cs/>
                <w:lang w:bidi="th-TH"/>
              </w:rPr>
            </w:pPr>
            <w:r w:rsidRPr="00A956B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21F6B146" w14:textId="77777777" w:rsidR="000F4F8F" w:rsidRPr="0001010D" w:rsidRDefault="000F4F8F" w:rsidP="000F4F8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62" w:type="dxa"/>
            <w:vAlign w:val="bottom"/>
          </w:tcPr>
          <w:p w14:paraId="0FFB83AE" w14:textId="77777777" w:rsidR="000F4F8F" w:rsidRPr="00A956B0" w:rsidRDefault="000F4F8F" w:rsidP="000F4F8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EF754FF" w14:textId="77777777" w:rsidR="000F4F8F" w:rsidRPr="00A956B0" w:rsidRDefault="000F4F8F" w:rsidP="000F4F8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184899D" w14:textId="77777777" w:rsidR="000F4F8F" w:rsidRPr="00A956B0" w:rsidRDefault="000F4F8F" w:rsidP="000F4F8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44A010BF" w14:textId="77777777" w:rsidR="000F4F8F" w:rsidRPr="00A956B0" w:rsidRDefault="000F4F8F" w:rsidP="000F4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BAF3884" w14:textId="77777777" w:rsidR="000F4F8F" w:rsidRPr="00A956B0" w:rsidRDefault="000F4F8F" w:rsidP="000F4F8F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1C180496" w14:textId="77777777" w:rsidR="000F4F8F" w:rsidRPr="00A956B0" w:rsidRDefault="000F4F8F" w:rsidP="000F4F8F">
            <w:pPr>
              <w:pStyle w:val="acctfourfigures"/>
              <w:tabs>
                <w:tab w:val="clear" w:pos="765"/>
                <w:tab w:val="left" w:pos="290"/>
                <w:tab w:val="decimal" w:pos="560"/>
              </w:tabs>
              <w:spacing w:line="240" w:lineRule="auto"/>
              <w:ind w:left="-127" w:right="-32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3" w:type="dxa"/>
            <w:gridSpan w:val="2"/>
          </w:tcPr>
          <w:p w14:paraId="60749FCB" w14:textId="77777777" w:rsidR="000F4F8F" w:rsidRPr="00A956B0" w:rsidRDefault="000F4F8F" w:rsidP="000F4F8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75231C83" w14:textId="77777777" w:rsidR="000F4F8F" w:rsidRPr="00A956B0" w:rsidRDefault="000F4F8F" w:rsidP="000F4F8F">
            <w:pPr>
              <w:pStyle w:val="acctfourfigures"/>
              <w:tabs>
                <w:tab w:val="clear" w:pos="765"/>
                <w:tab w:val="decimal" w:pos="83"/>
              </w:tabs>
              <w:spacing w:line="240" w:lineRule="auto"/>
              <w:ind w:left="-127" w:right="-183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5F09D1C3" w14:textId="77777777" w:rsidR="000F4F8F" w:rsidRPr="00A956B0" w:rsidRDefault="000F4F8F" w:rsidP="000F4F8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16C10F91" w14:textId="77777777" w:rsidR="000F4F8F" w:rsidRPr="0001010D" w:rsidRDefault="000F4F8F" w:rsidP="000F4F8F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AB5565" w:rsidRPr="00A956B0" w14:paraId="1C8FECA6" w14:textId="77777777" w:rsidTr="006E34F5">
        <w:tc>
          <w:tcPr>
            <w:tcW w:w="2880" w:type="dxa"/>
            <w:shd w:val="clear" w:color="auto" w:fill="auto"/>
            <w:vAlign w:val="bottom"/>
          </w:tcPr>
          <w:p w14:paraId="148089BA" w14:textId="428310F5" w:rsidR="00AB5565" w:rsidRPr="00A956B0" w:rsidRDefault="00AB5565" w:rsidP="00AB556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 w:hanging="90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ค่าเผื่อวัสดุสำรองคลัง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22306F93" w14:textId="716A977B" w:rsidR="00AB5565" w:rsidRPr="00A6793E" w:rsidRDefault="0001010D" w:rsidP="00AB556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229</w:t>
            </w:r>
            <w:r w:rsidR="00AB5565" w:rsidRPr="00A6793E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926</w:t>
            </w:r>
          </w:p>
        </w:tc>
        <w:tc>
          <w:tcPr>
            <w:tcW w:w="262" w:type="dxa"/>
            <w:vAlign w:val="bottom"/>
          </w:tcPr>
          <w:p w14:paraId="37352D6C" w14:textId="77777777" w:rsidR="00AB5565" w:rsidRPr="00A956B0" w:rsidRDefault="00AB5565" w:rsidP="00AB556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6012E5C" w14:textId="5313521C" w:rsidR="00AB5565" w:rsidRPr="00A956B0" w:rsidRDefault="00AB5565" w:rsidP="00AB556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56B0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  <w:r w:rsidRPr="00A956B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500</w:t>
            </w:r>
            <w:r w:rsidRPr="00A956B0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65C58D0" w14:textId="77777777" w:rsidR="00AB5565" w:rsidRPr="00A956B0" w:rsidRDefault="00AB5565" w:rsidP="00AB556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0FC7F1CA" w14:textId="2C63B1C1" w:rsidR="00AB5565" w:rsidRPr="00A956B0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4939E24" w14:textId="77777777" w:rsidR="00AB5565" w:rsidRPr="00A956B0" w:rsidRDefault="00AB5565" w:rsidP="00AB556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2E2670B2" w14:textId="2628E6D4" w:rsidR="00AB5565" w:rsidRPr="00A956B0" w:rsidRDefault="0001010D" w:rsidP="00AB556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27" w:right="-20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AB5565" w:rsidRPr="00A956B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036</w:t>
            </w:r>
          </w:p>
        </w:tc>
        <w:tc>
          <w:tcPr>
            <w:tcW w:w="253" w:type="dxa"/>
            <w:gridSpan w:val="2"/>
          </w:tcPr>
          <w:p w14:paraId="13BE1730" w14:textId="77777777" w:rsidR="00AB5565" w:rsidRPr="00A956B0" w:rsidRDefault="00AB5565" w:rsidP="00AB556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7E8C3A97" w14:textId="2F6D6B83" w:rsidR="00AB5565" w:rsidRPr="004338DA" w:rsidRDefault="00AB5565" w:rsidP="00AB5565">
            <w:pPr>
              <w:pStyle w:val="acctfourfigures"/>
              <w:tabs>
                <w:tab w:val="clear" w:pos="765"/>
                <w:tab w:val="decimal" w:pos="83"/>
              </w:tabs>
              <w:spacing w:line="240" w:lineRule="auto"/>
              <w:ind w:left="-127" w:right="-183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48" w:type="dxa"/>
            <w:gridSpan w:val="2"/>
            <w:vAlign w:val="bottom"/>
          </w:tcPr>
          <w:p w14:paraId="64B0AEDC" w14:textId="77777777" w:rsidR="00AB5565" w:rsidRPr="00A956B0" w:rsidRDefault="00AB5565" w:rsidP="00AB556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69311F70" w14:textId="3C5B17D0" w:rsidR="00AB5565" w:rsidRPr="00A956B0" w:rsidRDefault="0001010D" w:rsidP="00AB5565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224</w:t>
            </w:r>
            <w:r w:rsidR="00AB5565" w:rsidRPr="00A956B0">
              <w:rPr>
                <w:rFonts w:ascii="Angsana New" w:hAnsi="Angsana New"/>
                <w:sz w:val="27"/>
                <w:szCs w:val="27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462</w:t>
            </w:r>
          </w:p>
        </w:tc>
      </w:tr>
      <w:tr w:rsidR="00AB5565" w:rsidRPr="00A956B0" w14:paraId="0646BE34" w14:textId="77777777" w:rsidTr="009E4A65">
        <w:tc>
          <w:tcPr>
            <w:tcW w:w="2880" w:type="dxa"/>
            <w:shd w:val="clear" w:color="auto" w:fill="auto"/>
            <w:vAlign w:val="bottom"/>
          </w:tcPr>
          <w:p w14:paraId="5876516D" w14:textId="77777777" w:rsidR="00AB5565" w:rsidRPr="00A956B0" w:rsidRDefault="00AB5565" w:rsidP="00AB5565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4E1EBA7B" w14:textId="157EFA51" w:rsidR="00AB5565" w:rsidRPr="00A956B0" w:rsidRDefault="0001010D" w:rsidP="00AB556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13</w:t>
            </w:r>
            <w:r w:rsidR="00AB5565" w:rsidRPr="00A956B0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847</w:t>
            </w:r>
          </w:p>
        </w:tc>
        <w:tc>
          <w:tcPr>
            <w:tcW w:w="262" w:type="dxa"/>
            <w:vAlign w:val="bottom"/>
          </w:tcPr>
          <w:p w14:paraId="0BE4F281" w14:textId="77777777" w:rsidR="00AB5565" w:rsidRPr="00A956B0" w:rsidRDefault="00AB5565" w:rsidP="00AB556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034711A" w14:textId="5DCBBD92" w:rsidR="00AB5565" w:rsidRPr="00A956B0" w:rsidRDefault="00AB5565" w:rsidP="00AB556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Pr="00A956B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7"/>
                <w:szCs w:val="27"/>
                <w:lang w:val="en-US"/>
              </w:rPr>
              <w:t>900</w:t>
            </w:r>
            <w:r w:rsidRPr="00A956B0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6E3D62C" w14:textId="77777777" w:rsidR="00AB5565" w:rsidRPr="00A956B0" w:rsidRDefault="00AB5565" w:rsidP="00AB556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7D9C4D1E" w14:textId="1E176436" w:rsidR="00AB5565" w:rsidRPr="00A956B0" w:rsidRDefault="00AB5565" w:rsidP="00AB5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04770C1" w14:textId="77777777" w:rsidR="00AB5565" w:rsidRPr="00A956B0" w:rsidRDefault="00AB5565" w:rsidP="00AB556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7FBD9BDD" w14:textId="351B900B" w:rsidR="00AB5565" w:rsidRPr="00A956B0" w:rsidRDefault="0001010D" w:rsidP="00AB556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27" w:right="-2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70</w:t>
            </w:r>
          </w:p>
        </w:tc>
        <w:tc>
          <w:tcPr>
            <w:tcW w:w="253" w:type="dxa"/>
            <w:gridSpan w:val="2"/>
          </w:tcPr>
          <w:p w14:paraId="281161F3" w14:textId="77777777" w:rsidR="00AB5565" w:rsidRPr="00A956B0" w:rsidRDefault="00AB5565" w:rsidP="00AB556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</w:tcPr>
          <w:p w14:paraId="3DE77A13" w14:textId="112B22D5" w:rsidR="00AB5565" w:rsidRPr="00A956B0" w:rsidRDefault="0001010D" w:rsidP="00AB5565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65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AB5565" w:rsidRPr="00A956B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890</w:t>
            </w:r>
          </w:p>
        </w:tc>
        <w:tc>
          <w:tcPr>
            <w:tcW w:w="248" w:type="dxa"/>
            <w:gridSpan w:val="2"/>
            <w:vAlign w:val="bottom"/>
          </w:tcPr>
          <w:p w14:paraId="7442F9B9" w14:textId="77777777" w:rsidR="00AB5565" w:rsidRPr="00A956B0" w:rsidRDefault="00AB5565" w:rsidP="00AB556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487331B5" w14:textId="4C8F270E" w:rsidR="00AB5565" w:rsidRPr="00A956B0" w:rsidRDefault="0001010D" w:rsidP="00AB5565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13</w:t>
            </w:r>
            <w:r w:rsidR="00AB5565" w:rsidRPr="00A956B0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907</w:t>
            </w:r>
          </w:p>
        </w:tc>
      </w:tr>
      <w:tr w:rsidR="0031125D" w:rsidRPr="00A956B0" w14:paraId="4AF4D9E8" w14:textId="77777777" w:rsidTr="006E34F5">
        <w:tc>
          <w:tcPr>
            <w:tcW w:w="2880" w:type="dxa"/>
            <w:shd w:val="clear" w:color="auto" w:fill="auto"/>
            <w:vAlign w:val="bottom"/>
          </w:tcPr>
          <w:p w14:paraId="7E46C3FF" w14:textId="7F5226E1" w:rsidR="0031125D" w:rsidRDefault="0031125D" w:rsidP="0031125D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101"/>
              <w:jc w:val="both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ตราสาร</w:t>
            </w:r>
            <w:r w:rsidRPr="00E23984">
              <w:rPr>
                <w:rFonts w:ascii="Angsana New" w:hAnsi="Angsana New"/>
                <w:sz w:val="27"/>
                <w:szCs w:val="27"/>
                <w:cs/>
                <w:lang w:bidi="th-TH"/>
              </w:rPr>
              <w:t>อนุพันธ์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7BD9FC27" w14:textId="0DAA7370" w:rsidR="0031125D" w:rsidRPr="0001010D" w:rsidRDefault="0031125D" w:rsidP="0031125D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  <w:r w:rsidRPr="00E23984">
              <w:rPr>
                <w:rFonts w:ascii="Angsana New" w:hAnsi="Angsana New"/>
                <w:sz w:val="27"/>
                <w:szCs w:val="27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343</w:t>
            </w:r>
          </w:p>
        </w:tc>
        <w:tc>
          <w:tcPr>
            <w:tcW w:w="262" w:type="dxa"/>
            <w:vAlign w:val="bottom"/>
          </w:tcPr>
          <w:p w14:paraId="74AB615F" w14:textId="77777777" w:rsidR="0031125D" w:rsidRPr="00E23984" w:rsidRDefault="0031125D" w:rsidP="0031125D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DC3676E" w14:textId="5F1B402A" w:rsidR="0031125D" w:rsidRPr="00E23984" w:rsidRDefault="0031125D" w:rsidP="0031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 w:rsidRPr="00E2398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7C63D2C8" w14:textId="77777777" w:rsidR="0031125D" w:rsidRPr="00E23984" w:rsidRDefault="0031125D" w:rsidP="0031125D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1C9A2B2F" w14:textId="3379791B" w:rsidR="0031125D" w:rsidRPr="00E23984" w:rsidRDefault="0031125D" w:rsidP="0031125D">
            <w:pPr>
              <w:pStyle w:val="acctfourfigures"/>
              <w:spacing w:line="240" w:lineRule="auto"/>
              <w:ind w:left="-99" w:right="-207"/>
              <w:rPr>
                <w:rFonts w:ascii="Angsana New" w:hAnsi="Angsana New"/>
                <w:sz w:val="27"/>
                <w:szCs w:val="27"/>
              </w:rPr>
            </w:pPr>
            <w:r w:rsidRPr="00E23984">
              <w:rPr>
                <w:rFonts w:ascii="Angsana New" w:hAnsi="Angsana New"/>
                <w:sz w:val="27"/>
                <w:szCs w:val="27"/>
              </w:rPr>
              <w:t>(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11</w:t>
            </w:r>
            <w:r w:rsidRPr="00E23984">
              <w:rPr>
                <w:rFonts w:ascii="Angsana New" w:hAnsi="Angsana New"/>
                <w:sz w:val="27"/>
                <w:szCs w:val="27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614</w:t>
            </w:r>
            <w:r w:rsidRPr="00E23984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1776C89" w14:textId="77777777" w:rsidR="0031125D" w:rsidRPr="00E23984" w:rsidRDefault="0031125D" w:rsidP="0031125D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3D8BA208" w14:textId="5627BF39" w:rsidR="0031125D" w:rsidRPr="0001010D" w:rsidRDefault="0031125D" w:rsidP="0031125D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27" w:right="-2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815</w:t>
            </w:r>
          </w:p>
        </w:tc>
        <w:tc>
          <w:tcPr>
            <w:tcW w:w="253" w:type="dxa"/>
            <w:gridSpan w:val="2"/>
          </w:tcPr>
          <w:p w14:paraId="30D3D3B7" w14:textId="77777777" w:rsidR="0031125D" w:rsidRPr="00E23984" w:rsidRDefault="0031125D" w:rsidP="0031125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496DDFE8" w14:textId="4DDFD34F" w:rsidR="0031125D" w:rsidRPr="0001010D" w:rsidRDefault="0031125D" w:rsidP="0031125D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65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39</w:t>
            </w:r>
            <w:r w:rsidRPr="00E23984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857</w:t>
            </w:r>
          </w:p>
        </w:tc>
        <w:tc>
          <w:tcPr>
            <w:tcW w:w="248" w:type="dxa"/>
            <w:gridSpan w:val="2"/>
            <w:vAlign w:val="bottom"/>
          </w:tcPr>
          <w:p w14:paraId="1733AB9D" w14:textId="77777777" w:rsidR="0031125D" w:rsidRPr="00E23984" w:rsidRDefault="0031125D" w:rsidP="0031125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344B61D4" w14:textId="1EBA633B" w:rsidR="0031125D" w:rsidRPr="0001010D" w:rsidRDefault="0031125D" w:rsidP="0031125D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37</w:t>
            </w:r>
            <w:r w:rsidRPr="00E23984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401</w:t>
            </w:r>
          </w:p>
        </w:tc>
      </w:tr>
      <w:tr w:rsidR="0031125D" w:rsidRPr="00A956B0" w14:paraId="5A3DE0DF" w14:textId="77777777" w:rsidTr="009E4A65">
        <w:tc>
          <w:tcPr>
            <w:tcW w:w="2880" w:type="dxa"/>
            <w:shd w:val="clear" w:color="auto" w:fill="auto"/>
            <w:vAlign w:val="bottom"/>
          </w:tcPr>
          <w:p w14:paraId="4F9A1B0F" w14:textId="77777777" w:rsidR="0031125D" w:rsidRPr="00A956B0" w:rsidRDefault="0031125D" w:rsidP="0031125D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ประมาณการหนี้สินสำหรับ</w:t>
            </w: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br/>
              <w:t xml:space="preserve">   </w:t>
            </w: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ผลประโยชน์พนักงาน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660CDC99" w14:textId="3149CAA5" w:rsidR="0031125D" w:rsidRPr="00A956B0" w:rsidRDefault="0031125D" w:rsidP="0031125D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45</w:t>
            </w:r>
            <w:r w:rsidRPr="00A956B0">
              <w:rPr>
                <w:rFonts w:ascii="Angsana New" w:hAnsi="Angsana New"/>
                <w:sz w:val="27"/>
                <w:szCs w:val="27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979</w:t>
            </w:r>
          </w:p>
        </w:tc>
        <w:tc>
          <w:tcPr>
            <w:tcW w:w="262" w:type="dxa"/>
            <w:vAlign w:val="bottom"/>
          </w:tcPr>
          <w:p w14:paraId="697FB9A6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/>
              <w:rPr>
                <w:rFonts w:ascii="Angsana New" w:hAnsi="Angsana New"/>
                <w:sz w:val="27"/>
                <w:szCs w:val="27"/>
                <w:lang w:val="en-US"/>
              </w:rPr>
            </w:pPr>
          </w:p>
          <w:p w14:paraId="1677C4BB" w14:textId="680A2D7B" w:rsidR="0031125D" w:rsidRPr="00A956B0" w:rsidRDefault="0031125D" w:rsidP="0031125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6907B8D" w14:textId="4500C2BF" w:rsidR="0031125D" w:rsidRPr="00A956B0" w:rsidRDefault="0031125D" w:rsidP="0031125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58</w:t>
            </w:r>
          </w:p>
        </w:tc>
        <w:tc>
          <w:tcPr>
            <w:tcW w:w="236" w:type="dxa"/>
            <w:vAlign w:val="bottom"/>
          </w:tcPr>
          <w:p w14:paraId="5FE0941B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459EBF60" w14:textId="4F623818" w:rsidR="0031125D" w:rsidRPr="00A956B0" w:rsidRDefault="0031125D" w:rsidP="003112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99" w:right="-207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Pr="00A956B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224</w:t>
            </w:r>
            <w:r w:rsidRPr="00A956B0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620B178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5F454280" w14:textId="182EEB27" w:rsidR="0031125D" w:rsidRPr="00A956B0" w:rsidRDefault="0031125D" w:rsidP="0031125D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127" w:right="-20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3" w:type="dxa"/>
            <w:gridSpan w:val="2"/>
          </w:tcPr>
          <w:p w14:paraId="7F1516B7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67157219" w14:textId="5F54F127" w:rsidR="0031125D" w:rsidRPr="00A956B0" w:rsidRDefault="0031125D" w:rsidP="0031125D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650"/>
              <w:rPr>
                <w:rFonts w:ascii="Angsana New" w:hAnsi="Angsana New"/>
                <w:sz w:val="27"/>
                <w:szCs w:val="27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  <w:r w:rsidRPr="00A956B0">
              <w:rPr>
                <w:rFonts w:ascii="Angsana New" w:hAnsi="Angsana New"/>
                <w:sz w:val="27"/>
                <w:szCs w:val="27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101</w:t>
            </w:r>
          </w:p>
        </w:tc>
        <w:tc>
          <w:tcPr>
            <w:tcW w:w="248" w:type="dxa"/>
            <w:gridSpan w:val="2"/>
            <w:vAlign w:val="bottom"/>
          </w:tcPr>
          <w:p w14:paraId="3CC72098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3E3A3632" w14:textId="1A7C8C61" w:rsidR="0031125D" w:rsidRPr="00A956B0" w:rsidRDefault="0031125D" w:rsidP="0031125D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50</w:t>
            </w:r>
            <w:r w:rsidRPr="00A956B0">
              <w:rPr>
                <w:rFonts w:ascii="Angsana New" w:hAnsi="Angsana New"/>
                <w:sz w:val="27"/>
                <w:szCs w:val="27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914</w:t>
            </w:r>
          </w:p>
        </w:tc>
      </w:tr>
      <w:tr w:rsidR="0031125D" w:rsidRPr="00A956B0" w14:paraId="18234626" w14:textId="77777777" w:rsidTr="009E4A65">
        <w:tc>
          <w:tcPr>
            <w:tcW w:w="2880" w:type="dxa"/>
            <w:shd w:val="clear" w:color="auto" w:fill="auto"/>
            <w:vAlign w:val="bottom"/>
          </w:tcPr>
          <w:p w14:paraId="12E8BA82" w14:textId="6E3250AC" w:rsidR="0031125D" w:rsidRPr="00A956B0" w:rsidRDefault="0031125D" w:rsidP="0031125D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ยอดขาดทุนยกไป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0547CB7F" w14:textId="1E392F5D" w:rsidR="0031125D" w:rsidRPr="00A956B0" w:rsidRDefault="0031125D" w:rsidP="0031125D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373</w:t>
            </w:r>
            <w:r w:rsidRPr="00A956B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558</w:t>
            </w:r>
          </w:p>
        </w:tc>
        <w:tc>
          <w:tcPr>
            <w:tcW w:w="262" w:type="dxa"/>
            <w:vAlign w:val="bottom"/>
          </w:tcPr>
          <w:p w14:paraId="2E567871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96A32C9" w14:textId="5BC1EDB3" w:rsidR="0031125D" w:rsidRPr="00A956B0" w:rsidRDefault="0031125D" w:rsidP="0031125D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56B0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142</w:t>
            </w:r>
            <w:r w:rsidRPr="00A956B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266</w:t>
            </w:r>
            <w:r w:rsidRPr="00A956B0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A2B2E2C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45973011" w14:textId="1F85E0EC" w:rsidR="0031125D" w:rsidRPr="00A956B0" w:rsidRDefault="0031125D" w:rsidP="0031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41BCD19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49981884" w14:textId="31CA79C6" w:rsidR="0031125D" w:rsidRPr="00A956B0" w:rsidRDefault="0031125D" w:rsidP="0031125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27" w:right="-20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18</w:t>
            </w: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603</w:t>
            </w:r>
          </w:p>
        </w:tc>
        <w:tc>
          <w:tcPr>
            <w:tcW w:w="253" w:type="dxa"/>
            <w:gridSpan w:val="2"/>
          </w:tcPr>
          <w:p w14:paraId="6AF15106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46BE418D" w14:textId="156C6CCB" w:rsidR="0031125D" w:rsidRPr="00A956B0" w:rsidRDefault="0031125D" w:rsidP="0031125D">
            <w:pPr>
              <w:pStyle w:val="acctfourfigures"/>
              <w:tabs>
                <w:tab w:val="clear" w:pos="765"/>
                <w:tab w:val="decimal" w:pos="83"/>
              </w:tabs>
              <w:spacing w:line="240" w:lineRule="auto"/>
              <w:ind w:left="-127" w:right="-183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48" w:type="dxa"/>
            <w:gridSpan w:val="2"/>
            <w:vAlign w:val="bottom"/>
          </w:tcPr>
          <w:p w14:paraId="0BE58722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7F7DCCB5" w14:textId="4F1044D1" w:rsidR="0031125D" w:rsidRPr="00A956B0" w:rsidRDefault="0031125D" w:rsidP="0031125D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249</w:t>
            </w: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895</w:t>
            </w:r>
          </w:p>
        </w:tc>
      </w:tr>
      <w:tr w:rsidR="0031125D" w:rsidRPr="00A956B0" w14:paraId="0B6F8E46" w14:textId="77777777" w:rsidTr="009E4A65">
        <w:tc>
          <w:tcPr>
            <w:tcW w:w="2880" w:type="dxa"/>
            <w:shd w:val="clear" w:color="auto" w:fill="auto"/>
            <w:vAlign w:val="bottom"/>
          </w:tcPr>
          <w:p w14:paraId="1C46E62A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อื่น ๆ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8A23C" w14:textId="23A2E980" w:rsidR="0031125D" w:rsidRPr="00A956B0" w:rsidRDefault="0031125D" w:rsidP="0031125D">
            <w:pPr>
              <w:pStyle w:val="acctfourfigures"/>
              <w:tabs>
                <w:tab w:val="clear" w:pos="765"/>
                <w:tab w:val="decimal" w:pos="616"/>
                <w:tab w:val="left" w:pos="912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102</w:t>
            </w:r>
            <w:r w:rsidRPr="00A956B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356</w:t>
            </w:r>
          </w:p>
        </w:tc>
        <w:tc>
          <w:tcPr>
            <w:tcW w:w="262" w:type="dxa"/>
            <w:vAlign w:val="bottom"/>
          </w:tcPr>
          <w:p w14:paraId="6B74D4DA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B04B29" w14:textId="51F4EFAB" w:rsidR="0031125D" w:rsidRPr="00A956B0" w:rsidRDefault="0031125D" w:rsidP="0031125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Pr="00A956B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116</w:t>
            </w:r>
          </w:p>
        </w:tc>
        <w:tc>
          <w:tcPr>
            <w:tcW w:w="236" w:type="dxa"/>
            <w:vAlign w:val="bottom"/>
          </w:tcPr>
          <w:p w14:paraId="47403112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75CD4" w14:textId="6E128A02" w:rsidR="0031125D" w:rsidRPr="00A956B0" w:rsidRDefault="0031125D" w:rsidP="0031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3A0E9F7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C5E00" w14:textId="5AB3B252" w:rsidR="0031125D" w:rsidRPr="00A956B0" w:rsidRDefault="0031125D" w:rsidP="0031125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27" w:right="-20"/>
              <w:rPr>
                <w:rFonts w:ascii="Angsana New" w:hAnsi="Angsana New"/>
                <w:sz w:val="27"/>
                <w:szCs w:val="27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9</w:t>
            </w:r>
            <w:r w:rsidRPr="00A956B0">
              <w:rPr>
                <w:rFonts w:ascii="Angsana New" w:hAnsi="Angsana New"/>
                <w:sz w:val="27"/>
                <w:szCs w:val="27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265</w:t>
            </w:r>
          </w:p>
        </w:tc>
        <w:tc>
          <w:tcPr>
            <w:tcW w:w="253" w:type="dxa"/>
            <w:gridSpan w:val="2"/>
          </w:tcPr>
          <w:p w14:paraId="79EF2BD2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  <w:vAlign w:val="bottom"/>
          </w:tcPr>
          <w:p w14:paraId="67710103" w14:textId="4A45E90B" w:rsidR="0031125D" w:rsidRPr="00A956B0" w:rsidRDefault="0031125D" w:rsidP="0031125D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650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153</w:t>
            </w: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408</w:t>
            </w:r>
          </w:p>
        </w:tc>
        <w:tc>
          <w:tcPr>
            <w:tcW w:w="248" w:type="dxa"/>
            <w:gridSpan w:val="2"/>
            <w:vAlign w:val="bottom"/>
          </w:tcPr>
          <w:p w14:paraId="7540B551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8CD7A" w14:textId="48212422" w:rsidR="0031125D" w:rsidRPr="00A956B0" w:rsidRDefault="0031125D" w:rsidP="0031125D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268</w:t>
            </w:r>
            <w:r w:rsidRPr="00A956B0">
              <w:rPr>
                <w:rFonts w:ascii="Angsana New" w:hAnsi="Angsana New"/>
                <w:sz w:val="27"/>
                <w:szCs w:val="27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145</w:t>
            </w:r>
          </w:p>
        </w:tc>
      </w:tr>
      <w:tr w:rsidR="0031125D" w:rsidRPr="00A956B0" w14:paraId="1F202043" w14:textId="77777777" w:rsidTr="009E4A65">
        <w:tc>
          <w:tcPr>
            <w:tcW w:w="2880" w:type="dxa"/>
            <w:shd w:val="clear" w:color="auto" w:fill="auto"/>
            <w:vAlign w:val="bottom"/>
          </w:tcPr>
          <w:p w14:paraId="51B1DBCF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4A7FDF" w14:textId="4483B0B8" w:rsidR="0031125D" w:rsidRPr="00A956B0" w:rsidRDefault="0031125D" w:rsidP="0031125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-97"/>
              <w:rPr>
                <w:rFonts w:ascii="Angsana New" w:hAnsi="Angsana New"/>
                <w:b/>
                <w:bCs/>
                <w:spacing w:val="-4"/>
                <w:sz w:val="27"/>
                <w:szCs w:val="27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pacing w:val="-4"/>
                <w:sz w:val="27"/>
                <w:szCs w:val="27"/>
                <w:lang w:val="en-US" w:bidi="th-TH"/>
              </w:rPr>
              <w:t>3</w:t>
            </w:r>
            <w:r w:rsidRPr="00A956B0">
              <w:rPr>
                <w:rFonts w:ascii="Angsana New" w:hAnsi="Angsana New"/>
                <w:b/>
                <w:bCs/>
                <w:spacing w:val="-4"/>
                <w:sz w:val="27"/>
                <w:szCs w:val="27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pacing w:val="-4"/>
                <w:sz w:val="27"/>
                <w:szCs w:val="27"/>
                <w:lang w:val="en-US" w:bidi="th-TH"/>
              </w:rPr>
              <w:t>700</w:t>
            </w:r>
            <w:r w:rsidRPr="00A956B0">
              <w:rPr>
                <w:rFonts w:ascii="Angsana New" w:hAnsi="Angsana New"/>
                <w:b/>
                <w:bCs/>
                <w:spacing w:val="-4"/>
                <w:sz w:val="27"/>
                <w:szCs w:val="27"/>
                <w:lang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pacing w:val="-4"/>
                <w:sz w:val="27"/>
                <w:szCs w:val="27"/>
                <w:lang w:val="en-US" w:bidi="th-TH"/>
              </w:rPr>
              <w:t>531</w:t>
            </w:r>
          </w:p>
        </w:tc>
        <w:tc>
          <w:tcPr>
            <w:tcW w:w="262" w:type="dxa"/>
            <w:vAlign w:val="bottom"/>
          </w:tcPr>
          <w:p w14:paraId="58186886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2664B0" w14:textId="61FE7CDC" w:rsidR="0031125D" w:rsidRPr="00A956B0" w:rsidRDefault="0031125D" w:rsidP="0031125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(</w:t>
            </w: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558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398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1F15FFE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FC8BFB" w14:textId="2DE021AC" w:rsidR="0031125D" w:rsidRPr="00A956B0" w:rsidRDefault="0031125D" w:rsidP="0031125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</w:rPr>
              <w:t>(</w:t>
            </w: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12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838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A930E01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8CEC78" w14:textId="66FA5E98" w:rsidR="0031125D" w:rsidRPr="00A956B0" w:rsidRDefault="0031125D" w:rsidP="0031125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101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660</w:t>
            </w:r>
          </w:p>
        </w:tc>
        <w:tc>
          <w:tcPr>
            <w:tcW w:w="253" w:type="dxa"/>
            <w:gridSpan w:val="2"/>
          </w:tcPr>
          <w:p w14:paraId="37588299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96FA9A" w14:textId="2FF0A64E" w:rsidR="0031125D" w:rsidRPr="00A03AA6" w:rsidRDefault="0031125D" w:rsidP="0031125D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A03AA6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1,540,091</w:t>
            </w:r>
          </w:p>
        </w:tc>
        <w:tc>
          <w:tcPr>
            <w:tcW w:w="248" w:type="dxa"/>
            <w:gridSpan w:val="2"/>
            <w:vAlign w:val="bottom"/>
          </w:tcPr>
          <w:p w14:paraId="1018C9AE" w14:textId="77777777" w:rsidR="0031125D" w:rsidRPr="00A03AA6" w:rsidRDefault="0031125D" w:rsidP="0031125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FDC29F" w14:textId="59246463" w:rsidR="0031125D" w:rsidRPr="00A03AA6" w:rsidRDefault="0031125D" w:rsidP="0031125D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  <w:r w:rsidRPr="00A03AA6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</w:t>
            </w:r>
            <w:r w:rsidRPr="00A03AA6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="000C184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771</w:t>
            </w:r>
            <w:r w:rsidRPr="00A03AA6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0C184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046</w:t>
            </w:r>
          </w:p>
        </w:tc>
      </w:tr>
      <w:tr w:rsidR="0031125D" w:rsidRPr="0062670A" w14:paraId="04772683" w14:textId="77777777" w:rsidTr="007F5979">
        <w:trPr>
          <w:trHeight w:val="143"/>
        </w:trPr>
        <w:tc>
          <w:tcPr>
            <w:tcW w:w="2880" w:type="dxa"/>
            <w:shd w:val="clear" w:color="auto" w:fill="auto"/>
            <w:vAlign w:val="bottom"/>
          </w:tcPr>
          <w:p w14:paraId="2E825D4B" w14:textId="77777777" w:rsidR="0031125D" w:rsidRPr="0062670A" w:rsidRDefault="0031125D" w:rsidP="0031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41CD80" w14:textId="72F9E51A" w:rsidR="0031125D" w:rsidRPr="0062670A" w:rsidRDefault="0031125D" w:rsidP="0031125D">
            <w:pPr>
              <w:tabs>
                <w:tab w:val="clear" w:pos="907"/>
                <w:tab w:val="left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29759DBD" w14:textId="77777777" w:rsidR="0031125D" w:rsidRPr="0062670A" w:rsidRDefault="0031125D" w:rsidP="0031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15"/>
              </w:tabs>
              <w:spacing w:line="240" w:lineRule="auto"/>
              <w:ind w:left="-99" w:right="-2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3347727" w14:textId="7D964E17" w:rsidR="0031125D" w:rsidRPr="0062670A" w:rsidRDefault="0031125D" w:rsidP="0031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15"/>
              </w:tabs>
              <w:spacing w:line="240" w:lineRule="auto"/>
              <w:ind w:right="-2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ECBC094" w14:textId="77777777" w:rsidR="0031125D" w:rsidRPr="0062670A" w:rsidRDefault="0031125D" w:rsidP="0031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A7A417" w14:textId="77777777" w:rsidR="0031125D" w:rsidRPr="0062670A" w:rsidRDefault="0031125D" w:rsidP="0031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F4EEB48" w14:textId="77777777" w:rsidR="0031125D" w:rsidRPr="0062670A" w:rsidRDefault="0031125D" w:rsidP="0031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A51CB2" w14:textId="77777777" w:rsidR="0031125D" w:rsidRPr="0062670A" w:rsidRDefault="0031125D" w:rsidP="0031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  <w:gridSpan w:val="2"/>
          </w:tcPr>
          <w:p w14:paraId="764AB619" w14:textId="77777777" w:rsidR="0031125D" w:rsidRPr="0062670A" w:rsidRDefault="0031125D" w:rsidP="0031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dxa"/>
            <w:gridSpan w:val="2"/>
            <w:tcBorders>
              <w:top w:val="double" w:sz="4" w:space="0" w:color="auto"/>
            </w:tcBorders>
          </w:tcPr>
          <w:p w14:paraId="2B38CA54" w14:textId="77777777" w:rsidR="0031125D" w:rsidRPr="0062670A" w:rsidRDefault="0031125D" w:rsidP="0031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3CB6CC10" w14:textId="77777777" w:rsidR="0031125D" w:rsidRPr="0062670A" w:rsidRDefault="0031125D" w:rsidP="0031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2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BF4998" w14:textId="77777777" w:rsidR="0031125D" w:rsidRPr="0062670A" w:rsidRDefault="0031125D" w:rsidP="0031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7" w:right="-10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25D" w:rsidRPr="00A956B0" w14:paraId="48202A7A" w14:textId="77777777" w:rsidTr="009E4A65">
        <w:tc>
          <w:tcPr>
            <w:tcW w:w="2880" w:type="dxa"/>
            <w:shd w:val="clear" w:color="auto" w:fill="auto"/>
            <w:vAlign w:val="bottom"/>
          </w:tcPr>
          <w:p w14:paraId="6A0D1E58" w14:textId="595687CA" w:rsidR="0031125D" w:rsidRPr="00A956B0" w:rsidRDefault="0031125D" w:rsidP="0031125D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</w:pPr>
            <w:r w:rsidRPr="00A956B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1451FD00" w14:textId="2DA7B926" w:rsidR="0031125D" w:rsidRPr="00A956B0" w:rsidRDefault="0031125D" w:rsidP="0031125D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2" w:type="dxa"/>
            <w:vAlign w:val="bottom"/>
          </w:tcPr>
          <w:p w14:paraId="2863931D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813"/>
                <w:tab w:val="decimal" w:pos="915"/>
              </w:tabs>
              <w:spacing w:line="240" w:lineRule="auto"/>
              <w:ind w:right="-207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6A970A4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62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2D52FB2D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637ABEA5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6F09CD9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07BE3A08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53" w:type="dxa"/>
            <w:gridSpan w:val="2"/>
          </w:tcPr>
          <w:p w14:paraId="27C4E880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</w:tcPr>
          <w:p w14:paraId="481834B1" w14:textId="77777777" w:rsidR="0031125D" w:rsidRPr="00A03AA6" w:rsidRDefault="0031125D" w:rsidP="0031125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63AA3AFF" w14:textId="77777777" w:rsidR="0031125D" w:rsidRPr="00A03AA6" w:rsidRDefault="0031125D" w:rsidP="0031125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14A63A88" w14:textId="77777777" w:rsidR="0031125D" w:rsidRPr="00A03AA6" w:rsidRDefault="0031125D" w:rsidP="0031125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31125D" w:rsidRPr="00A956B0" w14:paraId="3C82868A" w14:textId="77777777" w:rsidTr="009E4A65">
        <w:tc>
          <w:tcPr>
            <w:tcW w:w="2880" w:type="dxa"/>
            <w:shd w:val="clear" w:color="auto" w:fill="auto"/>
            <w:vAlign w:val="bottom"/>
          </w:tcPr>
          <w:p w14:paraId="150A7792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4D99C912" w14:textId="2A741DDF" w:rsidR="0031125D" w:rsidRPr="008156AD" w:rsidRDefault="0031125D" w:rsidP="0031125D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100"/>
              <w:jc w:val="center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8156AD">
              <w:rPr>
                <w:rFonts w:ascii="Angsana New" w:hAnsi="Angsana New"/>
                <w:spacing w:val="-6"/>
                <w:sz w:val="27"/>
                <w:szCs w:val="27"/>
              </w:rPr>
              <w:t>(</w:t>
            </w:r>
            <w:r w:rsidRPr="0001010D">
              <w:rPr>
                <w:rFonts w:ascii="Angsana New" w:hAnsi="Angsana New"/>
                <w:spacing w:val="-6"/>
                <w:sz w:val="27"/>
                <w:szCs w:val="27"/>
                <w:lang w:val="en-US"/>
              </w:rPr>
              <w:t>2</w:t>
            </w:r>
            <w:r w:rsidRPr="008156AD">
              <w:rPr>
                <w:rFonts w:ascii="Angsana New" w:hAnsi="Angsana New"/>
                <w:spacing w:val="-6"/>
                <w:sz w:val="27"/>
                <w:szCs w:val="27"/>
              </w:rPr>
              <w:t>,</w:t>
            </w:r>
            <w:r w:rsidRPr="0001010D">
              <w:rPr>
                <w:rFonts w:ascii="Angsana New" w:hAnsi="Angsana New"/>
                <w:spacing w:val="-6"/>
                <w:sz w:val="27"/>
                <w:szCs w:val="27"/>
                <w:lang w:val="en-US"/>
              </w:rPr>
              <w:t>222</w:t>
            </w:r>
            <w:r w:rsidRPr="008156AD">
              <w:rPr>
                <w:rFonts w:ascii="Angsana New" w:hAnsi="Angsana New"/>
                <w:spacing w:val="-6"/>
                <w:sz w:val="27"/>
                <w:szCs w:val="27"/>
              </w:rPr>
              <w:t>,</w:t>
            </w:r>
            <w:r w:rsidRPr="0001010D">
              <w:rPr>
                <w:rFonts w:ascii="Angsana New" w:hAnsi="Angsana New"/>
                <w:spacing w:val="-6"/>
                <w:sz w:val="27"/>
                <w:szCs w:val="27"/>
                <w:lang w:val="en-US"/>
              </w:rPr>
              <w:t>546</w:t>
            </w:r>
            <w:r w:rsidRPr="008156AD">
              <w:rPr>
                <w:rFonts w:ascii="Angsana New" w:hAnsi="Angsana New"/>
                <w:spacing w:val="-6"/>
                <w:sz w:val="27"/>
                <w:szCs w:val="27"/>
              </w:rPr>
              <w:t>)</w:t>
            </w:r>
          </w:p>
        </w:tc>
        <w:tc>
          <w:tcPr>
            <w:tcW w:w="262" w:type="dxa"/>
            <w:vAlign w:val="bottom"/>
          </w:tcPr>
          <w:p w14:paraId="1FC397C0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5DC7BBB" w14:textId="0731E4D8" w:rsidR="0031125D" w:rsidRPr="00A956B0" w:rsidRDefault="0031125D" w:rsidP="0031125D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27</w:t>
            </w: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766</w:t>
            </w:r>
          </w:p>
        </w:tc>
        <w:tc>
          <w:tcPr>
            <w:tcW w:w="236" w:type="dxa"/>
            <w:vAlign w:val="bottom"/>
          </w:tcPr>
          <w:p w14:paraId="66838840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5F0EFEDA" w14:textId="039ADAE5" w:rsidR="0031125D" w:rsidRPr="00A956B0" w:rsidRDefault="0031125D" w:rsidP="0031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D53D7D8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748C73D3" w14:textId="7A7C78CA" w:rsidR="0031125D" w:rsidRPr="00A956B0" w:rsidRDefault="0031125D" w:rsidP="0031125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27" w:right="-54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t>(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119</w:t>
            </w: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028</w:t>
            </w: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  <w:tc>
          <w:tcPr>
            <w:tcW w:w="253" w:type="dxa"/>
            <w:gridSpan w:val="2"/>
          </w:tcPr>
          <w:p w14:paraId="4B44573E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79" w:type="dxa"/>
            <w:gridSpan w:val="2"/>
          </w:tcPr>
          <w:p w14:paraId="17D3CD74" w14:textId="42120C89" w:rsidR="0031125D" w:rsidRPr="00A03AA6" w:rsidRDefault="0031125D" w:rsidP="0031125D">
            <w:pPr>
              <w:pStyle w:val="acctfourfigures"/>
              <w:tabs>
                <w:tab w:val="clear" w:pos="765"/>
                <w:tab w:val="decimal" w:pos="83"/>
              </w:tabs>
              <w:spacing w:line="240" w:lineRule="auto"/>
              <w:ind w:left="-127" w:right="-360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A03AA6">
              <w:rPr>
                <w:rFonts w:ascii="Angsana New" w:hAnsi="Angsana New"/>
                <w:sz w:val="27"/>
                <w:szCs w:val="27"/>
                <w:lang w:val="en-US"/>
              </w:rPr>
              <w:t>(53,437)</w:t>
            </w:r>
          </w:p>
        </w:tc>
        <w:tc>
          <w:tcPr>
            <w:tcW w:w="248" w:type="dxa"/>
            <w:gridSpan w:val="2"/>
            <w:vAlign w:val="bottom"/>
          </w:tcPr>
          <w:p w14:paraId="337D8C25" w14:textId="77777777" w:rsidR="0031125D" w:rsidRPr="00A03AA6" w:rsidRDefault="0031125D" w:rsidP="0031125D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72763956" w14:textId="114A6001" w:rsidR="0031125D" w:rsidRPr="00A03AA6" w:rsidRDefault="0031125D" w:rsidP="0031125D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27" w:right="-101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A03AA6">
              <w:rPr>
                <w:rFonts w:ascii="Angsana New" w:hAnsi="Angsana New"/>
                <w:spacing w:val="-4"/>
                <w:sz w:val="27"/>
                <w:szCs w:val="27"/>
              </w:rPr>
              <w:t>(</w:t>
            </w:r>
            <w:r w:rsidRPr="00A03AA6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2</w:t>
            </w:r>
            <w:r w:rsidRPr="00A03AA6">
              <w:rPr>
                <w:rFonts w:ascii="Angsana New" w:hAnsi="Angsana New"/>
                <w:spacing w:val="-4"/>
                <w:sz w:val="27"/>
                <w:szCs w:val="27"/>
              </w:rPr>
              <w:t>,</w:t>
            </w:r>
            <w:r w:rsidRPr="00A03AA6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367</w:t>
            </w:r>
            <w:r w:rsidRPr="00A03AA6">
              <w:rPr>
                <w:rFonts w:ascii="Angsana New" w:hAnsi="Angsana New"/>
                <w:spacing w:val="-4"/>
                <w:sz w:val="27"/>
                <w:szCs w:val="27"/>
              </w:rPr>
              <w:t>,</w:t>
            </w:r>
            <w:r w:rsidRPr="00A03AA6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245</w:t>
            </w:r>
            <w:r w:rsidRPr="00A03AA6">
              <w:rPr>
                <w:rFonts w:ascii="Angsana New" w:hAnsi="Angsana New"/>
                <w:spacing w:val="-4"/>
                <w:sz w:val="27"/>
                <w:szCs w:val="27"/>
              </w:rPr>
              <w:t>)</w:t>
            </w:r>
          </w:p>
        </w:tc>
      </w:tr>
      <w:tr w:rsidR="0031125D" w:rsidRPr="00A956B0" w14:paraId="6C3E3FD5" w14:textId="77777777" w:rsidTr="00F76E67">
        <w:tc>
          <w:tcPr>
            <w:tcW w:w="2880" w:type="dxa"/>
            <w:shd w:val="clear" w:color="auto" w:fill="auto"/>
            <w:vAlign w:val="bottom"/>
          </w:tcPr>
          <w:p w14:paraId="50EFE61B" w14:textId="6700D00B" w:rsidR="0031125D" w:rsidRPr="00A956B0" w:rsidRDefault="0031125D" w:rsidP="0031125D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A956B0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1E5B882E" w14:textId="1C0DCC60" w:rsidR="0031125D" w:rsidRPr="00A956B0" w:rsidRDefault="0031125D" w:rsidP="0031125D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A956B0">
              <w:rPr>
                <w:rFonts w:ascii="Angsana New" w:hAnsi="Angsana New"/>
                <w:spacing w:val="-4"/>
                <w:sz w:val="27"/>
                <w:szCs w:val="27"/>
              </w:rPr>
              <w:t>(</w:t>
            </w:r>
            <w:r w:rsidRPr="0001010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9</w:t>
            </w:r>
            <w:r w:rsidRPr="00A956B0">
              <w:rPr>
                <w:rFonts w:ascii="Angsana New" w:hAnsi="Angsana New"/>
                <w:spacing w:val="-4"/>
                <w:sz w:val="27"/>
                <w:szCs w:val="27"/>
              </w:rPr>
              <w:t>,</w:t>
            </w:r>
            <w:r w:rsidRPr="0001010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119</w:t>
            </w:r>
            <w:r w:rsidRPr="00A956B0">
              <w:rPr>
                <w:rFonts w:ascii="Angsana New" w:hAnsi="Angsana New"/>
                <w:spacing w:val="-4"/>
                <w:sz w:val="27"/>
                <w:szCs w:val="27"/>
              </w:rPr>
              <w:t>)</w:t>
            </w:r>
          </w:p>
        </w:tc>
        <w:tc>
          <w:tcPr>
            <w:tcW w:w="262" w:type="dxa"/>
            <w:vAlign w:val="bottom"/>
          </w:tcPr>
          <w:p w14:paraId="3884158B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46C0654" w14:textId="3FB50027" w:rsidR="0031125D" w:rsidRPr="00A956B0" w:rsidRDefault="0031125D" w:rsidP="0031125D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949</w:t>
            </w:r>
          </w:p>
        </w:tc>
        <w:tc>
          <w:tcPr>
            <w:tcW w:w="236" w:type="dxa"/>
            <w:vAlign w:val="bottom"/>
          </w:tcPr>
          <w:p w14:paraId="5F3B8A0D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0A2BF4C9" w14:textId="09678DC0" w:rsidR="0031125D" w:rsidRPr="00A956B0" w:rsidRDefault="0031125D" w:rsidP="0031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35A7140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4FB780DC" w14:textId="565EAF83" w:rsidR="0031125D" w:rsidRPr="00A956B0" w:rsidRDefault="0031125D" w:rsidP="0031125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27" w:right="-20"/>
              <w:rPr>
                <w:rFonts w:ascii="Angsana New" w:hAnsi="Angsana New"/>
                <w:sz w:val="27"/>
                <w:szCs w:val="27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165</w:t>
            </w:r>
          </w:p>
        </w:tc>
        <w:tc>
          <w:tcPr>
            <w:tcW w:w="253" w:type="dxa"/>
            <w:gridSpan w:val="2"/>
          </w:tcPr>
          <w:p w14:paraId="4DD7653E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79" w:type="dxa"/>
            <w:gridSpan w:val="2"/>
            <w:shd w:val="clear" w:color="auto" w:fill="auto"/>
          </w:tcPr>
          <w:p w14:paraId="5B53D5E3" w14:textId="3ACE15ED" w:rsidR="0031125D" w:rsidRPr="00A03AA6" w:rsidRDefault="0031125D" w:rsidP="0031125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A03AA6">
              <w:rPr>
                <w:rFonts w:ascii="Angsana New" w:hAnsi="Angsana New"/>
                <w:sz w:val="27"/>
                <w:szCs w:val="27"/>
                <w:lang w:bidi="th-TH"/>
              </w:rPr>
              <w:t>(</w:t>
            </w:r>
            <w:r w:rsidRPr="00A03AA6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Pr="00A03AA6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A03AA6">
              <w:rPr>
                <w:rFonts w:ascii="Angsana New" w:hAnsi="Angsana New"/>
                <w:sz w:val="27"/>
                <w:szCs w:val="27"/>
                <w:lang w:val="en-US" w:bidi="th-TH"/>
              </w:rPr>
              <w:t>872</w:t>
            </w:r>
            <w:r w:rsidRPr="00A03AA6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3A41418D" w14:textId="77777777" w:rsidR="0031125D" w:rsidRPr="00A03AA6" w:rsidRDefault="0031125D" w:rsidP="0031125D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747CA120" w14:textId="46A234AA" w:rsidR="0031125D" w:rsidRPr="00A03AA6" w:rsidRDefault="0031125D" w:rsidP="0031125D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27" w:right="-101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A03AA6">
              <w:rPr>
                <w:rFonts w:ascii="Angsana New" w:hAnsi="Angsana New"/>
                <w:spacing w:val="-4"/>
                <w:sz w:val="27"/>
                <w:szCs w:val="27"/>
              </w:rPr>
              <w:t>(</w:t>
            </w:r>
            <w:r w:rsidRPr="00A03AA6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8,877</w:t>
            </w:r>
            <w:r w:rsidRPr="00A03AA6">
              <w:rPr>
                <w:rFonts w:ascii="Angsana New" w:hAnsi="Angsana New"/>
                <w:spacing w:val="-4"/>
                <w:sz w:val="27"/>
                <w:szCs w:val="27"/>
              </w:rPr>
              <w:t>)</w:t>
            </w:r>
          </w:p>
        </w:tc>
      </w:tr>
      <w:tr w:rsidR="0031125D" w:rsidRPr="00A956B0" w14:paraId="6418021A" w14:textId="77777777" w:rsidTr="009E4A65">
        <w:tc>
          <w:tcPr>
            <w:tcW w:w="2880" w:type="dxa"/>
            <w:shd w:val="clear" w:color="auto" w:fill="auto"/>
            <w:vAlign w:val="bottom"/>
          </w:tcPr>
          <w:p w14:paraId="76701DFE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463B8C83" w14:textId="5B867DBC" w:rsidR="0031125D" w:rsidRPr="00A956B0" w:rsidRDefault="0031125D" w:rsidP="0031125D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A956B0">
              <w:rPr>
                <w:rFonts w:ascii="Angsana New" w:hAnsi="Angsana New"/>
                <w:spacing w:val="-4"/>
                <w:sz w:val="27"/>
                <w:szCs w:val="27"/>
              </w:rPr>
              <w:t>(</w:t>
            </w:r>
            <w:r w:rsidRPr="0001010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196</w:t>
            </w:r>
            <w:r w:rsidRPr="00A956B0">
              <w:rPr>
                <w:rFonts w:ascii="Angsana New" w:hAnsi="Angsana New"/>
                <w:spacing w:val="-4"/>
                <w:sz w:val="27"/>
                <w:szCs w:val="27"/>
              </w:rPr>
              <w:t>,</w:t>
            </w:r>
            <w:r w:rsidRPr="0001010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221</w:t>
            </w:r>
            <w:r w:rsidRPr="00A956B0">
              <w:rPr>
                <w:rFonts w:ascii="Angsana New" w:hAnsi="Angsana New"/>
                <w:spacing w:val="-4"/>
                <w:sz w:val="27"/>
                <w:szCs w:val="27"/>
              </w:rPr>
              <w:t>)</w:t>
            </w:r>
          </w:p>
        </w:tc>
        <w:tc>
          <w:tcPr>
            <w:tcW w:w="262" w:type="dxa"/>
            <w:vAlign w:val="bottom"/>
          </w:tcPr>
          <w:p w14:paraId="758A6583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9E9869C" w14:textId="2CFF53AC" w:rsidR="0031125D" w:rsidRPr="00A956B0" w:rsidRDefault="0031125D" w:rsidP="0031125D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11</w:t>
            </w: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005</w:t>
            </w:r>
          </w:p>
        </w:tc>
        <w:tc>
          <w:tcPr>
            <w:tcW w:w="236" w:type="dxa"/>
            <w:vAlign w:val="bottom"/>
          </w:tcPr>
          <w:p w14:paraId="6EDDEEA7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531970A8" w14:textId="0ECBC719" w:rsidR="0031125D" w:rsidRPr="00A956B0" w:rsidRDefault="0031125D" w:rsidP="0031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203BDC4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3493CEC9" w14:textId="0438E848" w:rsidR="0031125D" w:rsidRPr="00A956B0" w:rsidRDefault="0031125D" w:rsidP="0031125D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127" w:right="-20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3" w:type="dxa"/>
            <w:gridSpan w:val="2"/>
          </w:tcPr>
          <w:p w14:paraId="2570D2E8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79" w:type="dxa"/>
            <w:gridSpan w:val="2"/>
          </w:tcPr>
          <w:p w14:paraId="7457D89B" w14:textId="3BBABFB6" w:rsidR="0031125D" w:rsidRPr="00A03AA6" w:rsidRDefault="0031125D" w:rsidP="0031125D">
            <w:pPr>
              <w:pStyle w:val="acctfourfigures"/>
              <w:tabs>
                <w:tab w:val="clear" w:pos="765"/>
                <w:tab w:val="decimal" w:pos="83"/>
              </w:tabs>
              <w:spacing w:line="240" w:lineRule="auto"/>
              <w:ind w:left="-127" w:right="-183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A03AA6">
              <w:rPr>
                <w:rFonts w:ascii="Angsana New" w:hAnsi="Angsana New"/>
                <w:sz w:val="27"/>
                <w:szCs w:val="27"/>
                <w:lang w:bidi="th-TH"/>
              </w:rPr>
              <w:t xml:space="preserve">  (</w:t>
            </w:r>
            <w:r w:rsidRPr="00A03AA6">
              <w:rPr>
                <w:rFonts w:ascii="Angsana New" w:hAnsi="Angsana New"/>
                <w:sz w:val="27"/>
                <w:szCs w:val="27"/>
                <w:lang w:val="en-US" w:bidi="th-TH"/>
              </w:rPr>
              <w:t>638</w:t>
            </w:r>
            <w:r w:rsidRPr="00A03AA6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A03AA6">
              <w:rPr>
                <w:rFonts w:ascii="Angsana New" w:hAnsi="Angsana New"/>
                <w:sz w:val="27"/>
                <w:szCs w:val="27"/>
                <w:lang w:val="en-US" w:bidi="th-TH"/>
              </w:rPr>
              <w:t>318</w:t>
            </w:r>
            <w:r w:rsidRPr="00A03AA6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  <w:tc>
          <w:tcPr>
            <w:tcW w:w="248" w:type="dxa"/>
            <w:gridSpan w:val="2"/>
            <w:vAlign w:val="bottom"/>
          </w:tcPr>
          <w:p w14:paraId="691DB9B4" w14:textId="77777777" w:rsidR="0031125D" w:rsidRPr="00A03AA6" w:rsidRDefault="0031125D" w:rsidP="0031125D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346A10EC" w14:textId="2F69EC10" w:rsidR="0031125D" w:rsidRPr="00A03AA6" w:rsidRDefault="0031125D" w:rsidP="0031125D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27" w:right="-101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A03AA6">
              <w:rPr>
                <w:rFonts w:ascii="Angsana New" w:hAnsi="Angsana New"/>
                <w:spacing w:val="-4"/>
                <w:sz w:val="27"/>
                <w:szCs w:val="27"/>
              </w:rPr>
              <w:t>(</w:t>
            </w:r>
            <w:r w:rsidRPr="00A03AA6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823</w:t>
            </w:r>
            <w:r w:rsidRPr="00A03AA6">
              <w:rPr>
                <w:rFonts w:ascii="Angsana New" w:hAnsi="Angsana New"/>
                <w:spacing w:val="-4"/>
                <w:sz w:val="27"/>
                <w:szCs w:val="27"/>
              </w:rPr>
              <w:t>,</w:t>
            </w:r>
            <w:r w:rsidRPr="00A03AA6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534</w:t>
            </w:r>
            <w:r w:rsidRPr="00A03AA6">
              <w:rPr>
                <w:rFonts w:ascii="Angsana New" w:hAnsi="Angsana New"/>
                <w:spacing w:val="-4"/>
                <w:sz w:val="27"/>
                <w:szCs w:val="27"/>
              </w:rPr>
              <w:t>)</w:t>
            </w:r>
          </w:p>
        </w:tc>
      </w:tr>
      <w:tr w:rsidR="0031125D" w:rsidRPr="00A956B0" w14:paraId="0AE20BE5" w14:textId="77777777" w:rsidTr="009E4A65">
        <w:tc>
          <w:tcPr>
            <w:tcW w:w="2880" w:type="dxa"/>
            <w:shd w:val="clear" w:color="auto" w:fill="auto"/>
            <w:vAlign w:val="bottom"/>
          </w:tcPr>
          <w:p w14:paraId="3DE2D446" w14:textId="3BE3BA21" w:rsidR="0031125D" w:rsidRPr="00A956B0" w:rsidRDefault="0031125D" w:rsidP="0031125D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160" w:right="-101" w:hanging="160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ลูกหนี้ตามสัญญาเช่าการเงิน</w:t>
            </w: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t xml:space="preserve">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41F65AAB" w14:textId="30C6F180" w:rsidR="0031125D" w:rsidRPr="00A956B0" w:rsidRDefault="0031125D" w:rsidP="0031125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-187" w:hanging="196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A956B0">
              <w:rPr>
                <w:rFonts w:ascii="Angsana New" w:hAnsi="Angsana New"/>
                <w:spacing w:val="-4"/>
                <w:sz w:val="27"/>
                <w:szCs w:val="27"/>
              </w:rPr>
              <w:t>(</w:t>
            </w:r>
            <w:r w:rsidRPr="0001010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2</w:t>
            </w:r>
            <w:r w:rsidRPr="00A956B0">
              <w:rPr>
                <w:rFonts w:ascii="Angsana New" w:hAnsi="Angsana New"/>
                <w:spacing w:val="-4"/>
                <w:sz w:val="27"/>
                <w:szCs w:val="27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pacing w:val="-4"/>
                <w:sz w:val="27"/>
                <w:szCs w:val="27"/>
                <w:lang w:val="en-US" w:bidi="th-TH"/>
              </w:rPr>
              <w:t>627</w:t>
            </w:r>
            <w:r w:rsidRPr="00A956B0">
              <w:rPr>
                <w:rFonts w:ascii="Angsana New" w:hAnsi="Angsana New"/>
                <w:spacing w:val="-4"/>
                <w:sz w:val="27"/>
                <w:szCs w:val="27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pacing w:val="-4"/>
                <w:sz w:val="27"/>
                <w:szCs w:val="27"/>
                <w:lang w:val="en-US" w:bidi="th-TH"/>
              </w:rPr>
              <w:t>864</w:t>
            </w:r>
            <w:r w:rsidRPr="00A956B0">
              <w:rPr>
                <w:rFonts w:ascii="Angsana New" w:hAnsi="Angsana New"/>
                <w:spacing w:val="-4"/>
                <w:sz w:val="27"/>
                <w:szCs w:val="27"/>
              </w:rPr>
              <w:t>)</w:t>
            </w:r>
          </w:p>
        </w:tc>
        <w:tc>
          <w:tcPr>
            <w:tcW w:w="262" w:type="dxa"/>
            <w:vAlign w:val="bottom"/>
          </w:tcPr>
          <w:p w14:paraId="230138C6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746DA14" w14:textId="32187BC3" w:rsidR="0031125D" w:rsidRPr="00A956B0" w:rsidRDefault="0031125D" w:rsidP="0031125D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518</w:t>
            </w: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772</w:t>
            </w:r>
          </w:p>
        </w:tc>
        <w:tc>
          <w:tcPr>
            <w:tcW w:w="236" w:type="dxa"/>
            <w:vAlign w:val="bottom"/>
          </w:tcPr>
          <w:p w14:paraId="2429143F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left" w:pos="79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56FA8CB4" w14:textId="203EEFB7" w:rsidR="0031125D" w:rsidRPr="00A956B0" w:rsidRDefault="0031125D" w:rsidP="0031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4F4AABB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1946C3DE" w14:textId="7DD7942E" w:rsidR="0031125D" w:rsidRPr="00A956B0" w:rsidRDefault="0031125D" w:rsidP="0031125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27" w:right="-54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(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89</w:t>
            </w:r>
            <w:r w:rsidRPr="00A956B0">
              <w:rPr>
                <w:rFonts w:ascii="Angsana New" w:hAnsi="Angsana New"/>
                <w:sz w:val="27"/>
                <w:szCs w:val="27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246</w:t>
            </w:r>
            <w:r w:rsidRPr="00A956B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53" w:type="dxa"/>
            <w:gridSpan w:val="2"/>
          </w:tcPr>
          <w:p w14:paraId="4AD4DFC2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6398F396" w14:textId="5E2E5419" w:rsidR="0031125D" w:rsidRPr="00A03AA6" w:rsidRDefault="0031125D" w:rsidP="0031125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</w:rPr>
            </w:pPr>
            <w:r w:rsidRPr="00A03AA6">
              <w:rPr>
                <w:rFonts w:ascii="Angsana New" w:hAnsi="Angsana New"/>
                <w:sz w:val="27"/>
                <w:szCs w:val="27"/>
              </w:rPr>
              <w:t>(</w:t>
            </w:r>
            <w:r w:rsidRPr="00A03AA6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Pr="00A03AA6">
              <w:rPr>
                <w:rFonts w:ascii="Angsana New" w:hAnsi="Angsana New"/>
                <w:sz w:val="27"/>
                <w:szCs w:val="27"/>
              </w:rPr>
              <w:t>,</w:t>
            </w:r>
            <w:r w:rsidRPr="00A03AA6">
              <w:rPr>
                <w:rFonts w:ascii="Angsana New" w:hAnsi="Angsana New"/>
                <w:sz w:val="27"/>
                <w:szCs w:val="27"/>
                <w:lang w:val="en-US"/>
              </w:rPr>
              <w:t>627</w:t>
            </w:r>
            <w:r w:rsidRPr="00A03AA6">
              <w:rPr>
                <w:rFonts w:ascii="Angsana New" w:hAnsi="Angsana New"/>
                <w:sz w:val="27"/>
                <w:szCs w:val="27"/>
              </w:rPr>
              <w:t>,</w:t>
            </w:r>
            <w:r w:rsidRPr="00A03AA6">
              <w:rPr>
                <w:rFonts w:ascii="Angsana New" w:hAnsi="Angsana New"/>
                <w:sz w:val="27"/>
                <w:szCs w:val="27"/>
                <w:lang w:val="en-US"/>
              </w:rPr>
              <w:t>614</w:t>
            </w:r>
            <w:r w:rsidRPr="00A03AA6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48" w:type="dxa"/>
            <w:gridSpan w:val="2"/>
            <w:vAlign w:val="bottom"/>
          </w:tcPr>
          <w:p w14:paraId="7DC5A0B9" w14:textId="77777777" w:rsidR="0031125D" w:rsidRPr="00A03AA6" w:rsidRDefault="0031125D" w:rsidP="0031125D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21B3D43E" w14:textId="46841971" w:rsidR="0031125D" w:rsidRPr="00A03AA6" w:rsidRDefault="0031125D" w:rsidP="0031125D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27" w:right="-101"/>
              <w:rPr>
                <w:rFonts w:ascii="Angsana New" w:hAnsi="Angsana New"/>
                <w:spacing w:val="-4"/>
                <w:sz w:val="27"/>
                <w:szCs w:val="27"/>
                <w:cs/>
                <w:lang w:bidi="th-TH"/>
              </w:rPr>
            </w:pPr>
            <w:r w:rsidRPr="00A03AA6">
              <w:rPr>
                <w:rFonts w:ascii="Angsana New" w:hAnsi="Angsana New"/>
                <w:spacing w:val="-4"/>
                <w:sz w:val="27"/>
                <w:szCs w:val="27"/>
              </w:rPr>
              <w:t>(</w:t>
            </w:r>
            <w:r w:rsidRPr="00A03AA6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5</w:t>
            </w:r>
            <w:r w:rsidRPr="00A03AA6">
              <w:rPr>
                <w:rFonts w:ascii="Angsana New" w:hAnsi="Angsana New"/>
                <w:spacing w:val="-4"/>
                <w:sz w:val="27"/>
                <w:szCs w:val="27"/>
              </w:rPr>
              <w:t>,</w:t>
            </w:r>
            <w:r w:rsidRPr="00A03AA6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825</w:t>
            </w:r>
            <w:r w:rsidRPr="00A03AA6">
              <w:rPr>
                <w:rFonts w:ascii="Angsana New" w:hAnsi="Angsana New"/>
                <w:spacing w:val="-4"/>
                <w:sz w:val="27"/>
                <w:szCs w:val="27"/>
              </w:rPr>
              <w:t>,</w:t>
            </w:r>
            <w:r w:rsidRPr="00A03AA6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952</w:t>
            </w:r>
            <w:r w:rsidRPr="00A03AA6">
              <w:rPr>
                <w:rFonts w:ascii="Angsana New" w:hAnsi="Angsana New"/>
                <w:spacing w:val="-4"/>
                <w:sz w:val="27"/>
                <w:szCs w:val="27"/>
              </w:rPr>
              <w:t>)</w:t>
            </w:r>
          </w:p>
        </w:tc>
      </w:tr>
      <w:tr w:rsidR="0031125D" w:rsidRPr="00A956B0" w14:paraId="7CAEAC3D" w14:textId="77777777" w:rsidTr="009E4A65">
        <w:tc>
          <w:tcPr>
            <w:tcW w:w="2880" w:type="dxa"/>
            <w:shd w:val="clear" w:color="auto" w:fill="auto"/>
            <w:vAlign w:val="bottom"/>
          </w:tcPr>
          <w:p w14:paraId="1CEEFA9A" w14:textId="0B711E38" w:rsidR="0031125D" w:rsidRPr="00A956B0" w:rsidRDefault="0031125D" w:rsidP="0031125D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ตราสาร</w:t>
            </w:r>
            <w:r w:rsidRPr="00A956B0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อนุพันธ์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1710B872" w14:textId="0EB626A3" w:rsidR="0031125D" w:rsidRPr="00A956B0" w:rsidRDefault="0031125D" w:rsidP="0031125D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(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A956B0">
              <w:rPr>
                <w:rFonts w:ascii="Angsana New" w:hAnsi="Angsana New"/>
                <w:sz w:val="27"/>
                <w:szCs w:val="27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164</w:t>
            </w:r>
            <w:r w:rsidRPr="00A956B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62" w:type="dxa"/>
            <w:vAlign w:val="bottom"/>
          </w:tcPr>
          <w:p w14:paraId="7780A05D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E3B2E81" w14:textId="7A5A53F2" w:rsidR="0031125D" w:rsidRPr="00A956B0" w:rsidRDefault="0031125D" w:rsidP="0031125D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997</w:t>
            </w:r>
          </w:p>
        </w:tc>
        <w:tc>
          <w:tcPr>
            <w:tcW w:w="236" w:type="dxa"/>
            <w:vAlign w:val="bottom"/>
          </w:tcPr>
          <w:p w14:paraId="1F73EB26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3D10D3F1" w14:textId="3F5BD349" w:rsidR="0031125D" w:rsidRPr="00A956B0" w:rsidRDefault="0031125D" w:rsidP="0031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99F94CC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0A1C448F" w14:textId="70083A32" w:rsidR="0031125D" w:rsidRPr="00A956B0" w:rsidRDefault="0031125D" w:rsidP="0031125D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127" w:right="-20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3" w:type="dxa"/>
            <w:gridSpan w:val="2"/>
          </w:tcPr>
          <w:p w14:paraId="797ECB62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</w:tcPr>
          <w:p w14:paraId="104D599A" w14:textId="16B8D253" w:rsidR="0031125D" w:rsidRPr="00A03AA6" w:rsidRDefault="0031125D" w:rsidP="0031125D">
            <w:pPr>
              <w:pStyle w:val="acctfourfigures"/>
              <w:tabs>
                <w:tab w:val="clear" w:pos="765"/>
                <w:tab w:val="decimal" w:pos="83"/>
              </w:tabs>
              <w:spacing w:line="240" w:lineRule="auto"/>
              <w:ind w:left="-127" w:right="-18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03AA6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48" w:type="dxa"/>
            <w:gridSpan w:val="2"/>
            <w:vAlign w:val="bottom"/>
          </w:tcPr>
          <w:p w14:paraId="02732B1C" w14:textId="77777777" w:rsidR="0031125D" w:rsidRPr="00A03AA6" w:rsidRDefault="0031125D" w:rsidP="0031125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17499390" w14:textId="4757E83A" w:rsidR="0031125D" w:rsidRPr="00A03AA6" w:rsidRDefault="0031125D" w:rsidP="0031125D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27" w:right="-101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A03AA6">
              <w:rPr>
                <w:rFonts w:ascii="Angsana New" w:hAnsi="Angsana New"/>
                <w:spacing w:val="-4"/>
                <w:sz w:val="27"/>
                <w:szCs w:val="27"/>
              </w:rPr>
              <w:t>(</w:t>
            </w:r>
            <w:r w:rsidRPr="00A03AA6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167</w:t>
            </w:r>
            <w:r w:rsidRPr="00A03AA6">
              <w:rPr>
                <w:rFonts w:ascii="Angsana New" w:hAnsi="Angsana New"/>
                <w:spacing w:val="-4"/>
                <w:sz w:val="27"/>
                <w:szCs w:val="27"/>
              </w:rPr>
              <w:t>)</w:t>
            </w:r>
          </w:p>
        </w:tc>
      </w:tr>
      <w:tr w:rsidR="0031125D" w:rsidRPr="00A956B0" w14:paraId="1A2409F2" w14:textId="77777777" w:rsidTr="00A956B0">
        <w:tc>
          <w:tcPr>
            <w:tcW w:w="2880" w:type="dxa"/>
            <w:shd w:val="clear" w:color="auto" w:fill="auto"/>
            <w:vAlign w:val="bottom"/>
          </w:tcPr>
          <w:p w14:paraId="78D5E3B9" w14:textId="77777777" w:rsidR="0031125D" w:rsidRPr="00C0149E" w:rsidRDefault="0031125D" w:rsidP="0031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"/>
              <w:rPr>
                <w:rFonts w:ascii="Angsana New" w:hAnsi="Angsana New"/>
                <w:sz w:val="27"/>
                <w:szCs w:val="27"/>
              </w:rPr>
            </w:pPr>
            <w:r w:rsidRPr="00C0149E">
              <w:rPr>
                <w:rFonts w:ascii="Angsana New" w:hAnsi="Angsana New"/>
                <w:sz w:val="27"/>
                <w:szCs w:val="27"/>
                <w:cs/>
              </w:rPr>
              <w:t>สินทรัพย์ทางการเงินที่วัดมูลค่าด้วย</w:t>
            </w:r>
          </w:p>
          <w:p w14:paraId="408E2984" w14:textId="207F7CCE" w:rsidR="0031125D" w:rsidRPr="00C0149E" w:rsidRDefault="0031125D" w:rsidP="0031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"/>
              <w:rPr>
                <w:rFonts w:ascii="Angsana New" w:hAnsi="Angsana New"/>
                <w:sz w:val="27"/>
                <w:szCs w:val="27"/>
                <w:cs/>
              </w:rPr>
            </w:pPr>
            <w:r w:rsidRPr="00C0149E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C0149E">
              <w:rPr>
                <w:rFonts w:ascii="Angsana New" w:hAnsi="Angsana New"/>
                <w:sz w:val="27"/>
                <w:szCs w:val="27"/>
                <w:cs/>
              </w:rPr>
              <w:t>มูลค่ายุติธรรมผ่านกำไร</w:t>
            </w:r>
            <w:r w:rsidR="00AA4383">
              <w:rPr>
                <w:rFonts w:ascii="Angsana New" w:hAnsi="Angsana New"/>
                <w:sz w:val="27"/>
                <w:szCs w:val="27"/>
              </w:rPr>
              <w:t xml:space="preserve"> (</w:t>
            </w:r>
            <w:r w:rsidRPr="00C0149E">
              <w:rPr>
                <w:rFonts w:ascii="Angsana New" w:hAnsi="Angsana New"/>
                <w:sz w:val="27"/>
                <w:szCs w:val="27"/>
                <w:cs/>
              </w:rPr>
              <w:t>ขาดทุน</w:t>
            </w:r>
            <w:r w:rsidR="00AA4383">
              <w:rPr>
                <w:rFonts w:ascii="Angsana New" w:hAnsi="Angsana New"/>
                <w:sz w:val="27"/>
                <w:szCs w:val="27"/>
              </w:rPr>
              <w:t>)</w:t>
            </w:r>
          </w:p>
          <w:p w14:paraId="2919FC9E" w14:textId="28DB89CB" w:rsidR="0031125D" w:rsidRPr="00C0149E" w:rsidRDefault="0031125D" w:rsidP="0031125D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C0149E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C0149E">
              <w:rPr>
                <w:rFonts w:ascii="Angsana New" w:hAnsi="Angsana New"/>
                <w:sz w:val="27"/>
                <w:szCs w:val="27"/>
                <w:cs/>
              </w:rPr>
              <w:t>เบ็ดเสร็จอื่น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64FD07D9" w14:textId="20451BAA" w:rsidR="0031125D" w:rsidRPr="00A956B0" w:rsidRDefault="0031125D" w:rsidP="0031125D">
            <w:pPr>
              <w:pStyle w:val="acctfourfigures"/>
              <w:tabs>
                <w:tab w:val="clear" w:pos="765"/>
                <w:tab w:val="decimal" w:pos="164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2" w:type="dxa"/>
            <w:vAlign w:val="bottom"/>
          </w:tcPr>
          <w:p w14:paraId="5A22F07D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970D164" w14:textId="164303BB" w:rsidR="0031125D" w:rsidRPr="00A956B0" w:rsidRDefault="0031125D" w:rsidP="0031125D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99" w:right="-62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81DA4F9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344EAE6A" w14:textId="76E86ABF" w:rsidR="0031125D" w:rsidRPr="00A956B0" w:rsidRDefault="0031125D" w:rsidP="0031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right="-194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Pr="0001010D">
              <w:rPr>
                <w:rFonts w:ascii="Angsana New" w:hAnsi="Angsana New"/>
                <w:sz w:val="27"/>
                <w:szCs w:val="27"/>
              </w:rPr>
              <w:t>52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bidi="ar-SA"/>
              </w:rPr>
              <w:t>963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985D6B3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2E8A61BA" w14:textId="3406FD84" w:rsidR="0031125D" w:rsidRPr="00A956B0" w:rsidRDefault="0031125D" w:rsidP="0031125D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127" w:right="-2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3" w:type="dxa"/>
            <w:gridSpan w:val="2"/>
            <w:vAlign w:val="bottom"/>
          </w:tcPr>
          <w:p w14:paraId="0DD3E81A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157BE485" w14:textId="6A554D04" w:rsidR="0031125D" w:rsidRPr="00A03AA6" w:rsidRDefault="0031125D" w:rsidP="0031125D">
            <w:pPr>
              <w:pStyle w:val="acctfourfigures"/>
              <w:tabs>
                <w:tab w:val="clear" w:pos="765"/>
                <w:tab w:val="decimal" w:pos="83"/>
              </w:tabs>
              <w:spacing w:line="240" w:lineRule="auto"/>
              <w:ind w:left="-127" w:right="-18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03AA6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48" w:type="dxa"/>
            <w:gridSpan w:val="2"/>
            <w:vAlign w:val="bottom"/>
          </w:tcPr>
          <w:p w14:paraId="4CFA8933" w14:textId="77777777" w:rsidR="0031125D" w:rsidRPr="00A03AA6" w:rsidRDefault="0031125D" w:rsidP="0031125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426E3CEC" w14:textId="2E79FC89" w:rsidR="0031125D" w:rsidRPr="00A03AA6" w:rsidRDefault="0031125D" w:rsidP="0031125D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03AA6">
              <w:rPr>
                <w:rFonts w:ascii="Angsana New" w:hAnsi="Angsana New"/>
                <w:sz w:val="27"/>
                <w:szCs w:val="27"/>
              </w:rPr>
              <w:t>(</w:t>
            </w:r>
            <w:r w:rsidRPr="00A03AA6">
              <w:rPr>
                <w:rFonts w:ascii="Angsana New" w:hAnsi="Angsana New"/>
                <w:sz w:val="27"/>
                <w:szCs w:val="27"/>
                <w:lang w:val="en-US"/>
              </w:rPr>
              <w:t>52</w:t>
            </w:r>
            <w:r w:rsidRPr="00A03AA6">
              <w:rPr>
                <w:rFonts w:ascii="Angsana New" w:hAnsi="Angsana New"/>
                <w:sz w:val="27"/>
                <w:szCs w:val="27"/>
              </w:rPr>
              <w:t>,</w:t>
            </w:r>
            <w:r w:rsidRPr="00A03AA6">
              <w:rPr>
                <w:rFonts w:ascii="Angsana New" w:hAnsi="Angsana New"/>
                <w:sz w:val="27"/>
                <w:szCs w:val="27"/>
                <w:lang w:val="en-US"/>
              </w:rPr>
              <w:t>963</w:t>
            </w:r>
            <w:r w:rsidRPr="00A03AA6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31125D" w:rsidRPr="00A956B0" w14:paraId="7028714B" w14:textId="77777777" w:rsidTr="009E4A65">
        <w:tc>
          <w:tcPr>
            <w:tcW w:w="2880" w:type="dxa"/>
            <w:shd w:val="clear" w:color="auto" w:fill="auto"/>
            <w:vAlign w:val="bottom"/>
          </w:tcPr>
          <w:p w14:paraId="5412A874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อื่น ๆ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55390" w14:textId="7AFBF129" w:rsidR="0031125D" w:rsidRPr="00A956B0" w:rsidRDefault="0031125D" w:rsidP="0031125D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(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432</w:t>
            </w:r>
            <w:r w:rsidRPr="00A956B0">
              <w:rPr>
                <w:rFonts w:ascii="Angsana New" w:hAnsi="Angsana New"/>
                <w:sz w:val="27"/>
                <w:szCs w:val="27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/>
              </w:rPr>
              <w:t>966</w:t>
            </w:r>
            <w:r w:rsidRPr="00A956B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62" w:type="dxa"/>
            <w:vAlign w:val="bottom"/>
          </w:tcPr>
          <w:p w14:paraId="14F3AAF5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AE69C25" w14:textId="6683702F" w:rsidR="0031125D" w:rsidRPr="00A956B0" w:rsidRDefault="0031125D" w:rsidP="0031125D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</w:rPr>
            </w:pP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30</w:t>
            </w: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130</w:t>
            </w:r>
          </w:p>
        </w:tc>
        <w:tc>
          <w:tcPr>
            <w:tcW w:w="236" w:type="dxa"/>
            <w:vAlign w:val="bottom"/>
          </w:tcPr>
          <w:p w14:paraId="2C013553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76A9F" w14:textId="4A6B31E7" w:rsidR="0031125D" w:rsidRPr="00A956B0" w:rsidRDefault="0031125D" w:rsidP="0031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B723BD1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D8389" w14:textId="4BA9BBA3" w:rsidR="0031125D" w:rsidRPr="00A956B0" w:rsidRDefault="0031125D" w:rsidP="0031125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27" w:right="-54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t>(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22</w:t>
            </w: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1010D">
              <w:rPr>
                <w:rFonts w:ascii="Angsana New" w:hAnsi="Angsana New"/>
                <w:sz w:val="27"/>
                <w:szCs w:val="27"/>
                <w:lang w:val="en-US" w:bidi="th-TH"/>
              </w:rPr>
              <w:t>979</w:t>
            </w: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  <w:tc>
          <w:tcPr>
            <w:tcW w:w="253" w:type="dxa"/>
            <w:gridSpan w:val="2"/>
          </w:tcPr>
          <w:p w14:paraId="7C5C0AF6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</w:tcPr>
          <w:p w14:paraId="721D8AA8" w14:textId="4B826A9D" w:rsidR="0031125D" w:rsidRPr="00A03AA6" w:rsidRDefault="0031125D" w:rsidP="0031125D">
            <w:pPr>
              <w:pStyle w:val="acctfourfigures"/>
              <w:tabs>
                <w:tab w:val="clear" w:pos="765"/>
                <w:tab w:val="decimal" w:pos="83"/>
              </w:tabs>
              <w:spacing w:line="240" w:lineRule="auto"/>
              <w:ind w:left="-127" w:right="-18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03AA6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48" w:type="dxa"/>
            <w:gridSpan w:val="2"/>
            <w:vAlign w:val="bottom"/>
          </w:tcPr>
          <w:p w14:paraId="725D42A5" w14:textId="77777777" w:rsidR="0031125D" w:rsidRPr="00A03AA6" w:rsidRDefault="0031125D" w:rsidP="0031125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29844" w14:textId="0E57FA3D" w:rsidR="0031125D" w:rsidRPr="00A03AA6" w:rsidRDefault="0031125D" w:rsidP="0031125D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</w:rPr>
            </w:pPr>
            <w:r w:rsidRPr="00A03AA6">
              <w:rPr>
                <w:rFonts w:ascii="Angsana New" w:hAnsi="Angsana New"/>
                <w:sz w:val="27"/>
                <w:szCs w:val="27"/>
              </w:rPr>
              <w:t>(</w:t>
            </w:r>
            <w:r w:rsidRPr="00A03AA6">
              <w:rPr>
                <w:rFonts w:ascii="Angsana New" w:hAnsi="Angsana New"/>
                <w:sz w:val="27"/>
                <w:szCs w:val="27"/>
                <w:lang w:val="en-US"/>
              </w:rPr>
              <w:t>425</w:t>
            </w:r>
            <w:r w:rsidRPr="00A03AA6">
              <w:rPr>
                <w:rFonts w:ascii="Angsana New" w:hAnsi="Angsana New"/>
                <w:sz w:val="27"/>
                <w:szCs w:val="27"/>
              </w:rPr>
              <w:t>,</w:t>
            </w:r>
            <w:r w:rsidRPr="00A03AA6">
              <w:rPr>
                <w:rFonts w:ascii="Angsana New" w:hAnsi="Angsana New"/>
                <w:sz w:val="27"/>
                <w:szCs w:val="27"/>
                <w:lang w:val="en-US"/>
              </w:rPr>
              <w:t>815</w:t>
            </w:r>
            <w:r w:rsidRPr="00A03AA6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31125D" w:rsidRPr="00A956B0" w14:paraId="435391CA" w14:textId="77777777" w:rsidTr="009E4A65">
        <w:tc>
          <w:tcPr>
            <w:tcW w:w="2880" w:type="dxa"/>
            <w:shd w:val="clear" w:color="auto" w:fill="auto"/>
            <w:vAlign w:val="bottom"/>
          </w:tcPr>
          <w:p w14:paraId="5A8F4F8B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EB66BB" w14:textId="7EF34658" w:rsidR="0031125D" w:rsidRPr="00A956B0" w:rsidRDefault="0031125D" w:rsidP="0031125D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 w:hanging="196"/>
              <w:jc w:val="right"/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</w:pPr>
            <w:r w:rsidRPr="00A956B0"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  <w:t>(</w:t>
            </w:r>
            <w:r w:rsidRPr="0001010D">
              <w:rPr>
                <w:rFonts w:ascii="Angsana New" w:hAnsi="Angsana New"/>
                <w:b/>
                <w:bCs/>
                <w:spacing w:val="-4"/>
                <w:sz w:val="27"/>
                <w:szCs w:val="27"/>
                <w:lang w:val="en-US"/>
              </w:rPr>
              <w:t>5</w:t>
            </w:r>
            <w:r w:rsidRPr="00A956B0"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  <w:t>,</w:t>
            </w:r>
            <w:r w:rsidRPr="0001010D">
              <w:rPr>
                <w:rFonts w:ascii="Angsana New" w:hAnsi="Angsana New"/>
                <w:b/>
                <w:bCs/>
                <w:spacing w:val="-6"/>
                <w:sz w:val="27"/>
                <w:szCs w:val="27"/>
                <w:lang w:val="en-US"/>
              </w:rPr>
              <w:t>489</w:t>
            </w:r>
            <w:r w:rsidRPr="00A956B0"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  <w:t>,</w:t>
            </w:r>
            <w:r w:rsidRPr="0001010D">
              <w:rPr>
                <w:rFonts w:ascii="Angsana New" w:hAnsi="Angsana New"/>
                <w:b/>
                <w:bCs/>
                <w:spacing w:val="-4"/>
                <w:sz w:val="27"/>
                <w:szCs w:val="27"/>
                <w:lang w:val="en-US"/>
              </w:rPr>
              <w:t>880</w:t>
            </w:r>
            <w:r w:rsidRPr="00A956B0"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  <w:t>)</w:t>
            </w:r>
          </w:p>
        </w:tc>
        <w:tc>
          <w:tcPr>
            <w:tcW w:w="262" w:type="dxa"/>
            <w:vAlign w:val="bottom"/>
          </w:tcPr>
          <w:p w14:paraId="4FD0E89A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4F279" w14:textId="3048739F" w:rsidR="0031125D" w:rsidRPr="00A956B0" w:rsidRDefault="0031125D" w:rsidP="0031125D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9" w:right="-62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591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619</w:t>
            </w:r>
          </w:p>
        </w:tc>
        <w:tc>
          <w:tcPr>
            <w:tcW w:w="236" w:type="dxa"/>
            <w:vAlign w:val="bottom"/>
          </w:tcPr>
          <w:p w14:paraId="3BF70AE3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6974EB" w14:textId="1B053418" w:rsidR="0031125D" w:rsidRPr="00A956B0" w:rsidRDefault="0031125D" w:rsidP="0031125D">
            <w:pPr>
              <w:pStyle w:val="acctfourfigures"/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cs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(</w:t>
            </w: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52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963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BB715AA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C700BD" w14:textId="592A46F0" w:rsidR="0031125D" w:rsidRPr="00A956B0" w:rsidRDefault="0031125D" w:rsidP="0031125D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27" w:right="-54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(</w:t>
            </w: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231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088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)</w:t>
            </w:r>
          </w:p>
        </w:tc>
        <w:tc>
          <w:tcPr>
            <w:tcW w:w="253" w:type="dxa"/>
            <w:gridSpan w:val="2"/>
          </w:tcPr>
          <w:p w14:paraId="02740E4F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55904A" w14:textId="2D3BD34B" w:rsidR="0031125D" w:rsidRPr="00A03AA6" w:rsidRDefault="0031125D" w:rsidP="0031125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03AA6">
              <w:rPr>
                <w:rFonts w:ascii="Angsana New" w:hAnsi="Angsana New"/>
                <w:b/>
                <w:bCs/>
                <w:sz w:val="27"/>
                <w:szCs w:val="27"/>
              </w:rPr>
              <w:t>(</w:t>
            </w:r>
            <w:r w:rsidRPr="00A03AA6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</w:t>
            </w:r>
            <w:r w:rsidRPr="00A03AA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A03AA6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322</w:t>
            </w:r>
            <w:r w:rsidRPr="00A03AA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A03AA6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241</w:t>
            </w:r>
            <w:r w:rsidRPr="00A03AA6"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48" w:type="dxa"/>
            <w:gridSpan w:val="2"/>
            <w:vAlign w:val="bottom"/>
          </w:tcPr>
          <w:p w14:paraId="228D4B71" w14:textId="77777777" w:rsidR="0031125D" w:rsidRPr="00A03AA6" w:rsidRDefault="0031125D" w:rsidP="0031125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93EF64" w14:textId="2BE86A24" w:rsidR="0031125D" w:rsidRPr="00A03AA6" w:rsidRDefault="0031125D" w:rsidP="0031125D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03AA6">
              <w:rPr>
                <w:rFonts w:ascii="Angsana New" w:hAnsi="Angsana New"/>
                <w:b/>
                <w:bCs/>
                <w:sz w:val="27"/>
                <w:szCs w:val="27"/>
              </w:rPr>
              <w:t>(</w:t>
            </w:r>
            <w:r w:rsidRPr="00A03AA6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</w:t>
            </w:r>
            <w:r w:rsidRPr="00A03AA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A03AA6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504</w:t>
            </w:r>
            <w:r w:rsidRPr="00A03AA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A03AA6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553</w:t>
            </w:r>
            <w:r w:rsidRPr="00A03AA6"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</w:tr>
      <w:tr w:rsidR="0031125D" w:rsidRPr="0062670A" w14:paraId="52A6C213" w14:textId="77777777" w:rsidTr="007F5979">
        <w:trPr>
          <w:trHeight w:val="251"/>
        </w:trPr>
        <w:tc>
          <w:tcPr>
            <w:tcW w:w="2880" w:type="dxa"/>
            <w:shd w:val="clear" w:color="auto" w:fill="auto"/>
            <w:vAlign w:val="bottom"/>
          </w:tcPr>
          <w:p w14:paraId="780CD0A4" w14:textId="77777777" w:rsidR="0031125D" w:rsidRPr="0062670A" w:rsidRDefault="0031125D" w:rsidP="0031125D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AD10C0" w14:textId="114CA9E1" w:rsidR="0031125D" w:rsidRPr="0062670A" w:rsidRDefault="0031125D" w:rsidP="0031125D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70686240" w14:textId="77777777" w:rsidR="0031125D" w:rsidRPr="0062670A" w:rsidRDefault="0031125D" w:rsidP="0031125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1CA9D88" w14:textId="77777777" w:rsidR="0031125D" w:rsidRPr="0062670A" w:rsidRDefault="0031125D" w:rsidP="0031125D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9"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50A4A2A" w14:textId="77777777" w:rsidR="0031125D" w:rsidRPr="0062670A" w:rsidRDefault="0031125D" w:rsidP="0031125D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CC0C57" w14:textId="77777777" w:rsidR="0031125D" w:rsidRPr="0062670A" w:rsidRDefault="0031125D" w:rsidP="00311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D0252B4" w14:textId="77777777" w:rsidR="0031125D" w:rsidRPr="0062670A" w:rsidRDefault="0031125D" w:rsidP="0031125D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97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2B88DA" w14:textId="77777777" w:rsidR="0031125D" w:rsidRPr="0062670A" w:rsidRDefault="0031125D" w:rsidP="0031125D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3" w:type="dxa"/>
            <w:gridSpan w:val="2"/>
          </w:tcPr>
          <w:p w14:paraId="2A2DD549" w14:textId="77777777" w:rsidR="0031125D" w:rsidRPr="0062670A" w:rsidRDefault="0031125D" w:rsidP="0031125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dxa"/>
            <w:gridSpan w:val="2"/>
            <w:tcBorders>
              <w:top w:val="double" w:sz="4" w:space="0" w:color="auto"/>
            </w:tcBorders>
          </w:tcPr>
          <w:p w14:paraId="3B5C0CF0" w14:textId="77777777" w:rsidR="0031125D" w:rsidRPr="0062670A" w:rsidRDefault="0031125D" w:rsidP="0031125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55692E99" w14:textId="77777777" w:rsidR="0031125D" w:rsidRPr="0062670A" w:rsidRDefault="0031125D" w:rsidP="0031125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2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2D9480" w14:textId="77777777" w:rsidR="0031125D" w:rsidRPr="0062670A" w:rsidRDefault="0031125D" w:rsidP="0031125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25D" w:rsidRPr="00A956B0" w14:paraId="688C1D17" w14:textId="77777777" w:rsidTr="009E4A65">
        <w:trPr>
          <w:trHeight w:val="425"/>
        </w:trPr>
        <w:tc>
          <w:tcPr>
            <w:tcW w:w="2880" w:type="dxa"/>
            <w:shd w:val="clear" w:color="auto" w:fill="auto"/>
            <w:vAlign w:val="bottom"/>
          </w:tcPr>
          <w:p w14:paraId="627028FE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  <w:t>สุทธิ</w:t>
            </w:r>
          </w:p>
        </w:tc>
        <w:tc>
          <w:tcPr>
            <w:tcW w:w="9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E18D2A" w14:textId="162A6D37" w:rsidR="0031125D" w:rsidRPr="00A956B0" w:rsidRDefault="0031125D" w:rsidP="0031125D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 w:hanging="196"/>
              <w:jc w:val="right"/>
              <w:rPr>
                <w:rFonts w:ascii="Angsana New" w:hAnsi="Angsana New"/>
                <w:b/>
                <w:bCs/>
                <w:spacing w:val="-6"/>
                <w:sz w:val="27"/>
                <w:szCs w:val="27"/>
              </w:rPr>
            </w:pPr>
            <w:r w:rsidRPr="00A956B0">
              <w:rPr>
                <w:rFonts w:ascii="Angsana New" w:hAnsi="Angsana New"/>
                <w:b/>
                <w:bCs/>
                <w:spacing w:val="-6"/>
                <w:sz w:val="27"/>
                <w:szCs w:val="27"/>
              </w:rPr>
              <w:t>(</w:t>
            </w:r>
            <w:r w:rsidRPr="0001010D">
              <w:rPr>
                <w:rFonts w:ascii="Angsana New" w:hAnsi="Angsana New"/>
                <w:b/>
                <w:bCs/>
                <w:spacing w:val="-6"/>
                <w:sz w:val="27"/>
                <w:szCs w:val="27"/>
                <w:lang w:val="en-US"/>
              </w:rPr>
              <w:t>1</w:t>
            </w:r>
            <w:r w:rsidRPr="00A956B0">
              <w:rPr>
                <w:rFonts w:ascii="Angsana New" w:hAnsi="Angsana New"/>
                <w:b/>
                <w:bCs/>
                <w:spacing w:val="-6"/>
                <w:sz w:val="27"/>
                <w:szCs w:val="27"/>
              </w:rPr>
              <w:t>,</w:t>
            </w:r>
            <w:r w:rsidRPr="0001010D">
              <w:rPr>
                <w:rFonts w:ascii="Angsana New" w:hAnsi="Angsana New"/>
                <w:b/>
                <w:bCs/>
                <w:spacing w:val="-6"/>
                <w:sz w:val="27"/>
                <w:szCs w:val="27"/>
                <w:lang w:val="en-US"/>
              </w:rPr>
              <w:t>789</w:t>
            </w:r>
            <w:r w:rsidRPr="00A956B0">
              <w:rPr>
                <w:rFonts w:ascii="Angsana New" w:hAnsi="Angsana New"/>
                <w:b/>
                <w:bCs/>
                <w:spacing w:val="-6"/>
                <w:sz w:val="27"/>
                <w:szCs w:val="27"/>
              </w:rPr>
              <w:t>,</w:t>
            </w:r>
            <w:r w:rsidRPr="0001010D">
              <w:rPr>
                <w:rFonts w:ascii="Angsana New" w:hAnsi="Angsana New"/>
                <w:b/>
                <w:bCs/>
                <w:spacing w:val="-6"/>
                <w:sz w:val="27"/>
                <w:szCs w:val="27"/>
                <w:lang w:val="en-US"/>
              </w:rPr>
              <w:t>349</w:t>
            </w:r>
            <w:r w:rsidRPr="00A956B0">
              <w:rPr>
                <w:rFonts w:ascii="Angsana New" w:hAnsi="Angsana New"/>
                <w:b/>
                <w:bCs/>
                <w:spacing w:val="-6"/>
                <w:sz w:val="27"/>
                <w:szCs w:val="27"/>
              </w:rPr>
              <w:t>)</w:t>
            </w:r>
          </w:p>
        </w:tc>
        <w:tc>
          <w:tcPr>
            <w:tcW w:w="262" w:type="dxa"/>
            <w:vAlign w:val="bottom"/>
          </w:tcPr>
          <w:p w14:paraId="7EF14584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3419752" w14:textId="69783006" w:rsidR="0031125D" w:rsidRPr="00A956B0" w:rsidRDefault="0031125D" w:rsidP="0031125D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33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221</w:t>
            </w:r>
          </w:p>
        </w:tc>
        <w:tc>
          <w:tcPr>
            <w:tcW w:w="236" w:type="dxa"/>
            <w:vAlign w:val="bottom"/>
          </w:tcPr>
          <w:p w14:paraId="665712DB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7B553E" w14:textId="484F50BF" w:rsidR="0031125D" w:rsidRPr="00A956B0" w:rsidRDefault="0031125D" w:rsidP="0031125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(</w:t>
            </w: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65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801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78204C3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FD937E" w14:textId="1D1FBB75" w:rsidR="0031125D" w:rsidRPr="00A956B0" w:rsidRDefault="0031125D" w:rsidP="0031125D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27" w:right="-54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(</w:t>
            </w: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129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428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)</w:t>
            </w:r>
          </w:p>
        </w:tc>
        <w:tc>
          <w:tcPr>
            <w:tcW w:w="253" w:type="dxa"/>
            <w:gridSpan w:val="2"/>
          </w:tcPr>
          <w:p w14:paraId="68101CC4" w14:textId="77777777" w:rsidR="0031125D" w:rsidRPr="00A956B0" w:rsidRDefault="0031125D" w:rsidP="0031125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79" w:type="dxa"/>
            <w:gridSpan w:val="2"/>
            <w:tcBorders>
              <w:bottom w:val="double" w:sz="4" w:space="0" w:color="auto"/>
            </w:tcBorders>
            <w:vAlign w:val="bottom"/>
          </w:tcPr>
          <w:p w14:paraId="4D2C7CCB" w14:textId="254169F1" w:rsidR="0031125D" w:rsidRPr="00A03AA6" w:rsidRDefault="0031125D" w:rsidP="0031125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03AA6">
              <w:rPr>
                <w:rFonts w:ascii="Angsana New" w:hAnsi="Angsana New"/>
                <w:b/>
                <w:bCs/>
                <w:sz w:val="27"/>
                <w:szCs w:val="27"/>
              </w:rPr>
              <w:t>(</w:t>
            </w:r>
            <w:r w:rsidRPr="00A03AA6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</w:t>
            </w:r>
            <w:r w:rsidRPr="00A03AA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A03AA6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782</w:t>
            </w:r>
            <w:r w:rsidRPr="00A03AA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A03AA6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150</w:t>
            </w:r>
            <w:r w:rsidRPr="00A03AA6"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48" w:type="dxa"/>
            <w:gridSpan w:val="2"/>
            <w:vAlign w:val="bottom"/>
          </w:tcPr>
          <w:p w14:paraId="3EBC5FAC" w14:textId="77777777" w:rsidR="0031125D" w:rsidRPr="00A03AA6" w:rsidRDefault="0031125D" w:rsidP="0031125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AF20D9" w14:textId="1DFF9ECC" w:rsidR="0031125D" w:rsidRPr="00A03AA6" w:rsidRDefault="0031125D" w:rsidP="0031125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03AA6">
              <w:rPr>
                <w:rFonts w:ascii="Angsana New" w:hAnsi="Angsana New"/>
                <w:b/>
                <w:bCs/>
                <w:sz w:val="27"/>
                <w:szCs w:val="27"/>
              </w:rPr>
              <w:t>(</w:t>
            </w:r>
            <w:r w:rsidRPr="00A03AA6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4,</w:t>
            </w:r>
            <w:r w:rsidR="000C184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733</w:t>
            </w:r>
            <w:r w:rsidRPr="00A03AA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0C184D">
              <w:rPr>
                <w:rFonts w:ascii="Angsana New" w:hAnsi="Angsana New"/>
                <w:b/>
                <w:bCs/>
                <w:sz w:val="27"/>
                <w:szCs w:val="27"/>
              </w:rPr>
              <w:t>507</w:t>
            </w:r>
            <w:r w:rsidRPr="00A03AA6"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</w:tr>
    </w:tbl>
    <w:p w14:paraId="08C46D89" w14:textId="77777777" w:rsidR="00345D33" w:rsidRPr="00063EF2" w:rsidRDefault="00345D33">
      <w:pPr>
        <w:rPr>
          <w:rFonts w:ascii="Angsana New" w:hAnsi="Angsana New"/>
          <w:sz w:val="30"/>
          <w:szCs w:val="30"/>
        </w:rPr>
      </w:pPr>
    </w:p>
    <w:bookmarkEnd w:id="12"/>
    <w:p w14:paraId="1A314B9A" w14:textId="28CBAB5F" w:rsidR="00444A11" w:rsidRDefault="00444A11" w:rsidP="00F41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br w:type="page"/>
      </w:r>
    </w:p>
    <w:tbl>
      <w:tblPr>
        <w:tblW w:w="926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90"/>
        <w:gridCol w:w="237"/>
        <w:gridCol w:w="933"/>
        <w:gridCol w:w="265"/>
        <w:gridCol w:w="995"/>
        <w:gridCol w:w="275"/>
        <w:gridCol w:w="1071"/>
        <w:gridCol w:w="270"/>
        <w:gridCol w:w="1080"/>
      </w:tblGrid>
      <w:tr w:rsidR="00345D33" w:rsidRPr="004E63A4" w14:paraId="177B1EA0" w14:textId="77777777" w:rsidTr="00444A11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346DC43B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16" w:type="dxa"/>
            <w:gridSpan w:val="9"/>
            <w:shd w:val="clear" w:color="auto" w:fill="auto"/>
            <w:vAlign w:val="bottom"/>
          </w:tcPr>
          <w:p w14:paraId="720DD396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3E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5D33" w:rsidRPr="004E63A4" w14:paraId="1216AD79" w14:textId="77777777" w:rsidTr="00444A11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6952A0C9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EF35DC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" w:type="dxa"/>
            <w:vAlign w:val="bottom"/>
          </w:tcPr>
          <w:p w14:paraId="70F1EF8B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39" w:type="dxa"/>
            <w:gridSpan w:val="5"/>
            <w:tcBorders>
              <w:bottom w:val="single" w:sz="4" w:space="0" w:color="auto"/>
            </w:tcBorders>
            <w:vAlign w:val="bottom"/>
          </w:tcPr>
          <w:p w14:paraId="0C7F914C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บันทึกเป็น</w:t>
            </w:r>
            <w:r w:rsidRPr="00063E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63EF2">
              <w:rPr>
                <w:rFonts w:ascii="Angsana New" w:hAnsi="Angsana New"/>
                <w:sz w:val="28"/>
                <w:szCs w:val="28"/>
                <w:cs/>
              </w:rPr>
              <w:t>(รายจ่าย) / รายได้ใน</w:t>
            </w:r>
          </w:p>
        </w:tc>
        <w:tc>
          <w:tcPr>
            <w:tcW w:w="270" w:type="dxa"/>
            <w:vAlign w:val="bottom"/>
          </w:tcPr>
          <w:p w14:paraId="14F5D65F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2DB21C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345D33" w:rsidRPr="004E63A4" w14:paraId="742733A4" w14:textId="77777777" w:rsidTr="00444A11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0B09B182" w14:textId="77777777" w:rsidR="00345D33" w:rsidRPr="00063EF2" w:rsidRDefault="00345D33" w:rsidP="0044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3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DEB84B2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3E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063E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  <w:p w14:paraId="1F4E6A8C" w14:textId="71D3717A" w:rsidR="00345D33" w:rsidRPr="00063EF2" w:rsidRDefault="0001010D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345D33" w:rsidRPr="00063E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345D33" w:rsidRPr="00063E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37" w:type="dxa"/>
            <w:vAlign w:val="bottom"/>
          </w:tcPr>
          <w:p w14:paraId="1E5A3415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bottom"/>
          </w:tcPr>
          <w:p w14:paraId="058CDE74" w14:textId="77777777" w:rsidR="00345D33" w:rsidRPr="00063EF2" w:rsidRDefault="00345D33" w:rsidP="00345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bottom"/>
          </w:tcPr>
          <w:p w14:paraId="083EACEF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677D076B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กำไรหรือ</w:t>
            </w:r>
          </w:p>
          <w:p w14:paraId="42926F5C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75" w:type="dxa"/>
            <w:tcBorders>
              <w:top w:val="single" w:sz="4" w:space="0" w:color="auto"/>
            </w:tcBorders>
            <w:vAlign w:val="bottom"/>
          </w:tcPr>
          <w:p w14:paraId="06C6EDF3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3285F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กำไรขาดทุน</w:t>
            </w:r>
          </w:p>
          <w:p w14:paraId="4650749E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17969C68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FAEE71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3E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063E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  <w:p w14:paraId="409A226B" w14:textId="6E9B06ED" w:rsidR="00345D33" w:rsidRPr="00063EF2" w:rsidRDefault="0001010D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345D33" w:rsidRPr="00063E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345D33" w:rsidRPr="00063E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345D33" w:rsidRPr="004E63A4" w14:paraId="4552927E" w14:textId="77777777" w:rsidTr="00444A11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1EF51371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16" w:type="dxa"/>
            <w:gridSpan w:val="9"/>
            <w:shd w:val="clear" w:color="auto" w:fill="auto"/>
            <w:vAlign w:val="bottom"/>
          </w:tcPr>
          <w:p w14:paraId="3AF78914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63EF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45D33" w:rsidRPr="004E63A4" w14:paraId="2C3B18E4" w14:textId="77777777" w:rsidTr="00EA5972">
        <w:tc>
          <w:tcPr>
            <w:tcW w:w="3150" w:type="dxa"/>
            <w:shd w:val="clear" w:color="auto" w:fill="auto"/>
            <w:vAlign w:val="bottom"/>
          </w:tcPr>
          <w:p w14:paraId="0BCAB788" w14:textId="0FCE6735" w:rsidR="00345D33" w:rsidRPr="00063EF2" w:rsidRDefault="0001010D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1010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EF8204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15BDAB3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3" w:type="dxa"/>
            <w:vAlign w:val="bottom"/>
          </w:tcPr>
          <w:p w14:paraId="4BE1D99F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32668560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2177AD6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79D017BD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F2BB01C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100528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A280FC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345D33" w:rsidRPr="004E63A4" w14:paraId="4AA3126C" w14:textId="77777777" w:rsidTr="00EA5972">
        <w:tc>
          <w:tcPr>
            <w:tcW w:w="3150" w:type="dxa"/>
            <w:shd w:val="clear" w:color="auto" w:fill="auto"/>
            <w:vAlign w:val="bottom"/>
          </w:tcPr>
          <w:p w14:paraId="7236B865" w14:textId="77777777" w:rsidR="00345D33" w:rsidRPr="00063EF2" w:rsidRDefault="00345D33" w:rsidP="00C3279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384CE52A" w14:textId="77777777" w:rsidR="00345D33" w:rsidRPr="00063EF2" w:rsidRDefault="00345D33" w:rsidP="00C32790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79005A71" w14:textId="77777777" w:rsidR="00345D33" w:rsidRPr="00063EF2" w:rsidRDefault="00345D33" w:rsidP="00C32790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33" w:type="dxa"/>
            <w:vAlign w:val="bottom"/>
          </w:tcPr>
          <w:p w14:paraId="1D9A8741" w14:textId="77777777" w:rsidR="00345D33" w:rsidRPr="00063EF2" w:rsidRDefault="00345D33" w:rsidP="00C32790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  <w:vAlign w:val="bottom"/>
          </w:tcPr>
          <w:p w14:paraId="4C439929" w14:textId="77777777" w:rsidR="00345D33" w:rsidRPr="00063EF2" w:rsidRDefault="00345D33" w:rsidP="00C32790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5" w:type="dxa"/>
            <w:vAlign w:val="bottom"/>
          </w:tcPr>
          <w:p w14:paraId="58579DD9" w14:textId="77777777" w:rsidR="00345D33" w:rsidRPr="00063EF2" w:rsidRDefault="00345D33" w:rsidP="00C32790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  <w:vAlign w:val="bottom"/>
          </w:tcPr>
          <w:p w14:paraId="344F7383" w14:textId="77777777" w:rsidR="00345D33" w:rsidRPr="00063EF2" w:rsidRDefault="00345D33" w:rsidP="00C32790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70F2EB8" w14:textId="77777777" w:rsidR="00345D33" w:rsidRPr="00063EF2" w:rsidRDefault="00345D33" w:rsidP="00C32790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C8049A5" w14:textId="77777777" w:rsidR="00345D33" w:rsidRPr="00063EF2" w:rsidRDefault="00345D33" w:rsidP="00C3279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9621FE" w14:textId="77777777" w:rsidR="00345D33" w:rsidRPr="00063EF2" w:rsidRDefault="00345D33" w:rsidP="00C3279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020966" w:rsidRPr="004E63A4" w14:paraId="455DE3CD" w14:textId="77777777" w:rsidTr="001B0BD3">
        <w:tc>
          <w:tcPr>
            <w:tcW w:w="3150" w:type="dxa"/>
            <w:shd w:val="clear" w:color="auto" w:fill="auto"/>
            <w:vAlign w:val="bottom"/>
          </w:tcPr>
          <w:p w14:paraId="6D068A87" w14:textId="039FE5AF" w:rsidR="00020966" w:rsidRPr="00063EF2" w:rsidRDefault="00020966" w:rsidP="0002096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ค่าเผื่อการด้อยค</w:t>
            </w:r>
            <w:r w:rsidRPr="00063EF2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่</w:t>
            </w:r>
            <w:r w:rsidRPr="00063E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าสินทรัพย์ทางการเงิน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2EFD6052" w14:textId="5928264A" w:rsidR="00020966" w:rsidRPr="00FA354E" w:rsidRDefault="0001010D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020966" w:rsidRPr="008C132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494</w:t>
            </w:r>
          </w:p>
        </w:tc>
        <w:tc>
          <w:tcPr>
            <w:tcW w:w="237" w:type="dxa"/>
            <w:vAlign w:val="bottom"/>
          </w:tcPr>
          <w:p w14:paraId="4964E642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33" w:type="dxa"/>
          </w:tcPr>
          <w:p w14:paraId="3EE23BDB" w14:textId="0D0F7B9F" w:rsidR="00020966" w:rsidRPr="00063EF2" w:rsidRDefault="00020966" w:rsidP="0002096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5" w:type="dxa"/>
            <w:vAlign w:val="bottom"/>
          </w:tcPr>
          <w:p w14:paraId="081F1E26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5" w:type="dxa"/>
            <w:vAlign w:val="bottom"/>
          </w:tcPr>
          <w:p w14:paraId="2CD44643" w14:textId="314BBFEE" w:rsidR="00020966" w:rsidRPr="008C1326" w:rsidRDefault="0001010D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02096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636</w:t>
            </w:r>
          </w:p>
        </w:tc>
        <w:tc>
          <w:tcPr>
            <w:tcW w:w="275" w:type="dxa"/>
            <w:vAlign w:val="bottom"/>
          </w:tcPr>
          <w:p w14:paraId="6698437E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7A6219BA" w14:textId="5713B710" w:rsidR="00020966" w:rsidRPr="008C1326" w:rsidRDefault="00020966" w:rsidP="00020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2081F66C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D75ED5" w14:textId="0116D97A" w:rsidR="00020966" w:rsidRPr="008C1326" w:rsidRDefault="0001010D" w:rsidP="00020966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="0002096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130</w:t>
            </w:r>
          </w:p>
        </w:tc>
      </w:tr>
      <w:tr w:rsidR="00020966" w:rsidRPr="004E63A4" w14:paraId="165C9851" w14:textId="77777777" w:rsidTr="001B0BD3">
        <w:tc>
          <w:tcPr>
            <w:tcW w:w="3150" w:type="dxa"/>
            <w:shd w:val="clear" w:color="auto" w:fill="auto"/>
            <w:vAlign w:val="bottom"/>
          </w:tcPr>
          <w:p w14:paraId="3DF901D2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4C7A0AB" w14:textId="19E992E6" w:rsidR="00020966" w:rsidRPr="00FA354E" w:rsidRDefault="0001010D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020966" w:rsidRPr="008C132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269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96B8F9F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</w:tcPr>
          <w:p w14:paraId="3E7195E3" w14:textId="696A6ED0" w:rsidR="00020966" w:rsidRPr="008C1326" w:rsidRDefault="00020966" w:rsidP="0002096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5" w:type="dxa"/>
            <w:vAlign w:val="bottom"/>
          </w:tcPr>
          <w:p w14:paraId="268FF81D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5" w:type="dxa"/>
            <w:vAlign w:val="bottom"/>
          </w:tcPr>
          <w:p w14:paraId="7C2E316B" w14:textId="46853ACF" w:rsidR="00020966" w:rsidRPr="00063EF2" w:rsidRDefault="00020966" w:rsidP="00EC2610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107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335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5" w:type="dxa"/>
            <w:vAlign w:val="bottom"/>
          </w:tcPr>
          <w:p w14:paraId="132AE19E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6F1E14BB" w14:textId="72279054" w:rsidR="00020966" w:rsidRPr="008C1326" w:rsidRDefault="00020966" w:rsidP="00020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0E3BD2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19EB16" w14:textId="36D97660" w:rsidR="00020966" w:rsidRPr="008C1326" w:rsidRDefault="0001010D" w:rsidP="00020966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43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02096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934</w:t>
            </w:r>
          </w:p>
        </w:tc>
      </w:tr>
      <w:tr w:rsidR="00020966" w:rsidRPr="004E63A4" w14:paraId="1944B907" w14:textId="77777777" w:rsidTr="00EA5972">
        <w:tc>
          <w:tcPr>
            <w:tcW w:w="3150" w:type="dxa"/>
            <w:shd w:val="clear" w:color="auto" w:fill="auto"/>
            <w:vAlign w:val="bottom"/>
          </w:tcPr>
          <w:p w14:paraId="794C0F7F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ประมาณการหนี้สินสำหรับ</w:t>
            </w:r>
          </w:p>
          <w:p w14:paraId="75FB848D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  ผลประโยชน์พนักงาน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D191A85" w14:textId="4A2F4872" w:rsidR="00020966" w:rsidRPr="00FA354E" w:rsidRDefault="0001010D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38</w:t>
            </w:r>
            <w:r w:rsidR="00020966" w:rsidRPr="008C132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587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71B3F8D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4B61D8E4" w14:textId="6059E3E3" w:rsidR="00020966" w:rsidRPr="008C1326" w:rsidRDefault="00020966" w:rsidP="0002096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5" w:type="dxa"/>
            <w:vAlign w:val="bottom"/>
          </w:tcPr>
          <w:p w14:paraId="03CA8669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vAlign w:val="bottom"/>
          </w:tcPr>
          <w:p w14:paraId="0B932CFC" w14:textId="2C3911CA" w:rsidR="00020966" w:rsidRPr="00063EF2" w:rsidRDefault="0001010D" w:rsidP="00020966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02096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304</w:t>
            </w:r>
          </w:p>
        </w:tc>
        <w:tc>
          <w:tcPr>
            <w:tcW w:w="275" w:type="dxa"/>
            <w:vAlign w:val="bottom"/>
          </w:tcPr>
          <w:p w14:paraId="283173EC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C38FD4E" w14:textId="513497E3" w:rsidR="00020966" w:rsidRPr="00063EF2" w:rsidRDefault="00020966" w:rsidP="00EC261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5A4147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86ED26" w14:textId="248BDEC5" w:rsidR="00020966" w:rsidRPr="008C1326" w:rsidRDefault="0001010D" w:rsidP="00020966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41</w:t>
            </w:r>
            <w:r w:rsidR="0002096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891</w:t>
            </w:r>
          </w:p>
        </w:tc>
      </w:tr>
      <w:tr w:rsidR="00020966" w:rsidRPr="004E63A4" w14:paraId="148FD873" w14:textId="77777777" w:rsidTr="00EA5972">
        <w:tc>
          <w:tcPr>
            <w:tcW w:w="3150" w:type="dxa"/>
            <w:shd w:val="clear" w:color="auto" w:fill="auto"/>
            <w:vAlign w:val="bottom"/>
          </w:tcPr>
          <w:p w14:paraId="7C7B080C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063EF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F0B1A4" w14:textId="6528CCC1" w:rsidR="00020966" w:rsidRPr="00A641E3" w:rsidRDefault="0001010D" w:rsidP="0002096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55</w:t>
            </w:r>
            <w:r w:rsidR="0002096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350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ADBAF08" w14:textId="77777777" w:rsidR="00020966" w:rsidRPr="00A641E3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D68033" w14:textId="0C96B02C" w:rsidR="00020966" w:rsidRPr="00C215E0" w:rsidRDefault="00020966" w:rsidP="0002096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C215E0"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65" w:type="dxa"/>
            <w:vAlign w:val="bottom"/>
          </w:tcPr>
          <w:p w14:paraId="68010A81" w14:textId="77777777" w:rsidR="00020966" w:rsidRPr="00A641E3" w:rsidRDefault="00020966" w:rsidP="0002096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CD8E0" w14:textId="6F175E97" w:rsidR="00020966" w:rsidRPr="00A641E3" w:rsidRDefault="0001010D" w:rsidP="0002096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02096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605</w:t>
            </w:r>
          </w:p>
        </w:tc>
        <w:tc>
          <w:tcPr>
            <w:tcW w:w="275" w:type="dxa"/>
            <w:vAlign w:val="bottom"/>
          </w:tcPr>
          <w:p w14:paraId="2118ACF8" w14:textId="77777777" w:rsidR="00020966" w:rsidRPr="00A641E3" w:rsidRDefault="00020966" w:rsidP="0002096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B06449" w14:textId="42B65631" w:rsidR="00020966" w:rsidRPr="00C215E0" w:rsidRDefault="00020966" w:rsidP="00EC261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C215E0"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041537" w14:textId="77777777" w:rsidR="00020966" w:rsidRPr="00A641E3" w:rsidRDefault="00020966" w:rsidP="0002096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AED0DE" w14:textId="5B8E88D0" w:rsidR="00020966" w:rsidRPr="00A641E3" w:rsidRDefault="0001010D" w:rsidP="0002096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60</w:t>
            </w:r>
            <w:r w:rsidR="0002096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955</w:t>
            </w:r>
          </w:p>
        </w:tc>
      </w:tr>
      <w:tr w:rsidR="00020966" w:rsidRPr="00444A11" w14:paraId="65A115F9" w14:textId="77777777" w:rsidTr="00EA5972">
        <w:tc>
          <w:tcPr>
            <w:tcW w:w="3150" w:type="dxa"/>
            <w:shd w:val="clear" w:color="auto" w:fill="auto"/>
            <w:vAlign w:val="bottom"/>
          </w:tcPr>
          <w:p w14:paraId="6D6F7ABB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C458A9" w14:textId="77777777" w:rsidR="00020966" w:rsidRPr="00444A11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F8A27A1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  <w:vAlign w:val="bottom"/>
          </w:tcPr>
          <w:p w14:paraId="021F3C56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vAlign w:val="bottom"/>
          </w:tcPr>
          <w:p w14:paraId="035A517D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3AF4DC43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5EB2DB7B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E9AF6D9" w14:textId="77777777" w:rsidR="00020966" w:rsidRPr="00444A11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FC8B4B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789962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7" w:right="-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0966" w:rsidRPr="004E63A4" w14:paraId="45E467D5" w14:textId="77777777" w:rsidTr="00EA5972">
        <w:tc>
          <w:tcPr>
            <w:tcW w:w="3150" w:type="dxa"/>
            <w:shd w:val="clear" w:color="auto" w:fill="auto"/>
            <w:vAlign w:val="bottom"/>
          </w:tcPr>
          <w:p w14:paraId="6FD4D555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0922F3" w14:textId="77777777" w:rsidR="00020966" w:rsidRPr="00A641E3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08EB4E6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vAlign w:val="bottom"/>
          </w:tcPr>
          <w:p w14:paraId="1DBE8F42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328A9731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5" w:type="dxa"/>
            <w:vAlign w:val="bottom"/>
          </w:tcPr>
          <w:p w14:paraId="09D6FFD5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1821375E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D55D256" w14:textId="77777777" w:rsidR="00020966" w:rsidRPr="00A641E3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730821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0BC07E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7" w:right="-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20966" w:rsidRPr="004E63A4" w14:paraId="039FAC5D" w14:textId="77777777" w:rsidTr="00EA5972">
        <w:tc>
          <w:tcPr>
            <w:tcW w:w="3150" w:type="dxa"/>
            <w:shd w:val="clear" w:color="auto" w:fill="auto"/>
            <w:vAlign w:val="bottom"/>
          </w:tcPr>
          <w:p w14:paraId="667029D9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  <w:vAlign w:val="bottom"/>
          </w:tcPr>
          <w:p w14:paraId="78025101" w14:textId="15848BFF" w:rsidR="00020966" w:rsidRPr="00FA354E" w:rsidRDefault="00020966" w:rsidP="0002096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967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0BEA9824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33" w:type="dxa"/>
          </w:tcPr>
          <w:p w14:paraId="41DB4B75" w14:textId="61D9E2E8" w:rsidR="00020966" w:rsidRPr="008C1326" w:rsidRDefault="00020966" w:rsidP="0002096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5" w:type="dxa"/>
            <w:vAlign w:val="bottom"/>
          </w:tcPr>
          <w:p w14:paraId="14EAB20E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5" w:type="dxa"/>
            <w:vAlign w:val="bottom"/>
          </w:tcPr>
          <w:p w14:paraId="0ABD81CE" w14:textId="36D33726" w:rsidR="00020966" w:rsidRPr="00063EF2" w:rsidRDefault="0001010D" w:rsidP="0002096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02096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28</w:t>
            </w:r>
            <w:r w:rsidR="00D33BB9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5" w:type="dxa"/>
            <w:vAlign w:val="bottom"/>
          </w:tcPr>
          <w:p w14:paraId="23297096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7D0FF8A" w14:textId="5F13DD03" w:rsidR="00020966" w:rsidRPr="00A641E3" w:rsidRDefault="00020966" w:rsidP="00020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7E80AD3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F43B9D" w14:textId="1B21A60B" w:rsidR="00020966" w:rsidRPr="00063EF2" w:rsidRDefault="00020966" w:rsidP="0002096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27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684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  <w:tr w:rsidR="00020966" w:rsidRPr="004E63A4" w14:paraId="3114407A" w14:textId="77777777" w:rsidTr="001B0BD3">
        <w:tc>
          <w:tcPr>
            <w:tcW w:w="3150" w:type="dxa"/>
            <w:shd w:val="clear" w:color="auto" w:fill="auto"/>
            <w:vAlign w:val="bottom"/>
          </w:tcPr>
          <w:p w14:paraId="289418BA" w14:textId="75D4B253" w:rsidR="00020966" w:rsidRPr="00063EF2" w:rsidRDefault="00020966" w:rsidP="0002096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13FD1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</w:t>
            </w:r>
            <w:r w:rsidRPr="00613FD1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613FD1">
              <w:rPr>
                <w:rFonts w:ascii="Angsana New" w:hAnsi="Angsana New"/>
                <w:sz w:val="28"/>
                <w:szCs w:val="28"/>
                <w:cs/>
              </w:rPr>
              <w:t>ด้วยมูลค่ายุติธรรมผ่านกำไร</w:t>
            </w:r>
            <w:r w:rsidRPr="00613FD1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(</w:t>
            </w:r>
            <w:r w:rsidRPr="00613FD1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) </w:t>
            </w:r>
            <w:r w:rsidRPr="00613FD1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990" w:type="dxa"/>
            <w:vAlign w:val="bottom"/>
          </w:tcPr>
          <w:p w14:paraId="54856652" w14:textId="03D0831C" w:rsidR="00020966" w:rsidRPr="007C6718" w:rsidRDefault="00020966" w:rsidP="0002096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52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963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1CB32DF6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02BA0F98" w14:textId="77777777" w:rsidR="00020966" w:rsidRDefault="00020966" w:rsidP="0002096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6F4EEE5" w14:textId="77777777" w:rsidR="00020966" w:rsidRDefault="00020966" w:rsidP="0002096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0F6E580" w14:textId="6D7D9544" w:rsidR="00020966" w:rsidRPr="008C1326" w:rsidRDefault="00020966" w:rsidP="0002096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5" w:type="dxa"/>
            <w:vAlign w:val="bottom"/>
          </w:tcPr>
          <w:p w14:paraId="3ACF1CA4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5" w:type="dxa"/>
            <w:vAlign w:val="bottom"/>
          </w:tcPr>
          <w:p w14:paraId="368AA1CF" w14:textId="05D44CE4" w:rsidR="00020966" w:rsidRPr="00063EF2" w:rsidRDefault="00020966" w:rsidP="00020966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5" w:type="dxa"/>
            <w:vAlign w:val="bottom"/>
          </w:tcPr>
          <w:p w14:paraId="7F6E610E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88E54A4" w14:textId="1C9B26E1" w:rsidR="00020966" w:rsidRPr="00A641E3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60A2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80</w:t>
            </w:r>
            <w:r w:rsidRPr="00860A2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374</w:t>
            </w:r>
            <w:r w:rsidRPr="00860A2E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1751E97A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76B541" w14:textId="59015559" w:rsidR="00020966" w:rsidRPr="00063EF2" w:rsidRDefault="00020966" w:rsidP="0002096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27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133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337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  <w:tr w:rsidR="00020966" w:rsidRPr="004E63A4" w14:paraId="4DB88857" w14:textId="77777777" w:rsidTr="001B0BD3">
        <w:tc>
          <w:tcPr>
            <w:tcW w:w="3150" w:type="dxa"/>
            <w:shd w:val="clear" w:color="auto" w:fill="auto"/>
            <w:vAlign w:val="bottom"/>
          </w:tcPr>
          <w:p w14:paraId="1FA41359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063EF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871392" w14:textId="3C47E6E8" w:rsidR="00020966" w:rsidRPr="00A641E3" w:rsidRDefault="00020966" w:rsidP="0002096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930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D06CADC" w14:textId="77777777" w:rsidR="00020966" w:rsidRPr="00A641E3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A15FD3" w14:textId="500185ED" w:rsidR="00020966" w:rsidRPr="00C215E0" w:rsidRDefault="00020966" w:rsidP="0002096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9" w:right="-13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215E0"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65" w:type="dxa"/>
            <w:vAlign w:val="bottom"/>
          </w:tcPr>
          <w:p w14:paraId="31E5C58B" w14:textId="77777777" w:rsidR="00020966" w:rsidRPr="00A641E3" w:rsidRDefault="00020966" w:rsidP="0002096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D83F8F" w14:textId="369072A1" w:rsidR="00020966" w:rsidRPr="00A641E3" w:rsidRDefault="0001010D" w:rsidP="0002096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02096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</w:t>
            </w:r>
            <w:r w:rsidR="00D33B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75" w:type="dxa"/>
            <w:vAlign w:val="bottom"/>
          </w:tcPr>
          <w:p w14:paraId="410B3787" w14:textId="77777777" w:rsidR="00020966" w:rsidRPr="00A641E3" w:rsidRDefault="00020966" w:rsidP="0002096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5E0311" w14:textId="11B16050" w:rsidR="00020966" w:rsidRPr="008C1326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80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374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A898E3" w14:textId="77777777" w:rsidR="00020966" w:rsidRPr="00A641E3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FE2404" w14:textId="185A6D68" w:rsidR="00020966" w:rsidRPr="00A641E3" w:rsidRDefault="00020966" w:rsidP="0002096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021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020966" w:rsidRPr="00444A11" w14:paraId="61E21ECC" w14:textId="77777777" w:rsidTr="00EA5972">
        <w:tc>
          <w:tcPr>
            <w:tcW w:w="3150" w:type="dxa"/>
            <w:shd w:val="clear" w:color="auto" w:fill="auto"/>
            <w:vAlign w:val="bottom"/>
          </w:tcPr>
          <w:p w14:paraId="3B53581C" w14:textId="77777777" w:rsidR="00020966" w:rsidRPr="00444A11" w:rsidRDefault="00020966" w:rsidP="0002096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90" w:right="-10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67F03C" w14:textId="6EE4B8E4" w:rsidR="00020966" w:rsidRPr="00444A11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977DAE8" w14:textId="77777777" w:rsidR="00020966" w:rsidRPr="00444A11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  <w:vAlign w:val="bottom"/>
          </w:tcPr>
          <w:p w14:paraId="4615B718" w14:textId="77777777" w:rsidR="00020966" w:rsidRPr="00444A11" w:rsidRDefault="00020966" w:rsidP="0002096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4A1DF221" w14:textId="77777777" w:rsidR="00020966" w:rsidRPr="00444A11" w:rsidRDefault="00020966" w:rsidP="0002096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double" w:sz="4" w:space="0" w:color="auto"/>
            </w:tcBorders>
            <w:vAlign w:val="bottom"/>
          </w:tcPr>
          <w:p w14:paraId="79DEB0BB" w14:textId="77777777" w:rsidR="00020966" w:rsidRPr="00444A11" w:rsidRDefault="00020966" w:rsidP="0002096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vAlign w:val="bottom"/>
          </w:tcPr>
          <w:p w14:paraId="6F2EE07B" w14:textId="77777777" w:rsidR="00020966" w:rsidRPr="00444A11" w:rsidRDefault="00020966" w:rsidP="0002096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66B3E9" w14:textId="77777777" w:rsidR="00020966" w:rsidRPr="00444A11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10DAC5" w14:textId="77777777" w:rsidR="00020966" w:rsidRPr="00444A11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A58B69" w14:textId="77777777" w:rsidR="00020966" w:rsidRPr="00444A11" w:rsidRDefault="00020966" w:rsidP="000209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27" w:right="-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0966" w:rsidRPr="004E63A4" w14:paraId="50002C56" w14:textId="77777777" w:rsidTr="00EA5972">
        <w:tc>
          <w:tcPr>
            <w:tcW w:w="3150" w:type="dxa"/>
            <w:shd w:val="clear" w:color="auto" w:fill="auto"/>
            <w:vAlign w:val="bottom"/>
          </w:tcPr>
          <w:p w14:paraId="3AC46847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63EF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E1426A" w14:textId="5E0D343B" w:rsidR="00020966" w:rsidRPr="00A641E3" w:rsidRDefault="00020966" w:rsidP="0002096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580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BBD8F16" w14:textId="77777777" w:rsidR="00020966" w:rsidRPr="00A641E3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  <w:vAlign w:val="bottom"/>
          </w:tcPr>
          <w:p w14:paraId="222709C6" w14:textId="3483068D" w:rsidR="00020966" w:rsidRPr="00C215E0" w:rsidRDefault="00020966" w:rsidP="0002096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44" w:right="-7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215E0"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65" w:type="dxa"/>
            <w:vAlign w:val="bottom"/>
          </w:tcPr>
          <w:p w14:paraId="4EAEAF0B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bottom w:val="double" w:sz="4" w:space="0" w:color="auto"/>
            </w:tcBorders>
            <w:vAlign w:val="bottom"/>
          </w:tcPr>
          <w:p w14:paraId="1E7E2917" w14:textId="7F4BAFC5" w:rsidR="00020966" w:rsidRPr="00063EF2" w:rsidRDefault="0001010D" w:rsidP="0002096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99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 w:rsidR="0002096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88</w:t>
            </w:r>
            <w:r w:rsidR="00D33B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75" w:type="dxa"/>
            <w:vAlign w:val="bottom"/>
          </w:tcPr>
          <w:p w14:paraId="68FB2701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142E6E" w14:textId="0F3CA1E1" w:rsidR="00020966" w:rsidRPr="00A641E3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80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374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45D600" w14:textId="77777777" w:rsidR="00020966" w:rsidRPr="00A641E3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2FA600" w14:textId="38484C46" w:rsidR="00020966" w:rsidRPr="00A641E3" w:rsidRDefault="00020966" w:rsidP="0002096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066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020966" w:rsidRPr="00444A11" w14:paraId="3169E934" w14:textId="77777777" w:rsidTr="00EA5972">
        <w:tc>
          <w:tcPr>
            <w:tcW w:w="3150" w:type="dxa"/>
            <w:shd w:val="clear" w:color="auto" w:fill="auto"/>
            <w:vAlign w:val="bottom"/>
          </w:tcPr>
          <w:p w14:paraId="31B1AD05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476120" w14:textId="3F0E3CA8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565C6F7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3" w:type="dxa"/>
            <w:vAlign w:val="bottom"/>
          </w:tcPr>
          <w:p w14:paraId="1C8ED05E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2DDC696F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BC5A581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686B526D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8461681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DA5D2F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35938A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020966" w:rsidRPr="004E63A4" w14:paraId="521492E9" w14:textId="77777777" w:rsidTr="00EA5972">
        <w:tc>
          <w:tcPr>
            <w:tcW w:w="3150" w:type="dxa"/>
            <w:shd w:val="clear" w:color="auto" w:fill="auto"/>
            <w:vAlign w:val="bottom"/>
          </w:tcPr>
          <w:p w14:paraId="47244216" w14:textId="2122E424" w:rsidR="00020966" w:rsidRPr="00063EF2" w:rsidRDefault="0001010D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1010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50829CC" w14:textId="77777777" w:rsidR="00020966" w:rsidRPr="00063EF2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5384EDA" w14:textId="77777777" w:rsidR="00020966" w:rsidRPr="00063EF2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3" w:type="dxa"/>
            <w:vAlign w:val="bottom"/>
          </w:tcPr>
          <w:p w14:paraId="4C35CF92" w14:textId="77777777" w:rsidR="00020966" w:rsidRPr="00063EF2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4768EDBA" w14:textId="77777777" w:rsidR="00020966" w:rsidRPr="00063EF2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F74E2AC" w14:textId="77777777" w:rsidR="00020966" w:rsidRPr="00063EF2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62289BC0" w14:textId="77777777" w:rsidR="00020966" w:rsidRPr="00063EF2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AEC0897" w14:textId="77777777" w:rsidR="00020966" w:rsidRPr="00063EF2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125BA6" w14:textId="77777777" w:rsidR="00020966" w:rsidRPr="00063EF2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52E47E" w14:textId="77777777" w:rsidR="00020966" w:rsidRPr="00063EF2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020966" w:rsidRPr="004E63A4" w14:paraId="11BE4BF4" w14:textId="77777777" w:rsidTr="00EA5972">
        <w:tc>
          <w:tcPr>
            <w:tcW w:w="3150" w:type="dxa"/>
            <w:shd w:val="clear" w:color="auto" w:fill="auto"/>
            <w:vAlign w:val="bottom"/>
          </w:tcPr>
          <w:p w14:paraId="7A54C603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213D6B56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4C4B7AAA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33" w:type="dxa"/>
            <w:vAlign w:val="bottom"/>
          </w:tcPr>
          <w:p w14:paraId="06AD9CFC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  <w:vAlign w:val="bottom"/>
          </w:tcPr>
          <w:p w14:paraId="4D6C1F20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5" w:type="dxa"/>
            <w:vAlign w:val="bottom"/>
          </w:tcPr>
          <w:p w14:paraId="47F2F594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  <w:vAlign w:val="bottom"/>
          </w:tcPr>
          <w:p w14:paraId="4EC3F845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F18502C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2C89168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7F326D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020966" w:rsidRPr="004E63A4" w14:paraId="4E32D322" w14:textId="77777777" w:rsidTr="00EA5972">
        <w:tc>
          <w:tcPr>
            <w:tcW w:w="3150" w:type="dxa"/>
            <w:shd w:val="clear" w:color="auto" w:fill="auto"/>
            <w:vAlign w:val="bottom"/>
          </w:tcPr>
          <w:p w14:paraId="4C7486A3" w14:textId="14BF8C04" w:rsidR="00020966" w:rsidRPr="00063EF2" w:rsidRDefault="00020966" w:rsidP="0002096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ค่าเผื่อการด้อยค</w:t>
            </w:r>
            <w:r w:rsidRPr="00063EF2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่</w:t>
            </w:r>
            <w:r w:rsidRPr="00063E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าสินทรัพย์ทางการเงิน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2D5E017E" w14:textId="3C5653B1" w:rsidR="00020966" w:rsidRPr="00EA5972" w:rsidRDefault="0001010D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020966" w:rsidRPr="00FA354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501</w:t>
            </w:r>
          </w:p>
        </w:tc>
        <w:tc>
          <w:tcPr>
            <w:tcW w:w="237" w:type="dxa"/>
            <w:vAlign w:val="bottom"/>
          </w:tcPr>
          <w:p w14:paraId="0A6C164B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33" w:type="dxa"/>
            <w:vAlign w:val="bottom"/>
          </w:tcPr>
          <w:p w14:paraId="6F9FF4B7" w14:textId="3CD35B42" w:rsidR="00020966" w:rsidRPr="00063EF2" w:rsidRDefault="00020966" w:rsidP="0002096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667BF688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5" w:type="dxa"/>
            <w:vAlign w:val="bottom"/>
          </w:tcPr>
          <w:p w14:paraId="3CADA888" w14:textId="1E4B61EC" w:rsidR="00020966" w:rsidRPr="00063EF2" w:rsidRDefault="00020966" w:rsidP="0002096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C1326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8C132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5" w:type="dxa"/>
            <w:vAlign w:val="bottom"/>
          </w:tcPr>
          <w:p w14:paraId="6D273D2C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562C409" w14:textId="70366C24" w:rsidR="00020966" w:rsidRPr="00063EF2" w:rsidRDefault="00020966" w:rsidP="00020966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C13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9075B46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454346" w14:textId="55B763E4" w:rsidR="00020966" w:rsidRPr="008C1326" w:rsidRDefault="0001010D" w:rsidP="0002096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020966" w:rsidRPr="008C132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494</w:t>
            </w:r>
          </w:p>
        </w:tc>
      </w:tr>
      <w:tr w:rsidR="00020966" w:rsidRPr="004E63A4" w14:paraId="7AE92058" w14:textId="77777777" w:rsidTr="00EA5972">
        <w:tc>
          <w:tcPr>
            <w:tcW w:w="3150" w:type="dxa"/>
            <w:shd w:val="clear" w:color="auto" w:fill="auto"/>
            <w:vAlign w:val="bottom"/>
          </w:tcPr>
          <w:p w14:paraId="0EDA9F30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419B420" w14:textId="5EE29AFB" w:rsidR="00020966" w:rsidRPr="00EA5972" w:rsidRDefault="0001010D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020966" w:rsidRPr="00FA354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577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920189A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vAlign w:val="bottom"/>
          </w:tcPr>
          <w:p w14:paraId="7F5C91DA" w14:textId="0F57D25B" w:rsidR="00020966" w:rsidRPr="008C1326" w:rsidRDefault="00020966" w:rsidP="0002096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C132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1D544418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5" w:type="dxa"/>
            <w:vAlign w:val="bottom"/>
          </w:tcPr>
          <w:p w14:paraId="44C515C6" w14:textId="05E649C7" w:rsidR="00020966" w:rsidRPr="00063EF2" w:rsidRDefault="00020966" w:rsidP="0002096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308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5" w:type="dxa"/>
            <w:vAlign w:val="bottom"/>
          </w:tcPr>
          <w:p w14:paraId="57E12A97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42BBEA4" w14:textId="57618E09" w:rsidR="00020966" w:rsidRPr="00063EF2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22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C13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3D86F9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6FDFCA" w14:textId="2EAD66C4" w:rsidR="00020966" w:rsidRPr="008C1326" w:rsidRDefault="0001010D" w:rsidP="0002096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020966" w:rsidRPr="008C132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269</w:t>
            </w:r>
          </w:p>
        </w:tc>
      </w:tr>
      <w:tr w:rsidR="00020966" w:rsidRPr="004E63A4" w14:paraId="22B364A0" w14:textId="77777777" w:rsidTr="00EA5972">
        <w:tc>
          <w:tcPr>
            <w:tcW w:w="3150" w:type="dxa"/>
            <w:shd w:val="clear" w:color="auto" w:fill="auto"/>
            <w:vAlign w:val="bottom"/>
          </w:tcPr>
          <w:p w14:paraId="5C8AD99C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ประมาณการหนี้สินสำหรับ</w:t>
            </w:r>
          </w:p>
          <w:p w14:paraId="55CB296F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  ผลประโยชน์พนักงาน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017983" w14:textId="05D296C9" w:rsidR="00020966" w:rsidRPr="00063EF2" w:rsidRDefault="0001010D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38</w:t>
            </w:r>
            <w:r w:rsidR="00020966" w:rsidRPr="00FA354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561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99F8FE6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09604765" w14:textId="0979962F" w:rsidR="00020966" w:rsidRPr="008C1326" w:rsidRDefault="00020966" w:rsidP="0002096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C132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4D9FA331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vAlign w:val="bottom"/>
          </w:tcPr>
          <w:p w14:paraId="00445CCE" w14:textId="027C409A" w:rsidR="00020966" w:rsidRPr="00063EF2" w:rsidRDefault="0001010D" w:rsidP="0002096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59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89</w:t>
            </w:r>
          </w:p>
        </w:tc>
        <w:tc>
          <w:tcPr>
            <w:tcW w:w="275" w:type="dxa"/>
            <w:vAlign w:val="bottom"/>
          </w:tcPr>
          <w:p w14:paraId="59A901AF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3B26EEB" w14:textId="23EA9E94" w:rsidR="00020966" w:rsidRPr="00063EF2" w:rsidRDefault="00020966" w:rsidP="0002096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663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55F527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AAB376" w14:textId="0829FFEC" w:rsidR="00020966" w:rsidRPr="008C1326" w:rsidRDefault="0001010D" w:rsidP="0002096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38</w:t>
            </w:r>
            <w:r w:rsidR="00020966" w:rsidRPr="008C132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587</w:t>
            </w:r>
          </w:p>
        </w:tc>
      </w:tr>
      <w:tr w:rsidR="00020966" w:rsidRPr="004E63A4" w14:paraId="124E523C" w14:textId="77777777" w:rsidTr="00EA5972">
        <w:tc>
          <w:tcPr>
            <w:tcW w:w="3150" w:type="dxa"/>
            <w:shd w:val="clear" w:color="auto" w:fill="auto"/>
            <w:vAlign w:val="bottom"/>
          </w:tcPr>
          <w:p w14:paraId="57280EC9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063EF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CC2BDB" w14:textId="37013A10" w:rsidR="00020966" w:rsidRPr="00063EF2" w:rsidRDefault="0001010D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57</w:t>
            </w:r>
            <w:r w:rsidR="00020966" w:rsidRPr="00A641E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639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1BB4D8B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9AB74C" w14:textId="2A496206" w:rsidR="00020966" w:rsidRPr="00063EF2" w:rsidRDefault="00020966" w:rsidP="0002096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5F76A45E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8C881B" w14:textId="3774A665" w:rsidR="00020966" w:rsidRPr="00063EF2" w:rsidRDefault="00020966" w:rsidP="0002096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9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626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5" w:type="dxa"/>
            <w:vAlign w:val="bottom"/>
          </w:tcPr>
          <w:p w14:paraId="5B4E6B78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7DB781" w14:textId="13C60624" w:rsidR="00020966" w:rsidRPr="00063EF2" w:rsidRDefault="00020966" w:rsidP="0002096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A641E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663</w:t>
            </w:r>
            <w:r w:rsidRPr="00A641E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F5B2B1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D5208B" w14:textId="654B8208" w:rsidR="00020966" w:rsidRPr="00063EF2" w:rsidRDefault="0001010D" w:rsidP="00020966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55</w:t>
            </w:r>
            <w:r w:rsidR="0002096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350</w:t>
            </w:r>
          </w:p>
        </w:tc>
      </w:tr>
      <w:tr w:rsidR="00020966" w:rsidRPr="00444A11" w14:paraId="39513218" w14:textId="77777777" w:rsidTr="00444A11">
        <w:tc>
          <w:tcPr>
            <w:tcW w:w="3150" w:type="dxa"/>
            <w:shd w:val="clear" w:color="auto" w:fill="auto"/>
            <w:vAlign w:val="bottom"/>
          </w:tcPr>
          <w:p w14:paraId="61B58430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9D0EB7" w14:textId="77777777" w:rsidR="00020966" w:rsidRPr="00444A11" w:rsidRDefault="00020966" w:rsidP="00020966">
            <w:pPr>
              <w:tabs>
                <w:tab w:val="clear" w:pos="907"/>
                <w:tab w:val="left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34A3DD3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  <w:vAlign w:val="bottom"/>
          </w:tcPr>
          <w:p w14:paraId="72329C18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vAlign w:val="bottom"/>
          </w:tcPr>
          <w:p w14:paraId="1A9B39C2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500396D3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34BE0434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8B419C7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4DCDCC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DCD12B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7" w:right="-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0966" w:rsidRPr="00444A11" w14:paraId="6710B668" w14:textId="77777777" w:rsidTr="00444A11">
        <w:tc>
          <w:tcPr>
            <w:tcW w:w="3150" w:type="dxa"/>
            <w:shd w:val="clear" w:color="auto" w:fill="auto"/>
            <w:vAlign w:val="bottom"/>
          </w:tcPr>
          <w:p w14:paraId="12B3C3A9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65E13F" w14:textId="77777777" w:rsidR="00020966" w:rsidRPr="00444A11" w:rsidRDefault="00020966" w:rsidP="00020966">
            <w:pPr>
              <w:tabs>
                <w:tab w:val="clear" w:pos="907"/>
                <w:tab w:val="left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07EDFDE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vAlign w:val="bottom"/>
          </w:tcPr>
          <w:p w14:paraId="1E5F010C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vAlign w:val="bottom"/>
          </w:tcPr>
          <w:p w14:paraId="3DB7E215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526911DD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23DF1F5B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1C2B841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23796A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F5D59C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7" w:right="-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0966" w:rsidRPr="00444A11" w14:paraId="5A8CC614" w14:textId="77777777" w:rsidTr="00444A11">
        <w:tc>
          <w:tcPr>
            <w:tcW w:w="3150" w:type="dxa"/>
            <w:shd w:val="clear" w:color="auto" w:fill="auto"/>
            <w:vAlign w:val="bottom"/>
          </w:tcPr>
          <w:p w14:paraId="7F728559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7296C0" w14:textId="77777777" w:rsidR="00020966" w:rsidRPr="00444A11" w:rsidRDefault="00020966" w:rsidP="00020966">
            <w:pPr>
              <w:tabs>
                <w:tab w:val="clear" w:pos="907"/>
                <w:tab w:val="left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20E217D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vAlign w:val="bottom"/>
          </w:tcPr>
          <w:p w14:paraId="632774CD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vAlign w:val="bottom"/>
          </w:tcPr>
          <w:p w14:paraId="7BB8C5BE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7A871217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2ACDF72A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A8FD502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EB83E5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2FBDAE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7" w:right="-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0966" w:rsidRPr="00444A11" w14:paraId="2E4E14EB" w14:textId="77777777" w:rsidTr="00444A11">
        <w:tc>
          <w:tcPr>
            <w:tcW w:w="3150" w:type="dxa"/>
            <w:shd w:val="clear" w:color="auto" w:fill="auto"/>
            <w:vAlign w:val="bottom"/>
          </w:tcPr>
          <w:p w14:paraId="68162F5A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23887B" w14:textId="77777777" w:rsidR="00020966" w:rsidRPr="00444A11" w:rsidRDefault="00020966" w:rsidP="00020966">
            <w:pPr>
              <w:tabs>
                <w:tab w:val="clear" w:pos="907"/>
                <w:tab w:val="left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C37A909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vAlign w:val="bottom"/>
          </w:tcPr>
          <w:p w14:paraId="4E5C6349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vAlign w:val="bottom"/>
          </w:tcPr>
          <w:p w14:paraId="4959B705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11CF09F2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4EBD3532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BAEA66A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3315E4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DB7616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7" w:right="-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0966" w:rsidRPr="00444A11" w14:paraId="32EDFB0D" w14:textId="77777777" w:rsidTr="00444A11">
        <w:tc>
          <w:tcPr>
            <w:tcW w:w="3150" w:type="dxa"/>
            <w:shd w:val="clear" w:color="auto" w:fill="auto"/>
            <w:vAlign w:val="bottom"/>
          </w:tcPr>
          <w:p w14:paraId="3DFD759F" w14:textId="53026932" w:rsidR="00020966" w:rsidRPr="00444A11" w:rsidRDefault="0001010D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2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1010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lastRenderedPageBreak/>
              <w:t>2564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96363E" w14:textId="77777777" w:rsidR="00020966" w:rsidRPr="00444A11" w:rsidRDefault="00020966" w:rsidP="00020966">
            <w:pPr>
              <w:tabs>
                <w:tab w:val="clear" w:pos="907"/>
                <w:tab w:val="left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0ABCE6E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vAlign w:val="bottom"/>
          </w:tcPr>
          <w:p w14:paraId="5A1B06A2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vAlign w:val="bottom"/>
          </w:tcPr>
          <w:p w14:paraId="59DA694A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2B062B87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26C0A63F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7B68E50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7E5B38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7E4A1D" w14:textId="77777777" w:rsidR="00020966" w:rsidRPr="00444A11" w:rsidRDefault="00020966" w:rsidP="0002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7" w:right="-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0966" w:rsidRPr="004E63A4" w14:paraId="2C5C1E70" w14:textId="77777777" w:rsidTr="00EA5972">
        <w:tc>
          <w:tcPr>
            <w:tcW w:w="3150" w:type="dxa"/>
            <w:shd w:val="clear" w:color="auto" w:fill="auto"/>
            <w:vAlign w:val="bottom"/>
          </w:tcPr>
          <w:p w14:paraId="7AFB8387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F1D6D1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1CAE4AB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vAlign w:val="bottom"/>
          </w:tcPr>
          <w:p w14:paraId="3FB35EAB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5F43AB33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5" w:type="dxa"/>
            <w:vAlign w:val="bottom"/>
          </w:tcPr>
          <w:p w14:paraId="420B9EA4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52D1CE9F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5F089D2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E411E3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8EE7B6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7" w:right="-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20966" w:rsidRPr="004E63A4" w14:paraId="4DC5E150" w14:textId="77777777" w:rsidTr="006C461E">
        <w:tc>
          <w:tcPr>
            <w:tcW w:w="3150" w:type="dxa"/>
            <w:shd w:val="clear" w:color="auto" w:fill="auto"/>
            <w:vAlign w:val="bottom"/>
          </w:tcPr>
          <w:p w14:paraId="6508890D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  <w:vAlign w:val="bottom"/>
          </w:tcPr>
          <w:p w14:paraId="137E93D0" w14:textId="46B54B2A" w:rsidR="00020966" w:rsidRPr="00063EF2" w:rsidRDefault="00020966" w:rsidP="00267136">
            <w:pPr>
              <w:pStyle w:val="acctfourfigures"/>
              <w:tabs>
                <w:tab w:val="clear" w:pos="765"/>
                <w:tab w:val="decimal" w:pos="158"/>
                <w:tab w:val="left" w:pos="428"/>
              </w:tabs>
              <w:spacing w:line="240" w:lineRule="auto"/>
              <w:ind w:left="68" w:right="-28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A354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FA354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344</w:t>
            </w:r>
            <w:r w:rsidRPr="00FA354E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7" w:type="dxa"/>
            <w:vAlign w:val="bottom"/>
          </w:tcPr>
          <w:p w14:paraId="79F94F1A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33" w:type="dxa"/>
          </w:tcPr>
          <w:p w14:paraId="6C5C8FA7" w14:textId="6D7081D8" w:rsidR="00020966" w:rsidRPr="00063EF2" w:rsidRDefault="00020966" w:rsidP="0002096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C132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35FFF992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5" w:type="dxa"/>
            <w:vAlign w:val="bottom"/>
          </w:tcPr>
          <w:p w14:paraId="38163247" w14:textId="43EAA64E" w:rsidR="00020966" w:rsidRPr="00063EF2" w:rsidRDefault="0001010D" w:rsidP="0002096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18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02096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377</w:t>
            </w:r>
          </w:p>
        </w:tc>
        <w:tc>
          <w:tcPr>
            <w:tcW w:w="275" w:type="dxa"/>
            <w:vAlign w:val="bottom"/>
          </w:tcPr>
          <w:p w14:paraId="46939846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7457E09" w14:textId="3D40AE1D" w:rsidR="00020966" w:rsidRPr="00063EF2" w:rsidRDefault="00020966" w:rsidP="00C215E0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37D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000F97C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6FD833" w14:textId="0F7954DD" w:rsidR="00020966" w:rsidRPr="00063EF2" w:rsidRDefault="00020966" w:rsidP="0002096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43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967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  <w:tr w:rsidR="00020966" w:rsidRPr="004E63A4" w14:paraId="3EF12D7D" w14:textId="77777777" w:rsidTr="00EA5972">
        <w:tc>
          <w:tcPr>
            <w:tcW w:w="3150" w:type="dxa"/>
            <w:shd w:val="clear" w:color="auto" w:fill="auto"/>
            <w:vAlign w:val="bottom"/>
          </w:tcPr>
          <w:p w14:paraId="6246E22B" w14:textId="198BD856" w:rsidR="00020966" w:rsidRPr="00063EF2" w:rsidRDefault="00020966" w:rsidP="0002096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13FD1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</w:t>
            </w:r>
            <w:r w:rsidRPr="00613FD1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613FD1">
              <w:rPr>
                <w:rFonts w:ascii="Angsana New" w:hAnsi="Angsana New"/>
                <w:sz w:val="28"/>
                <w:szCs w:val="28"/>
                <w:cs/>
              </w:rPr>
              <w:t>ด้วยมูลค่ายุติธรรมผ่านกำไร</w:t>
            </w:r>
            <w:r w:rsidRPr="00613FD1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(</w:t>
            </w:r>
            <w:r w:rsidRPr="00613FD1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) </w:t>
            </w:r>
            <w:r w:rsidRPr="00613FD1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990" w:type="dxa"/>
            <w:vAlign w:val="bottom"/>
          </w:tcPr>
          <w:p w14:paraId="545F7E56" w14:textId="5C94B976" w:rsidR="00020966" w:rsidRPr="00063EF2" w:rsidRDefault="00020966" w:rsidP="00020966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14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C671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6E7E869A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06FEA83A" w14:textId="509BD41C" w:rsidR="00020966" w:rsidRPr="00063EF2" w:rsidRDefault="00020966" w:rsidP="0002096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C132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72886A4C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5" w:type="dxa"/>
            <w:vAlign w:val="bottom"/>
          </w:tcPr>
          <w:p w14:paraId="7662CC68" w14:textId="052513C3" w:rsidR="00020966" w:rsidRPr="00063EF2" w:rsidRDefault="00020966" w:rsidP="00020966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99" w:right="-18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4748BA13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C175453" w14:textId="2C69B388" w:rsidR="00020966" w:rsidRPr="00063EF2" w:rsidRDefault="00020966" w:rsidP="0002096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641E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52</w:t>
            </w:r>
            <w:r w:rsidRPr="00A641E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963</w:t>
            </w:r>
            <w:r w:rsidRPr="00A641E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360AE3CC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D1D54F" w14:textId="5809D3D6" w:rsidR="00020966" w:rsidRPr="00063EF2" w:rsidRDefault="00020966" w:rsidP="0002096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43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52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963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  <w:tr w:rsidR="00020966" w:rsidRPr="004E63A4" w14:paraId="612206C8" w14:textId="77777777" w:rsidTr="006C461E">
        <w:tc>
          <w:tcPr>
            <w:tcW w:w="3150" w:type="dxa"/>
            <w:shd w:val="clear" w:color="auto" w:fill="auto"/>
            <w:vAlign w:val="bottom"/>
          </w:tcPr>
          <w:p w14:paraId="3B618A29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063EF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FE2767" w14:textId="191791D2" w:rsidR="00020966" w:rsidRPr="00063EF2" w:rsidRDefault="00020966" w:rsidP="00892E8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12" w:right="-37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41E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  <w:r w:rsidRPr="00A641E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344</w:t>
            </w:r>
            <w:r w:rsidRPr="00A641E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C3A7275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4945DCC1" w14:textId="0C5CE078" w:rsidR="00020966" w:rsidRPr="008C1326" w:rsidRDefault="00020966" w:rsidP="0002096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8647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1832A152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38C05" w14:textId="48C1A533" w:rsidR="00020966" w:rsidRPr="00063EF2" w:rsidRDefault="0001010D" w:rsidP="0002096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02096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377</w:t>
            </w:r>
          </w:p>
        </w:tc>
        <w:tc>
          <w:tcPr>
            <w:tcW w:w="275" w:type="dxa"/>
            <w:vAlign w:val="bottom"/>
          </w:tcPr>
          <w:p w14:paraId="2AFF95BA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1FC85A" w14:textId="74B71A12" w:rsidR="00020966" w:rsidRPr="00063EF2" w:rsidRDefault="00020966" w:rsidP="0002096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C13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52</w:t>
            </w:r>
            <w:r w:rsidRPr="008C13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963</w:t>
            </w:r>
            <w:r w:rsidRPr="008C13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55FEFC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23DEAB" w14:textId="4C03CB67" w:rsidR="00020966" w:rsidRPr="00063EF2" w:rsidRDefault="00020966" w:rsidP="00020966">
            <w:pPr>
              <w:pStyle w:val="acctfourfigures"/>
              <w:tabs>
                <w:tab w:val="clear" w:pos="765"/>
                <w:tab w:val="decimal" w:pos="530"/>
                <w:tab w:val="left" w:pos="620"/>
              </w:tabs>
              <w:spacing w:line="240" w:lineRule="auto"/>
              <w:ind w:right="-2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930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020966" w:rsidRPr="00444A11" w14:paraId="34BCA952" w14:textId="77777777" w:rsidTr="00EA5972">
        <w:tc>
          <w:tcPr>
            <w:tcW w:w="3150" w:type="dxa"/>
            <w:shd w:val="clear" w:color="auto" w:fill="auto"/>
            <w:vAlign w:val="bottom"/>
          </w:tcPr>
          <w:p w14:paraId="716B1D7D" w14:textId="77777777" w:rsidR="00020966" w:rsidRPr="00444A11" w:rsidRDefault="00020966" w:rsidP="0002096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90" w:right="-10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5747C3" w14:textId="77777777" w:rsidR="00020966" w:rsidRPr="00444A11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068C759" w14:textId="77777777" w:rsidR="00020966" w:rsidRPr="00444A11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  <w:vAlign w:val="bottom"/>
          </w:tcPr>
          <w:p w14:paraId="7EB4946B" w14:textId="77777777" w:rsidR="00020966" w:rsidRPr="00444A11" w:rsidRDefault="00020966" w:rsidP="0002096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70AECD12" w14:textId="77777777" w:rsidR="00020966" w:rsidRPr="00444A11" w:rsidRDefault="00020966" w:rsidP="0002096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double" w:sz="4" w:space="0" w:color="auto"/>
            </w:tcBorders>
            <w:vAlign w:val="bottom"/>
          </w:tcPr>
          <w:p w14:paraId="7CFE23A5" w14:textId="77777777" w:rsidR="00020966" w:rsidRPr="00444A11" w:rsidRDefault="00020966" w:rsidP="0002096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vAlign w:val="bottom"/>
          </w:tcPr>
          <w:p w14:paraId="3CAA77BD" w14:textId="77777777" w:rsidR="00020966" w:rsidRPr="00444A11" w:rsidRDefault="00020966" w:rsidP="0002096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C05ECE" w14:textId="77777777" w:rsidR="00020966" w:rsidRPr="00444A11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01FA2C" w14:textId="77777777" w:rsidR="00020966" w:rsidRPr="00444A11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E75535" w14:textId="77777777" w:rsidR="00020966" w:rsidRPr="00444A11" w:rsidRDefault="00020966" w:rsidP="000209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27" w:right="-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0966" w:rsidRPr="004E63A4" w14:paraId="6B9096B4" w14:textId="77777777" w:rsidTr="00EA5972">
        <w:tc>
          <w:tcPr>
            <w:tcW w:w="3150" w:type="dxa"/>
            <w:shd w:val="clear" w:color="auto" w:fill="auto"/>
            <w:vAlign w:val="bottom"/>
          </w:tcPr>
          <w:p w14:paraId="44B88B2D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63EF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C015C3" w14:textId="64F28114" w:rsidR="00020966" w:rsidRPr="00063EF2" w:rsidRDefault="0001010D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49</w:t>
            </w:r>
            <w:r w:rsidR="00020966" w:rsidRPr="00A641E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295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20FC091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  <w:vAlign w:val="bottom"/>
          </w:tcPr>
          <w:p w14:paraId="715B55B6" w14:textId="510CE4BA" w:rsidR="00020966" w:rsidRPr="00063EF2" w:rsidRDefault="00020966" w:rsidP="0002096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641E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57F41B8E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bottom w:val="double" w:sz="4" w:space="0" w:color="auto"/>
            </w:tcBorders>
            <w:vAlign w:val="bottom"/>
          </w:tcPr>
          <w:p w14:paraId="4AD1FAEA" w14:textId="2F3BADE4" w:rsidR="00020966" w:rsidRPr="00063EF2" w:rsidRDefault="0001010D" w:rsidP="0002096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99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751</w:t>
            </w:r>
          </w:p>
        </w:tc>
        <w:tc>
          <w:tcPr>
            <w:tcW w:w="275" w:type="dxa"/>
            <w:vAlign w:val="bottom"/>
          </w:tcPr>
          <w:p w14:paraId="7493C529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FFB426" w14:textId="7FC36ECD" w:rsidR="00020966" w:rsidRPr="008C1326" w:rsidRDefault="00020966" w:rsidP="0002096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641E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53</w:t>
            </w:r>
            <w:r w:rsidRPr="00A641E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626</w:t>
            </w:r>
            <w:r w:rsidRPr="00A641E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AEF230" w14:textId="77777777" w:rsidR="00020966" w:rsidRPr="00063EF2" w:rsidRDefault="00020966" w:rsidP="0002096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8E1A37" w14:textId="16187427" w:rsidR="00020966" w:rsidRPr="008C1326" w:rsidRDefault="00020966" w:rsidP="0002096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99" w:right="-11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580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24F278B8" w14:textId="77777777" w:rsidR="00354088" w:rsidRPr="00444A11" w:rsidRDefault="00354088" w:rsidP="008C1326">
      <w:pPr>
        <w:pStyle w:val="acctfourfigures"/>
        <w:tabs>
          <w:tab w:val="clear" w:pos="765"/>
          <w:tab w:val="decimal" w:pos="369"/>
        </w:tabs>
        <w:spacing w:line="240" w:lineRule="auto"/>
        <w:ind w:left="-99" w:right="-207"/>
        <w:rPr>
          <w:rFonts w:ascii="Angsana New" w:hAnsi="Angsana New"/>
          <w:sz w:val="30"/>
          <w:szCs w:val="30"/>
        </w:rPr>
      </w:pPr>
    </w:p>
    <w:tbl>
      <w:tblPr>
        <w:tblW w:w="92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5"/>
        <w:gridCol w:w="1165"/>
        <w:gridCol w:w="248"/>
        <w:gridCol w:w="1290"/>
        <w:gridCol w:w="272"/>
        <w:gridCol w:w="1263"/>
      </w:tblGrid>
      <w:tr w:rsidR="00BA6568" w:rsidRPr="002A4040" w14:paraId="4E37FE0F" w14:textId="77777777" w:rsidTr="0060438F">
        <w:tc>
          <w:tcPr>
            <w:tcW w:w="3600" w:type="dxa"/>
            <w:vMerge w:val="restart"/>
            <w:vAlign w:val="bottom"/>
          </w:tcPr>
          <w:p w14:paraId="050DF21B" w14:textId="77777777" w:rsidR="00BA6568" w:rsidRPr="002A4040" w:rsidRDefault="00BA6568" w:rsidP="00802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2A40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สินทรัพย์ภาษีเงินได้รอการตัดบัญชีที่</w:t>
            </w:r>
            <w:r w:rsidR="008024C7" w:rsidRPr="002A40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br/>
            </w:r>
            <w:r w:rsidR="008024C7" w:rsidRPr="002A40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</w:t>
            </w:r>
            <w:r w:rsidRPr="002A40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ยังไม่ได้รับรู้</w:t>
            </w:r>
          </w:p>
        </w:tc>
        <w:tc>
          <w:tcPr>
            <w:tcW w:w="2610" w:type="dxa"/>
            <w:gridSpan w:val="3"/>
            <w:vAlign w:val="bottom"/>
          </w:tcPr>
          <w:p w14:paraId="030D9F53" w14:textId="77777777" w:rsidR="00BA6568" w:rsidRPr="002A4040" w:rsidRDefault="00BA6568" w:rsidP="002E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404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  <w:vAlign w:val="bottom"/>
          </w:tcPr>
          <w:p w14:paraId="3CA5D864" w14:textId="77777777" w:rsidR="00BA6568" w:rsidRPr="002A4040" w:rsidRDefault="00BA6568" w:rsidP="002E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25" w:type="dxa"/>
            <w:gridSpan w:val="3"/>
            <w:vAlign w:val="bottom"/>
          </w:tcPr>
          <w:p w14:paraId="416B58BC" w14:textId="77777777" w:rsidR="00BA6568" w:rsidRPr="002A4040" w:rsidRDefault="00BA6568" w:rsidP="002E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404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6568" w:rsidRPr="002A4040" w14:paraId="13A5AA46" w14:textId="77777777" w:rsidTr="0060438F">
        <w:tc>
          <w:tcPr>
            <w:tcW w:w="3600" w:type="dxa"/>
            <w:vMerge/>
            <w:vAlign w:val="bottom"/>
          </w:tcPr>
          <w:p w14:paraId="551A7684" w14:textId="77777777" w:rsidR="00BA6568" w:rsidRPr="002A4040" w:rsidRDefault="00BA6568" w:rsidP="002E3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418376" w14:textId="1F931088" w:rsidR="00BA6568" w:rsidRPr="002A4040" w:rsidRDefault="0001010D" w:rsidP="002E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35D3A15" w14:textId="77777777" w:rsidR="00BA6568" w:rsidRPr="002A4040" w:rsidRDefault="00BA6568" w:rsidP="002E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A8A06FB" w14:textId="2E978B13" w:rsidR="00BA6568" w:rsidRPr="002A4040" w:rsidRDefault="0001010D" w:rsidP="002E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C3A8C5F" w14:textId="77777777" w:rsidR="00BA6568" w:rsidRPr="002A4040" w:rsidRDefault="00BA6568" w:rsidP="002E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D27F367" w14:textId="6CD91ABD" w:rsidR="00BA6568" w:rsidRPr="002A4040" w:rsidRDefault="0001010D" w:rsidP="002E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0B1768E" w14:textId="77777777" w:rsidR="00BA6568" w:rsidRPr="002A4040" w:rsidRDefault="00BA6568" w:rsidP="002E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31E1201" w14:textId="4096BD83" w:rsidR="00BA6568" w:rsidRPr="002A4040" w:rsidRDefault="0001010D" w:rsidP="002E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01010D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</w:tr>
      <w:tr w:rsidR="00837EF3" w:rsidRPr="002A4040" w14:paraId="68D3A566" w14:textId="77777777" w:rsidTr="0060438F">
        <w:trPr>
          <w:trHeight w:val="66"/>
        </w:trPr>
        <w:tc>
          <w:tcPr>
            <w:tcW w:w="3600" w:type="dxa"/>
            <w:vAlign w:val="bottom"/>
          </w:tcPr>
          <w:p w14:paraId="55820736" w14:textId="77777777" w:rsidR="00837EF3" w:rsidRPr="002A4040" w:rsidRDefault="00837EF3" w:rsidP="002E3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683" w:type="dxa"/>
            <w:gridSpan w:val="7"/>
            <w:vAlign w:val="bottom"/>
          </w:tcPr>
          <w:p w14:paraId="785B7CE7" w14:textId="77777777" w:rsidR="00837EF3" w:rsidRPr="002A4040" w:rsidRDefault="00837EF3" w:rsidP="002E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A404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5972" w:rsidRPr="00D246FB" w14:paraId="0844CC11" w14:textId="77777777" w:rsidTr="0060438F">
        <w:trPr>
          <w:trHeight w:val="346"/>
        </w:trPr>
        <w:tc>
          <w:tcPr>
            <w:tcW w:w="3600" w:type="dxa"/>
            <w:vAlign w:val="bottom"/>
          </w:tcPr>
          <w:p w14:paraId="1A7D2115" w14:textId="77777777" w:rsidR="00EA5972" w:rsidRPr="003541FB" w:rsidRDefault="00EA5972" w:rsidP="00EA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 w:hanging="70"/>
              <w:rPr>
                <w:rFonts w:ascii="Angsana New" w:hAnsi="Angsana New"/>
                <w:sz w:val="30"/>
                <w:szCs w:val="30"/>
                <w:cs/>
              </w:rPr>
            </w:pPr>
            <w:r w:rsidRPr="003541FB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6AF31A" w14:textId="3C72B125" w:rsidR="00EA5972" w:rsidRPr="00A03AA6" w:rsidRDefault="0001010D" w:rsidP="00EA597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03AA6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827</w:t>
            </w:r>
            <w:r w:rsidR="00023A76" w:rsidRPr="00A03A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03A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478</w:t>
            </w:r>
          </w:p>
        </w:tc>
        <w:tc>
          <w:tcPr>
            <w:tcW w:w="275" w:type="dxa"/>
            <w:vAlign w:val="bottom"/>
          </w:tcPr>
          <w:p w14:paraId="1AFD096F" w14:textId="77777777" w:rsidR="00EA5972" w:rsidRPr="00A03AA6" w:rsidRDefault="00EA5972" w:rsidP="00EA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vAlign w:val="bottom"/>
          </w:tcPr>
          <w:p w14:paraId="785FAAC2" w14:textId="2843719C" w:rsidR="00EA5972" w:rsidRPr="00A03AA6" w:rsidRDefault="0001010D" w:rsidP="00EA597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AA6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</w:t>
            </w:r>
            <w:r w:rsidRPr="00A03A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</w:t>
            </w:r>
            <w:r w:rsidR="00EA5972" w:rsidRPr="00A03A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03A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793</w:t>
            </w:r>
          </w:p>
        </w:tc>
        <w:tc>
          <w:tcPr>
            <w:tcW w:w="248" w:type="dxa"/>
            <w:vAlign w:val="bottom"/>
          </w:tcPr>
          <w:p w14:paraId="0926C09A" w14:textId="77777777" w:rsidR="00EA5972" w:rsidRPr="00A03AA6" w:rsidRDefault="00EA5972" w:rsidP="00EA5972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  <w:vAlign w:val="bottom"/>
          </w:tcPr>
          <w:p w14:paraId="2EB78B9E" w14:textId="5CD1CD96" w:rsidR="00EA5972" w:rsidRPr="00A03AA6" w:rsidRDefault="0001010D" w:rsidP="00EA597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03A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555</w:t>
            </w:r>
            <w:r w:rsidR="00023A76" w:rsidRPr="00A03AA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A03A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386</w:t>
            </w:r>
          </w:p>
        </w:tc>
        <w:tc>
          <w:tcPr>
            <w:tcW w:w="272" w:type="dxa"/>
            <w:vAlign w:val="bottom"/>
          </w:tcPr>
          <w:p w14:paraId="527404AA" w14:textId="77777777" w:rsidR="00EA5972" w:rsidRPr="00A03AA6" w:rsidRDefault="00EA5972" w:rsidP="00EA5972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  <w:vAlign w:val="bottom"/>
          </w:tcPr>
          <w:p w14:paraId="47E3C68C" w14:textId="0C019864" w:rsidR="00EA5972" w:rsidRPr="00A03AA6" w:rsidRDefault="0001010D" w:rsidP="00EA597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A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443</w:t>
            </w:r>
            <w:r w:rsidR="00EA5972" w:rsidRPr="00A03A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03A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250</w:t>
            </w:r>
          </w:p>
        </w:tc>
      </w:tr>
    </w:tbl>
    <w:p w14:paraId="52556E88" w14:textId="77777777" w:rsidR="00AF34E9" w:rsidRPr="00444A11" w:rsidRDefault="00AF34E9" w:rsidP="00F41D28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27E46C0" w14:textId="10E0B034" w:rsidR="00837EF3" w:rsidRPr="00D246FB" w:rsidRDefault="00837EF3" w:rsidP="00EF3799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03AA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1010D" w:rsidRPr="00A03AA6">
        <w:rPr>
          <w:rFonts w:ascii="Angsana New" w:hAnsi="Angsana New" w:hint="cs"/>
          <w:sz w:val="30"/>
          <w:szCs w:val="30"/>
        </w:rPr>
        <w:t>31</w:t>
      </w:r>
      <w:r w:rsidRPr="00A03AA6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1010D" w:rsidRPr="00A03AA6">
        <w:rPr>
          <w:rFonts w:ascii="Angsana New" w:hAnsi="Angsana New" w:hint="cs"/>
          <w:sz w:val="30"/>
          <w:szCs w:val="30"/>
        </w:rPr>
        <w:t>256</w:t>
      </w:r>
      <w:r w:rsidR="0001010D" w:rsidRPr="00A03AA6">
        <w:rPr>
          <w:rFonts w:ascii="Angsana New" w:hAnsi="Angsana New"/>
          <w:sz w:val="30"/>
          <w:szCs w:val="30"/>
        </w:rPr>
        <w:t>5</w:t>
      </w:r>
      <w:r w:rsidRPr="00A03AA6"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 w:rsidR="00EF3799" w:rsidRPr="00A03AA6">
        <w:rPr>
          <w:rFonts w:ascii="Angsana New" w:hAnsi="Angsana New" w:hint="cs"/>
          <w:sz w:val="30"/>
          <w:szCs w:val="30"/>
          <w:cs/>
        </w:rPr>
        <w:t>มียอดคงเหลือของ</w:t>
      </w:r>
      <w:r w:rsidRPr="00A03AA6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สินทรัพย์ภาษีเงินได้รอการตัดบัญชีจำนวน</w:t>
      </w:r>
      <w:r w:rsidRPr="00A03AA6">
        <w:rPr>
          <w:rFonts w:ascii="Angsana New" w:hAnsi="Angsana New" w:hint="cs"/>
          <w:sz w:val="30"/>
          <w:szCs w:val="30"/>
        </w:rPr>
        <w:t xml:space="preserve"> </w:t>
      </w:r>
      <w:r w:rsidR="0001010D" w:rsidRPr="00A03AA6">
        <w:rPr>
          <w:rFonts w:ascii="Angsana New" w:hAnsi="Angsana New"/>
          <w:sz w:val="30"/>
          <w:szCs w:val="30"/>
        </w:rPr>
        <w:t>325</w:t>
      </w:r>
      <w:r w:rsidR="00797E22" w:rsidRPr="00A03AA6">
        <w:rPr>
          <w:rFonts w:ascii="Angsana New" w:hAnsi="Angsana New"/>
          <w:sz w:val="30"/>
          <w:szCs w:val="30"/>
        </w:rPr>
        <w:t>.</w:t>
      </w:r>
      <w:r w:rsidR="0001010D" w:rsidRPr="00A03AA6">
        <w:rPr>
          <w:rFonts w:ascii="Angsana New" w:hAnsi="Angsana New"/>
          <w:sz w:val="30"/>
          <w:szCs w:val="30"/>
        </w:rPr>
        <w:t>20</w:t>
      </w:r>
      <w:r w:rsidRPr="00A03AA6">
        <w:rPr>
          <w:rFonts w:ascii="Angsana New" w:hAnsi="Angsana New" w:hint="cs"/>
          <w:sz w:val="30"/>
          <w:szCs w:val="30"/>
        </w:rPr>
        <w:t xml:space="preserve"> </w:t>
      </w:r>
      <w:r w:rsidRPr="00A03AA6">
        <w:rPr>
          <w:rFonts w:ascii="Angsana New" w:hAnsi="Angsana New" w:hint="cs"/>
          <w:sz w:val="30"/>
          <w:szCs w:val="30"/>
          <w:cs/>
        </w:rPr>
        <w:t>ล้าน</w:t>
      </w:r>
      <w:r w:rsidR="00EF3799" w:rsidRPr="00A03AA6">
        <w:rPr>
          <w:rFonts w:ascii="Angsana New" w:hAnsi="Angsana New" w:hint="cs"/>
          <w:sz w:val="30"/>
          <w:szCs w:val="30"/>
          <w:cs/>
        </w:rPr>
        <w:t>บ</w:t>
      </w:r>
      <w:r w:rsidRPr="00A03AA6">
        <w:rPr>
          <w:rFonts w:ascii="Angsana New" w:hAnsi="Angsana New" w:hint="cs"/>
          <w:sz w:val="30"/>
          <w:szCs w:val="30"/>
          <w:cs/>
        </w:rPr>
        <w:t>าท</w:t>
      </w:r>
      <w:r w:rsidRPr="00A03AA6">
        <w:rPr>
          <w:rFonts w:ascii="Angsana New" w:hAnsi="Angsana New" w:hint="cs"/>
          <w:sz w:val="30"/>
          <w:szCs w:val="30"/>
        </w:rPr>
        <w:t xml:space="preserve"> </w:t>
      </w:r>
      <w:r w:rsidR="007811D1" w:rsidRPr="00A03AA6">
        <w:rPr>
          <w:rFonts w:ascii="Angsana New" w:hAnsi="Angsana New" w:hint="cs"/>
          <w:sz w:val="30"/>
          <w:szCs w:val="30"/>
          <w:cs/>
        </w:rPr>
        <w:t>สาเหตุหลัก</w:t>
      </w:r>
      <w:r w:rsidRPr="00A03AA6">
        <w:rPr>
          <w:rFonts w:ascii="Angsana New" w:hAnsi="Angsana New" w:hint="cs"/>
          <w:sz w:val="30"/>
          <w:szCs w:val="30"/>
          <w:cs/>
        </w:rPr>
        <w:t>จากยอดขาดทุน</w:t>
      </w:r>
      <w:r w:rsidRPr="007811D1">
        <w:rPr>
          <w:rFonts w:ascii="Angsana New" w:hAnsi="Angsana New" w:hint="cs"/>
          <w:sz w:val="30"/>
          <w:szCs w:val="30"/>
          <w:cs/>
        </w:rPr>
        <w:t>ทางภาษีสะสมของบริษัทย่อยทางอ้อมในต่างประเทศแห่งหนึ่ง ผู้บริหารของกลุ่มบริษัทได้ทำการประมาณการกำไรทางภาษีในอนาคตและพิจารณาแล้วพบว่ามีความเป็นไปได้ที่กำไรทางภาษีในอนาคตจะมีเพียงพอที่จะนำขาดทุนทางภาษีมาใช้ประโยชน์ทางภาษีได้</w:t>
      </w:r>
      <w:r w:rsidRPr="007811D1">
        <w:rPr>
          <w:rFonts w:ascii="Angsana New" w:hAnsi="Angsana New" w:hint="cs"/>
          <w:sz w:val="30"/>
          <w:szCs w:val="30"/>
        </w:rPr>
        <w:t xml:space="preserve"> </w:t>
      </w:r>
      <w:r w:rsidRPr="007811D1">
        <w:rPr>
          <w:rFonts w:ascii="Angsana New" w:hAnsi="Angsana New" w:hint="cs"/>
          <w:sz w:val="30"/>
          <w:szCs w:val="30"/>
          <w:cs/>
        </w:rPr>
        <w:t>ทั้งนี้ ขาดทุนทางภาษีในประเทศดังกล่าวไม่จำกัดจำนวนและไม่มีวันสิ้นอายุ ด้วยเหตุนี้กลุ่มบริษัทจึงรับรู้สินทรัพย์ภาษีเงินได้รอการตัดบัญชีที่เกี่ยวข้อง</w:t>
      </w:r>
    </w:p>
    <w:p w14:paraId="316D0A71" w14:textId="3E1342C8" w:rsidR="008024C7" w:rsidRDefault="008024C7" w:rsidP="00EF3799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F3670F6" w14:textId="77777777" w:rsidR="004724E4" w:rsidRPr="00D246FB" w:rsidRDefault="004724E4" w:rsidP="00780E1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246FB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สิทธิประโยชน์จากการส่งเสริมการลงทุน</w:t>
      </w:r>
    </w:p>
    <w:p w14:paraId="26985407" w14:textId="77777777" w:rsidR="004724E4" w:rsidRPr="00D246FB" w:rsidRDefault="004724E4" w:rsidP="00472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CDC4F09" w14:textId="29B164B6" w:rsidR="00527C11" w:rsidRDefault="004E4561" w:rsidP="00BB50F4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บริษัท</w:t>
      </w:r>
      <w:r w:rsidRPr="0022206C">
        <w:rPr>
          <w:rFonts w:ascii="Angsana New" w:hAnsi="Angsana New" w:hint="cs"/>
          <w:sz w:val="30"/>
          <w:szCs w:val="30"/>
          <w:cs/>
        </w:rPr>
        <w:t>ย่อย</w:t>
      </w:r>
      <w:r w:rsidR="00F20FFF">
        <w:rPr>
          <w:rFonts w:ascii="Angsana New" w:hAnsi="Angsana New" w:hint="cs"/>
          <w:sz w:val="30"/>
          <w:szCs w:val="30"/>
          <w:cs/>
        </w:rPr>
        <w:t>บาง</w:t>
      </w:r>
      <w:r w:rsidRPr="0022206C">
        <w:rPr>
          <w:rFonts w:ascii="Angsana New" w:hAnsi="Angsana New" w:hint="cs"/>
          <w:sz w:val="30"/>
          <w:szCs w:val="30"/>
          <w:cs/>
        </w:rPr>
        <w:t>แห่ง</w:t>
      </w:r>
      <w:r w:rsidR="00527C11" w:rsidRPr="0022206C">
        <w:rPr>
          <w:rFonts w:ascii="Angsana New" w:hAnsi="Angsana New" w:hint="cs"/>
          <w:sz w:val="30"/>
          <w:szCs w:val="30"/>
          <w:cs/>
        </w:rPr>
        <w:t>ได้รับบัตรส่งเสริมการลงทุนจากสำนักงานคณะกรรมการส่งเสริมการลงทุน</w:t>
      </w:r>
      <w:r w:rsidR="005236D3" w:rsidRPr="0022206C">
        <w:rPr>
          <w:rFonts w:ascii="Angsana New" w:hAnsi="Angsana New" w:hint="cs"/>
          <w:sz w:val="30"/>
          <w:szCs w:val="30"/>
          <w:cs/>
        </w:rPr>
        <w:t>ในกิจการผลิต</w:t>
      </w:r>
      <w:r w:rsidR="00527C11" w:rsidRPr="0022206C">
        <w:rPr>
          <w:rFonts w:ascii="Angsana New" w:hAnsi="Angsana New" w:hint="cs"/>
          <w:sz w:val="30"/>
          <w:szCs w:val="30"/>
          <w:cs/>
        </w:rPr>
        <w:t>ไฟฟ้า</w:t>
      </w:r>
      <w:r w:rsidR="00211AE4">
        <w:rPr>
          <w:rFonts w:ascii="Angsana New" w:hAnsi="Angsana New" w:hint="cs"/>
          <w:sz w:val="30"/>
          <w:szCs w:val="30"/>
          <w:cs/>
        </w:rPr>
        <w:t xml:space="preserve">และไอน้ำ </w:t>
      </w:r>
      <w:r w:rsidR="00527C11" w:rsidRPr="0022206C">
        <w:rPr>
          <w:rFonts w:ascii="Angsana New" w:hAnsi="Angsana New" w:hint="cs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="0037049D" w:rsidRPr="0022206C">
        <w:rPr>
          <w:rFonts w:ascii="Angsana New" w:hAnsi="Angsana New"/>
          <w:sz w:val="30"/>
          <w:szCs w:val="30"/>
        </w:rPr>
        <w:t xml:space="preserve"> </w:t>
      </w:r>
      <w:r w:rsidR="00527C11" w:rsidRPr="0022206C">
        <w:rPr>
          <w:rFonts w:ascii="Angsana New" w:hAnsi="Angsana New" w:hint="cs"/>
          <w:sz w:val="30"/>
          <w:szCs w:val="30"/>
        </w:rPr>
        <w:t>/</w:t>
      </w:r>
      <w:r w:rsidR="0037049D" w:rsidRPr="0022206C">
        <w:rPr>
          <w:rFonts w:ascii="Angsana New" w:hAnsi="Angsana New"/>
          <w:sz w:val="30"/>
          <w:szCs w:val="30"/>
        </w:rPr>
        <w:t xml:space="preserve"> </w:t>
      </w:r>
      <w:r w:rsidR="00527C11" w:rsidRPr="0022206C">
        <w:rPr>
          <w:rFonts w:ascii="Angsana New" w:hAnsi="Angsana New" w:hint="cs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</w:t>
      </w:r>
      <w:r w:rsidR="00527C11" w:rsidRPr="00D246FB">
        <w:rPr>
          <w:rFonts w:ascii="Angsana New" w:hAnsi="Angsana New" w:hint="cs"/>
          <w:sz w:val="30"/>
          <w:szCs w:val="30"/>
          <w:cs/>
        </w:rPr>
        <w:t>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774B19A5" w14:textId="1723BF43" w:rsidR="0063121F" w:rsidRPr="0063121F" w:rsidRDefault="0063121F" w:rsidP="00BB50F4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516D2B9B" w14:textId="2694A77B" w:rsidR="0063121F" w:rsidRPr="00D246FB" w:rsidRDefault="0063121F" w:rsidP="00BB50F4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3121F">
        <w:rPr>
          <w:rFonts w:ascii="Angsana New" w:hAnsi="Angsana New"/>
          <w:sz w:val="30"/>
          <w:szCs w:val="30"/>
          <w:cs/>
        </w:rPr>
        <w:lastRenderedPageBreak/>
        <w:t>ในฐานะที่เป็นบริษัทที่ได้รับการส่งเสริมการลงทุน บริษัท</w:t>
      </w:r>
      <w:r w:rsidR="005A660D">
        <w:rPr>
          <w:rFonts w:ascii="Angsana New" w:hAnsi="Angsana New" w:hint="cs"/>
          <w:sz w:val="30"/>
          <w:szCs w:val="30"/>
          <w:cs/>
        </w:rPr>
        <w:t>ย่อย</w:t>
      </w:r>
      <w:r w:rsidRPr="0063121F">
        <w:rPr>
          <w:rFonts w:ascii="Angsana New" w:hAnsi="Angsana New"/>
          <w:sz w:val="30"/>
          <w:szCs w:val="30"/>
          <w:cs/>
        </w:rPr>
        <w:t>จะต้องปฏิบัติตามเงื่อนไขและข้อกำหนดต่างๆ ตามที่ระบุไว้ในแต่ละบัตรส่งเสริมการลงทุน</w:t>
      </w:r>
    </w:p>
    <w:p w14:paraId="6AD0D27A" w14:textId="77777777" w:rsidR="008616EE" w:rsidRPr="00D8427B" w:rsidRDefault="008616EE" w:rsidP="00DF1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82773BA" w14:textId="77777777" w:rsidR="00780E15" w:rsidRPr="00D246FB" w:rsidRDefault="00780E15" w:rsidP="00780E1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246FB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กำไรต่อหุ้นขั้นพื้นฐาน</w:t>
      </w:r>
    </w:p>
    <w:p w14:paraId="4C8F8581" w14:textId="77777777" w:rsidR="00780E15" w:rsidRPr="00D8427B" w:rsidRDefault="00780E15" w:rsidP="00780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34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72"/>
        <w:gridCol w:w="1079"/>
        <w:gridCol w:w="252"/>
        <w:gridCol w:w="1439"/>
        <w:gridCol w:w="271"/>
        <w:gridCol w:w="1077"/>
        <w:gridCol w:w="271"/>
        <w:gridCol w:w="1086"/>
      </w:tblGrid>
      <w:tr w:rsidR="00780E15" w:rsidRPr="00D246FB" w14:paraId="4C0AB7D9" w14:textId="77777777" w:rsidTr="00D8427B">
        <w:tc>
          <w:tcPr>
            <w:tcW w:w="2071" w:type="pct"/>
            <w:vAlign w:val="bottom"/>
          </w:tcPr>
          <w:p w14:paraId="39018506" w14:textId="77777777" w:rsidR="00780E15" w:rsidRPr="00D246FB" w:rsidRDefault="00780E15" w:rsidP="00861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2" w:type="pct"/>
            <w:gridSpan w:val="3"/>
            <w:vAlign w:val="bottom"/>
          </w:tcPr>
          <w:p w14:paraId="0A5904E2" w14:textId="77777777" w:rsidR="00780E15" w:rsidRPr="00D246FB" w:rsidRDefault="00780E15" w:rsidP="008616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  <w:vAlign w:val="bottom"/>
          </w:tcPr>
          <w:p w14:paraId="141D1371" w14:textId="77777777" w:rsidR="00780E15" w:rsidRPr="00D246FB" w:rsidRDefault="00780E15" w:rsidP="008616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pct"/>
            <w:gridSpan w:val="3"/>
            <w:vAlign w:val="bottom"/>
          </w:tcPr>
          <w:p w14:paraId="3A7F9883" w14:textId="77777777" w:rsidR="00780E15" w:rsidRPr="00D246FB" w:rsidRDefault="00780E15" w:rsidP="008616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0E15" w:rsidRPr="00D246FB" w14:paraId="44516060" w14:textId="77777777" w:rsidTr="00D8427B">
        <w:tc>
          <w:tcPr>
            <w:tcW w:w="2071" w:type="pct"/>
            <w:vAlign w:val="bottom"/>
          </w:tcPr>
          <w:p w14:paraId="523BED00" w14:textId="77777777" w:rsidR="00780E15" w:rsidRPr="00D246FB" w:rsidRDefault="00780E15" w:rsidP="0078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  <w:shd w:val="clear" w:color="auto" w:fill="auto"/>
          </w:tcPr>
          <w:p w14:paraId="60000BCA" w14:textId="4274CA20" w:rsidR="00780E15" w:rsidRPr="00D246FB" w:rsidRDefault="0001010D" w:rsidP="00780E1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1010D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135" w:type="pct"/>
            <w:shd w:val="clear" w:color="auto" w:fill="auto"/>
          </w:tcPr>
          <w:p w14:paraId="7CD128B5" w14:textId="77777777" w:rsidR="00780E15" w:rsidRPr="00D246FB" w:rsidRDefault="00780E15" w:rsidP="00780E1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70" w:type="pct"/>
            <w:shd w:val="clear" w:color="auto" w:fill="auto"/>
          </w:tcPr>
          <w:p w14:paraId="1194FD35" w14:textId="2B6184F9" w:rsidR="00780E15" w:rsidRDefault="0001010D" w:rsidP="00780E1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1010D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  <w:p w14:paraId="7F13B045" w14:textId="18276756" w:rsidR="00D8427B" w:rsidRPr="00D246FB" w:rsidRDefault="00D8427B" w:rsidP="00780E1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(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ปรับปรุงใหม่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315E4579" w14:textId="77777777" w:rsidR="00780E15" w:rsidRPr="00D246FB" w:rsidRDefault="00780E15" w:rsidP="00780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89BF6EC" w14:textId="76087882" w:rsidR="00780E15" w:rsidRPr="00D246FB" w:rsidRDefault="0001010D" w:rsidP="00780E1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1010D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145" w:type="pct"/>
            <w:shd w:val="clear" w:color="auto" w:fill="auto"/>
          </w:tcPr>
          <w:p w14:paraId="625C658B" w14:textId="77777777" w:rsidR="00780E15" w:rsidRPr="00D246FB" w:rsidRDefault="00780E15" w:rsidP="00780E1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81" w:type="pct"/>
            <w:shd w:val="clear" w:color="auto" w:fill="auto"/>
          </w:tcPr>
          <w:p w14:paraId="0DB06CFA" w14:textId="39316556" w:rsidR="00780E15" w:rsidRPr="00D246FB" w:rsidRDefault="0001010D" w:rsidP="00780E1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1010D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01010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</w:tr>
      <w:tr w:rsidR="00780E15" w:rsidRPr="00D246FB" w14:paraId="1FC6DB12" w14:textId="77777777" w:rsidTr="00D8427B">
        <w:tc>
          <w:tcPr>
            <w:tcW w:w="2071" w:type="pct"/>
            <w:vAlign w:val="bottom"/>
          </w:tcPr>
          <w:p w14:paraId="00EB2D81" w14:textId="77777777" w:rsidR="00780E15" w:rsidRPr="00D246FB" w:rsidRDefault="00780E15" w:rsidP="008616EE">
            <w:pPr>
              <w:pStyle w:val="BodyText"/>
              <w:tabs>
                <w:tab w:val="clear" w:pos="227"/>
                <w:tab w:val="left" w:pos="0"/>
              </w:tabs>
              <w:spacing w:after="0"/>
              <w:ind w:left="-122" w:right="-1008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28" w:type="pct"/>
            <w:gridSpan w:val="7"/>
            <w:vAlign w:val="bottom"/>
          </w:tcPr>
          <w:p w14:paraId="593D4D2F" w14:textId="77777777" w:rsidR="00780E15" w:rsidRPr="00D246FB" w:rsidRDefault="00780E15" w:rsidP="00861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</w:t>
            </w:r>
            <w:r w:rsidR="00EB4875"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/</w:t>
            </w:r>
            <w:r w:rsidR="00EB4875"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91076D" w:rsidRPr="00D246FB" w14:paraId="73A0E694" w14:textId="77777777" w:rsidTr="00D8427B">
        <w:tc>
          <w:tcPr>
            <w:tcW w:w="2071" w:type="pct"/>
            <w:vAlign w:val="bottom"/>
          </w:tcPr>
          <w:p w14:paraId="4F876C64" w14:textId="6C1745BA" w:rsidR="0091076D" w:rsidRPr="00D246FB" w:rsidRDefault="0091076D" w:rsidP="00A03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076D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กำไรสำหรับปีที่เป็นส่วนของ</w:t>
            </w:r>
            <w:r w:rsidR="00D8427B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ผู้ถือหุ้นสามัญ</w:t>
            </w:r>
            <w:r w:rsidR="00A03AA6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br/>
              <w:t xml:space="preserve">   </w:t>
            </w:r>
            <w:r w:rsidR="00D8427B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ของ</w:t>
            </w:r>
            <w:r w:rsidRPr="0091076D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บริษัท </w:t>
            </w:r>
            <w:r w:rsidRPr="0091076D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</w:rPr>
              <w:t>(</w:t>
            </w:r>
            <w:r w:rsidRPr="0091076D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ขั้นพื้นฐาน</w:t>
            </w:r>
            <w:r w:rsidRPr="0091076D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</w:rPr>
              <w:t>)</w:t>
            </w:r>
          </w:p>
        </w:tc>
        <w:tc>
          <w:tcPr>
            <w:tcW w:w="57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5623EE" w14:textId="6F9D922E" w:rsidR="0091076D" w:rsidRPr="00080D1F" w:rsidRDefault="0001010D" w:rsidP="00910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91076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782</w:t>
            </w:r>
            <w:r w:rsidR="0091076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072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8AD0EA5" w14:textId="77777777" w:rsidR="0091076D" w:rsidRPr="00080D1F" w:rsidRDefault="0091076D" w:rsidP="00910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882"/>
              </w:tabs>
              <w:spacing w:after="0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0" w:type="pct"/>
            <w:tcBorders>
              <w:bottom w:val="double" w:sz="4" w:space="0" w:color="auto"/>
            </w:tcBorders>
            <w:vAlign w:val="bottom"/>
          </w:tcPr>
          <w:p w14:paraId="421797B9" w14:textId="45311980" w:rsidR="0091076D" w:rsidRPr="00080D1F" w:rsidRDefault="0001010D" w:rsidP="00910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left="-108" w:right="-4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91076D" w:rsidRPr="00080D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818</w:t>
            </w:r>
            <w:r w:rsidR="0091076D" w:rsidRPr="00080D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800</w:t>
            </w:r>
          </w:p>
        </w:tc>
        <w:tc>
          <w:tcPr>
            <w:tcW w:w="145" w:type="pct"/>
            <w:vAlign w:val="bottom"/>
          </w:tcPr>
          <w:p w14:paraId="1E246E7F" w14:textId="77777777" w:rsidR="0091076D" w:rsidRPr="00080D1F" w:rsidRDefault="0091076D" w:rsidP="00910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882"/>
              </w:tabs>
              <w:spacing w:after="0"/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  <w:vAlign w:val="bottom"/>
          </w:tcPr>
          <w:p w14:paraId="76AFD341" w14:textId="7E44ABA9" w:rsidR="0091076D" w:rsidRPr="00080D1F" w:rsidRDefault="0001010D" w:rsidP="00910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1076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903</w:t>
            </w:r>
            <w:r w:rsidR="0091076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460</w:t>
            </w:r>
          </w:p>
        </w:tc>
        <w:tc>
          <w:tcPr>
            <w:tcW w:w="145" w:type="pct"/>
            <w:tcBorders>
              <w:left w:val="nil"/>
            </w:tcBorders>
            <w:vAlign w:val="bottom"/>
          </w:tcPr>
          <w:p w14:paraId="52484BA4" w14:textId="77777777" w:rsidR="0091076D" w:rsidRPr="00080D1F" w:rsidRDefault="0091076D" w:rsidP="00910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882"/>
              </w:tabs>
              <w:spacing w:after="0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14:paraId="3A8AA320" w14:textId="3E7F6A4A" w:rsidR="0091076D" w:rsidRPr="00080D1F" w:rsidRDefault="0001010D" w:rsidP="00910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1076D" w:rsidRPr="00080D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140</w:t>
            </w:r>
            <w:r w:rsidR="0091076D" w:rsidRPr="00080D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092</w:t>
            </w:r>
          </w:p>
        </w:tc>
      </w:tr>
      <w:tr w:rsidR="0061213E" w:rsidRPr="0061213E" w14:paraId="13D7374F" w14:textId="77777777" w:rsidTr="00D8427B">
        <w:tc>
          <w:tcPr>
            <w:tcW w:w="2071" w:type="pct"/>
            <w:vAlign w:val="bottom"/>
          </w:tcPr>
          <w:p w14:paraId="22EA7B72" w14:textId="4AD26458" w:rsidR="0061213E" w:rsidRPr="0061213E" w:rsidRDefault="0061213E" w:rsidP="0061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1213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01010D" w:rsidRPr="0001010D">
              <w:rPr>
                <w:rFonts w:ascii="Angsana New" w:hAnsi="Angsana New"/>
                <w:spacing w:val="-6"/>
                <w:sz w:val="30"/>
                <w:szCs w:val="30"/>
              </w:rPr>
              <w:t>1</w:t>
            </w:r>
            <w:r w:rsidRPr="0061213E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61213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มกราคม</w:t>
            </w: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8E8275" w14:textId="002706F6" w:rsidR="0061213E" w:rsidRPr="0061213E" w:rsidRDefault="0001010D" w:rsidP="0061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</w:t>
            </w:r>
            <w:r w:rsidR="0061213E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450</w:t>
            </w:r>
            <w:r w:rsidR="0061213E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E2F8544" w14:textId="77777777" w:rsidR="0061213E" w:rsidRPr="0061213E" w:rsidRDefault="0061213E" w:rsidP="0061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882"/>
              </w:tabs>
              <w:spacing w:after="0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tcBorders>
              <w:top w:val="double" w:sz="4" w:space="0" w:color="auto"/>
            </w:tcBorders>
            <w:vAlign w:val="bottom"/>
          </w:tcPr>
          <w:p w14:paraId="70185578" w14:textId="70613EAD" w:rsidR="0061213E" w:rsidRPr="0061213E" w:rsidRDefault="0001010D" w:rsidP="0061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left="-108" w:right="-470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</w:t>
            </w:r>
            <w:r w:rsidR="0061213E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450</w:t>
            </w:r>
            <w:r w:rsidR="0061213E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45" w:type="pct"/>
            <w:vAlign w:val="bottom"/>
          </w:tcPr>
          <w:p w14:paraId="7093DFA4" w14:textId="77777777" w:rsidR="0061213E" w:rsidRPr="0061213E" w:rsidRDefault="0061213E" w:rsidP="0061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882"/>
              </w:tabs>
              <w:spacing w:after="0"/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vAlign w:val="bottom"/>
          </w:tcPr>
          <w:p w14:paraId="73F78AF0" w14:textId="16D53835" w:rsidR="0061213E" w:rsidRPr="0061213E" w:rsidRDefault="0001010D" w:rsidP="0061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</w:t>
            </w:r>
            <w:r w:rsidR="0061213E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450</w:t>
            </w:r>
            <w:r w:rsidR="0061213E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45" w:type="pct"/>
            <w:tcBorders>
              <w:left w:val="nil"/>
            </w:tcBorders>
            <w:vAlign w:val="bottom"/>
          </w:tcPr>
          <w:p w14:paraId="7A9A1CD5" w14:textId="77777777" w:rsidR="0061213E" w:rsidRPr="0061213E" w:rsidRDefault="0061213E" w:rsidP="0061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882"/>
              </w:tabs>
              <w:spacing w:after="0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vAlign w:val="bottom"/>
          </w:tcPr>
          <w:p w14:paraId="05511D21" w14:textId="37AE1037" w:rsidR="0061213E" w:rsidRPr="0061213E" w:rsidRDefault="0001010D" w:rsidP="0061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</w:t>
            </w:r>
            <w:r w:rsidR="0061213E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450</w:t>
            </w:r>
            <w:r w:rsidR="0061213E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FC6AD6" w:rsidRPr="0061213E" w14:paraId="26FDC3E9" w14:textId="77777777" w:rsidTr="00D8427B">
        <w:tc>
          <w:tcPr>
            <w:tcW w:w="2071" w:type="pct"/>
            <w:vAlign w:val="bottom"/>
          </w:tcPr>
          <w:p w14:paraId="7EBAA171" w14:textId="3CBAC164" w:rsidR="00FC6AD6" w:rsidRPr="0061213E" w:rsidRDefault="00FC6AD6" w:rsidP="00FC6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61213E"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0589F" w14:textId="382C20E0" w:rsidR="00FC6AD6" w:rsidRPr="0061213E" w:rsidRDefault="0001010D" w:rsidP="00FC6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383</w:t>
            </w:r>
            <w:r w:rsidR="00FC6AD6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356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BE4AD3E" w14:textId="77777777" w:rsidR="00FC6AD6" w:rsidRPr="0061213E" w:rsidRDefault="00FC6AD6" w:rsidP="00FC6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882"/>
              </w:tabs>
              <w:spacing w:after="0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1ED7096E" w14:textId="541C3543" w:rsidR="00FC6AD6" w:rsidRPr="0061213E" w:rsidRDefault="00FC6AD6" w:rsidP="00FC6AD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3A9175A3" w14:textId="77777777" w:rsidR="00FC6AD6" w:rsidRPr="0061213E" w:rsidRDefault="00FC6AD6" w:rsidP="00FC6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882"/>
              </w:tabs>
              <w:spacing w:after="0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14:paraId="795ABC49" w14:textId="6D8369DD" w:rsidR="00FC6AD6" w:rsidRPr="0061213E" w:rsidRDefault="0001010D" w:rsidP="00FC6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383</w:t>
            </w:r>
            <w:r w:rsidR="00FC6AD6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356</w:t>
            </w:r>
          </w:p>
        </w:tc>
        <w:tc>
          <w:tcPr>
            <w:tcW w:w="145" w:type="pct"/>
            <w:vAlign w:val="bottom"/>
          </w:tcPr>
          <w:p w14:paraId="28F64710" w14:textId="77777777" w:rsidR="00FC6AD6" w:rsidRPr="0061213E" w:rsidRDefault="00FC6AD6" w:rsidP="00FC6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882"/>
              </w:tabs>
              <w:spacing w:after="0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0B11051C" w14:textId="371AA390" w:rsidR="00FC6AD6" w:rsidRPr="0061213E" w:rsidRDefault="00FC6AD6" w:rsidP="00FC6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6AD6" w:rsidRPr="0061213E" w14:paraId="44DE4D6B" w14:textId="77777777" w:rsidTr="00D8427B">
        <w:tc>
          <w:tcPr>
            <w:tcW w:w="2071" w:type="pct"/>
            <w:vAlign w:val="bottom"/>
          </w:tcPr>
          <w:p w14:paraId="549B09B5" w14:textId="0202094A" w:rsidR="00FC6AD6" w:rsidRPr="0061213E" w:rsidRDefault="00FC6AD6" w:rsidP="00FC6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D047CF" w14:textId="2B1B0354" w:rsidR="00FC6AD6" w:rsidRPr="00FC6AD6" w:rsidRDefault="0001010D" w:rsidP="00FC6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C6AD6" w:rsidRPr="00FC6A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833</w:t>
            </w:r>
            <w:r w:rsidR="00FC6AD6" w:rsidRPr="00FC6A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356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035FAEFD" w14:textId="77777777" w:rsidR="00FC6AD6" w:rsidRPr="00FC6AD6" w:rsidRDefault="00FC6AD6" w:rsidP="00FC6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882"/>
              </w:tabs>
              <w:spacing w:after="0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8CAC6" w14:textId="09E4C498" w:rsidR="00FC6AD6" w:rsidRPr="00FC6AD6" w:rsidRDefault="0001010D" w:rsidP="00FC6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left="-108" w:right="-4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C6AD6" w:rsidRPr="00FC6A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450</w:t>
            </w:r>
            <w:r w:rsidR="00FC6AD6" w:rsidRPr="00FC6A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5" w:type="pct"/>
            <w:vAlign w:val="bottom"/>
          </w:tcPr>
          <w:p w14:paraId="1A17BD83" w14:textId="77777777" w:rsidR="00FC6AD6" w:rsidRPr="00FC6AD6" w:rsidRDefault="00FC6AD6" w:rsidP="00FC6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882"/>
              </w:tabs>
              <w:spacing w:after="0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CE0B2E" w14:textId="3E173A3E" w:rsidR="00FC6AD6" w:rsidRPr="00FC6AD6" w:rsidRDefault="0001010D" w:rsidP="00FC6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C6AD6" w:rsidRPr="00FC6A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833</w:t>
            </w:r>
            <w:r w:rsidR="00FC6AD6" w:rsidRPr="00FC6A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356</w:t>
            </w:r>
          </w:p>
        </w:tc>
        <w:tc>
          <w:tcPr>
            <w:tcW w:w="145" w:type="pct"/>
            <w:vAlign w:val="bottom"/>
          </w:tcPr>
          <w:p w14:paraId="4A8FAD37" w14:textId="77777777" w:rsidR="00FC6AD6" w:rsidRPr="00FC6AD6" w:rsidRDefault="00FC6AD6" w:rsidP="00FC6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882"/>
              </w:tabs>
              <w:spacing w:after="0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F4F817" w14:textId="00A7A6CA" w:rsidR="00FC6AD6" w:rsidRPr="00FC6AD6" w:rsidRDefault="0001010D" w:rsidP="00FC6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C6AD6" w:rsidRPr="00FC6A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450</w:t>
            </w:r>
            <w:r w:rsidR="00FC6AD6" w:rsidRPr="00FC6A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  <w:tr w:rsidR="0091076D" w:rsidRPr="00D246FB" w14:paraId="6939D40E" w14:textId="77777777" w:rsidTr="00D8427B">
        <w:tc>
          <w:tcPr>
            <w:tcW w:w="2071" w:type="pct"/>
            <w:vAlign w:val="bottom"/>
          </w:tcPr>
          <w:p w14:paraId="70519915" w14:textId="77777777" w:rsidR="0091076D" w:rsidRPr="00D246FB" w:rsidRDefault="0091076D" w:rsidP="00910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(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) </w:t>
            </w: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7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6AB9DC" w14:textId="7C78D2F2" w:rsidR="0091076D" w:rsidRPr="00080D1F" w:rsidRDefault="0001010D" w:rsidP="00910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2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1076D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6A68F0E1" w14:textId="77777777" w:rsidR="0091076D" w:rsidRPr="00080D1F" w:rsidRDefault="0091076D" w:rsidP="00910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EDDE46" w14:textId="58D8F177" w:rsidR="0091076D" w:rsidRPr="00080D1F" w:rsidRDefault="0001010D" w:rsidP="00910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4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91076D" w:rsidRPr="00080D1F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45" w:type="pct"/>
            <w:vAlign w:val="bottom"/>
          </w:tcPr>
          <w:p w14:paraId="7E750AE7" w14:textId="77777777" w:rsidR="0091076D" w:rsidRPr="00080D1F" w:rsidRDefault="0091076D" w:rsidP="00910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882"/>
              </w:tabs>
              <w:spacing w:after="0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B303A33" w14:textId="290FB911" w:rsidR="0091076D" w:rsidRPr="00080D1F" w:rsidRDefault="0001010D" w:rsidP="00910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after="0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1076D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59623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5" w:type="pct"/>
            <w:vAlign w:val="bottom"/>
          </w:tcPr>
          <w:p w14:paraId="3435A127" w14:textId="77777777" w:rsidR="0091076D" w:rsidRPr="00080D1F" w:rsidRDefault="0091076D" w:rsidP="00910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741AEE" w14:textId="051FF090" w:rsidR="0091076D" w:rsidRPr="00080D1F" w:rsidRDefault="0001010D" w:rsidP="00910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after="0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1076D" w:rsidRPr="00080D1F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</w:tr>
    </w:tbl>
    <w:p w14:paraId="27EDC04D" w14:textId="3656963B" w:rsidR="00D65E76" w:rsidRPr="00D8427B" w:rsidRDefault="00D65E76" w:rsidP="00080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6F70670" w14:textId="4785F642" w:rsidR="00780E15" w:rsidRPr="00D246FB" w:rsidRDefault="00780E15" w:rsidP="00780E1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246FB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เงินปันผล</w:t>
      </w:r>
    </w:p>
    <w:p w14:paraId="2DBEE6EE" w14:textId="77777777" w:rsidR="003533FB" w:rsidRPr="00D8427B" w:rsidRDefault="003533FB" w:rsidP="00C30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3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620"/>
        <w:gridCol w:w="1530"/>
        <w:gridCol w:w="1260"/>
        <w:gridCol w:w="236"/>
        <w:gridCol w:w="1366"/>
      </w:tblGrid>
      <w:tr w:rsidR="00C57756" w:rsidRPr="00D246FB" w14:paraId="0AC2C95D" w14:textId="77777777" w:rsidTr="00063EF2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0FAE160D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4909F2E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3772DD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3E693D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584B02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584283B0" w14:textId="77777777" w:rsidR="00540A8D" w:rsidRPr="00063EF2" w:rsidDel="00D43E7A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C57756" w:rsidRPr="00D246FB" w14:paraId="230A8615" w14:textId="77777777" w:rsidTr="00063EF2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6DB3A0C4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F2B70F2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098C390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93485F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4C5548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7B706CCA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57756" w:rsidRPr="00D246FB" w14:paraId="5B8B6040" w14:textId="77777777" w:rsidTr="00063EF2">
        <w:tc>
          <w:tcPr>
            <w:tcW w:w="3330" w:type="dxa"/>
            <w:shd w:val="clear" w:color="auto" w:fill="auto"/>
            <w:vAlign w:val="bottom"/>
          </w:tcPr>
          <w:p w14:paraId="65C6A17A" w14:textId="5D4B9334" w:rsidR="00540A8D" w:rsidRPr="00063EF2" w:rsidRDefault="0001010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2DBAF6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56A2996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CA3E81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CC9AA1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1D54DC12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4E1C" w:rsidRPr="00D246FB" w14:paraId="364F7B33" w14:textId="77777777" w:rsidTr="00063EF2">
        <w:tc>
          <w:tcPr>
            <w:tcW w:w="3330" w:type="dxa"/>
            <w:shd w:val="clear" w:color="auto" w:fill="auto"/>
            <w:vAlign w:val="bottom"/>
          </w:tcPr>
          <w:p w14:paraId="0CF85C8E" w14:textId="3B00550E" w:rsidR="00334E1C" w:rsidRPr="00063EF2" w:rsidRDefault="00334E1C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เงินปันผลประจำปีสำหรับปี </w:t>
            </w:r>
            <w:r w:rsidR="0001010D" w:rsidRPr="0001010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F037D3E" w14:textId="3718F5CE" w:rsidR="00334E1C" w:rsidRPr="00063EF2" w:rsidRDefault="0001010D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27</w:t>
            </w:r>
            <w:r w:rsidR="00334E1C" w:rsidRPr="00063E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34E1C"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01010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E87C34" w14:textId="52284801" w:rsidR="00334E1C" w:rsidRPr="00063EF2" w:rsidRDefault="00334E1C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F1B812" w14:textId="13AB020F" w:rsidR="00334E1C" w:rsidRPr="00063EF2" w:rsidRDefault="0001010D" w:rsidP="00334E1C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334E1C"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2F7AEE" w14:textId="77777777" w:rsidR="00334E1C" w:rsidRPr="00063EF2" w:rsidRDefault="00334E1C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748BE7FB" w14:textId="5242F3D2" w:rsidR="00334E1C" w:rsidRPr="00063EF2" w:rsidRDefault="0001010D" w:rsidP="00334E1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334E1C"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625</w:t>
            </w:r>
          </w:p>
        </w:tc>
      </w:tr>
      <w:tr w:rsidR="00334E1C" w:rsidRPr="00D246FB" w14:paraId="465DA816" w14:textId="77777777" w:rsidTr="00063EF2">
        <w:tc>
          <w:tcPr>
            <w:tcW w:w="3330" w:type="dxa"/>
            <w:shd w:val="clear" w:color="auto" w:fill="auto"/>
            <w:vAlign w:val="bottom"/>
          </w:tcPr>
          <w:p w14:paraId="2236267A" w14:textId="6320ACB0" w:rsidR="00334E1C" w:rsidRPr="00063EF2" w:rsidRDefault="00334E1C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="0001010D" w:rsidRPr="0001010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6ECCB9" w14:textId="153545EE" w:rsidR="00334E1C" w:rsidRPr="00063EF2" w:rsidRDefault="0001010D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24</w:t>
            </w:r>
            <w:r w:rsidR="00334E1C" w:rsidRPr="00063E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34E1C"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01010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FB083BD" w14:textId="208B30E5" w:rsidR="00334E1C" w:rsidRPr="00063EF2" w:rsidRDefault="00334E1C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063E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ABBC7" w14:textId="57622E81" w:rsidR="00334E1C" w:rsidRPr="00063EF2" w:rsidRDefault="00334E1C" w:rsidP="00334E1C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="0001010D"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</w:t>
            </w: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C2C47F" w14:textId="77777777" w:rsidR="00334E1C" w:rsidRPr="00063EF2" w:rsidRDefault="00334E1C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8F1B7" w14:textId="726A4CAA" w:rsidR="00334E1C" w:rsidRPr="00063EF2" w:rsidRDefault="00334E1C" w:rsidP="00334E1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667</w:t>
            </w: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334E1C" w:rsidRPr="00D246FB" w14:paraId="03264CC8" w14:textId="77777777" w:rsidTr="00063EF2">
        <w:tc>
          <w:tcPr>
            <w:tcW w:w="3330" w:type="dxa"/>
            <w:shd w:val="clear" w:color="auto" w:fill="auto"/>
            <w:vAlign w:val="bottom"/>
          </w:tcPr>
          <w:p w14:paraId="12062D16" w14:textId="70AC6E6B" w:rsidR="00334E1C" w:rsidRPr="00063EF2" w:rsidRDefault="00334E1C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ที่จ่ายเพิ่ม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1FC6E5A" w14:textId="77777777" w:rsidR="00334E1C" w:rsidRPr="00063EF2" w:rsidRDefault="00334E1C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C221F81" w14:textId="77777777" w:rsidR="00334E1C" w:rsidRPr="00063EF2" w:rsidRDefault="00334E1C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F632A" w14:textId="28F4A554" w:rsidR="00334E1C" w:rsidRPr="00063EF2" w:rsidRDefault="0001010D" w:rsidP="00334E1C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334E1C"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2C3127" w14:textId="77777777" w:rsidR="00334E1C" w:rsidRPr="00063EF2" w:rsidRDefault="00334E1C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67869" w14:textId="4211C670" w:rsidR="00334E1C" w:rsidRPr="00063EF2" w:rsidRDefault="0001010D" w:rsidP="00334E1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334E1C"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958</w:t>
            </w:r>
          </w:p>
        </w:tc>
      </w:tr>
      <w:tr w:rsidR="00334E1C" w:rsidRPr="00D246FB" w14:paraId="3019F46F" w14:textId="77777777" w:rsidTr="00063EF2">
        <w:tc>
          <w:tcPr>
            <w:tcW w:w="3330" w:type="dxa"/>
            <w:shd w:val="clear" w:color="auto" w:fill="auto"/>
            <w:vAlign w:val="bottom"/>
          </w:tcPr>
          <w:p w14:paraId="6F5C5937" w14:textId="5A400A87" w:rsidR="00334E1C" w:rsidRPr="00063EF2" w:rsidRDefault="00334E1C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D7748A" w14:textId="69E58030" w:rsidR="00334E1C" w:rsidRPr="00063EF2" w:rsidRDefault="0001010D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26</w:t>
            </w:r>
            <w:r w:rsidR="00334E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34E1C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01010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9EAFB9" w14:textId="04CED9A0" w:rsidR="00334E1C" w:rsidRPr="00063EF2" w:rsidRDefault="00334E1C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C7FAAA" w14:textId="7C3753A8" w:rsidR="00334E1C" w:rsidRPr="00063EF2" w:rsidRDefault="0001010D" w:rsidP="00334E1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334E1C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E816EA" w14:textId="77777777" w:rsidR="00334E1C" w:rsidRPr="00063EF2" w:rsidRDefault="00334E1C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3C99A" w14:textId="6BEC9B10" w:rsidR="00334E1C" w:rsidRPr="00063EF2" w:rsidRDefault="0001010D" w:rsidP="00334E1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334E1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740</w:t>
            </w:r>
          </w:p>
        </w:tc>
      </w:tr>
      <w:tr w:rsidR="00334E1C" w:rsidRPr="00D246FB" w14:paraId="5D79B271" w14:textId="77777777" w:rsidTr="00063EF2">
        <w:tc>
          <w:tcPr>
            <w:tcW w:w="3330" w:type="dxa"/>
            <w:shd w:val="clear" w:color="auto" w:fill="auto"/>
            <w:vAlign w:val="bottom"/>
          </w:tcPr>
          <w:p w14:paraId="6EC317D8" w14:textId="6464E553" w:rsidR="00334E1C" w:rsidRPr="00063EF2" w:rsidRDefault="00334E1C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รวมเงินปันผลจ่าย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D76AB49" w14:textId="77777777" w:rsidR="00334E1C" w:rsidRPr="00063EF2" w:rsidRDefault="00334E1C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C95E60F" w14:textId="77777777" w:rsidR="00334E1C" w:rsidRPr="00063EF2" w:rsidRDefault="00334E1C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A7C5C8" w14:textId="77777777" w:rsidR="00334E1C" w:rsidRPr="00063EF2" w:rsidRDefault="00334E1C" w:rsidP="00334E1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5B7EEC" w14:textId="77777777" w:rsidR="00334E1C" w:rsidRPr="00063EF2" w:rsidRDefault="00334E1C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20E18D" w14:textId="15BFA973" w:rsidR="00334E1C" w:rsidRPr="00063EF2" w:rsidRDefault="0001010D" w:rsidP="00334E1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334E1C" w:rsidRPr="00063EF2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698</w:t>
            </w:r>
          </w:p>
        </w:tc>
      </w:tr>
      <w:tr w:rsidR="00080D1F" w:rsidRPr="00D246FB" w14:paraId="5280DC91" w14:textId="77777777" w:rsidTr="00080D1F">
        <w:tc>
          <w:tcPr>
            <w:tcW w:w="3330" w:type="dxa"/>
            <w:shd w:val="clear" w:color="auto" w:fill="auto"/>
            <w:vAlign w:val="bottom"/>
          </w:tcPr>
          <w:p w14:paraId="1FEA32E0" w14:textId="77777777" w:rsidR="00080D1F" w:rsidRPr="00063EF2" w:rsidRDefault="00080D1F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6AE749E" w14:textId="77777777" w:rsidR="00080D1F" w:rsidRPr="00063EF2" w:rsidRDefault="00080D1F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DBCC8E9" w14:textId="77777777" w:rsidR="00080D1F" w:rsidRPr="00063EF2" w:rsidRDefault="00080D1F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7461B1" w14:textId="77777777" w:rsidR="00080D1F" w:rsidRPr="00063EF2" w:rsidRDefault="00080D1F" w:rsidP="00063EF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1D4B559" w14:textId="77777777" w:rsidR="00080D1F" w:rsidRPr="00063EF2" w:rsidRDefault="00080D1F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583DB620" w14:textId="77777777" w:rsidR="00080D1F" w:rsidRPr="00063EF2" w:rsidRDefault="00080D1F" w:rsidP="00063EF2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34E1C" w:rsidRPr="00D246FB" w14:paraId="35FE2E38" w14:textId="77777777" w:rsidTr="00063EF2">
        <w:tc>
          <w:tcPr>
            <w:tcW w:w="3330" w:type="dxa"/>
            <w:shd w:val="clear" w:color="auto" w:fill="auto"/>
            <w:vAlign w:val="bottom"/>
          </w:tcPr>
          <w:p w14:paraId="3F510364" w14:textId="559EF42A" w:rsidR="00334E1C" w:rsidRPr="00063EF2" w:rsidRDefault="0001010D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1FBEC0C" w14:textId="77777777" w:rsidR="00334E1C" w:rsidRPr="00063EF2" w:rsidRDefault="00334E1C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89B3E3B" w14:textId="77777777" w:rsidR="00334E1C" w:rsidRPr="00063EF2" w:rsidRDefault="00334E1C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AF4E46" w14:textId="77777777" w:rsidR="00334E1C" w:rsidRPr="00063EF2" w:rsidRDefault="00334E1C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5AC267" w14:textId="77777777" w:rsidR="00334E1C" w:rsidRPr="00063EF2" w:rsidRDefault="00334E1C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1AE09D45" w14:textId="77777777" w:rsidR="00334E1C" w:rsidRPr="00063EF2" w:rsidRDefault="00334E1C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4E1C" w:rsidRPr="00D246FB" w14:paraId="24094D02" w14:textId="77777777" w:rsidTr="00063EF2">
        <w:tc>
          <w:tcPr>
            <w:tcW w:w="3330" w:type="dxa"/>
            <w:shd w:val="clear" w:color="auto" w:fill="auto"/>
            <w:vAlign w:val="bottom"/>
          </w:tcPr>
          <w:p w14:paraId="733FDF20" w14:textId="6AC1DB3D" w:rsidR="00334E1C" w:rsidRPr="00063EF2" w:rsidRDefault="00334E1C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เงินปันผลประจำปีสำหรับปี </w:t>
            </w:r>
            <w:r w:rsidR="0001010D" w:rsidRPr="0001010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5FC515" w14:textId="1130EAA9" w:rsidR="00334E1C" w:rsidRPr="00063EF2" w:rsidRDefault="0001010D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5</w:t>
            </w:r>
            <w:r w:rsidR="00334E1C" w:rsidRPr="00063E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34E1C"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01010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918BD94" w14:textId="4DFB10F8" w:rsidR="00334E1C" w:rsidRPr="00063EF2" w:rsidRDefault="00334E1C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2D8F7C" w14:textId="43EAE6A8" w:rsidR="00334E1C" w:rsidRPr="00063EF2" w:rsidRDefault="0001010D" w:rsidP="00334E1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334E1C"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E67525" w14:textId="77777777" w:rsidR="00334E1C" w:rsidRPr="00063EF2" w:rsidRDefault="00334E1C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6728D1E6" w14:textId="748C92C9" w:rsidR="00334E1C" w:rsidRPr="00063EF2" w:rsidRDefault="0001010D" w:rsidP="00334E1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334E1C"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480</w:t>
            </w:r>
          </w:p>
        </w:tc>
      </w:tr>
      <w:tr w:rsidR="00334E1C" w:rsidRPr="00D246FB" w14:paraId="26F6E8CB" w14:textId="77777777" w:rsidTr="00063EF2">
        <w:tc>
          <w:tcPr>
            <w:tcW w:w="3330" w:type="dxa"/>
            <w:shd w:val="clear" w:color="auto" w:fill="auto"/>
            <w:vAlign w:val="bottom"/>
          </w:tcPr>
          <w:p w14:paraId="13DC0126" w14:textId="6ED9DCB1" w:rsidR="00334E1C" w:rsidRPr="00063EF2" w:rsidRDefault="00334E1C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="0001010D" w:rsidRPr="0001010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A24C3DA" w14:textId="57221B57" w:rsidR="00334E1C" w:rsidRPr="00063EF2" w:rsidRDefault="0001010D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24</w:t>
            </w:r>
            <w:r w:rsidR="00334E1C" w:rsidRPr="00063E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34E1C"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01010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7A731C" w14:textId="0B0F8D02" w:rsidR="00334E1C" w:rsidRPr="00063EF2" w:rsidRDefault="00334E1C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063E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EEF2F" w14:textId="033C28FD" w:rsidR="00334E1C" w:rsidRPr="00063EF2" w:rsidRDefault="00334E1C" w:rsidP="00334E1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="0001010D"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</w:t>
            </w: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4ABB36" w14:textId="77777777" w:rsidR="00334E1C" w:rsidRPr="00063EF2" w:rsidRDefault="00334E1C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CD7FD" w14:textId="5E4673DB" w:rsidR="00334E1C" w:rsidRPr="00063EF2" w:rsidRDefault="00334E1C" w:rsidP="00334E1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667</w:t>
            </w: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334E1C" w:rsidRPr="00D246FB" w14:paraId="2C9F2416" w14:textId="77777777" w:rsidTr="00063EF2">
        <w:tc>
          <w:tcPr>
            <w:tcW w:w="3330" w:type="dxa"/>
            <w:shd w:val="clear" w:color="auto" w:fill="auto"/>
            <w:vAlign w:val="bottom"/>
          </w:tcPr>
          <w:p w14:paraId="5A389EF9" w14:textId="346D93CD" w:rsidR="00334E1C" w:rsidRPr="00063EF2" w:rsidRDefault="00334E1C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ที่จ่ายเพิ่ม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379085" w14:textId="6ACBE8D3" w:rsidR="00334E1C" w:rsidRPr="00063EF2" w:rsidRDefault="00334E1C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3B024E4" w14:textId="2BAFE030" w:rsidR="00334E1C" w:rsidRPr="00063EF2" w:rsidRDefault="00334E1C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43238" w14:textId="4C8A2D63" w:rsidR="00334E1C" w:rsidRPr="00063EF2" w:rsidRDefault="0001010D" w:rsidP="00334E1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334E1C"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875DB2" w14:textId="77777777" w:rsidR="00334E1C" w:rsidRPr="00063EF2" w:rsidRDefault="00334E1C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236DB" w14:textId="42968EC3" w:rsidR="00334E1C" w:rsidRPr="00063EF2" w:rsidRDefault="0001010D" w:rsidP="00334E1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334E1C"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813</w:t>
            </w:r>
          </w:p>
        </w:tc>
      </w:tr>
      <w:tr w:rsidR="00334E1C" w:rsidRPr="00D246FB" w14:paraId="393C98BC" w14:textId="77777777" w:rsidTr="00063EF2">
        <w:tc>
          <w:tcPr>
            <w:tcW w:w="3330" w:type="dxa"/>
            <w:shd w:val="clear" w:color="auto" w:fill="auto"/>
            <w:vAlign w:val="bottom"/>
          </w:tcPr>
          <w:p w14:paraId="70382021" w14:textId="52DCC481" w:rsidR="00334E1C" w:rsidRPr="00063EF2" w:rsidRDefault="00334E1C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="0001010D" w:rsidRPr="0001010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357E69" w14:textId="07C441E4" w:rsidR="00334E1C" w:rsidRPr="00063EF2" w:rsidRDefault="0001010D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24</w:t>
            </w:r>
            <w:r w:rsidR="00334E1C" w:rsidRPr="00063E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34E1C"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01010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3F55B2" w14:textId="6AD9C002" w:rsidR="00334E1C" w:rsidRPr="00063EF2" w:rsidRDefault="00334E1C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C72F15" w14:textId="4DB8C095" w:rsidR="00334E1C" w:rsidRPr="00063EF2" w:rsidRDefault="0001010D" w:rsidP="00334E1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334E1C"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6612EC" w14:textId="77777777" w:rsidR="00334E1C" w:rsidRPr="00063EF2" w:rsidRDefault="00334E1C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0AD7D" w14:textId="1B3A9777" w:rsidR="00334E1C" w:rsidRPr="00063EF2" w:rsidRDefault="0001010D" w:rsidP="00334E1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334E1C"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667</w:t>
            </w:r>
          </w:p>
        </w:tc>
      </w:tr>
      <w:tr w:rsidR="00334E1C" w:rsidRPr="00D246FB" w14:paraId="47CC785D" w14:textId="77777777" w:rsidTr="00063EF2">
        <w:tc>
          <w:tcPr>
            <w:tcW w:w="3330" w:type="dxa"/>
            <w:shd w:val="clear" w:color="auto" w:fill="auto"/>
            <w:vAlign w:val="bottom"/>
          </w:tcPr>
          <w:p w14:paraId="64BC35BE" w14:textId="3A55B86F" w:rsidR="00334E1C" w:rsidRPr="00063EF2" w:rsidRDefault="00334E1C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รวมเงินปันผลจ่าย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366A4E0" w14:textId="77777777" w:rsidR="00334E1C" w:rsidRPr="00063EF2" w:rsidRDefault="00334E1C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3CFD99A" w14:textId="77777777" w:rsidR="00334E1C" w:rsidRPr="00063EF2" w:rsidRDefault="00334E1C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DBB393" w14:textId="77777777" w:rsidR="00334E1C" w:rsidRPr="00063EF2" w:rsidRDefault="00334E1C" w:rsidP="00334E1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284E4F2" w14:textId="77777777" w:rsidR="00334E1C" w:rsidRPr="00063EF2" w:rsidRDefault="00334E1C" w:rsidP="0033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4FE9E3" w14:textId="18AA7FA5" w:rsidR="00334E1C" w:rsidRPr="00063EF2" w:rsidRDefault="0001010D" w:rsidP="00334E1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="00334E1C" w:rsidRPr="00063EF2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480</w:t>
            </w:r>
          </w:p>
        </w:tc>
      </w:tr>
    </w:tbl>
    <w:p w14:paraId="4B61D714" w14:textId="77777777" w:rsidR="00780E15" w:rsidRPr="00D246FB" w:rsidRDefault="00780E15" w:rsidP="00E211E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246FB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0384FE86" w14:textId="77777777" w:rsidR="00780E15" w:rsidRPr="00D246FB" w:rsidRDefault="00780E15" w:rsidP="00780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0250F82" w14:textId="77777777" w:rsidR="00E64409" w:rsidRPr="002808B2" w:rsidRDefault="00E64409" w:rsidP="00E93203">
      <w:pPr>
        <w:pStyle w:val="ListParagraph"/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2808B2">
        <w:rPr>
          <w:rFonts w:ascii="Angsana New" w:hAnsi="Angsana New" w:hint="cs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8D0A3E0" w14:textId="77777777" w:rsidR="00E64409" w:rsidRPr="00D246FB" w:rsidRDefault="00E64409" w:rsidP="00E64409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72BA451" w14:textId="77777777" w:rsidR="00C25C41" w:rsidRPr="00D246FB" w:rsidRDefault="005A38C9" w:rsidP="00C25C41">
      <w:pPr>
        <w:pStyle w:val="block"/>
        <w:spacing w:after="0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D246FB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04B6608" w14:textId="77777777" w:rsidR="00C25C41" w:rsidRPr="00D246FB" w:rsidRDefault="00C25C41" w:rsidP="005A38C9">
      <w:pPr>
        <w:pStyle w:val="block"/>
        <w:ind w:left="540" w:right="-7"/>
        <w:jc w:val="thaiDistribute"/>
        <w:rPr>
          <w:rFonts w:ascii="Angsana New" w:hAnsi="Angsana New"/>
          <w:sz w:val="30"/>
          <w:szCs w:val="30"/>
          <w:cs/>
          <w:lang w:bidi="th-TH"/>
        </w:rPr>
      </w:pPr>
    </w:p>
    <w:p w14:paraId="579619FF" w14:textId="77777777" w:rsidR="00E64409" w:rsidRPr="00D246FB" w:rsidRDefault="00E64409" w:rsidP="005A38C9">
      <w:pPr>
        <w:pStyle w:val="block"/>
        <w:ind w:left="540" w:right="-7"/>
        <w:jc w:val="thaiDistribute"/>
        <w:rPr>
          <w:rFonts w:ascii="Angsana New" w:hAnsi="Angsana New"/>
          <w:sz w:val="30"/>
          <w:szCs w:val="30"/>
          <w:cs/>
          <w:lang w:bidi="th-TH"/>
        </w:rPr>
        <w:sectPr w:rsidR="00E64409" w:rsidRPr="00D246FB" w:rsidSect="00696AD7">
          <w:headerReference w:type="default" r:id="rId20"/>
          <w:pgSz w:w="11907" w:h="16840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424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330"/>
        <w:gridCol w:w="1169"/>
        <w:gridCol w:w="236"/>
        <w:gridCol w:w="1293"/>
        <w:gridCol w:w="236"/>
        <w:gridCol w:w="1293"/>
        <w:gridCol w:w="236"/>
        <w:gridCol w:w="1186"/>
        <w:gridCol w:w="236"/>
        <w:gridCol w:w="1117"/>
        <w:gridCol w:w="241"/>
        <w:gridCol w:w="900"/>
        <w:gridCol w:w="241"/>
        <w:gridCol w:w="1185"/>
        <w:gridCol w:w="270"/>
        <w:gridCol w:w="900"/>
        <w:gridCol w:w="270"/>
        <w:gridCol w:w="1075"/>
        <w:gridCol w:w="10"/>
      </w:tblGrid>
      <w:tr w:rsidR="002808B2" w:rsidRPr="005956D9" w14:paraId="2F72D74E" w14:textId="77777777" w:rsidTr="00E57BA3">
        <w:trPr>
          <w:gridAfter w:val="1"/>
          <w:wAfter w:w="10" w:type="dxa"/>
          <w:trHeight w:val="261"/>
          <w:tblHeader/>
        </w:trPr>
        <w:tc>
          <w:tcPr>
            <w:tcW w:w="3330" w:type="dxa"/>
            <w:shd w:val="clear" w:color="auto" w:fill="auto"/>
            <w:vAlign w:val="bottom"/>
          </w:tcPr>
          <w:p w14:paraId="3470245A" w14:textId="0620127D" w:rsidR="00334E1C" w:rsidRPr="005956D9" w:rsidRDefault="00334E1C" w:rsidP="00C32790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084" w:type="dxa"/>
            <w:gridSpan w:val="17"/>
            <w:vAlign w:val="bottom"/>
          </w:tcPr>
          <w:p w14:paraId="4D2F6CEE" w14:textId="77777777" w:rsidR="002808B2" w:rsidRPr="005956D9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956D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808B2" w:rsidRPr="005956D9" w14:paraId="23C8C4B8" w14:textId="77777777" w:rsidTr="00E57BA3">
        <w:trPr>
          <w:gridAfter w:val="1"/>
          <w:wAfter w:w="10" w:type="dxa"/>
          <w:trHeight w:val="261"/>
          <w:tblHeader/>
        </w:trPr>
        <w:tc>
          <w:tcPr>
            <w:tcW w:w="3330" w:type="dxa"/>
            <w:shd w:val="clear" w:color="auto" w:fill="auto"/>
            <w:vAlign w:val="bottom"/>
          </w:tcPr>
          <w:p w14:paraId="63BA93F1" w14:textId="77777777" w:rsidR="002808B2" w:rsidRPr="005956D9" w:rsidRDefault="002808B2" w:rsidP="00C32790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7002" w:type="dxa"/>
            <w:gridSpan w:val="9"/>
            <w:tcBorders>
              <w:bottom w:val="single" w:sz="4" w:space="0" w:color="auto"/>
            </w:tcBorders>
            <w:vAlign w:val="bottom"/>
          </w:tcPr>
          <w:p w14:paraId="07CA5EC5" w14:textId="77777777" w:rsidR="002808B2" w:rsidRPr="005956D9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956D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  <w:vAlign w:val="bottom"/>
          </w:tcPr>
          <w:p w14:paraId="79A2535A" w14:textId="77777777" w:rsidR="002808B2" w:rsidRPr="005956D9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841" w:type="dxa"/>
            <w:gridSpan w:val="7"/>
            <w:tcBorders>
              <w:bottom w:val="single" w:sz="4" w:space="0" w:color="auto"/>
            </w:tcBorders>
            <w:vAlign w:val="bottom"/>
          </w:tcPr>
          <w:p w14:paraId="63648ED7" w14:textId="77777777" w:rsidR="002808B2" w:rsidRPr="005956D9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956D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808B2" w:rsidRPr="005956D9" w14:paraId="23BE2A40" w14:textId="77777777" w:rsidTr="00E57BA3">
        <w:trPr>
          <w:trHeight w:val="261"/>
          <w:tblHeader/>
        </w:trPr>
        <w:tc>
          <w:tcPr>
            <w:tcW w:w="3330" w:type="dxa"/>
            <w:shd w:val="clear" w:color="auto" w:fill="auto"/>
            <w:vAlign w:val="bottom"/>
          </w:tcPr>
          <w:p w14:paraId="682F8EEC" w14:textId="2F5B2D99" w:rsidR="002808B2" w:rsidRPr="005956D9" w:rsidRDefault="002808B2" w:rsidP="00C32790">
            <w:pPr>
              <w:ind w:left="-19" w:right="-90" w:firstLine="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56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956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40F61" w:rsidRPr="005956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038AE9E6" w14:textId="77777777" w:rsidR="002808B2" w:rsidRPr="005956D9" w:rsidRDefault="002808B2" w:rsidP="00C32790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="Angsana New" w:hAnsi="Angsana New"/>
                <w:spacing w:val="-6"/>
                <w:sz w:val="30"/>
                <w:szCs w:val="30"/>
                <w:lang w:bidi="th-TH"/>
              </w:rPr>
            </w:pPr>
            <w:r w:rsidRPr="005956D9">
              <w:rPr>
                <w:rFonts w:ascii="Angsana New" w:hAnsi="Angsana New"/>
                <w:spacing w:val="-6"/>
                <w:sz w:val="30"/>
                <w:szCs w:val="30"/>
                <w:cs/>
                <w:lang w:bidi="th-TH"/>
              </w:rPr>
              <w:t>เครื่องมือที่ใช้ในการป้องกัน</w:t>
            </w:r>
          </w:p>
          <w:p w14:paraId="033BE131" w14:textId="77777777" w:rsidR="002808B2" w:rsidRPr="005956D9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5956D9">
              <w:rPr>
                <w:rFonts w:ascii="Angsana New" w:hAnsi="Angsana New"/>
                <w:spacing w:val="-6"/>
                <w:sz w:val="30"/>
                <w:szCs w:val="30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B3AD6F7" w14:textId="77777777" w:rsidR="002808B2" w:rsidRPr="005956D9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0B55841F" w14:textId="77777777" w:rsidR="002808B2" w:rsidRPr="005956D9" w:rsidRDefault="002808B2" w:rsidP="00503622">
            <w:pPr>
              <w:pStyle w:val="acctfourfigures"/>
              <w:tabs>
                <w:tab w:val="clear" w:pos="765"/>
              </w:tabs>
              <w:ind w:left="-60" w:right="-86" w:hanging="15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</w:pPr>
            <w:r w:rsidRPr="005956D9"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5956D9"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  <w:br/>
            </w:r>
            <w:r w:rsidRPr="005956D9"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  <w:t>ยุติธรรมผ่าน</w:t>
            </w:r>
            <w:r w:rsidRPr="005956D9"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  <w:br/>
            </w:r>
            <w:r w:rsidRPr="00503622">
              <w:rPr>
                <w:rFonts w:ascii="Angsana New" w:hAnsi="Angsana New"/>
                <w:spacing w:val="-8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ABA6131" w14:textId="77777777" w:rsidR="002808B2" w:rsidRPr="005956D9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F7D08" w14:textId="77777777" w:rsidR="002808B2" w:rsidRPr="005956D9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56D9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C426C" w14:textId="77777777" w:rsidR="002808B2" w:rsidRPr="005956D9" w:rsidRDefault="002808B2" w:rsidP="00C32790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CEAA6" w14:textId="77777777" w:rsidR="002808B2" w:rsidRPr="005956D9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80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956D9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2ABBB" w14:textId="77777777" w:rsidR="002808B2" w:rsidRPr="005956D9" w:rsidRDefault="002808B2" w:rsidP="00C32790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3256F" w14:textId="77777777" w:rsidR="002808B2" w:rsidRPr="005956D9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56D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41" w:type="dxa"/>
            <w:vAlign w:val="bottom"/>
          </w:tcPr>
          <w:p w14:paraId="31B000F2" w14:textId="77777777" w:rsidR="002808B2" w:rsidRPr="005956D9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82113CA" w14:textId="228673C2" w:rsidR="002808B2" w:rsidRPr="005956D9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6D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5956D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1" w:type="dxa"/>
            <w:vAlign w:val="bottom"/>
          </w:tcPr>
          <w:p w14:paraId="3800F7FC" w14:textId="77777777" w:rsidR="002808B2" w:rsidRPr="005956D9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83662F4" w14:textId="68604677" w:rsidR="002808B2" w:rsidRPr="005956D9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6D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5956D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797EED66" w14:textId="77777777" w:rsidR="002808B2" w:rsidRPr="005956D9" w:rsidRDefault="002808B2" w:rsidP="00C32790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5665C31" w14:textId="5867418D" w:rsidR="002808B2" w:rsidRPr="005956D9" w:rsidRDefault="002808B2" w:rsidP="00C32790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6D9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5956D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12EB7A47" w14:textId="77777777" w:rsidR="002808B2" w:rsidRPr="005956D9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6EBEAB4A" w14:textId="77777777" w:rsidR="002808B2" w:rsidRPr="005956D9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56D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808B2" w:rsidRPr="005956D9" w14:paraId="247463E3" w14:textId="77777777" w:rsidTr="00E57BA3">
        <w:trPr>
          <w:gridAfter w:val="1"/>
          <w:wAfter w:w="10" w:type="dxa"/>
          <w:trHeight w:val="261"/>
          <w:tblHeader/>
        </w:trPr>
        <w:tc>
          <w:tcPr>
            <w:tcW w:w="3330" w:type="dxa"/>
            <w:shd w:val="clear" w:color="auto" w:fill="auto"/>
            <w:vAlign w:val="bottom"/>
          </w:tcPr>
          <w:p w14:paraId="5167902C" w14:textId="77777777" w:rsidR="002808B2" w:rsidRPr="005956D9" w:rsidRDefault="002808B2" w:rsidP="003726BE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084" w:type="dxa"/>
            <w:gridSpan w:val="17"/>
            <w:vAlign w:val="bottom"/>
          </w:tcPr>
          <w:p w14:paraId="0D12C74C" w14:textId="77777777" w:rsidR="002808B2" w:rsidRPr="005956D9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5956D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40F61" w:rsidRPr="005956D9" w14:paraId="285DDAE6" w14:textId="77777777" w:rsidTr="00E57BA3">
        <w:trPr>
          <w:gridAfter w:val="1"/>
          <w:wAfter w:w="10" w:type="dxa"/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2028B490" w14:textId="4630B90A" w:rsidR="00A40F61" w:rsidRPr="005956D9" w:rsidRDefault="0001010D" w:rsidP="003726BE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1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2084" w:type="dxa"/>
            <w:gridSpan w:val="17"/>
            <w:vAlign w:val="bottom"/>
          </w:tcPr>
          <w:p w14:paraId="54A3BB86" w14:textId="77777777" w:rsidR="00A40F61" w:rsidRPr="005956D9" w:rsidRDefault="00A40F6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808B2" w:rsidRPr="005956D9" w14:paraId="7F6EDAD5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33A36D84" w14:textId="77777777" w:rsidR="002808B2" w:rsidRPr="005956D9" w:rsidRDefault="002808B2" w:rsidP="00C32790">
            <w:pPr>
              <w:ind w:left="-14" w:right="-90" w:firstLine="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956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69" w:type="dxa"/>
            <w:vAlign w:val="bottom"/>
          </w:tcPr>
          <w:p w14:paraId="1FAD3121" w14:textId="77777777" w:rsidR="002808B2" w:rsidRPr="005956D9" w:rsidRDefault="002808B2" w:rsidP="00C327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242801A" w14:textId="77777777" w:rsidR="002808B2" w:rsidRPr="005956D9" w:rsidRDefault="002808B2" w:rsidP="00C327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5C39395D" w14:textId="77777777" w:rsidR="002808B2" w:rsidRPr="005956D9" w:rsidRDefault="002808B2" w:rsidP="00C3279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A5A8F69" w14:textId="77777777" w:rsidR="002808B2" w:rsidRPr="005956D9" w:rsidRDefault="002808B2" w:rsidP="00C327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1F3C74D5" w14:textId="77777777" w:rsidR="002808B2" w:rsidRPr="005956D9" w:rsidRDefault="002808B2" w:rsidP="00C3279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5AC001" w14:textId="77777777" w:rsidR="002808B2" w:rsidRPr="005956D9" w:rsidRDefault="002808B2" w:rsidP="00C327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D84E225" w14:textId="77777777" w:rsidR="002808B2" w:rsidRPr="005956D9" w:rsidRDefault="002808B2" w:rsidP="00C3279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E481F9" w14:textId="77777777" w:rsidR="002808B2" w:rsidRPr="005956D9" w:rsidRDefault="002808B2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425B3A2C" w14:textId="77777777" w:rsidR="002808B2" w:rsidRPr="005956D9" w:rsidRDefault="002808B2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0D3889E" w14:textId="77777777" w:rsidR="002808B2" w:rsidRPr="005956D9" w:rsidRDefault="002808B2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E2CFF0D" w14:textId="77777777" w:rsidR="002808B2" w:rsidRPr="005956D9" w:rsidRDefault="002808B2" w:rsidP="00C32790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6F414D8B" w14:textId="77777777" w:rsidR="002808B2" w:rsidRPr="005956D9" w:rsidRDefault="002808B2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3748B3B3" w14:textId="77777777" w:rsidR="002808B2" w:rsidRPr="005956D9" w:rsidRDefault="002808B2" w:rsidP="00C3279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22AA92" w14:textId="77777777" w:rsidR="002808B2" w:rsidRPr="005956D9" w:rsidRDefault="002808B2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7BF6AD5A" w14:textId="77777777" w:rsidR="002808B2" w:rsidRPr="005956D9" w:rsidRDefault="002808B2" w:rsidP="00C32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6561E3" w14:textId="77777777" w:rsidR="002808B2" w:rsidRPr="005956D9" w:rsidRDefault="002808B2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6969159B" w14:textId="77777777" w:rsidR="002808B2" w:rsidRPr="005956D9" w:rsidRDefault="002808B2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2190" w:rsidRPr="005956D9" w14:paraId="483ACB10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5ACE236D" w14:textId="77777777" w:rsidR="000A2190" w:rsidRPr="005956D9" w:rsidRDefault="000A2190" w:rsidP="000A2190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5956D9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9" w:type="dxa"/>
            <w:vAlign w:val="bottom"/>
          </w:tcPr>
          <w:p w14:paraId="3131E4CA" w14:textId="5DA3DD5C" w:rsidR="000A2190" w:rsidRPr="005956D9" w:rsidRDefault="000A2190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222EB34" w14:textId="77777777" w:rsidR="000A2190" w:rsidRPr="005956D9" w:rsidRDefault="000A2190" w:rsidP="000A21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70A61137" w14:textId="172410C4" w:rsidR="000A2190" w:rsidRPr="005956D9" w:rsidRDefault="000A2190" w:rsidP="000A219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DEF5754" w14:textId="77777777" w:rsidR="000A2190" w:rsidRPr="005956D9" w:rsidRDefault="000A2190" w:rsidP="000A21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51F5FE2B" w14:textId="4E470F55" w:rsidR="000A2190" w:rsidRPr="005956D9" w:rsidRDefault="000A2190" w:rsidP="000A219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248A7D" w14:textId="77777777" w:rsidR="000A2190" w:rsidRPr="005956D9" w:rsidRDefault="000A2190" w:rsidP="000A219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5E1D991" w14:textId="06E30518" w:rsidR="000A2190" w:rsidRPr="005956D9" w:rsidRDefault="000A2190" w:rsidP="000A219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6468B2" w14:textId="77777777" w:rsidR="000A2190" w:rsidRPr="005956D9" w:rsidRDefault="000A2190" w:rsidP="000A219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B11200D" w14:textId="6A1A1D4D" w:rsidR="000A2190" w:rsidRPr="005956D9" w:rsidRDefault="000A2190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7B074CB7" w14:textId="77777777" w:rsidR="000A2190" w:rsidRPr="005956D9" w:rsidRDefault="000A2190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216F8F2" w14:textId="098FB139" w:rsidR="000A2190" w:rsidRPr="005956D9" w:rsidRDefault="000A2190" w:rsidP="000A2190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26594E7B" w14:textId="77777777" w:rsidR="000A2190" w:rsidRPr="005956D9" w:rsidRDefault="000A2190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4B24941B" w14:textId="7E6B0134" w:rsidR="000A2190" w:rsidRPr="005956D9" w:rsidRDefault="000A2190" w:rsidP="000A219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52BE54" w14:textId="77777777" w:rsidR="000A2190" w:rsidRPr="005956D9" w:rsidRDefault="000A2190" w:rsidP="000A219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25C7348" w14:textId="231CA16D" w:rsidR="000A2190" w:rsidRPr="005956D9" w:rsidRDefault="000A2190" w:rsidP="000A2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BF7809" w14:textId="77777777" w:rsidR="000A2190" w:rsidRPr="005956D9" w:rsidRDefault="000A2190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3F6CB3CE" w14:textId="25F9E24A" w:rsidR="000A2190" w:rsidRPr="005956D9" w:rsidRDefault="000A2190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6FFF" w:rsidRPr="005956D9" w14:paraId="32582FBE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128D0DDD" w14:textId="77777777" w:rsidR="00A86FFF" w:rsidRPr="005956D9" w:rsidRDefault="00A86FFF" w:rsidP="00A86FFF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5956D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956D9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169" w:type="dxa"/>
            <w:vAlign w:val="bottom"/>
          </w:tcPr>
          <w:p w14:paraId="4859A416" w14:textId="3B36A3EE" w:rsidR="00A86FFF" w:rsidRPr="005956D9" w:rsidRDefault="00A86FFF" w:rsidP="00A86FF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1F8C0CD" w14:textId="77777777" w:rsidR="00A86FFF" w:rsidRPr="005956D9" w:rsidRDefault="00A86FFF" w:rsidP="00A86FF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2F094606" w14:textId="08585E72" w:rsidR="00A86FFF" w:rsidRPr="000A28B9" w:rsidRDefault="00A86FFF" w:rsidP="00A86FFF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884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01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11D02DF2" w14:textId="10233046" w:rsidR="00A86FFF" w:rsidRPr="005956D9" w:rsidRDefault="00A86FFF" w:rsidP="00A86FF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7A7F679D" w14:textId="30FFA627" w:rsidR="00A86FFF" w:rsidRPr="005956D9" w:rsidRDefault="00A86FFF" w:rsidP="00A86FF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B6F5EA" w14:textId="77777777" w:rsidR="00A86FFF" w:rsidRPr="005956D9" w:rsidRDefault="00A86FFF" w:rsidP="00A86FF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A04B97E" w14:textId="5B5FCE19" w:rsidR="00A86FFF" w:rsidRPr="005956D9" w:rsidRDefault="00A86FFF" w:rsidP="00A86FF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4D0C6A" w14:textId="77777777" w:rsidR="00A86FFF" w:rsidRPr="005956D9" w:rsidRDefault="00A86FFF" w:rsidP="00A86FF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00E1F8E2" w14:textId="397FE6A8" w:rsidR="00A86FFF" w:rsidRPr="005956D9" w:rsidRDefault="00A86FFF" w:rsidP="00A86FF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2,884,016</w:t>
            </w:r>
          </w:p>
        </w:tc>
        <w:tc>
          <w:tcPr>
            <w:tcW w:w="241" w:type="dxa"/>
            <w:vAlign w:val="bottom"/>
          </w:tcPr>
          <w:p w14:paraId="78159651" w14:textId="77777777" w:rsidR="00A86FFF" w:rsidRPr="005956D9" w:rsidRDefault="00A86FFF" w:rsidP="00A86F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F34A5AC" w14:textId="6DFE9C14" w:rsidR="00A86FFF" w:rsidRPr="005956D9" w:rsidRDefault="00A86FFF" w:rsidP="00A86FF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51C4B3CA" w14:textId="77777777" w:rsidR="00A86FFF" w:rsidRPr="005956D9" w:rsidRDefault="00A86FFF" w:rsidP="00A86F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0232336A" w14:textId="4F867AD5" w:rsidR="00A86FFF" w:rsidRPr="005956D9" w:rsidRDefault="00A86FFF" w:rsidP="00A86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884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016</w:t>
            </w:r>
          </w:p>
        </w:tc>
        <w:tc>
          <w:tcPr>
            <w:tcW w:w="270" w:type="dxa"/>
            <w:vAlign w:val="bottom"/>
          </w:tcPr>
          <w:p w14:paraId="5AEB139E" w14:textId="77777777" w:rsidR="00A86FFF" w:rsidRPr="005956D9" w:rsidRDefault="00A86FFF" w:rsidP="00A86FFF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75C7164" w14:textId="0E6325DA" w:rsidR="00A86FFF" w:rsidRPr="005956D9" w:rsidRDefault="00A86FFF" w:rsidP="00A86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076BD68" w14:textId="77777777" w:rsidR="00A86FFF" w:rsidRPr="005956D9" w:rsidRDefault="00A86FFF" w:rsidP="00A86F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664CFB79" w14:textId="51CD426A" w:rsidR="00A86FFF" w:rsidRPr="005956D9" w:rsidRDefault="00A86FFF" w:rsidP="00A86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2,884,016</w:t>
            </w:r>
          </w:p>
        </w:tc>
      </w:tr>
      <w:tr w:rsidR="000A2190" w:rsidRPr="005956D9" w14:paraId="7D748F21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7C2C68B5" w14:textId="77777777" w:rsidR="000A2190" w:rsidRPr="005956D9" w:rsidRDefault="000A2190" w:rsidP="000A2190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5956D9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9" w:type="dxa"/>
            <w:vAlign w:val="bottom"/>
          </w:tcPr>
          <w:p w14:paraId="4EB9DC0B" w14:textId="77777777" w:rsidR="000A2190" w:rsidRPr="005956D9" w:rsidRDefault="000A2190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B3B683D" w14:textId="77777777" w:rsidR="000A2190" w:rsidRPr="005956D9" w:rsidRDefault="000A2190" w:rsidP="000A21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411AC89F" w14:textId="77777777" w:rsidR="000A2190" w:rsidRPr="005956D9" w:rsidRDefault="000A2190" w:rsidP="000A219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B8F5B25" w14:textId="77777777" w:rsidR="000A2190" w:rsidRPr="005956D9" w:rsidRDefault="000A2190" w:rsidP="000A21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5A87D0D" w14:textId="77777777" w:rsidR="000A2190" w:rsidRPr="005956D9" w:rsidRDefault="000A2190" w:rsidP="000A219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D210B3" w14:textId="77777777" w:rsidR="000A2190" w:rsidRPr="005956D9" w:rsidRDefault="000A2190" w:rsidP="000A219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4D7669D" w14:textId="77777777" w:rsidR="000A2190" w:rsidRPr="005956D9" w:rsidRDefault="000A2190" w:rsidP="000A219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8868BB" w14:textId="77777777" w:rsidR="000A2190" w:rsidRPr="005956D9" w:rsidRDefault="000A2190" w:rsidP="000A219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A26A3A6" w14:textId="77777777" w:rsidR="000A2190" w:rsidRPr="005956D9" w:rsidRDefault="000A2190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37610FB7" w14:textId="77777777" w:rsidR="000A2190" w:rsidRPr="005956D9" w:rsidRDefault="000A2190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1A4B56D" w14:textId="77777777" w:rsidR="000A2190" w:rsidRPr="005956D9" w:rsidRDefault="000A2190" w:rsidP="000A2190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6D0D730" w14:textId="77777777" w:rsidR="000A2190" w:rsidRPr="005956D9" w:rsidRDefault="000A2190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54DC15F1" w14:textId="77777777" w:rsidR="000A2190" w:rsidRPr="005956D9" w:rsidRDefault="000A2190" w:rsidP="000A219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429FA9" w14:textId="77777777" w:rsidR="000A2190" w:rsidRPr="005956D9" w:rsidRDefault="000A2190" w:rsidP="000A219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8F3D976" w14:textId="77777777" w:rsidR="000A2190" w:rsidRPr="005956D9" w:rsidRDefault="000A2190" w:rsidP="000A2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EA26CA" w14:textId="77777777" w:rsidR="000A2190" w:rsidRPr="005956D9" w:rsidRDefault="000A2190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6ADEB938" w14:textId="77777777" w:rsidR="000A2190" w:rsidRPr="005956D9" w:rsidRDefault="000A2190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2190" w:rsidRPr="005956D9" w14:paraId="7CB6BB7B" w14:textId="77777777" w:rsidTr="00E57BA3">
        <w:trPr>
          <w:trHeight w:val="261"/>
        </w:trPr>
        <w:tc>
          <w:tcPr>
            <w:tcW w:w="3330" w:type="dxa"/>
            <w:shd w:val="clear" w:color="auto" w:fill="auto"/>
          </w:tcPr>
          <w:p w14:paraId="7BA3D381" w14:textId="77777777" w:rsidR="000A2190" w:rsidRPr="005956D9" w:rsidRDefault="000A2190" w:rsidP="000A2190">
            <w:pPr>
              <w:ind w:left="160" w:right="-90"/>
              <w:rPr>
                <w:rFonts w:ascii="Angsana New" w:hAnsi="Angsana New"/>
                <w:sz w:val="30"/>
                <w:szCs w:val="30"/>
              </w:rPr>
            </w:pPr>
            <w:r w:rsidRPr="005956D9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169" w:type="dxa"/>
            <w:vAlign w:val="bottom"/>
          </w:tcPr>
          <w:p w14:paraId="56F5F911" w14:textId="477AB32A" w:rsidR="000A2190" w:rsidRPr="005956D9" w:rsidRDefault="00AD4715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560EF19" w14:textId="77777777" w:rsidR="000A2190" w:rsidRPr="005956D9" w:rsidRDefault="000A2190" w:rsidP="000A21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62C15777" w14:textId="49381BFD" w:rsidR="000A2190" w:rsidRPr="005956D9" w:rsidRDefault="00AD4715" w:rsidP="000A219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E4551B7" w14:textId="77777777" w:rsidR="000A2190" w:rsidRPr="005956D9" w:rsidRDefault="000A2190" w:rsidP="000A21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345C9905" w14:textId="10973474" w:rsidR="000A2190" w:rsidRPr="005956D9" w:rsidRDefault="0001010D" w:rsidP="000A219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D471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466</w:t>
            </w:r>
            <w:r w:rsidR="00AD471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672FDA" w14:textId="77777777" w:rsidR="000A2190" w:rsidRPr="005956D9" w:rsidRDefault="000A2190" w:rsidP="000A219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4A3B2A3" w14:textId="4D206611" w:rsidR="000A2190" w:rsidRPr="005956D9" w:rsidRDefault="00AD4715" w:rsidP="000A219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08D507" w14:textId="77777777" w:rsidR="000A2190" w:rsidRPr="005956D9" w:rsidRDefault="000A2190" w:rsidP="000A219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8E16820" w14:textId="600CB6EA" w:rsidR="000A2190" w:rsidRPr="005956D9" w:rsidRDefault="0001010D" w:rsidP="000A219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AD471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466</w:t>
            </w:r>
            <w:r w:rsidR="00AD471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495</w:t>
            </w:r>
          </w:p>
        </w:tc>
        <w:tc>
          <w:tcPr>
            <w:tcW w:w="241" w:type="dxa"/>
            <w:vAlign w:val="bottom"/>
          </w:tcPr>
          <w:p w14:paraId="5A6473C2" w14:textId="77777777" w:rsidR="000A2190" w:rsidRPr="005956D9" w:rsidRDefault="000A2190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AB9B50A" w14:textId="60245B28" w:rsidR="000A2190" w:rsidRPr="005956D9" w:rsidRDefault="0001010D" w:rsidP="000A2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3</w:t>
            </w:r>
            <w:r w:rsidR="00AD471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013</w:t>
            </w:r>
            <w:r w:rsidR="00AD471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776</w:t>
            </w:r>
          </w:p>
        </w:tc>
        <w:tc>
          <w:tcPr>
            <w:tcW w:w="241" w:type="dxa"/>
            <w:vAlign w:val="bottom"/>
          </w:tcPr>
          <w:p w14:paraId="21631920" w14:textId="77777777" w:rsidR="000A2190" w:rsidRPr="005956D9" w:rsidRDefault="000A2190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71C7A7F4" w14:textId="3ACB3D75" w:rsidR="000A2190" w:rsidRPr="005956D9" w:rsidRDefault="00AD4715" w:rsidP="000A219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38338D9" w14:textId="77777777" w:rsidR="000A2190" w:rsidRPr="005956D9" w:rsidRDefault="000A2190" w:rsidP="000A219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C28A464" w14:textId="30AFA73A" w:rsidR="000A2190" w:rsidRPr="005956D9" w:rsidRDefault="0001010D" w:rsidP="000A2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452</w:t>
            </w:r>
            <w:r w:rsidR="00AD471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719</w:t>
            </w:r>
          </w:p>
        </w:tc>
        <w:tc>
          <w:tcPr>
            <w:tcW w:w="270" w:type="dxa"/>
            <w:vAlign w:val="bottom"/>
          </w:tcPr>
          <w:p w14:paraId="2E3755B7" w14:textId="77777777" w:rsidR="000A2190" w:rsidRPr="005956D9" w:rsidRDefault="000A2190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1BE0089A" w14:textId="23B45457" w:rsidR="000A2190" w:rsidRPr="005956D9" w:rsidRDefault="0001010D" w:rsidP="000A2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3</w:t>
            </w:r>
            <w:r w:rsidR="00AD471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466</w:t>
            </w:r>
            <w:r w:rsidR="00AD471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495</w:t>
            </w:r>
          </w:p>
        </w:tc>
      </w:tr>
      <w:tr w:rsidR="000A2190" w:rsidRPr="005956D9" w14:paraId="048B4ED3" w14:textId="77777777" w:rsidTr="00E57BA3">
        <w:trPr>
          <w:trHeight w:val="261"/>
        </w:trPr>
        <w:tc>
          <w:tcPr>
            <w:tcW w:w="3330" w:type="dxa"/>
            <w:shd w:val="clear" w:color="auto" w:fill="auto"/>
          </w:tcPr>
          <w:p w14:paraId="09435F17" w14:textId="77777777" w:rsidR="000A2190" w:rsidRPr="005956D9" w:rsidRDefault="000A2190" w:rsidP="000A2190">
            <w:pPr>
              <w:ind w:left="160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5956D9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169" w:type="dxa"/>
            <w:vAlign w:val="bottom"/>
          </w:tcPr>
          <w:p w14:paraId="78A39D24" w14:textId="4E74A31C" w:rsidR="000A2190" w:rsidRPr="005956D9" w:rsidRDefault="00AD4715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7D0593A" w14:textId="77777777" w:rsidR="000A2190" w:rsidRPr="005956D9" w:rsidRDefault="000A2190" w:rsidP="000A21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4EFBD651" w14:textId="6BA247BB" w:rsidR="000A2190" w:rsidRPr="005956D9" w:rsidRDefault="00AD4715" w:rsidP="000A219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E59CFDF" w14:textId="77777777" w:rsidR="000A2190" w:rsidRPr="005956D9" w:rsidRDefault="000A2190" w:rsidP="000A21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46886DCF" w14:textId="4BA6B39D" w:rsidR="000A2190" w:rsidRPr="005956D9" w:rsidRDefault="00AD4715" w:rsidP="000A219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E98932" w14:textId="77777777" w:rsidR="000A2190" w:rsidRPr="005956D9" w:rsidRDefault="000A2190" w:rsidP="000A219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C412BB0" w14:textId="62C9CF0E" w:rsidR="000A2190" w:rsidRPr="005956D9" w:rsidRDefault="0001010D" w:rsidP="000A2190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566</w:t>
            </w:r>
            <w:r w:rsidR="00AD471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030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35E7C4" w14:textId="77777777" w:rsidR="000A2190" w:rsidRPr="005956D9" w:rsidRDefault="000A2190" w:rsidP="000A219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E09022C" w14:textId="295B016A" w:rsidR="000A2190" w:rsidRPr="005956D9" w:rsidRDefault="0001010D" w:rsidP="000A219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566</w:t>
            </w:r>
            <w:r w:rsidR="00AD471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030</w:t>
            </w:r>
          </w:p>
        </w:tc>
        <w:tc>
          <w:tcPr>
            <w:tcW w:w="241" w:type="dxa"/>
            <w:vAlign w:val="bottom"/>
          </w:tcPr>
          <w:p w14:paraId="3AA54620" w14:textId="77777777" w:rsidR="000A2190" w:rsidRPr="005956D9" w:rsidRDefault="000A2190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1800214" w14:textId="570F99BE" w:rsidR="000A2190" w:rsidRPr="005956D9" w:rsidRDefault="00AD4715" w:rsidP="000A2190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56DCABE8" w14:textId="77777777" w:rsidR="000A2190" w:rsidRPr="005956D9" w:rsidRDefault="000A2190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6ABBB9D2" w14:textId="1E168EDA" w:rsidR="000A2190" w:rsidRPr="005956D9" w:rsidRDefault="0001010D" w:rsidP="000A2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568</w:t>
            </w:r>
            <w:r w:rsidR="00AD471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270" w:type="dxa"/>
            <w:vAlign w:val="bottom"/>
          </w:tcPr>
          <w:p w14:paraId="3ED4A5A0" w14:textId="77777777" w:rsidR="000A2190" w:rsidRPr="005956D9" w:rsidRDefault="000A2190" w:rsidP="000A219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EE2BA05" w14:textId="478CE43A" w:rsidR="000A2190" w:rsidRPr="005956D9" w:rsidRDefault="00AD4715" w:rsidP="000A2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B075C48" w14:textId="77777777" w:rsidR="000A2190" w:rsidRPr="005956D9" w:rsidRDefault="000A2190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446C29C5" w14:textId="73CD065B" w:rsidR="000A2190" w:rsidRPr="005956D9" w:rsidRDefault="0001010D" w:rsidP="000A2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568</w:t>
            </w:r>
            <w:r w:rsidR="00AD471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405</w:t>
            </w:r>
          </w:p>
        </w:tc>
      </w:tr>
      <w:tr w:rsidR="00AD4715" w:rsidRPr="005956D9" w14:paraId="31D53A72" w14:textId="77777777" w:rsidTr="00E57BA3">
        <w:trPr>
          <w:trHeight w:val="261"/>
        </w:trPr>
        <w:tc>
          <w:tcPr>
            <w:tcW w:w="3330" w:type="dxa"/>
            <w:shd w:val="clear" w:color="auto" w:fill="auto"/>
          </w:tcPr>
          <w:p w14:paraId="4E2A2FD4" w14:textId="708C672F" w:rsidR="00AD4715" w:rsidRPr="005956D9" w:rsidRDefault="00AD4715" w:rsidP="000A2190">
            <w:pPr>
              <w:ind w:left="160"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169" w:type="dxa"/>
            <w:vAlign w:val="bottom"/>
          </w:tcPr>
          <w:p w14:paraId="4379A86B" w14:textId="555F7381" w:rsidR="00AD4715" w:rsidRPr="00AD4715" w:rsidRDefault="00AD4715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D3ED788" w14:textId="77777777" w:rsidR="00AD4715" w:rsidRPr="005956D9" w:rsidRDefault="00AD4715" w:rsidP="000A21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5EDF3AE5" w14:textId="49DEF866" w:rsidR="00AD4715" w:rsidRDefault="00AD4715" w:rsidP="000A219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4E34FC3" w14:textId="77777777" w:rsidR="00AD4715" w:rsidRPr="005956D9" w:rsidRDefault="00AD4715" w:rsidP="000A21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F77CD40" w14:textId="09EC4769" w:rsidR="00AD4715" w:rsidRDefault="00AD4715" w:rsidP="000A219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09C8D3" w14:textId="77777777" w:rsidR="00AD4715" w:rsidRPr="005956D9" w:rsidRDefault="00AD4715" w:rsidP="000A219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C69FF73" w14:textId="724AC12B" w:rsidR="00AD4715" w:rsidRDefault="0001010D" w:rsidP="000A2190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AD471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467</w:t>
            </w:r>
            <w:r w:rsidR="00AD471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79AC7C" w14:textId="77777777" w:rsidR="00AD4715" w:rsidRPr="005956D9" w:rsidRDefault="00AD4715" w:rsidP="000A219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BDAC306" w14:textId="1B159992" w:rsidR="00AD4715" w:rsidRDefault="0001010D" w:rsidP="000A219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AD471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467</w:t>
            </w:r>
            <w:r w:rsidR="00AD471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776</w:t>
            </w:r>
          </w:p>
        </w:tc>
        <w:tc>
          <w:tcPr>
            <w:tcW w:w="241" w:type="dxa"/>
            <w:vAlign w:val="bottom"/>
          </w:tcPr>
          <w:p w14:paraId="42789CF0" w14:textId="77777777" w:rsidR="00AD4715" w:rsidRPr="005956D9" w:rsidRDefault="00AD4715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829826C" w14:textId="16E67986" w:rsidR="00AD4715" w:rsidRDefault="00AD4715" w:rsidP="000A2190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5B7D3DE7" w14:textId="77777777" w:rsidR="00AD4715" w:rsidRPr="005956D9" w:rsidRDefault="00AD4715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6EBCAA7F" w14:textId="2758B763" w:rsidR="00AD4715" w:rsidRDefault="0001010D" w:rsidP="000A2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4</w:t>
            </w:r>
            <w:r w:rsidR="00AD471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362</w:t>
            </w:r>
            <w:r w:rsidR="00AD471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270" w:type="dxa"/>
            <w:vAlign w:val="bottom"/>
          </w:tcPr>
          <w:p w14:paraId="56E5B356" w14:textId="77777777" w:rsidR="00AD4715" w:rsidRPr="005956D9" w:rsidRDefault="00AD4715" w:rsidP="000A219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51DC4FB" w14:textId="5B4B4C4A" w:rsidR="00AD4715" w:rsidRDefault="00AD4715" w:rsidP="000A2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21AA9C0" w14:textId="77777777" w:rsidR="00AD4715" w:rsidRPr="005956D9" w:rsidRDefault="00AD4715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73EEF90C" w14:textId="7AD1EB35" w:rsidR="00AD4715" w:rsidRDefault="0001010D" w:rsidP="000A2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4</w:t>
            </w:r>
            <w:r w:rsidR="00AD471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362</w:t>
            </w:r>
            <w:r w:rsidR="00AD471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205</w:t>
            </w:r>
          </w:p>
        </w:tc>
      </w:tr>
      <w:tr w:rsidR="005956D9" w:rsidRPr="005956D9" w14:paraId="7C92EC80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6F5BA979" w14:textId="5F56EAD8" w:rsidR="005956D9" w:rsidRPr="005956D9" w:rsidRDefault="005956D9" w:rsidP="005956D9">
            <w:pPr>
              <w:ind w:right="-90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5956D9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สัญญาแลกเปลี่ยนอัตราดอกเบี้ยที่ใช้ใน</w:t>
            </w:r>
          </w:p>
        </w:tc>
        <w:tc>
          <w:tcPr>
            <w:tcW w:w="1169" w:type="dxa"/>
            <w:vAlign w:val="bottom"/>
          </w:tcPr>
          <w:p w14:paraId="2A818955" w14:textId="0F63F2B6" w:rsidR="005956D9" w:rsidRPr="005956D9" w:rsidRDefault="005956D9" w:rsidP="005956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67E5DD1" w14:textId="77777777" w:rsidR="005956D9" w:rsidRPr="005956D9" w:rsidRDefault="005956D9" w:rsidP="005956D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78E1EFE4" w14:textId="2A3A087A" w:rsidR="005956D9" w:rsidRPr="005956D9" w:rsidRDefault="005956D9" w:rsidP="005956D9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EBCFD49" w14:textId="77777777" w:rsidR="005956D9" w:rsidRPr="005956D9" w:rsidRDefault="005956D9" w:rsidP="005956D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34D8BF3" w14:textId="58575A8F" w:rsidR="005956D9" w:rsidRPr="005956D9" w:rsidRDefault="005956D9" w:rsidP="005956D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FEA61E" w14:textId="77777777" w:rsidR="005956D9" w:rsidRPr="005956D9" w:rsidRDefault="005956D9" w:rsidP="005956D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437B99F" w14:textId="281C14D1" w:rsidR="005956D9" w:rsidRPr="005956D9" w:rsidRDefault="005956D9" w:rsidP="005956D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D8E8BE" w14:textId="77777777" w:rsidR="005956D9" w:rsidRPr="005956D9" w:rsidRDefault="005956D9" w:rsidP="005956D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3465B503" w14:textId="22B580D4" w:rsidR="005956D9" w:rsidRPr="005956D9" w:rsidRDefault="005956D9" w:rsidP="005956D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3CDE14D3" w14:textId="77777777" w:rsidR="005956D9" w:rsidRPr="005956D9" w:rsidRDefault="005956D9" w:rsidP="00595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ED1A93C" w14:textId="48D4B1CA" w:rsidR="005956D9" w:rsidRPr="005956D9" w:rsidRDefault="005956D9" w:rsidP="005956D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3C5640AF" w14:textId="77777777" w:rsidR="005956D9" w:rsidRPr="005956D9" w:rsidRDefault="005956D9" w:rsidP="00595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53FC43E7" w14:textId="2A2AD907" w:rsidR="005956D9" w:rsidRPr="005956D9" w:rsidRDefault="005956D9" w:rsidP="00595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C5D5F4" w14:textId="77777777" w:rsidR="005956D9" w:rsidRPr="005956D9" w:rsidRDefault="005956D9" w:rsidP="005956D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3ADADBC" w14:textId="1A14C734" w:rsidR="005956D9" w:rsidRPr="005956D9" w:rsidRDefault="005956D9" w:rsidP="00595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EED2B3" w14:textId="77777777" w:rsidR="005956D9" w:rsidRPr="005956D9" w:rsidRDefault="005956D9" w:rsidP="00595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6D15E8DA" w14:textId="0A73DDE8" w:rsidR="005956D9" w:rsidRPr="005956D9" w:rsidRDefault="005956D9" w:rsidP="00595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56D9" w:rsidRPr="005956D9" w14:paraId="1C250366" w14:textId="77777777" w:rsidTr="00E57BA3">
        <w:trPr>
          <w:trHeight w:val="70"/>
        </w:trPr>
        <w:tc>
          <w:tcPr>
            <w:tcW w:w="3330" w:type="dxa"/>
            <w:shd w:val="clear" w:color="auto" w:fill="auto"/>
            <w:vAlign w:val="bottom"/>
          </w:tcPr>
          <w:p w14:paraId="2B87EDB3" w14:textId="247C5941" w:rsidR="005956D9" w:rsidRPr="005956D9" w:rsidRDefault="005956D9" w:rsidP="005956D9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5956D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956D9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</w:t>
            </w:r>
          </w:p>
        </w:tc>
        <w:tc>
          <w:tcPr>
            <w:tcW w:w="1169" w:type="dxa"/>
            <w:vAlign w:val="bottom"/>
          </w:tcPr>
          <w:p w14:paraId="18B6C7F8" w14:textId="6EB7C65D" w:rsidR="005956D9" w:rsidRPr="005956D9" w:rsidRDefault="0001010D" w:rsidP="00AD471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D471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  <w:r w:rsidR="00AD471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507</w:t>
            </w:r>
          </w:p>
        </w:tc>
        <w:tc>
          <w:tcPr>
            <w:tcW w:w="236" w:type="dxa"/>
            <w:vAlign w:val="bottom"/>
          </w:tcPr>
          <w:p w14:paraId="372223B3" w14:textId="77777777" w:rsidR="005956D9" w:rsidRPr="005956D9" w:rsidRDefault="005956D9" w:rsidP="005956D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33C0631E" w14:textId="4EC4F10C" w:rsidR="005956D9" w:rsidRPr="005956D9" w:rsidRDefault="00AD4715" w:rsidP="005956D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6A74E9C" w14:textId="77777777" w:rsidR="005956D9" w:rsidRPr="005956D9" w:rsidRDefault="005956D9" w:rsidP="005956D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B7FB947" w14:textId="74604182" w:rsidR="005956D9" w:rsidRPr="005956D9" w:rsidRDefault="00AD4715" w:rsidP="005956D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F37CFC" w14:textId="77777777" w:rsidR="005956D9" w:rsidRPr="005956D9" w:rsidRDefault="005956D9" w:rsidP="005956D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10E9F1F" w14:textId="2BBE0480" w:rsidR="005956D9" w:rsidRPr="005956D9" w:rsidRDefault="00AD4715" w:rsidP="005956D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FB3E5A" w14:textId="77777777" w:rsidR="005956D9" w:rsidRPr="005956D9" w:rsidRDefault="005956D9" w:rsidP="005956D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0993F796" w14:textId="57A37CC4" w:rsidR="005956D9" w:rsidRPr="005956D9" w:rsidRDefault="0001010D" w:rsidP="00AD471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D471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  <w:r w:rsidR="00AD471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507</w:t>
            </w:r>
          </w:p>
        </w:tc>
        <w:tc>
          <w:tcPr>
            <w:tcW w:w="241" w:type="dxa"/>
            <w:vAlign w:val="bottom"/>
          </w:tcPr>
          <w:p w14:paraId="0C8DF6C2" w14:textId="77777777" w:rsidR="005956D9" w:rsidRPr="005956D9" w:rsidRDefault="005956D9" w:rsidP="00595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D402BF8" w14:textId="5B69909B" w:rsidR="005956D9" w:rsidRPr="005956D9" w:rsidRDefault="00AD4715" w:rsidP="005956D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61E3AB79" w14:textId="77777777" w:rsidR="005956D9" w:rsidRPr="005956D9" w:rsidRDefault="005956D9" w:rsidP="00595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76362DC0" w14:textId="747CE800" w:rsidR="005956D9" w:rsidRPr="005956D9" w:rsidRDefault="0001010D" w:rsidP="00AD4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</w:t>
            </w:r>
            <w:r w:rsidR="00AD471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140</w:t>
            </w:r>
            <w:r w:rsidR="00AD471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507</w:t>
            </w:r>
          </w:p>
        </w:tc>
        <w:tc>
          <w:tcPr>
            <w:tcW w:w="270" w:type="dxa"/>
            <w:vAlign w:val="bottom"/>
          </w:tcPr>
          <w:p w14:paraId="17861511" w14:textId="77777777" w:rsidR="005956D9" w:rsidRPr="005956D9" w:rsidRDefault="005956D9" w:rsidP="005956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DE2D976" w14:textId="5B024530" w:rsidR="005956D9" w:rsidRPr="005956D9" w:rsidRDefault="00AD4715" w:rsidP="00595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2BD44C1" w14:textId="77777777" w:rsidR="005956D9" w:rsidRPr="005956D9" w:rsidRDefault="005956D9" w:rsidP="00595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4203857E" w14:textId="7492B6E4" w:rsidR="005956D9" w:rsidRPr="005956D9" w:rsidRDefault="0001010D" w:rsidP="00AD4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</w:t>
            </w:r>
            <w:r w:rsidR="00AD471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140</w:t>
            </w:r>
            <w:r w:rsidR="00AD471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507</w:t>
            </w:r>
          </w:p>
        </w:tc>
      </w:tr>
      <w:tr w:rsidR="005956D9" w:rsidRPr="005956D9" w14:paraId="7EB3E4C6" w14:textId="77777777" w:rsidTr="00E57BA3">
        <w:trPr>
          <w:trHeight w:val="70"/>
        </w:trPr>
        <w:tc>
          <w:tcPr>
            <w:tcW w:w="3330" w:type="dxa"/>
            <w:shd w:val="clear" w:color="auto" w:fill="auto"/>
            <w:vAlign w:val="bottom"/>
          </w:tcPr>
          <w:p w14:paraId="40FF503C" w14:textId="5FB0809C" w:rsidR="005956D9" w:rsidRPr="005956D9" w:rsidRDefault="005956D9" w:rsidP="005956D9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5956D9">
              <w:rPr>
                <w:rFonts w:ascii="Angsana New" w:hAnsi="Angsana New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169" w:type="dxa"/>
            <w:vAlign w:val="bottom"/>
          </w:tcPr>
          <w:p w14:paraId="1DB5D98D" w14:textId="64B0C5F2" w:rsidR="005956D9" w:rsidRPr="005956D9" w:rsidRDefault="00AD4715" w:rsidP="005956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467C233" w14:textId="77777777" w:rsidR="005956D9" w:rsidRPr="005956D9" w:rsidRDefault="005956D9" w:rsidP="005956D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7B91FF68" w14:textId="1B4A35CB" w:rsidR="005956D9" w:rsidRPr="005956D9" w:rsidRDefault="0001010D" w:rsidP="00AD471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306</w:t>
            </w:r>
            <w:r w:rsidR="00AD471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534</w:t>
            </w:r>
          </w:p>
        </w:tc>
        <w:tc>
          <w:tcPr>
            <w:tcW w:w="236" w:type="dxa"/>
            <w:vAlign w:val="bottom"/>
          </w:tcPr>
          <w:p w14:paraId="2B0033AA" w14:textId="77777777" w:rsidR="005956D9" w:rsidRPr="005956D9" w:rsidRDefault="005956D9" w:rsidP="005956D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41CAD667" w14:textId="40A27770" w:rsidR="005956D9" w:rsidRPr="005956D9" w:rsidRDefault="00AD4715" w:rsidP="005956D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8FF880" w14:textId="77777777" w:rsidR="005956D9" w:rsidRPr="005956D9" w:rsidRDefault="005956D9" w:rsidP="005956D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73CFA20" w14:textId="33CCE59F" w:rsidR="005956D9" w:rsidRPr="005956D9" w:rsidRDefault="00AD4715" w:rsidP="005956D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547D3C" w14:textId="77777777" w:rsidR="005956D9" w:rsidRPr="005956D9" w:rsidRDefault="005956D9" w:rsidP="005956D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95537F1" w14:textId="23DD83F0" w:rsidR="005956D9" w:rsidRPr="005956D9" w:rsidRDefault="0001010D" w:rsidP="00AD471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306</w:t>
            </w:r>
            <w:r w:rsidR="00AD471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534</w:t>
            </w:r>
          </w:p>
        </w:tc>
        <w:tc>
          <w:tcPr>
            <w:tcW w:w="241" w:type="dxa"/>
            <w:vAlign w:val="bottom"/>
          </w:tcPr>
          <w:p w14:paraId="55500DE3" w14:textId="77777777" w:rsidR="005956D9" w:rsidRPr="005956D9" w:rsidRDefault="005956D9" w:rsidP="00595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7B31A8AF" w14:textId="4C7D9ABD" w:rsidR="005956D9" w:rsidRPr="005956D9" w:rsidRDefault="00AD4715" w:rsidP="005956D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3B213F01" w14:textId="77777777" w:rsidR="005956D9" w:rsidRPr="005956D9" w:rsidRDefault="005956D9" w:rsidP="00595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057AE5E7" w14:textId="28A3DB0A" w:rsidR="005956D9" w:rsidRPr="005956D9" w:rsidRDefault="0001010D" w:rsidP="00AD4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306</w:t>
            </w:r>
            <w:r w:rsidR="00AD471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534</w:t>
            </w:r>
          </w:p>
        </w:tc>
        <w:tc>
          <w:tcPr>
            <w:tcW w:w="270" w:type="dxa"/>
            <w:vAlign w:val="bottom"/>
          </w:tcPr>
          <w:p w14:paraId="56D28EE8" w14:textId="77777777" w:rsidR="005956D9" w:rsidRPr="005956D9" w:rsidRDefault="005956D9" w:rsidP="005956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C138C4" w14:textId="00422B07" w:rsidR="005956D9" w:rsidRPr="005956D9" w:rsidRDefault="00AD4715" w:rsidP="00595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DAB92EB" w14:textId="77777777" w:rsidR="005956D9" w:rsidRPr="005956D9" w:rsidRDefault="005956D9" w:rsidP="005956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5A30016F" w14:textId="52C24B17" w:rsidR="005956D9" w:rsidRPr="005956D9" w:rsidRDefault="0001010D" w:rsidP="00AD4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306</w:t>
            </w:r>
            <w:r w:rsidR="00AD471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534</w:t>
            </w:r>
          </w:p>
        </w:tc>
      </w:tr>
      <w:tr w:rsidR="005B7E74" w:rsidRPr="005956D9" w14:paraId="29C875FC" w14:textId="77777777" w:rsidTr="00E57BA3">
        <w:trPr>
          <w:trHeight w:val="70"/>
        </w:trPr>
        <w:tc>
          <w:tcPr>
            <w:tcW w:w="3330" w:type="dxa"/>
            <w:shd w:val="clear" w:color="auto" w:fill="auto"/>
            <w:vAlign w:val="bottom"/>
          </w:tcPr>
          <w:p w14:paraId="3D0BD0A8" w14:textId="1CB7BC22" w:rsidR="005B7E74" w:rsidRPr="005956D9" w:rsidRDefault="0001010D" w:rsidP="000A2190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1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lastRenderedPageBreak/>
              <w:t>2565</w:t>
            </w:r>
          </w:p>
        </w:tc>
        <w:tc>
          <w:tcPr>
            <w:tcW w:w="1169" w:type="dxa"/>
            <w:vAlign w:val="bottom"/>
          </w:tcPr>
          <w:p w14:paraId="0950A470" w14:textId="77777777" w:rsidR="005B7E74" w:rsidRPr="005956D9" w:rsidRDefault="005B7E74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5C10346" w14:textId="77777777" w:rsidR="005B7E74" w:rsidRPr="005956D9" w:rsidRDefault="005B7E74" w:rsidP="000A21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08A7832D" w14:textId="77777777" w:rsidR="005B7E74" w:rsidRPr="005956D9" w:rsidRDefault="005B7E74" w:rsidP="000A219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D601ACF" w14:textId="77777777" w:rsidR="005B7E74" w:rsidRPr="005956D9" w:rsidRDefault="005B7E74" w:rsidP="000A21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AF1394A" w14:textId="77777777" w:rsidR="005B7E74" w:rsidRPr="005956D9" w:rsidRDefault="005B7E74" w:rsidP="000A219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2F874D" w14:textId="77777777" w:rsidR="005B7E74" w:rsidRPr="005956D9" w:rsidRDefault="005B7E74" w:rsidP="000A219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1667063" w14:textId="77777777" w:rsidR="005B7E74" w:rsidRPr="005956D9" w:rsidRDefault="005B7E74" w:rsidP="000A219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F25085" w14:textId="77777777" w:rsidR="005B7E74" w:rsidRPr="005956D9" w:rsidRDefault="005B7E74" w:rsidP="000A219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0807CDE5" w14:textId="77777777" w:rsidR="005B7E74" w:rsidRPr="005956D9" w:rsidRDefault="005B7E74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2E7279EC" w14:textId="77777777" w:rsidR="005B7E74" w:rsidRPr="005956D9" w:rsidRDefault="005B7E74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78BC2142" w14:textId="77777777" w:rsidR="005B7E74" w:rsidRPr="005956D9" w:rsidRDefault="005B7E74" w:rsidP="000A2190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6454C89A" w14:textId="77777777" w:rsidR="005B7E74" w:rsidRPr="005956D9" w:rsidRDefault="005B7E74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23A09DE1" w14:textId="77777777" w:rsidR="005B7E74" w:rsidRPr="005956D9" w:rsidRDefault="005B7E74" w:rsidP="000A219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D583B9" w14:textId="77777777" w:rsidR="005B7E74" w:rsidRPr="005956D9" w:rsidRDefault="005B7E74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12B38E3" w14:textId="77777777" w:rsidR="005B7E74" w:rsidRPr="005956D9" w:rsidRDefault="005B7E74" w:rsidP="000A2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232066D" w14:textId="77777777" w:rsidR="005B7E74" w:rsidRPr="005956D9" w:rsidRDefault="005B7E74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142D52A6" w14:textId="77777777" w:rsidR="005B7E74" w:rsidRPr="005956D9" w:rsidRDefault="005B7E74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2190" w:rsidRPr="005956D9" w14:paraId="02326EEA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5300249D" w14:textId="77777777" w:rsidR="000A2190" w:rsidRPr="005956D9" w:rsidRDefault="000A2190" w:rsidP="000A2190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56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69" w:type="dxa"/>
            <w:vAlign w:val="bottom"/>
          </w:tcPr>
          <w:p w14:paraId="47897C97" w14:textId="77777777" w:rsidR="000A2190" w:rsidRPr="005956D9" w:rsidRDefault="000A2190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07D99BB" w14:textId="77777777" w:rsidR="000A2190" w:rsidRPr="005956D9" w:rsidRDefault="000A2190" w:rsidP="000A21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6D7F4B7C" w14:textId="77777777" w:rsidR="000A2190" w:rsidRPr="005956D9" w:rsidRDefault="000A2190" w:rsidP="000A219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77FC8DC" w14:textId="77777777" w:rsidR="000A2190" w:rsidRPr="005956D9" w:rsidRDefault="000A2190" w:rsidP="000A21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C498C32" w14:textId="77777777" w:rsidR="000A2190" w:rsidRPr="005956D9" w:rsidRDefault="000A2190" w:rsidP="000A219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941FB2" w14:textId="77777777" w:rsidR="000A2190" w:rsidRPr="005956D9" w:rsidRDefault="000A2190" w:rsidP="000A219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990DF15" w14:textId="77777777" w:rsidR="000A2190" w:rsidRPr="005956D9" w:rsidRDefault="000A2190" w:rsidP="000A219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CB065E" w14:textId="77777777" w:rsidR="000A2190" w:rsidRPr="005956D9" w:rsidRDefault="000A2190" w:rsidP="000A219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8C0008A" w14:textId="77777777" w:rsidR="000A2190" w:rsidRPr="005956D9" w:rsidRDefault="000A2190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78E19767" w14:textId="77777777" w:rsidR="000A2190" w:rsidRPr="005956D9" w:rsidRDefault="000A2190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17A5291" w14:textId="77777777" w:rsidR="000A2190" w:rsidRPr="005956D9" w:rsidRDefault="000A2190" w:rsidP="000A2190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CBE39CD" w14:textId="77777777" w:rsidR="000A2190" w:rsidRPr="005956D9" w:rsidRDefault="000A2190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38BC3EFF" w14:textId="77777777" w:rsidR="000A2190" w:rsidRPr="005956D9" w:rsidRDefault="000A2190" w:rsidP="000A219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C9938E" w14:textId="77777777" w:rsidR="000A2190" w:rsidRPr="005956D9" w:rsidRDefault="000A2190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82E7D09" w14:textId="77777777" w:rsidR="000A2190" w:rsidRPr="005956D9" w:rsidRDefault="000A2190" w:rsidP="000A2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7FA2EE" w14:textId="77777777" w:rsidR="000A2190" w:rsidRPr="005956D9" w:rsidRDefault="000A2190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5D9A4413" w14:textId="77777777" w:rsidR="000A2190" w:rsidRPr="005956D9" w:rsidRDefault="000A2190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26BE" w:rsidRPr="005956D9" w14:paraId="0D916C7D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63D5AA99" w14:textId="77777777" w:rsidR="003726BE" w:rsidRPr="005956D9" w:rsidRDefault="003726BE" w:rsidP="003726BE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56D9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69" w:type="dxa"/>
            <w:vAlign w:val="bottom"/>
          </w:tcPr>
          <w:p w14:paraId="16FE9424" w14:textId="54BBFB1A" w:rsidR="003726BE" w:rsidRPr="005956D9" w:rsidRDefault="002A5A31" w:rsidP="003726B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F85EA6A" w14:textId="77777777" w:rsidR="003726BE" w:rsidRPr="005956D9" w:rsidRDefault="003726BE" w:rsidP="003726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0F7ECD56" w14:textId="4A9D0536" w:rsidR="003726BE" w:rsidRPr="005956D9" w:rsidRDefault="002A5A31" w:rsidP="003726B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E981424" w14:textId="77777777" w:rsidR="003726BE" w:rsidRPr="005956D9" w:rsidRDefault="003726BE" w:rsidP="003726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7B496FE2" w14:textId="04DDD09F" w:rsidR="003726BE" w:rsidRPr="005956D9" w:rsidRDefault="002A5A31" w:rsidP="003726B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5623E4" w14:textId="77777777" w:rsidR="003726BE" w:rsidRPr="005956D9" w:rsidRDefault="003726BE" w:rsidP="003726B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2ABC628" w14:textId="3E92538C" w:rsidR="003726BE" w:rsidRPr="005956D9" w:rsidRDefault="002A5A31" w:rsidP="003726BE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660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DDCEB0" w14:textId="77777777" w:rsidR="003726BE" w:rsidRPr="005956D9" w:rsidRDefault="003726BE" w:rsidP="003726B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24F0DD5" w14:textId="12EE355E" w:rsidR="003726BE" w:rsidRPr="005956D9" w:rsidRDefault="002A5A31" w:rsidP="00980BE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36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61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660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126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bottom"/>
          </w:tcPr>
          <w:p w14:paraId="4DD25A54" w14:textId="77777777" w:rsidR="003726BE" w:rsidRPr="005956D9" w:rsidRDefault="003726BE" w:rsidP="003726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9E019F7" w14:textId="3DDE4DD5" w:rsidR="003726BE" w:rsidRPr="005956D9" w:rsidRDefault="002A5A31" w:rsidP="003726BE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4550DD37" w14:textId="77777777" w:rsidR="003726BE" w:rsidRPr="005956D9" w:rsidRDefault="003726BE" w:rsidP="003726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4A436192" w14:textId="7F534793" w:rsidR="003726BE" w:rsidRPr="005956D9" w:rsidRDefault="002A5A31" w:rsidP="003726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452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576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602E8AC" w14:textId="77777777" w:rsidR="003726BE" w:rsidRPr="005956D9" w:rsidRDefault="003726BE" w:rsidP="003726B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8A4BEAB" w14:textId="3C2A79C0" w:rsidR="003726BE" w:rsidRPr="005956D9" w:rsidRDefault="002A5A31" w:rsidP="00372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33351BB" w14:textId="77777777" w:rsidR="003726BE" w:rsidRPr="005956D9" w:rsidRDefault="003726BE" w:rsidP="003726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52D341D5" w14:textId="1459B137" w:rsidR="003726BE" w:rsidRPr="005956D9" w:rsidRDefault="002A5A31" w:rsidP="003726B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61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452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576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  <w:tr w:rsidR="003726BE" w:rsidRPr="005956D9" w14:paraId="22124D9D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5A220018" w14:textId="43609CE4" w:rsidR="003726BE" w:rsidRPr="005956D9" w:rsidRDefault="003726BE" w:rsidP="003726BE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56D9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เงินกู้ยืมระยะยาว</w:t>
            </w:r>
          </w:p>
        </w:tc>
        <w:tc>
          <w:tcPr>
            <w:tcW w:w="1169" w:type="dxa"/>
            <w:vAlign w:val="bottom"/>
          </w:tcPr>
          <w:p w14:paraId="656A9180" w14:textId="3C2EE84C" w:rsidR="003726BE" w:rsidRPr="005956D9" w:rsidRDefault="002A5A31" w:rsidP="003726B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45CD436" w14:textId="77777777" w:rsidR="003726BE" w:rsidRPr="005956D9" w:rsidRDefault="003726BE" w:rsidP="003726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3845E6FF" w14:textId="6E9278C9" w:rsidR="003726BE" w:rsidRPr="005956D9" w:rsidRDefault="002A5A31" w:rsidP="003726B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CBB9422" w14:textId="77777777" w:rsidR="003726BE" w:rsidRPr="005956D9" w:rsidRDefault="003726BE" w:rsidP="003726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732ED1D6" w14:textId="0430AB50" w:rsidR="003726BE" w:rsidRPr="005956D9" w:rsidRDefault="002A5A31" w:rsidP="003726B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34F7C0" w14:textId="77777777" w:rsidR="003726BE" w:rsidRPr="005956D9" w:rsidRDefault="003726BE" w:rsidP="003726B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9116814" w14:textId="3A6B745E" w:rsidR="003726BE" w:rsidRPr="005956D9" w:rsidRDefault="002A5A31" w:rsidP="003726BE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346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959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D28D40" w14:textId="77777777" w:rsidR="003726BE" w:rsidRPr="005956D9" w:rsidRDefault="003726BE" w:rsidP="003726B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7819CC0" w14:textId="269CD2D3" w:rsidR="003726BE" w:rsidRPr="005956D9" w:rsidRDefault="002A5A31" w:rsidP="003726B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346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959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bottom"/>
          </w:tcPr>
          <w:p w14:paraId="72675D0B" w14:textId="77777777" w:rsidR="003726BE" w:rsidRPr="005956D9" w:rsidRDefault="003726BE" w:rsidP="003726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2697366" w14:textId="3E5DC144" w:rsidR="003726BE" w:rsidRPr="005956D9" w:rsidRDefault="002A5A31" w:rsidP="003726B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227CC209" w14:textId="77777777" w:rsidR="003726BE" w:rsidRPr="005956D9" w:rsidRDefault="003726BE" w:rsidP="003726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272C8CAB" w14:textId="2DCC1D0E" w:rsidR="003726BE" w:rsidRPr="005956D9" w:rsidRDefault="002A5A31" w:rsidP="00980BE8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31D4BD8" w14:textId="77777777" w:rsidR="003726BE" w:rsidRPr="005956D9" w:rsidRDefault="003726BE" w:rsidP="003726B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5F3817F" w14:textId="452D3156" w:rsidR="003726BE" w:rsidRPr="005956D9" w:rsidRDefault="002A5A31" w:rsidP="00980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3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368</w:t>
            </w:r>
            <w:r w:rsidR="006946E2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342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9BBD1DC" w14:textId="77777777" w:rsidR="003726BE" w:rsidRPr="005956D9" w:rsidRDefault="003726BE" w:rsidP="003726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256EADE7" w14:textId="02DDD0C5" w:rsidR="003726BE" w:rsidRPr="005956D9" w:rsidRDefault="002A5A31" w:rsidP="003726B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368</w:t>
            </w:r>
            <w:r w:rsidR="006946E2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726BE" w:rsidRPr="005956D9" w14:paraId="63F20157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1EFB9E4D" w14:textId="77777777" w:rsidR="003726BE" w:rsidRPr="005956D9" w:rsidRDefault="003726BE" w:rsidP="003726BE">
            <w:pPr>
              <w:ind w:left="-14" w:right="-9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5956D9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1169" w:type="dxa"/>
            <w:vAlign w:val="bottom"/>
          </w:tcPr>
          <w:p w14:paraId="35F4ADDD" w14:textId="0CC9B68A" w:rsidR="003726BE" w:rsidRPr="005956D9" w:rsidRDefault="002A5A31" w:rsidP="003726B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6BED27A" w14:textId="77777777" w:rsidR="003726BE" w:rsidRPr="005956D9" w:rsidRDefault="003726BE" w:rsidP="003726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619D47F8" w14:textId="316C7FFC" w:rsidR="003726BE" w:rsidRPr="005956D9" w:rsidRDefault="002A5A31" w:rsidP="003726B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9DED107" w14:textId="77777777" w:rsidR="003726BE" w:rsidRPr="005956D9" w:rsidRDefault="003726BE" w:rsidP="003726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2405F4E1" w14:textId="2A76B4B3" w:rsidR="003726BE" w:rsidRPr="005956D9" w:rsidRDefault="002A5A31" w:rsidP="003726B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900E78" w14:textId="77777777" w:rsidR="003726BE" w:rsidRPr="005956D9" w:rsidRDefault="003726BE" w:rsidP="003726B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887C3F3" w14:textId="57624E8D" w:rsidR="003726BE" w:rsidRPr="005956D9" w:rsidRDefault="002A5A31" w:rsidP="003726BE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918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623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74F727" w14:textId="77777777" w:rsidR="003726BE" w:rsidRPr="005956D9" w:rsidRDefault="003726BE" w:rsidP="003726B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413A5DA6" w14:textId="663D4427" w:rsidR="003726BE" w:rsidRPr="005956D9" w:rsidRDefault="002A5A31" w:rsidP="003726B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24</w:t>
            </w:r>
            <w:r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918</w:t>
            </w:r>
            <w:r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623</w:t>
            </w:r>
            <w:r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772771E8" w14:textId="77777777" w:rsidR="003726BE" w:rsidRPr="005956D9" w:rsidRDefault="003726BE" w:rsidP="003726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F49D1DC" w14:textId="492FD2DB" w:rsidR="003726BE" w:rsidRPr="005956D9" w:rsidRDefault="002A5A31" w:rsidP="003726B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0E04B313" w14:textId="77777777" w:rsidR="003726BE" w:rsidRPr="005956D9" w:rsidRDefault="003726BE" w:rsidP="003726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6556A4AF" w14:textId="1410D391" w:rsidR="003726BE" w:rsidRPr="005956D9" w:rsidRDefault="002A5A31" w:rsidP="003726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075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350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7F8C409" w14:textId="77777777" w:rsidR="003726BE" w:rsidRPr="005956D9" w:rsidRDefault="003726BE" w:rsidP="003726B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D856DC7" w14:textId="6002F4B3" w:rsidR="003726BE" w:rsidRPr="005956D9" w:rsidRDefault="002A5A31" w:rsidP="00372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2D14355" w14:textId="77777777" w:rsidR="003726BE" w:rsidRPr="005956D9" w:rsidRDefault="003726BE" w:rsidP="003726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6110FE20" w14:textId="33BDE175" w:rsidR="003726BE" w:rsidRPr="005956D9" w:rsidRDefault="002A5A31" w:rsidP="003726B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26</w:t>
            </w:r>
            <w:r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075</w:t>
            </w:r>
            <w:r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350</w:t>
            </w:r>
            <w:r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)</w:t>
            </w:r>
          </w:p>
        </w:tc>
      </w:tr>
      <w:tr w:rsidR="003726BE" w:rsidRPr="005956D9" w14:paraId="36B19237" w14:textId="77777777" w:rsidTr="00E57BA3">
        <w:trPr>
          <w:trHeight w:val="261"/>
        </w:trPr>
        <w:tc>
          <w:tcPr>
            <w:tcW w:w="3330" w:type="dxa"/>
            <w:shd w:val="clear" w:color="auto" w:fill="auto"/>
          </w:tcPr>
          <w:p w14:paraId="562A6023" w14:textId="77777777" w:rsidR="003726BE" w:rsidRPr="005956D9" w:rsidRDefault="003726BE" w:rsidP="003726BE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56D9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สัญญาแลกเปลี่ยนอัตราดอกเบี้ยที่ใช้ใน</w:t>
            </w:r>
            <w:r w:rsidRPr="005956D9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การป้องกันความเสี่ยง</w:t>
            </w:r>
          </w:p>
        </w:tc>
        <w:tc>
          <w:tcPr>
            <w:tcW w:w="1169" w:type="dxa"/>
            <w:vAlign w:val="bottom"/>
          </w:tcPr>
          <w:p w14:paraId="32B71062" w14:textId="663B9F2C" w:rsidR="003726BE" w:rsidRPr="005956D9" w:rsidRDefault="002A5A31" w:rsidP="00980BE8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268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3FC4822" w14:textId="77777777" w:rsidR="003726BE" w:rsidRPr="005956D9" w:rsidRDefault="003726BE" w:rsidP="003726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70681398" w14:textId="0F00974B" w:rsidR="003726BE" w:rsidRPr="005956D9" w:rsidRDefault="002A5A31" w:rsidP="003726B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3C4A6DA" w14:textId="77777777" w:rsidR="003726BE" w:rsidRPr="005956D9" w:rsidRDefault="003726BE" w:rsidP="003726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A41E41F" w14:textId="24B8C98D" w:rsidR="003726BE" w:rsidRPr="005956D9" w:rsidRDefault="002A5A31" w:rsidP="003726B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D93475" w14:textId="77777777" w:rsidR="003726BE" w:rsidRPr="005956D9" w:rsidRDefault="003726BE" w:rsidP="003726B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3BE3303" w14:textId="6018EDA1" w:rsidR="003726BE" w:rsidRPr="005956D9" w:rsidRDefault="002A5A31" w:rsidP="003726B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B7D102" w14:textId="77777777" w:rsidR="003726BE" w:rsidRPr="005956D9" w:rsidRDefault="003726BE" w:rsidP="003726B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0DA082E" w14:textId="40407CCA" w:rsidR="003726BE" w:rsidRPr="005956D9" w:rsidRDefault="002A5A31" w:rsidP="003726B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268</w:t>
            </w:r>
            <w:r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67788701" w14:textId="77777777" w:rsidR="003726BE" w:rsidRPr="005956D9" w:rsidRDefault="003726BE" w:rsidP="003726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5E01758" w14:textId="021C7C3A" w:rsidR="003726BE" w:rsidRPr="005956D9" w:rsidRDefault="002A5A31" w:rsidP="003726B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50EC469C" w14:textId="77777777" w:rsidR="003726BE" w:rsidRPr="005956D9" w:rsidRDefault="003726BE" w:rsidP="003726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135DBEFE" w14:textId="6F4B209F" w:rsidR="003726BE" w:rsidRPr="005956D9" w:rsidRDefault="002A5A31" w:rsidP="003726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268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E74D478" w14:textId="77777777" w:rsidR="003726BE" w:rsidRPr="005956D9" w:rsidRDefault="003726BE" w:rsidP="003726B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307A9EE" w14:textId="1AFE83A0" w:rsidR="003726BE" w:rsidRPr="005956D9" w:rsidRDefault="002A5A31" w:rsidP="00372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80EDAFD" w14:textId="77777777" w:rsidR="003726BE" w:rsidRPr="005956D9" w:rsidRDefault="003726BE" w:rsidP="003726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7CF3F958" w14:textId="27136165" w:rsidR="003726BE" w:rsidRPr="005956D9" w:rsidRDefault="002A5A31" w:rsidP="00372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268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F6EB0" w:rsidRPr="005956D9" w14:paraId="06E5FB0F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55431B86" w14:textId="0B610AA1" w:rsidR="008F6EB0" w:rsidRPr="00FC6492" w:rsidRDefault="00545FB4" w:rsidP="008F6EB0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อนุพันธ์ที่เกี่ยวกับพลังงาน</w:t>
            </w:r>
          </w:p>
        </w:tc>
        <w:tc>
          <w:tcPr>
            <w:tcW w:w="1169" w:type="dxa"/>
            <w:vAlign w:val="bottom"/>
          </w:tcPr>
          <w:p w14:paraId="0A83D1D4" w14:textId="7BC4F7A9" w:rsidR="008F6EB0" w:rsidRPr="00FC6492" w:rsidRDefault="002A5A31" w:rsidP="002A5A31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C6492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FC649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FC6492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FC6492">
              <w:rPr>
                <w:rFonts w:ascii="Angsana New" w:hAnsi="Angsana New"/>
                <w:sz w:val="30"/>
                <w:szCs w:val="30"/>
                <w:lang w:val="en-US"/>
              </w:rPr>
              <w:t>232</w:t>
            </w:r>
            <w:r w:rsidRPr="00FC6492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FC6492">
              <w:rPr>
                <w:rFonts w:ascii="Angsana New" w:hAnsi="Angsana New"/>
                <w:sz w:val="30"/>
                <w:szCs w:val="30"/>
                <w:lang w:val="en-US" w:bidi="th-TH"/>
              </w:rPr>
              <w:t>471</w:t>
            </w:r>
            <w:r w:rsidRPr="00FC649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7E1565F0" w14:textId="77777777" w:rsidR="008F6EB0" w:rsidRPr="00FC6492" w:rsidRDefault="008F6EB0" w:rsidP="008F6E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15F4A3AC" w14:textId="21D1B375" w:rsidR="008F6EB0" w:rsidRPr="00FC6492" w:rsidRDefault="002A5A31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FC6492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FC6492">
              <w:rPr>
                <w:rFonts w:ascii="Angsana New" w:hAnsi="Angsana New"/>
                <w:sz w:val="30"/>
                <w:szCs w:val="30"/>
              </w:rPr>
              <w:t>1</w:t>
            </w:r>
            <w:r w:rsidRPr="00FC6492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FC6492">
              <w:rPr>
                <w:rFonts w:ascii="Angsana New" w:hAnsi="Angsana New"/>
                <w:sz w:val="30"/>
                <w:szCs w:val="30"/>
              </w:rPr>
              <w:t>492</w:t>
            </w:r>
            <w:r w:rsidRPr="00FC6492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FC6492">
              <w:rPr>
                <w:rFonts w:ascii="Angsana New" w:hAnsi="Angsana New"/>
                <w:sz w:val="30"/>
                <w:szCs w:val="30"/>
              </w:rPr>
              <w:t>014</w:t>
            </w:r>
            <w:r w:rsidRPr="00FC649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537BE25" w14:textId="77777777" w:rsidR="008F6EB0" w:rsidRPr="00FC6492" w:rsidRDefault="008F6EB0" w:rsidP="008F6E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26868848" w14:textId="61609D43" w:rsidR="008F6EB0" w:rsidRPr="00FC6492" w:rsidRDefault="002A5A31" w:rsidP="008F6EB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C649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26E8C8" w14:textId="77777777" w:rsidR="008F6EB0" w:rsidRPr="00FC6492" w:rsidRDefault="008F6EB0" w:rsidP="008F6EB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9BD0417" w14:textId="527DEEFA" w:rsidR="008F6EB0" w:rsidRPr="00FC6492" w:rsidRDefault="002A5A31" w:rsidP="008F6EB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C649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52D27A" w14:textId="77777777" w:rsidR="008F6EB0" w:rsidRPr="00FC6492" w:rsidRDefault="008F6EB0" w:rsidP="008F6EB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B61705A" w14:textId="733AF99B" w:rsidR="008F6EB0" w:rsidRPr="00FC6492" w:rsidRDefault="002A5A31" w:rsidP="008F6EB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6492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FC649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FC649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FC6492">
              <w:rPr>
                <w:rFonts w:ascii="Angsana New" w:hAnsi="Angsana New"/>
                <w:sz w:val="30"/>
                <w:szCs w:val="30"/>
                <w:lang w:val="en-US" w:bidi="th-TH"/>
              </w:rPr>
              <w:t>724</w:t>
            </w:r>
            <w:r w:rsidRPr="00FC649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FC6492">
              <w:rPr>
                <w:rFonts w:ascii="Angsana New" w:hAnsi="Angsana New"/>
                <w:sz w:val="30"/>
                <w:szCs w:val="30"/>
                <w:lang w:val="en-US" w:bidi="th-TH"/>
              </w:rPr>
              <w:t>485</w:t>
            </w:r>
            <w:r w:rsidRPr="00FC6492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64202B52" w14:textId="77777777" w:rsidR="008F6EB0" w:rsidRPr="00FC6492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12AE818" w14:textId="5E9C67C6" w:rsidR="008F6EB0" w:rsidRPr="00FC6492" w:rsidRDefault="002A5A31" w:rsidP="008F6EB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C649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2616AB80" w14:textId="77777777" w:rsidR="008F6EB0" w:rsidRPr="00FC6492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4EBE0B9D" w14:textId="22C89DC0" w:rsidR="008F6EB0" w:rsidRPr="00FC6492" w:rsidRDefault="002A5A31" w:rsidP="008F6E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FC6492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FC649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FC6492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FC6492">
              <w:rPr>
                <w:rFonts w:ascii="Angsana New" w:hAnsi="Angsana New"/>
                <w:sz w:val="30"/>
                <w:szCs w:val="30"/>
                <w:lang w:val="en-US"/>
              </w:rPr>
              <w:t>724</w:t>
            </w:r>
            <w:r w:rsidRPr="00FC6492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FC6492">
              <w:rPr>
                <w:rFonts w:ascii="Angsana New" w:hAnsi="Angsana New"/>
                <w:sz w:val="30"/>
                <w:szCs w:val="30"/>
                <w:lang w:val="en-US"/>
              </w:rPr>
              <w:t>485</w:t>
            </w:r>
            <w:r w:rsidRPr="00FC649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BD07620" w14:textId="77777777" w:rsidR="008F6EB0" w:rsidRPr="00FC6492" w:rsidRDefault="008F6EB0" w:rsidP="008F6EB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7509FA3" w14:textId="65DFE443" w:rsidR="008F6EB0" w:rsidRPr="00FC6492" w:rsidRDefault="002A5A31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FC649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B090D5A" w14:textId="77777777" w:rsidR="008F6EB0" w:rsidRPr="00FC6492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15520712" w14:textId="306BD287" w:rsidR="008F6EB0" w:rsidRPr="005956D9" w:rsidRDefault="002A5A31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  <w:r w:rsidRPr="00FC6492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FC6492">
              <w:rPr>
                <w:rFonts w:ascii="Angsana New" w:hAnsi="Angsana New"/>
                <w:sz w:val="30"/>
                <w:szCs w:val="30"/>
              </w:rPr>
              <w:t>3</w:t>
            </w:r>
            <w:r w:rsidRPr="00FC6492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FC6492">
              <w:rPr>
                <w:rFonts w:ascii="Angsana New" w:hAnsi="Angsana New"/>
                <w:sz w:val="30"/>
                <w:szCs w:val="30"/>
              </w:rPr>
              <w:t>724</w:t>
            </w:r>
            <w:r w:rsidRPr="00FC6492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FC6492">
              <w:rPr>
                <w:rFonts w:ascii="Angsana New" w:hAnsi="Angsana New"/>
                <w:sz w:val="30"/>
                <w:szCs w:val="30"/>
              </w:rPr>
              <w:t>485</w:t>
            </w:r>
            <w:r w:rsidRPr="00FC649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956D9" w:rsidRPr="005956D9" w14:paraId="7BF87E99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5772536A" w14:textId="77777777" w:rsidR="005956D9" w:rsidRPr="005956D9" w:rsidRDefault="005956D9" w:rsidP="008F6EB0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69" w:type="dxa"/>
            <w:vAlign w:val="bottom"/>
          </w:tcPr>
          <w:p w14:paraId="57F6F4A7" w14:textId="77777777" w:rsidR="005956D9" w:rsidRPr="005956D9" w:rsidRDefault="005956D9" w:rsidP="008F6EB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814A121" w14:textId="77777777" w:rsidR="005956D9" w:rsidRPr="005956D9" w:rsidRDefault="005956D9" w:rsidP="008F6E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0A764F80" w14:textId="77777777" w:rsidR="005956D9" w:rsidRPr="005956D9" w:rsidRDefault="005956D9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7D4932D" w14:textId="77777777" w:rsidR="005956D9" w:rsidRPr="005956D9" w:rsidRDefault="005956D9" w:rsidP="008F6E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311F0F99" w14:textId="77777777" w:rsidR="005956D9" w:rsidRPr="005956D9" w:rsidRDefault="005956D9" w:rsidP="008F6EB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A629F1" w14:textId="77777777" w:rsidR="005956D9" w:rsidRPr="005956D9" w:rsidRDefault="005956D9" w:rsidP="008F6EB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4A3AF5B" w14:textId="77777777" w:rsidR="005956D9" w:rsidRPr="005956D9" w:rsidRDefault="005956D9" w:rsidP="008F6EB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8B27BA" w14:textId="77777777" w:rsidR="005956D9" w:rsidRPr="005956D9" w:rsidRDefault="005956D9" w:rsidP="008F6EB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37FD32D" w14:textId="77777777" w:rsidR="005956D9" w:rsidRPr="005956D9" w:rsidRDefault="005956D9" w:rsidP="008F6EB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39D53F90" w14:textId="77777777" w:rsidR="005956D9" w:rsidRPr="005956D9" w:rsidRDefault="005956D9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4F44576" w14:textId="77777777" w:rsidR="005956D9" w:rsidRPr="005956D9" w:rsidRDefault="005956D9" w:rsidP="008F6EB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6A19AB03" w14:textId="77777777" w:rsidR="005956D9" w:rsidRPr="005956D9" w:rsidRDefault="005956D9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75C2888C" w14:textId="77777777" w:rsidR="005956D9" w:rsidRPr="005956D9" w:rsidRDefault="005956D9" w:rsidP="008F6E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2FD69BB" w14:textId="77777777" w:rsidR="005956D9" w:rsidRPr="005956D9" w:rsidRDefault="005956D9" w:rsidP="008F6EB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ECE02FA" w14:textId="77777777" w:rsidR="005956D9" w:rsidRPr="005956D9" w:rsidRDefault="005956D9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54F4B5" w14:textId="77777777" w:rsidR="005956D9" w:rsidRPr="005956D9" w:rsidRDefault="005956D9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263C8CF6" w14:textId="77777777" w:rsidR="005956D9" w:rsidRPr="005956D9" w:rsidRDefault="005956D9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56D9" w:rsidRPr="005956D9" w14:paraId="76FBF3A2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638C4E06" w14:textId="77777777" w:rsidR="005956D9" w:rsidRPr="005956D9" w:rsidRDefault="005956D9" w:rsidP="008F6EB0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69" w:type="dxa"/>
            <w:vAlign w:val="bottom"/>
          </w:tcPr>
          <w:p w14:paraId="189A350B" w14:textId="77777777" w:rsidR="005956D9" w:rsidRPr="005956D9" w:rsidRDefault="005956D9" w:rsidP="008F6EB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EF199F2" w14:textId="77777777" w:rsidR="005956D9" w:rsidRPr="005956D9" w:rsidRDefault="005956D9" w:rsidP="008F6E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45ABC689" w14:textId="77777777" w:rsidR="005956D9" w:rsidRPr="005956D9" w:rsidRDefault="005956D9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9EC45B7" w14:textId="77777777" w:rsidR="005956D9" w:rsidRPr="005956D9" w:rsidRDefault="005956D9" w:rsidP="008F6E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283B766B" w14:textId="77777777" w:rsidR="005956D9" w:rsidRPr="005956D9" w:rsidRDefault="005956D9" w:rsidP="008F6EB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3AA0CB" w14:textId="77777777" w:rsidR="005956D9" w:rsidRPr="005956D9" w:rsidRDefault="005956D9" w:rsidP="008F6EB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0374EE2" w14:textId="77777777" w:rsidR="005956D9" w:rsidRPr="005956D9" w:rsidRDefault="005956D9" w:rsidP="008F6EB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DA045A" w14:textId="77777777" w:rsidR="005956D9" w:rsidRPr="005956D9" w:rsidRDefault="005956D9" w:rsidP="008F6EB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AE5B8C6" w14:textId="77777777" w:rsidR="005956D9" w:rsidRPr="005956D9" w:rsidRDefault="005956D9" w:rsidP="008F6EB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39EE7A18" w14:textId="77777777" w:rsidR="005956D9" w:rsidRPr="005956D9" w:rsidRDefault="005956D9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CCEAF5B" w14:textId="77777777" w:rsidR="005956D9" w:rsidRPr="005956D9" w:rsidRDefault="005956D9" w:rsidP="008F6EB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7029F838" w14:textId="77777777" w:rsidR="005956D9" w:rsidRPr="005956D9" w:rsidRDefault="005956D9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15246519" w14:textId="77777777" w:rsidR="005956D9" w:rsidRPr="005956D9" w:rsidRDefault="005956D9" w:rsidP="008F6E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472129" w14:textId="77777777" w:rsidR="005956D9" w:rsidRPr="005956D9" w:rsidRDefault="005956D9" w:rsidP="008F6EB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3CFFAC3" w14:textId="77777777" w:rsidR="005956D9" w:rsidRPr="005956D9" w:rsidRDefault="005956D9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D3CEA6" w14:textId="77777777" w:rsidR="005956D9" w:rsidRPr="005956D9" w:rsidRDefault="005956D9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74AB9EE7" w14:textId="77777777" w:rsidR="005956D9" w:rsidRPr="005956D9" w:rsidRDefault="005956D9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6EB0" w:rsidRPr="005956D9" w14:paraId="5A7FDAC6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48AC8AED" w14:textId="77777777" w:rsidR="008F6EB0" w:rsidRPr="005956D9" w:rsidRDefault="008F6EB0" w:rsidP="008F6EB0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69" w:type="dxa"/>
            <w:vAlign w:val="bottom"/>
          </w:tcPr>
          <w:p w14:paraId="1E5A711A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EB1C578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54F149F6" w14:textId="77777777" w:rsidR="008F6EB0" w:rsidRPr="005956D9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7AF3324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2749BE93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20E6B7" w14:textId="77777777" w:rsidR="008F6EB0" w:rsidRPr="005956D9" w:rsidRDefault="008F6EB0" w:rsidP="008F6EB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03FE81A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B7FD52" w14:textId="77777777" w:rsidR="008F6EB0" w:rsidRPr="005956D9" w:rsidRDefault="008F6EB0" w:rsidP="008F6EB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37DFE65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639526BB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BFBBD0E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3390BC38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52918D2E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4E1F993" w14:textId="77777777" w:rsidR="008F6EB0" w:rsidRPr="005956D9" w:rsidRDefault="008F6EB0" w:rsidP="008F6EB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C304A67" w14:textId="77777777" w:rsidR="008F6EB0" w:rsidRPr="005956D9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A32EA1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6640AED4" w14:textId="77777777" w:rsidR="008F6EB0" w:rsidRPr="005956D9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6EB0" w:rsidRPr="005956D9" w14:paraId="7DAC2C47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3FDD26CC" w14:textId="5F6E624B" w:rsidR="008F6EB0" w:rsidRPr="005956D9" w:rsidRDefault="0001010D" w:rsidP="008F6EB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1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lastRenderedPageBreak/>
              <w:t>2564</w:t>
            </w:r>
          </w:p>
        </w:tc>
        <w:tc>
          <w:tcPr>
            <w:tcW w:w="1169" w:type="dxa"/>
            <w:vAlign w:val="bottom"/>
          </w:tcPr>
          <w:p w14:paraId="22262A5E" w14:textId="535A546F" w:rsidR="008F6EB0" w:rsidRPr="005956D9" w:rsidRDefault="008F6EB0" w:rsidP="008F6EB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D340BDA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40B76A69" w14:textId="2EECF406" w:rsidR="008F6EB0" w:rsidRPr="005956D9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77A0B2B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00B6656" w14:textId="232A7591" w:rsidR="008F6EB0" w:rsidRPr="005956D9" w:rsidRDefault="008F6EB0" w:rsidP="008F6EB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61B26E" w14:textId="77777777" w:rsidR="008F6EB0" w:rsidRPr="005956D9" w:rsidRDefault="008F6EB0" w:rsidP="008F6EB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F0700DA" w14:textId="12DF7F7C" w:rsidR="008F6EB0" w:rsidRPr="005956D9" w:rsidRDefault="008F6EB0" w:rsidP="008F6EB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B878F8" w14:textId="77777777" w:rsidR="008F6EB0" w:rsidRPr="005956D9" w:rsidRDefault="008F6EB0" w:rsidP="008F6EB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205B0C3" w14:textId="278ACCCC" w:rsidR="008F6EB0" w:rsidRPr="005956D9" w:rsidRDefault="008F6EB0" w:rsidP="008F6EB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5F5B0D8B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3236C21" w14:textId="1AF441BE" w:rsidR="008F6EB0" w:rsidRPr="005956D9" w:rsidRDefault="008F6EB0" w:rsidP="008F6EB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0F817A3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08AFA667" w14:textId="145EFBF2" w:rsidR="008F6EB0" w:rsidRPr="005956D9" w:rsidRDefault="008F6EB0" w:rsidP="008F6E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8F7D42" w14:textId="77777777" w:rsidR="008F6EB0" w:rsidRPr="005956D9" w:rsidRDefault="008F6EB0" w:rsidP="008F6EB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CC51D85" w14:textId="058D2F5F" w:rsidR="008F6EB0" w:rsidRPr="005956D9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10A81A3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7B1C09AD" w14:textId="36C38334" w:rsidR="008F6EB0" w:rsidRPr="005956D9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6EB0" w:rsidRPr="005956D9" w14:paraId="432A127F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512B9880" w14:textId="77777777" w:rsidR="008F6EB0" w:rsidRPr="005956D9" w:rsidRDefault="008F6EB0" w:rsidP="008F6EB0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56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69" w:type="dxa"/>
            <w:vAlign w:val="bottom"/>
          </w:tcPr>
          <w:p w14:paraId="10865852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CF6F1E5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78AAA931" w14:textId="77777777" w:rsidR="008F6EB0" w:rsidRPr="005956D9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629B62F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493F0CCE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DB0B9D" w14:textId="77777777" w:rsidR="008F6EB0" w:rsidRPr="005956D9" w:rsidRDefault="008F6EB0" w:rsidP="008F6EB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859322A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E674F0" w14:textId="77777777" w:rsidR="008F6EB0" w:rsidRPr="005956D9" w:rsidRDefault="008F6EB0" w:rsidP="008F6EB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420E271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2C9BFF4A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779D85A2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711C8A31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6EEE5AD5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1F7FE9" w14:textId="77777777" w:rsidR="008F6EB0" w:rsidRPr="005956D9" w:rsidRDefault="008F6EB0" w:rsidP="008F6EB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87AE216" w14:textId="77777777" w:rsidR="008F6EB0" w:rsidRPr="005956D9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405B07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28F1111B" w14:textId="77777777" w:rsidR="008F6EB0" w:rsidRPr="005956D9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6EB0" w:rsidRPr="005956D9" w14:paraId="4857D7FB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40147C3C" w14:textId="77777777" w:rsidR="008F6EB0" w:rsidRPr="005956D9" w:rsidRDefault="008F6EB0" w:rsidP="008F6EB0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56D9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9" w:type="dxa"/>
            <w:vAlign w:val="bottom"/>
          </w:tcPr>
          <w:p w14:paraId="6CEEEB6D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4CAA870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0DACA3A3" w14:textId="77777777" w:rsidR="008F6EB0" w:rsidRPr="005956D9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30E5A9D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48B70DEE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9E3595" w14:textId="77777777" w:rsidR="008F6EB0" w:rsidRPr="005956D9" w:rsidRDefault="008F6EB0" w:rsidP="008F6EB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D7A71F8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72EC97" w14:textId="77777777" w:rsidR="008F6EB0" w:rsidRPr="005956D9" w:rsidRDefault="008F6EB0" w:rsidP="008F6EB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3CEB5138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2A97AEA2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81335CD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3403AEBF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0C53B4D9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4DAC0C" w14:textId="77777777" w:rsidR="008F6EB0" w:rsidRPr="005956D9" w:rsidRDefault="008F6EB0" w:rsidP="008F6EB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8CDF936" w14:textId="77777777" w:rsidR="008F6EB0" w:rsidRPr="005956D9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DE76F2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4185E2BA" w14:textId="77777777" w:rsidR="008F6EB0" w:rsidRPr="005956D9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786A" w:rsidRPr="005956D9" w14:paraId="7776FCED" w14:textId="77777777" w:rsidTr="00573614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6D058CED" w14:textId="77777777" w:rsidR="0051786A" w:rsidRPr="005956D9" w:rsidRDefault="0051786A" w:rsidP="0051786A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56D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956D9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169" w:type="dxa"/>
            <w:vAlign w:val="bottom"/>
          </w:tcPr>
          <w:p w14:paraId="08FC4AA6" w14:textId="79E4ABA5" w:rsidR="0051786A" w:rsidRPr="0051786A" w:rsidRDefault="0051786A" w:rsidP="0051786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1C8812B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141037AC" w14:textId="28FFD6C1" w:rsidR="0051786A" w:rsidRPr="0051786A" w:rsidRDefault="0001010D" w:rsidP="00517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857</w:t>
            </w:r>
            <w:r w:rsidR="0051786A" w:rsidRPr="005178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236" w:type="dxa"/>
            <w:vAlign w:val="bottom"/>
          </w:tcPr>
          <w:p w14:paraId="4D348E49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74436753" w14:textId="1880021A" w:rsidR="0051786A" w:rsidRPr="0051786A" w:rsidRDefault="0051786A" w:rsidP="005178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DFCF11" w14:textId="77777777" w:rsidR="0051786A" w:rsidRPr="0051786A" w:rsidRDefault="0051786A" w:rsidP="005178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D179904" w14:textId="46663FEA" w:rsidR="0051786A" w:rsidRPr="0051786A" w:rsidRDefault="0001010D" w:rsidP="0051786A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51786A" w:rsidRPr="005178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560020" w14:textId="77777777" w:rsidR="0051786A" w:rsidRPr="0051786A" w:rsidRDefault="0051786A" w:rsidP="0051786A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74FA503" w14:textId="5A10BE0B" w:rsidR="0051786A" w:rsidRPr="0051786A" w:rsidRDefault="0001010D" w:rsidP="0051786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887</w:t>
            </w:r>
            <w:r w:rsidR="0051786A" w:rsidRPr="005178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</w:t>
            </w:r>
          </w:p>
        </w:tc>
        <w:tc>
          <w:tcPr>
            <w:tcW w:w="241" w:type="dxa"/>
            <w:vAlign w:val="bottom"/>
          </w:tcPr>
          <w:p w14:paraId="257A58AE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1A8D6F6" w14:textId="3A7453C1" w:rsidR="0051786A" w:rsidRPr="0051786A" w:rsidRDefault="0051786A" w:rsidP="0051786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254B8DB6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5E8839A2" w14:textId="55569C84" w:rsidR="0051786A" w:rsidRPr="0051786A" w:rsidRDefault="0001010D" w:rsidP="005178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887</w:t>
            </w:r>
            <w:r w:rsidR="0051786A" w:rsidRPr="005178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388</w:t>
            </w:r>
          </w:p>
        </w:tc>
        <w:tc>
          <w:tcPr>
            <w:tcW w:w="270" w:type="dxa"/>
            <w:vAlign w:val="bottom"/>
          </w:tcPr>
          <w:p w14:paraId="2B17F6BC" w14:textId="77777777" w:rsidR="0051786A" w:rsidRPr="0051786A" w:rsidRDefault="0051786A" w:rsidP="005178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1615FF0" w14:textId="15683D38" w:rsidR="0051786A" w:rsidRPr="0051786A" w:rsidRDefault="0051786A" w:rsidP="00517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FAA6BA2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67EFD97A" w14:textId="021A0D93" w:rsidR="0051786A" w:rsidRPr="0051786A" w:rsidRDefault="0001010D" w:rsidP="00517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887</w:t>
            </w:r>
            <w:r w:rsidR="0051786A" w:rsidRPr="005178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</w:tr>
      <w:tr w:rsidR="0051786A" w:rsidRPr="005956D9" w14:paraId="09F1F984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1F01601A" w14:textId="77777777" w:rsidR="0051786A" w:rsidRPr="005956D9" w:rsidRDefault="0051786A" w:rsidP="0051786A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56D9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9" w:type="dxa"/>
            <w:vAlign w:val="bottom"/>
          </w:tcPr>
          <w:p w14:paraId="12D09060" w14:textId="1FCB0519" w:rsidR="0051786A" w:rsidRPr="0051786A" w:rsidRDefault="0051786A" w:rsidP="0051786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63F7EED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2CF531F3" w14:textId="4A8F56F7" w:rsidR="0051786A" w:rsidRPr="0051786A" w:rsidRDefault="0051786A" w:rsidP="0051786A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58A07AD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2B554DDE" w14:textId="7808151F" w:rsidR="0051786A" w:rsidRPr="0051786A" w:rsidRDefault="0051786A" w:rsidP="0051786A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990536" w14:textId="77777777" w:rsidR="0051786A" w:rsidRPr="0051786A" w:rsidRDefault="0051786A" w:rsidP="005178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36987A3" w14:textId="691F4CD5" w:rsidR="0051786A" w:rsidRPr="0051786A" w:rsidRDefault="0051786A" w:rsidP="0051786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8559B3" w14:textId="77777777" w:rsidR="0051786A" w:rsidRPr="0051786A" w:rsidRDefault="0051786A" w:rsidP="0051786A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0CEFE93" w14:textId="70D369E8" w:rsidR="0051786A" w:rsidRPr="0051786A" w:rsidRDefault="0051786A" w:rsidP="0051786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008F902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345B6FE" w14:textId="7992E403" w:rsidR="0051786A" w:rsidRPr="0051786A" w:rsidRDefault="0051786A" w:rsidP="0051786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489EC17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7A330292" w14:textId="13423550" w:rsidR="0051786A" w:rsidRPr="0051786A" w:rsidRDefault="0051786A" w:rsidP="005178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F6A18A" w14:textId="77777777" w:rsidR="0051786A" w:rsidRPr="0051786A" w:rsidRDefault="0051786A" w:rsidP="005178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D9FE068" w14:textId="6E03F907" w:rsidR="0051786A" w:rsidRPr="0051786A" w:rsidRDefault="0051786A" w:rsidP="00517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70D53E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38B16EBC" w14:textId="29757FE0" w:rsidR="0051786A" w:rsidRPr="0051786A" w:rsidRDefault="0051786A" w:rsidP="00517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786A" w:rsidRPr="005956D9" w14:paraId="645F1C48" w14:textId="77777777" w:rsidTr="00E57BA3">
        <w:trPr>
          <w:trHeight w:val="261"/>
        </w:trPr>
        <w:tc>
          <w:tcPr>
            <w:tcW w:w="3330" w:type="dxa"/>
            <w:shd w:val="clear" w:color="auto" w:fill="auto"/>
          </w:tcPr>
          <w:p w14:paraId="22FE00EA" w14:textId="77777777" w:rsidR="0051786A" w:rsidRPr="005956D9" w:rsidRDefault="0051786A" w:rsidP="0051786A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56D9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956D9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169" w:type="dxa"/>
            <w:vAlign w:val="bottom"/>
          </w:tcPr>
          <w:p w14:paraId="0575E12F" w14:textId="6787D750" w:rsidR="0051786A" w:rsidRPr="0051786A" w:rsidRDefault="0051786A" w:rsidP="0051786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64C8931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1137CA5C" w14:textId="20BAACD0" w:rsidR="0051786A" w:rsidRPr="0051786A" w:rsidRDefault="0051786A" w:rsidP="0051786A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45AEFAF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4FA9D242" w14:textId="62C42EEA" w:rsidR="0051786A" w:rsidRPr="0051786A" w:rsidRDefault="0001010D" w:rsidP="0051786A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1786A" w:rsidRPr="005178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478</w:t>
            </w:r>
            <w:r w:rsidR="0051786A" w:rsidRPr="005178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F404F8" w14:textId="77777777" w:rsidR="0051786A" w:rsidRPr="0051786A" w:rsidRDefault="0051786A" w:rsidP="005178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C6F7382" w14:textId="17DE6E73" w:rsidR="0051786A" w:rsidRPr="0051786A" w:rsidRDefault="0051786A" w:rsidP="0051786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AF4521" w14:textId="77777777" w:rsidR="0051786A" w:rsidRPr="0051786A" w:rsidRDefault="0051786A" w:rsidP="0051786A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00FBC30E" w14:textId="5145FD57" w:rsidR="0051786A" w:rsidRPr="0051786A" w:rsidRDefault="0001010D" w:rsidP="0051786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1786A" w:rsidRPr="005178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478</w:t>
            </w:r>
            <w:r w:rsidR="0051786A" w:rsidRPr="005178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209</w:t>
            </w:r>
          </w:p>
        </w:tc>
        <w:tc>
          <w:tcPr>
            <w:tcW w:w="241" w:type="dxa"/>
            <w:vAlign w:val="bottom"/>
          </w:tcPr>
          <w:p w14:paraId="5576AF2D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52B28F1" w14:textId="0CDF6177" w:rsidR="0051786A" w:rsidRPr="0051786A" w:rsidRDefault="0001010D" w:rsidP="0051786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1786A" w:rsidRPr="005178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023</w:t>
            </w:r>
            <w:r w:rsidR="0051786A" w:rsidRPr="005178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41" w:type="dxa"/>
            <w:vAlign w:val="bottom"/>
          </w:tcPr>
          <w:p w14:paraId="23CE7175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41E3490E" w14:textId="12190935" w:rsidR="0051786A" w:rsidRPr="0051786A" w:rsidRDefault="0051786A" w:rsidP="0051786A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77676BA" w14:textId="77777777" w:rsidR="0051786A" w:rsidRPr="0051786A" w:rsidRDefault="0051786A" w:rsidP="005178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6B592D7" w14:textId="68E811B1" w:rsidR="0051786A" w:rsidRPr="0051786A" w:rsidRDefault="0001010D" w:rsidP="00517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454</w:t>
            </w:r>
            <w:r w:rsidR="0051786A" w:rsidRPr="005178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  <w:tc>
          <w:tcPr>
            <w:tcW w:w="270" w:type="dxa"/>
            <w:vAlign w:val="bottom"/>
          </w:tcPr>
          <w:p w14:paraId="1ECF10B5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08C0B7FD" w14:textId="62C5BE8B" w:rsidR="0051786A" w:rsidRPr="0051786A" w:rsidRDefault="0001010D" w:rsidP="00517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1786A" w:rsidRPr="005178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</w:rPr>
              <w:t>478</w:t>
            </w:r>
            <w:r w:rsidR="0051786A" w:rsidRPr="005178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</w:tr>
      <w:tr w:rsidR="0051786A" w:rsidRPr="005956D9" w14:paraId="7AC99E88" w14:textId="77777777" w:rsidTr="00E57BA3">
        <w:trPr>
          <w:trHeight w:val="261"/>
        </w:trPr>
        <w:tc>
          <w:tcPr>
            <w:tcW w:w="3330" w:type="dxa"/>
            <w:shd w:val="clear" w:color="auto" w:fill="auto"/>
          </w:tcPr>
          <w:p w14:paraId="2FCCD8EA" w14:textId="77777777" w:rsidR="0051786A" w:rsidRPr="005956D9" w:rsidRDefault="0051786A" w:rsidP="0051786A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56D9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956D9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169" w:type="dxa"/>
            <w:vAlign w:val="bottom"/>
          </w:tcPr>
          <w:p w14:paraId="60AA4BEB" w14:textId="61387097" w:rsidR="0051786A" w:rsidRPr="0051786A" w:rsidRDefault="0051786A" w:rsidP="0051786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02F5815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3352CBB6" w14:textId="4D0C8A7B" w:rsidR="0051786A" w:rsidRPr="0051786A" w:rsidRDefault="0051786A" w:rsidP="0051786A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A5DD3CC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4C92F055" w14:textId="4FF41358" w:rsidR="0051786A" w:rsidRPr="0051786A" w:rsidRDefault="0051786A" w:rsidP="005178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1AC1B3" w14:textId="77777777" w:rsidR="0051786A" w:rsidRPr="0051786A" w:rsidRDefault="0051786A" w:rsidP="005178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985BB2E" w14:textId="60188BDB" w:rsidR="0051786A" w:rsidRPr="0051786A" w:rsidRDefault="0001010D" w:rsidP="0051786A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535</w:t>
            </w:r>
            <w:r w:rsidR="0051786A" w:rsidRPr="005178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6AB4AB" w14:textId="77777777" w:rsidR="0051786A" w:rsidRPr="0051786A" w:rsidRDefault="0051786A" w:rsidP="0051786A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AA1DF9B" w14:textId="2CF09C0E" w:rsidR="0051786A" w:rsidRPr="0051786A" w:rsidRDefault="0001010D" w:rsidP="0051786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535</w:t>
            </w:r>
            <w:r w:rsidR="0051786A" w:rsidRPr="005178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939</w:t>
            </w:r>
          </w:p>
        </w:tc>
        <w:tc>
          <w:tcPr>
            <w:tcW w:w="241" w:type="dxa"/>
            <w:vAlign w:val="bottom"/>
          </w:tcPr>
          <w:p w14:paraId="2F0C3532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2618A9F" w14:textId="41AD86BB" w:rsidR="0051786A" w:rsidRPr="0051786A" w:rsidRDefault="0051786A" w:rsidP="0051786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730FA5DD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3A5B00A8" w14:textId="0010B3FE" w:rsidR="0051786A" w:rsidRPr="0051786A" w:rsidRDefault="0001010D" w:rsidP="005178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554</w:t>
            </w:r>
            <w:r w:rsidR="0051786A" w:rsidRPr="005178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821</w:t>
            </w:r>
          </w:p>
        </w:tc>
        <w:tc>
          <w:tcPr>
            <w:tcW w:w="270" w:type="dxa"/>
            <w:vAlign w:val="bottom"/>
          </w:tcPr>
          <w:p w14:paraId="5034F0B1" w14:textId="77777777" w:rsidR="0051786A" w:rsidRPr="0051786A" w:rsidRDefault="0051786A" w:rsidP="005178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A0290F7" w14:textId="29421762" w:rsidR="0051786A" w:rsidRPr="0051786A" w:rsidRDefault="0051786A" w:rsidP="00517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F802553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2224D9F0" w14:textId="70FE79E2" w:rsidR="0051786A" w:rsidRPr="0051786A" w:rsidRDefault="0001010D" w:rsidP="00517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554</w:t>
            </w:r>
            <w:r w:rsidR="0051786A" w:rsidRPr="005178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</w:tr>
      <w:tr w:rsidR="0051786A" w:rsidRPr="005956D9" w14:paraId="64F91785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2A251924" w14:textId="77777777" w:rsidR="0051786A" w:rsidRPr="005956D9" w:rsidRDefault="0051786A" w:rsidP="0051786A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56D9">
              <w:rPr>
                <w:rFonts w:ascii="Angsana New" w:hAnsi="Angsana New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169" w:type="dxa"/>
            <w:vAlign w:val="bottom"/>
          </w:tcPr>
          <w:p w14:paraId="6C4245FA" w14:textId="39753CF6" w:rsidR="0051786A" w:rsidRPr="0051786A" w:rsidRDefault="0051786A" w:rsidP="0051786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5838819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6208FFB8" w14:textId="4A38B6EB" w:rsidR="0051786A" w:rsidRPr="0051786A" w:rsidRDefault="0001010D" w:rsidP="00517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834</w:t>
            </w:r>
          </w:p>
        </w:tc>
        <w:tc>
          <w:tcPr>
            <w:tcW w:w="236" w:type="dxa"/>
            <w:vAlign w:val="bottom"/>
          </w:tcPr>
          <w:p w14:paraId="0E47317B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5C41E3EB" w14:textId="78DFC7D1" w:rsidR="0051786A" w:rsidRPr="0051786A" w:rsidRDefault="0051786A" w:rsidP="005178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D19CF7" w14:textId="77777777" w:rsidR="0051786A" w:rsidRPr="0051786A" w:rsidRDefault="0051786A" w:rsidP="005178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27F8D78" w14:textId="234F3FAC" w:rsidR="0051786A" w:rsidRPr="0051786A" w:rsidRDefault="0051786A" w:rsidP="0051786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62F0FC" w14:textId="77777777" w:rsidR="0051786A" w:rsidRPr="0051786A" w:rsidRDefault="0051786A" w:rsidP="0051786A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8C3DCD2" w14:textId="0DADF404" w:rsidR="0051786A" w:rsidRPr="0051786A" w:rsidRDefault="0001010D" w:rsidP="0051786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834</w:t>
            </w:r>
          </w:p>
        </w:tc>
        <w:tc>
          <w:tcPr>
            <w:tcW w:w="241" w:type="dxa"/>
            <w:vAlign w:val="bottom"/>
          </w:tcPr>
          <w:p w14:paraId="3CFB45FF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EB91C16" w14:textId="34F43D4F" w:rsidR="0051786A" w:rsidRPr="0051786A" w:rsidRDefault="0051786A" w:rsidP="0051786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6E77204D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6B1F1F88" w14:textId="1FB22460" w:rsidR="0051786A" w:rsidRPr="0051786A" w:rsidRDefault="0001010D" w:rsidP="005178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834</w:t>
            </w:r>
          </w:p>
        </w:tc>
        <w:tc>
          <w:tcPr>
            <w:tcW w:w="270" w:type="dxa"/>
            <w:vAlign w:val="bottom"/>
          </w:tcPr>
          <w:p w14:paraId="2409A476" w14:textId="77777777" w:rsidR="0051786A" w:rsidRPr="0051786A" w:rsidRDefault="0051786A" w:rsidP="005178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0F706AE" w14:textId="4B283BE7" w:rsidR="0051786A" w:rsidRPr="0051786A" w:rsidRDefault="0051786A" w:rsidP="00517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FC80373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77391C21" w14:textId="3FC6AC6A" w:rsidR="0051786A" w:rsidRPr="0051786A" w:rsidRDefault="0001010D" w:rsidP="00517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sz w:val="30"/>
                <w:szCs w:val="30"/>
              </w:rPr>
              <w:t>834</w:t>
            </w:r>
          </w:p>
        </w:tc>
      </w:tr>
      <w:tr w:rsidR="0051786A" w:rsidRPr="005956D9" w14:paraId="7786F0EC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60F324C6" w14:textId="77777777" w:rsidR="0051786A" w:rsidRPr="005956D9" w:rsidRDefault="0051786A" w:rsidP="008F6EB0">
            <w:pPr>
              <w:ind w:left="-14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6AD69858" w14:textId="77777777" w:rsidR="0051786A" w:rsidRPr="005956D9" w:rsidRDefault="0051786A" w:rsidP="008F6EB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59F4EB2" w14:textId="77777777" w:rsidR="0051786A" w:rsidRPr="005956D9" w:rsidRDefault="0051786A" w:rsidP="008F6E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0B9ADDB5" w14:textId="77777777" w:rsidR="0051786A" w:rsidRPr="005956D9" w:rsidRDefault="0051786A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F381077" w14:textId="77777777" w:rsidR="0051786A" w:rsidRPr="005956D9" w:rsidRDefault="0051786A" w:rsidP="008F6E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34DC8969" w14:textId="77777777" w:rsidR="0051786A" w:rsidRPr="005956D9" w:rsidRDefault="0051786A" w:rsidP="008F6EB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90555E" w14:textId="77777777" w:rsidR="0051786A" w:rsidRPr="005956D9" w:rsidRDefault="0051786A" w:rsidP="008F6EB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B27B0EB" w14:textId="77777777" w:rsidR="0051786A" w:rsidRPr="005956D9" w:rsidRDefault="0051786A" w:rsidP="008F6EB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BB02EE" w14:textId="77777777" w:rsidR="0051786A" w:rsidRPr="005956D9" w:rsidRDefault="0051786A" w:rsidP="008F6EB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D6C6351" w14:textId="77777777" w:rsidR="0051786A" w:rsidRPr="005956D9" w:rsidRDefault="0051786A" w:rsidP="008F6EB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322AE1D5" w14:textId="77777777" w:rsidR="0051786A" w:rsidRPr="005956D9" w:rsidRDefault="0051786A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2268631" w14:textId="77777777" w:rsidR="0051786A" w:rsidRPr="005956D9" w:rsidRDefault="0051786A" w:rsidP="008F6EB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0AF6C92A" w14:textId="77777777" w:rsidR="0051786A" w:rsidRPr="005956D9" w:rsidRDefault="0051786A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38900F0C" w14:textId="77777777" w:rsidR="0051786A" w:rsidRPr="005956D9" w:rsidRDefault="0051786A" w:rsidP="008F6E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99E2172" w14:textId="77777777" w:rsidR="0051786A" w:rsidRPr="005956D9" w:rsidRDefault="0051786A" w:rsidP="008F6EB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275BCFA" w14:textId="77777777" w:rsidR="0051786A" w:rsidRPr="005956D9" w:rsidRDefault="0051786A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DF7CE4" w14:textId="77777777" w:rsidR="0051786A" w:rsidRPr="005956D9" w:rsidRDefault="0051786A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1DC707E7" w14:textId="77777777" w:rsidR="0051786A" w:rsidRPr="005956D9" w:rsidRDefault="0051786A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6EB0" w:rsidRPr="005956D9" w14:paraId="05F71A1B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43083B22" w14:textId="77777777" w:rsidR="008F6EB0" w:rsidRPr="005956D9" w:rsidRDefault="008F6EB0" w:rsidP="008F6EB0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69" w:type="dxa"/>
            <w:vAlign w:val="bottom"/>
          </w:tcPr>
          <w:p w14:paraId="2DD15DD2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4090C4B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7A296C43" w14:textId="77777777" w:rsidR="008F6EB0" w:rsidRPr="005956D9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22B506F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72B9832B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EA0873" w14:textId="77777777" w:rsidR="008F6EB0" w:rsidRPr="005956D9" w:rsidRDefault="008F6EB0" w:rsidP="008F6EB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A52F920" w14:textId="77777777" w:rsidR="008F6EB0" w:rsidRPr="00A54104" w:rsidRDefault="008F6EB0" w:rsidP="008F6EB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2BEFD4" w14:textId="77777777" w:rsidR="008F6EB0" w:rsidRPr="005956D9" w:rsidRDefault="008F6EB0" w:rsidP="008F6EB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3C9C827D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5B46D398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730546C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242383C9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0183739D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AF70D5A" w14:textId="77777777" w:rsidR="008F6EB0" w:rsidRPr="005956D9" w:rsidRDefault="008F6EB0" w:rsidP="008F6EB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2C7FBD4" w14:textId="77777777" w:rsidR="008F6EB0" w:rsidRPr="005956D9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14D9F5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13FA5763" w14:textId="77777777" w:rsidR="008F6EB0" w:rsidRPr="005956D9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46E2" w:rsidRPr="005956D9" w14:paraId="4F005CE9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68450BE0" w14:textId="77777777" w:rsidR="006946E2" w:rsidRPr="005956D9" w:rsidRDefault="006946E2" w:rsidP="008F6EB0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69" w:type="dxa"/>
            <w:vAlign w:val="bottom"/>
          </w:tcPr>
          <w:p w14:paraId="3BE57BF9" w14:textId="77777777" w:rsidR="006946E2" w:rsidRPr="005956D9" w:rsidRDefault="006946E2" w:rsidP="008F6EB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DD1D300" w14:textId="77777777" w:rsidR="006946E2" w:rsidRPr="005956D9" w:rsidRDefault="006946E2" w:rsidP="008F6E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25989526" w14:textId="77777777" w:rsidR="006946E2" w:rsidRPr="005956D9" w:rsidRDefault="006946E2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99E86E1" w14:textId="77777777" w:rsidR="006946E2" w:rsidRPr="005956D9" w:rsidRDefault="006946E2" w:rsidP="008F6E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1A948CC" w14:textId="77777777" w:rsidR="006946E2" w:rsidRPr="005956D9" w:rsidRDefault="006946E2" w:rsidP="008F6EB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5A7288" w14:textId="77777777" w:rsidR="006946E2" w:rsidRPr="005956D9" w:rsidRDefault="006946E2" w:rsidP="008F6EB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6E89CA1" w14:textId="77777777" w:rsidR="006946E2" w:rsidRPr="005956D9" w:rsidRDefault="006946E2" w:rsidP="008F6EB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CDADE6" w14:textId="77777777" w:rsidR="006946E2" w:rsidRPr="005956D9" w:rsidRDefault="006946E2" w:rsidP="008F6EB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1950920" w14:textId="77777777" w:rsidR="006946E2" w:rsidRPr="005956D9" w:rsidRDefault="006946E2" w:rsidP="008F6EB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2D8BEFC9" w14:textId="77777777" w:rsidR="006946E2" w:rsidRPr="005956D9" w:rsidRDefault="006946E2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C7ABFB8" w14:textId="77777777" w:rsidR="006946E2" w:rsidRPr="005956D9" w:rsidRDefault="006946E2" w:rsidP="008F6EB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3C19DD8C" w14:textId="77777777" w:rsidR="006946E2" w:rsidRPr="005956D9" w:rsidRDefault="006946E2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47550652" w14:textId="77777777" w:rsidR="006946E2" w:rsidRPr="005956D9" w:rsidRDefault="006946E2" w:rsidP="008F6E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E0560D" w14:textId="77777777" w:rsidR="006946E2" w:rsidRPr="005956D9" w:rsidRDefault="006946E2" w:rsidP="008F6EB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051F787" w14:textId="77777777" w:rsidR="006946E2" w:rsidRPr="005956D9" w:rsidRDefault="006946E2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91E8D6" w14:textId="77777777" w:rsidR="006946E2" w:rsidRPr="005956D9" w:rsidRDefault="006946E2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5F9E17B5" w14:textId="77777777" w:rsidR="006946E2" w:rsidRPr="005956D9" w:rsidRDefault="006946E2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6EB0" w:rsidRPr="005956D9" w14:paraId="7F370E4C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154FC1FA" w14:textId="35D7C7EB" w:rsidR="008F6EB0" w:rsidRPr="005956D9" w:rsidRDefault="0001010D" w:rsidP="008F6EB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1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lastRenderedPageBreak/>
              <w:t>2564</w:t>
            </w:r>
          </w:p>
        </w:tc>
        <w:tc>
          <w:tcPr>
            <w:tcW w:w="1169" w:type="dxa"/>
            <w:vAlign w:val="bottom"/>
          </w:tcPr>
          <w:p w14:paraId="2FD152C3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C60CC7F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7891ECD0" w14:textId="77777777" w:rsidR="008F6EB0" w:rsidRPr="005956D9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136EF1C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37FCF48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3FA2EB" w14:textId="77777777" w:rsidR="008F6EB0" w:rsidRPr="005956D9" w:rsidRDefault="008F6EB0" w:rsidP="008F6EB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95A0030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C62415" w14:textId="77777777" w:rsidR="008F6EB0" w:rsidRPr="005956D9" w:rsidRDefault="008F6EB0" w:rsidP="008F6EB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862E9CF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5B07C2B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E9872E3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097C2C49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7BBB9A5F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1E3502" w14:textId="77777777" w:rsidR="008F6EB0" w:rsidRPr="005956D9" w:rsidRDefault="008F6EB0" w:rsidP="008F6EB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CE4695E" w14:textId="77777777" w:rsidR="008F6EB0" w:rsidRPr="005956D9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1AAF43F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0668D81A" w14:textId="77777777" w:rsidR="008F6EB0" w:rsidRPr="005956D9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6EB0" w:rsidRPr="005956D9" w14:paraId="50C0A1C2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73B12691" w14:textId="77777777" w:rsidR="008F6EB0" w:rsidRPr="005956D9" w:rsidRDefault="008F6EB0" w:rsidP="008F6EB0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56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69" w:type="dxa"/>
            <w:vAlign w:val="bottom"/>
          </w:tcPr>
          <w:p w14:paraId="6E2181AF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678FDE7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3AB14CFA" w14:textId="77777777" w:rsidR="008F6EB0" w:rsidRPr="005956D9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EE2E64A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21A98C10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6EF9DD" w14:textId="77777777" w:rsidR="008F6EB0" w:rsidRPr="005956D9" w:rsidRDefault="008F6EB0" w:rsidP="008F6EB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C7441AB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08014E" w14:textId="77777777" w:rsidR="008F6EB0" w:rsidRPr="005956D9" w:rsidRDefault="008F6EB0" w:rsidP="008F6EB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526FDE0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3E673D5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AF69D26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11F7B4DE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66E25813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59D049" w14:textId="77777777" w:rsidR="008F6EB0" w:rsidRPr="005956D9" w:rsidRDefault="008F6EB0" w:rsidP="008F6EB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4982BE7" w14:textId="77777777" w:rsidR="008F6EB0" w:rsidRPr="005956D9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D91D46" w14:textId="77777777" w:rsidR="008F6EB0" w:rsidRPr="005956D9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6044F6E5" w14:textId="77777777" w:rsidR="008F6EB0" w:rsidRPr="005956D9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786A" w:rsidRPr="005956D9" w14:paraId="1385FF8B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51DD3790" w14:textId="7C8EB3CD" w:rsidR="0051786A" w:rsidRPr="005956D9" w:rsidRDefault="0051786A" w:rsidP="0051786A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56D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69" w:type="dxa"/>
            <w:vAlign w:val="bottom"/>
          </w:tcPr>
          <w:p w14:paraId="2EA964BB" w14:textId="75C4D9B5" w:rsidR="0051786A" w:rsidRPr="0051786A" w:rsidRDefault="0051786A" w:rsidP="0051786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38A3679" w14:textId="77777777" w:rsidR="0051786A" w:rsidRPr="0051786A" w:rsidRDefault="0051786A" w:rsidP="0051786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58587FF2" w14:textId="1C08FC08" w:rsidR="0051786A" w:rsidRPr="0051786A" w:rsidRDefault="0051786A" w:rsidP="00517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6314566" w14:textId="77777777" w:rsidR="0051786A" w:rsidRPr="0051786A" w:rsidRDefault="0051786A" w:rsidP="0051786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3B4035C4" w14:textId="2B9EE629" w:rsidR="0051786A" w:rsidRPr="0051786A" w:rsidRDefault="0051786A" w:rsidP="005178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5B86A2" w14:textId="77777777" w:rsidR="0051786A" w:rsidRPr="0051786A" w:rsidRDefault="0051786A" w:rsidP="0051786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748B3F1" w14:textId="76534AC5" w:rsidR="0051786A" w:rsidRPr="0051786A" w:rsidRDefault="0051786A" w:rsidP="0051786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5178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415</w:t>
            </w:r>
            <w:r w:rsidRPr="005178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722</w:t>
            </w:r>
            <w:r w:rsidRPr="005178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2BFC23" w14:textId="77777777" w:rsidR="0051786A" w:rsidRPr="0051786A" w:rsidRDefault="0051786A" w:rsidP="0051786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174D7E1" w14:textId="613726C8" w:rsidR="0051786A" w:rsidRPr="0051786A" w:rsidRDefault="0051786A" w:rsidP="0051786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01010D" w:rsidRPr="0001010D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29</w:t>
            </w:r>
            <w:r w:rsidRPr="0051786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01010D" w:rsidRPr="0001010D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415</w:t>
            </w:r>
            <w:r w:rsidRPr="0051786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01010D" w:rsidRPr="0001010D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722</w:t>
            </w:r>
            <w:r w:rsidRPr="0051786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bottom"/>
          </w:tcPr>
          <w:p w14:paraId="5A8AB4AB" w14:textId="77777777" w:rsidR="0051786A" w:rsidRPr="0051786A" w:rsidRDefault="0051786A" w:rsidP="0051786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641ED79" w14:textId="3805AA60" w:rsidR="0051786A" w:rsidRPr="0051786A" w:rsidRDefault="0051786A" w:rsidP="0051786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7A3FFD44" w14:textId="77777777" w:rsidR="0051786A" w:rsidRPr="0051786A" w:rsidRDefault="0051786A" w:rsidP="0051786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5" w:type="dxa"/>
            <w:vAlign w:val="bottom"/>
          </w:tcPr>
          <w:p w14:paraId="03E41065" w14:textId="3CE11B08" w:rsidR="0051786A" w:rsidRPr="0051786A" w:rsidRDefault="0051786A" w:rsidP="005178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Pr="005178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452</w:t>
            </w:r>
            <w:r w:rsidRPr="005178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622</w:t>
            </w:r>
            <w:r w:rsidRPr="005178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F559B60" w14:textId="77777777" w:rsidR="0051786A" w:rsidRPr="0051786A" w:rsidRDefault="0051786A" w:rsidP="0051786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236A3EA" w14:textId="7575BBC6" w:rsidR="0051786A" w:rsidRPr="0051786A" w:rsidRDefault="0051786A" w:rsidP="00517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53B3362" w14:textId="77777777" w:rsidR="0051786A" w:rsidRPr="0051786A" w:rsidRDefault="0051786A" w:rsidP="0051786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3B2EF551" w14:textId="24662657" w:rsidR="0051786A" w:rsidRPr="0051786A" w:rsidRDefault="0051786A" w:rsidP="00517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51786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01010D" w:rsidRPr="000101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29</w:t>
            </w:r>
            <w:r w:rsidRPr="0051786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01010D" w:rsidRPr="000101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452</w:t>
            </w:r>
            <w:r w:rsidRPr="0051786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01010D" w:rsidRPr="000101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622</w:t>
            </w:r>
            <w:r w:rsidRPr="0051786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51786A" w:rsidRPr="005956D9" w14:paraId="456FAC5E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7CD44899" w14:textId="153AD962" w:rsidR="0051786A" w:rsidRPr="005956D9" w:rsidRDefault="0051786A" w:rsidP="0051786A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</w:t>
            </w:r>
          </w:p>
        </w:tc>
        <w:tc>
          <w:tcPr>
            <w:tcW w:w="1169" w:type="dxa"/>
            <w:vAlign w:val="bottom"/>
          </w:tcPr>
          <w:p w14:paraId="76F20453" w14:textId="2FBBEC83" w:rsidR="0051786A" w:rsidRPr="0051786A" w:rsidRDefault="0051786A" w:rsidP="0051786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D9CCFFA" w14:textId="77777777" w:rsidR="0051786A" w:rsidRPr="0051786A" w:rsidRDefault="0051786A" w:rsidP="0051786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43E36BFB" w14:textId="576D1D0E" w:rsidR="0051786A" w:rsidRPr="0051786A" w:rsidRDefault="0051786A" w:rsidP="00517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6B264F0" w14:textId="77777777" w:rsidR="0051786A" w:rsidRPr="0051786A" w:rsidRDefault="0051786A" w:rsidP="0051786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4D6FC1F" w14:textId="10007629" w:rsidR="0051786A" w:rsidRPr="0051786A" w:rsidRDefault="0051786A" w:rsidP="005178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92D5D4" w14:textId="77777777" w:rsidR="0051786A" w:rsidRPr="0051786A" w:rsidRDefault="0051786A" w:rsidP="0051786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A21F212" w14:textId="5E2D4C64" w:rsidR="0051786A" w:rsidRPr="0051786A" w:rsidRDefault="0051786A" w:rsidP="0051786A">
            <w:pPr>
              <w:tabs>
                <w:tab w:val="clear" w:pos="680"/>
                <w:tab w:val="clear" w:pos="907"/>
                <w:tab w:val="left" w:pos="375"/>
                <w:tab w:val="left" w:pos="645"/>
              </w:tabs>
              <w:ind w:left="-14" w:right="-31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320</w:t>
            </w:r>
            <w:r w:rsidRPr="005178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5178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505E07" w14:textId="77777777" w:rsidR="0051786A" w:rsidRPr="0051786A" w:rsidRDefault="0051786A" w:rsidP="0051786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4D3402F1" w14:textId="3B078B80" w:rsidR="0051786A" w:rsidRPr="0051786A" w:rsidRDefault="0051786A" w:rsidP="0051786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01010D" w:rsidRPr="0001010D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320</w:t>
            </w:r>
            <w:r w:rsidRPr="0051786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51786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bottom"/>
          </w:tcPr>
          <w:p w14:paraId="5F61AD91" w14:textId="77777777" w:rsidR="0051786A" w:rsidRPr="0051786A" w:rsidRDefault="0051786A" w:rsidP="0051786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14C8199" w14:textId="4963AF9E" w:rsidR="0051786A" w:rsidRPr="0051786A" w:rsidRDefault="0051786A" w:rsidP="0051786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2F148FF8" w14:textId="77777777" w:rsidR="0051786A" w:rsidRPr="0051786A" w:rsidRDefault="0051786A" w:rsidP="0051786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5" w:type="dxa"/>
            <w:vAlign w:val="bottom"/>
          </w:tcPr>
          <w:p w14:paraId="42E3D836" w14:textId="10550EC7" w:rsidR="0051786A" w:rsidRPr="0051786A" w:rsidRDefault="0051786A" w:rsidP="0051786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9EA7585" w14:textId="77777777" w:rsidR="0051786A" w:rsidRPr="0051786A" w:rsidRDefault="0051786A" w:rsidP="0051786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2AB4A5A" w14:textId="57861A1F" w:rsidR="0051786A" w:rsidRPr="0051786A" w:rsidRDefault="0051786A" w:rsidP="00517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after="0" w:line="240" w:lineRule="auto"/>
              <w:ind w:left="-108" w:right="-16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340</w:t>
            </w:r>
            <w:r w:rsidRPr="005178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784</w:t>
            </w:r>
            <w:r w:rsidRPr="005178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0505323" w14:textId="77777777" w:rsidR="0051786A" w:rsidRPr="0051786A" w:rsidRDefault="0051786A" w:rsidP="0051786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149223AF" w14:textId="28214B5C" w:rsidR="0051786A" w:rsidRPr="0051786A" w:rsidRDefault="0051786A" w:rsidP="00517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340</w:t>
            </w:r>
            <w:r w:rsidRPr="005178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784</w:t>
            </w:r>
            <w:r w:rsidRPr="005178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1786A" w:rsidRPr="005956D9" w14:paraId="000160F8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090A5EE7" w14:textId="77777777" w:rsidR="0051786A" w:rsidRPr="005956D9" w:rsidRDefault="0051786A" w:rsidP="0051786A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56D9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1169" w:type="dxa"/>
            <w:vAlign w:val="bottom"/>
          </w:tcPr>
          <w:p w14:paraId="6DE78C12" w14:textId="5B5C8E0A" w:rsidR="0051786A" w:rsidRPr="0051786A" w:rsidRDefault="0051786A" w:rsidP="0051786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6F58BAB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74FC0625" w14:textId="17BE5093" w:rsidR="0051786A" w:rsidRPr="0051786A" w:rsidRDefault="0051786A" w:rsidP="00517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384B048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146B70EF" w14:textId="746365B8" w:rsidR="0051786A" w:rsidRPr="0051786A" w:rsidRDefault="0051786A" w:rsidP="005178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D82BD4" w14:textId="77777777" w:rsidR="0051786A" w:rsidRPr="0051786A" w:rsidRDefault="0051786A" w:rsidP="005178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8166E43" w14:textId="223D0250" w:rsidR="0051786A" w:rsidRPr="0051786A" w:rsidRDefault="0051786A" w:rsidP="0051786A">
            <w:pPr>
              <w:tabs>
                <w:tab w:val="clear" w:pos="680"/>
                <w:tab w:val="clear" w:pos="907"/>
                <w:tab w:val="left" w:pos="375"/>
                <w:tab w:val="left" w:pos="645"/>
              </w:tabs>
              <w:ind w:left="-14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5178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351</w:t>
            </w:r>
            <w:r w:rsidRPr="005178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692</w:t>
            </w:r>
            <w:r w:rsidRPr="005178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90B8C3" w14:textId="77777777" w:rsidR="0051786A" w:rsidRPr="0051786A" w:rsidRDefault="0051786A" w:rsidP="0051786A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E0CE210" w14:textId="0C3A4C87" w:rsidR="0051786A" w:rsidRPr="0051786A" w:rsidRDefault="0051786A" w:rsidP="0051786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786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01010D" w:rsidRPr="0001010D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24</w:t>
            </w:r>
            <w:r w:rsidRPr="0051786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01010D" w:rsidRPr="0001010D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351</w:t>
            </w:r>
            <w:r w:rsidRPr="0051786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01010D" w:rsidRPr="0001010D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692</w:t>
            </w:r>
            <w:r w:rsidRPr="0051786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bottom"/>
          </w:tcPr>
          <w:p w14:paraId="2F4955C2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B6BB411" w14:textId="154456AA" w:rsidR="0051786A" w:rsidRPr="0051786A" w:rsidRDefault="0051786A" w:rsidP="0051786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5DE7B9AE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1DCB2952" w14:textId="737EB5C0" w:rsidR="0051786A" w:rsidRPr="0051786A" w:rsidRDefault="0051786A" w:rsidP="005178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Pr="005178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802</w:t>
            </w:r>
            <w:r w:rsidRPr="005178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264</w:t>
            </w:r>
            <w:r w:rsidRPr="005178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5FCF1DA" w14:textId="77777777" w:rsidR="0051786A" w:rsidRPr="0051786A" w:rsidRDefault="0051786A" w:rsidP="005178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3D7017A" w14:textId="49F02186" w:rsidR="0051786A" w:rsidRPr="0051786A" w:rsidRDefault="0051786A" w:rsidP="00517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A607187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30EFF11B" w14:textId="706B9F63" w:rsidR="0051786A" w:rsidRPr="0051786A" w:rsidRDefault="0051786A" w:rsidP="00517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01010D" w:rsidRPr="000101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26</w:t>
            </w:r>
            <w:r w:rsidRPr="0051786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01010D" w:rsidRPr="000101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802</w:t>
            </w:r>
            <w:r w:rsidRPr="0051786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01010D" w:rsidRPr="000101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264</w:t>
            </w:r>
            <w:r w:rsidRPr="0051786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8F6EB0" w:rsidRPr="005956D9" w14:paraId="359A6DEB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4FF1BA7F" w14:textId="77777777" w:rsidR="008F6EB0" w:rsidRPr="005956D9" w:rsidRDefault="008F6EB0" w:rsidP="008F6EB0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56D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สัญญาแลกเปลี่ยนอัตราดอกเบี้ยที่ใช้ใน</w:t>
            </w:r>
          </w:p>
        </w:tc>
        <w:tc>
          <w:tcPr>
            <w:tcW w:w="1169" w:type="dxa"/>
            <w:vAlign w:val="bottom"/>
          </w:tcPr>
          <w:p w14:paraId="078C8105" w14:textId="77777777" w:rsidR="008F6EB0" w:rsidRPr="0051786A" w:rsidRDefault="008F6EB0" w:rsidP="008F6EB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43E46DA" w14:textId="77777777" w:rsidR="008F6EB0" w:rsidRPr="0051786A" w:rsidRDefault="008F6EB0" w:rsidP="008F6E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5430EF36" w14:textId="77777777" w:rsidR="008F6EB0" w:rsidRPr="0051786A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455D889" w14:textId="77777777" w:rsidR="008F6EB0" w:rsidRPr="0051786A" w:rsidRDefault="008F6EB0" w:rsidP="008F6E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1C60EB85" w14:textId="77777777" w:rsidR="008F6EB0" w:rsidRPr="0051786A" w:rsidRDefault="008F6EB0" w:rsidP="008F6EB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380896" w14:textId="77777777" w:rsidR="008F6EB0" w:rsidRPr="0051786A" w:rsidRDefault="008F6EB0" w:rsidP="008F6EB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9AE2FF7" w14:textId="77777777" w:rsidR="008F6EB0" w:rsidRPr="0051786A" w:rsidRDefault="008F6EB0" w:rsidP="008F6EB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730FE4" w14:textId="77777777" w:rsidR="008F6EB0" w:rsidRPr="0051786A" w:rsidRDefault="008F6EB0" w:rsidP="008F6EB0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B356CBB" w14:textId="77777777" w:rsidR="008F6EB0" w:rsidRPr="0051786A" w:rsidRDefault="008F6EB0" w:rsidP="008F6EB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6B98FFAC" w14:textId="77777777" w:rsidR="008F6EB0" w:rsidRPr="0051786A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7955D19" w14:textId="77777777" w:rsidR="008F6EB0" w:rsidRPr="0051786A" w:rsidRDefault="008F6EB0" w:rsidP="008F6EB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68216C69" w14:textId="77777777" w:rsidR="008F6EB0" w:rsidRPr="0051786A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6548DA4C" w14:textId="77777777" w:rsidR="008F6EB0" w:rsidRPr="0051786A" w:rsidRDefault="008F6EB0" w:rsidP="008F6E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EB93DD" w14:textId="77777777" w:rsidR="008F6EB0" w:rsidRPr="0051786A" w:rsidRDefault="008F6EB0" w:rsidP="008F6EB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694619A" w14:textId="77777777" w:rsidR="008F6EB0" w:rsidRPr="0051786A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70FC08" w14:textId="77777777" w:rsidR="008F6EB0" w:rsidRPr="0051786A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5A818364" w14:textId="77777777" w:rsidR="008F6EB0" w:rsidRPr="0051786A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786A" w:rsidRPr="005956D9" w14:paraId="7240DA0D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00779B01" w14:textId="77777777" w:rsidR="0051786A" w:rsidRPr="005956D9" w:rsidRDefault="0051786A" w:rsidP="0051786A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56D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การป้องกันความเสี่ยง</w:t>
            </w:r>
          </w:p>
        </w:tc>
        <w:tc>
          <w:tcPr>
            <w:tcW w:w="1169" w:type="dxa"/>
            <w:vAlign w:val="bottom"/>
          </w:tcPr>
          <w:p w14:paraId="0782258C" w14:textId="40FAB006" w:rsidR="0051786A" w:rsidRPr="0051786A" w:rsidRDefault="0051786A" w:rsidP="00287CF5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667</w:t>
            </w:r>
            <w:r w:rsidRPr="005178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451</w:t>
            </w:r>
            <w:r w:rsidRPr="005178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26E71778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0A7C3100" w14:textId="07F2717F" w:rsidR="0051786A" w:rsidRPr="0051786A" w:rsidRDefault="0051786A" w:rsidP="00517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9707306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49F9A135" w14:textId="372EF853" w:rsidR="0051786A" w:rsidRPr="0051786A" w:rsidRDefault="0051786A" w:rsidP="005178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AA3F54" w14:textId="77777777" w:rsidR="0051786A" w:rsidRPr="0051786A" w:rsidRDefault="0051786A" w:rsidP="005178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64C4187" w14:textId="3AAD3BEA" w:rsidR="0051786A" w:rsidRPr="0051786A" w:rsidRDefault="0051786A" w:rsidP="0051786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7A7A83" w14:textId="77777777" w:rsidR="0051786A" w:rsidRPr="0051786A" w:rsidRDefault="0051786A" w:rsidP="0051786A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3BABC59" w14:textId="5FACFFE1" w:rsidR="0051786A" w:rsidRPr="0051786A" w:rsidRDefault="0051786A" w:rsidP="00287CF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87C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667</w:t>
            </w:r>
            <w:r w:rsidRPr="00287C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451</w:t>
            </w:r>
            <w:r w:rsidRPr="00287C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7DD8641E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7185BF2B" w14:textId="5A5BAA1C" w:rsidR="0051786A" w:rsidRPr="0051786A" w:rsidRDefault="0051786A" w:rsidP="0051786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3303C098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32005751" w14:textId="7E03D3EA" w:rsidR="0051786A" w:rsidRPr="0051786A" w:rsidRDefault="0051786A" w:rsidP="005178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667</w:t>
            </w:r>
            <w:r w:rsidRPr="005178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451</w:t>
            </w:r>
            <w:r w:rsidRPr="005178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2229EEF" w14:textId="77777777" w:rsidR="0051786A" w:rsidRPr="0051786A" w:rsidRDefault="0051786A" w:rsidP="005178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5380EDE" w14:textId="3F291348" w:rsidR="0051786A" w:rsidRPr="0051786A" w:rsidRDefault="0051786A" w:rsidP="00517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29F1E89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4D6336F9" w14:textId="4F687AE6" w:rsidR="0051786A" w:rsidRPr="0051786A" w:rsidRDefault="0051786A" w:rsidP="00517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667</w:t>
            </w:r>
            <w:r w:rsidRPr="005178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451</w:t>
            </w:r>
            <w:r w:rsidRPr="005178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1786A" w:rsidRPr="005956D9" w14:paraId="4CFE0D1E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38430901" w14:textId="654AC7C8" w:rsidR="0051786A" w:rsidRPr="006946E2" w:rsidRDefault="0051786A" w:rsidP="008F6EB0">
            <w:pPr>
              <w:ind w:left="-14" w:right="-90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6946E2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  <w:r w:rsidR="006946E2" w:rsidRPr="006946E2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>ล่วงหน้า</w:t>
            </w:r>
          </w:p>
        </w:tc>
        <w:tc>
          <w:tcPr>
            <w:tcW w:w="1169" w:type="dxa"/>
            <w:vAlign w:val="bottom"/>
          </w:tcPr>
          <w:p w14:paraId="7EBD3CBB" w14:textId="77777777" w:rsidR="0051786A" w:rsidRPr="0051786A" w:rsidRDefault="0051786A" w:rsidP="008F6EB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CCFDC2D" w14:textId="77777777" w:rsidR="0051786A" w:rsidRPr="0051786A" w:rsidRDefault="0051786A" w:rsidP="008F6E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0D3E8923" w14:textId="77777777" w:rsidR="0051786A" w:rsidRPr="0051786A" w:rsidRDefault="0051786A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31FAE93" w14:textId="77777777" w:rsidR="0051786A" w:rsidRPr="0051786A" w:rsidRDefault="0051786A" w:rsidP="008F6E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61791358" w14:textId="77777777" w:rsidR="0051786A" w:rsidRPr="0051786A" w:rsidRDefault="0051786A" w:rsidP="008F6EB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E7FDEB" w14:textId="77777777" w:rsidR="0051786A" w:rsidRPr="0051786A" w:rsidRDefault="0051786A" w:rsidP="008F6EB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B05103D" w14:textId="77777777" w:rsidR="0051786A" w:rsidRPr="0051786A" w:rsidRDefault="0051786A" w:rsidP="008F6EB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4CD558" w14:textId="77777777" w:rsidR="0051786A" w:rsidRPr="0051786A" w:rsidRDefault="0051786A" w:rsidP="008F6EB0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AA15B12" w14:textId="77777777" w:rsidR="0051786A" w:rsidRPr="0051786A" w:rsidRDefault="0051786A" w:rsidP="008F6EB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4B2FB407" w14:textId="77777777" w:rsidR="0051786A" w:rsidRPr="0051786A" w:rsidRDefault="0051786A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01A5F5E" w14:textId="77777777" w:rsidR="0051786A" w:rsidRPr="0051786A" w:rsidRDefault="0051786A" w:rsidP="008F6EB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0EC93F11" w14:textId="77777777" w:rsidR="0051786A" w:rsidRPr="0051786A" w:rsidRDefault="0051786A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59851F34" w14:textId="77777777" w:rsidR="0051786A" w:rsidRPr="0051786A" w:rsidRDefault="0051786A" w:rsidP="008F6E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0B06A8" w14:textId="77777777" w:rsidR="0051786A" w:rsidRPr="0051786A" w:rsidRDefault="0051786A" w:rsidP="008F6EB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90B353F" w14:textId="77777777" w:rsidR="0051786A" w:rsidRPr="0051786A" w:rsidRDefault="0051786A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068009" w14:textId="77777777" w:rsidR="0051786A" w:rsidRPr="0051786A" w:rsidRDefault="0051786A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5A6AC46A" w14:textId="77777777" w:rsidR="0051786A" w:rsidRPr="0051786A" w:rsidRDefault="0051786A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786A" w:rsidRPr="005956D9" w14:paraId="291E5230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6C8BC2FA" w14:textId="212A0D3E" w:rsidR="0051786A" w:rsidRPr="005956D9" w:rsidRDefault="0051786A" w:rsidP="0051786A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ที่ใช้ในการป้องกันความเสี่ยง</w:t>
            </w:r>
          </w:p>
        </w:tc>
        <w:tc>
          <w:tcPr>
            <w:tcW w:w="1169" w:type="dxa"/>
            <w:vAlign w:val="bottom"/>
          </w:tcPr>
          <w:p w14:paraId="48C3D440" w14:textId="2FC033D6" w:rsidR="0051786A" w:rsidRPr="0051786A" w:rsidRDefault="0051786A" w:rsidP="00287CF5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178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793</w:t>
            </w:r>
            <w:r w:rsidRPr="005178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BB27697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287C4271" w14:textId="356F7E4F" w:rsidR="0051786A" w:rsidRPr="0051786A" w:rsidRDefault="0051786A" w:rsidP="00517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20DBCBF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240EC11B" w14:textId="114D74BE" w:rsidR="0051786A" w:rsidRPr="0051786A" w:rsidRDefault="0051786A" w:rsidP="005178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12FADA" w14:textId="77777777" w:rsidR="0051786A" w:rsidRPr="0051786A" w:rsidRDefault="0051786A" w:rsidP="005178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42E796E" w14:textId="638460E8" w:rsidR="0051786A" w:rsidRPr="0051786A" w:rsidRDefault="0051786A" w:rsidP="0051786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F52A95" w14:textId="77777777" w:rsidR="0051786A" w:rsidRPr="0051786A" w:rsidRDefault="0051786A" w:rsidP="0051786A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496F63C1" w14:textId="14D19C38" w:rsidR="0051786A" w:rsidRPr="0051786A" w:rsidRDefault="0051786A" w:rsidP="0051786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87C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287C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793</w:t>
            </w:r>
            <w:r w:rsidRPr="00287C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5152C3D8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F302269" w14:textId="0DE2D76F" w:rsidR="0051786A" w:rsidRPr="0051786A" w:rsidRDefault="0051786A" w:rsidP="0051786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24A51A65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6CF25F18" w14:textId="11BF8CCA" w:rsidR="0051786A" w:rsidRPr="0051786A" w:rsidRDefault="0051786A" w:rsidP="005178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178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793</w:t>
            </w:r>
            <w:r w:rsidRPr="005178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93703B9" w14:textId="77777777" w:rsidR="0051786A" w:rsidRPr="0051786A" w:rsidRDefault="0051786A" w:rsidP="005178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E96882E" w14:textId="1755C503" w:rsidR="0051786A" w:rsidRPr="0051786A" w:rsidRDefault="0051786A" w:rsidP="00517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FF31A7D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1C4BF5B8" w14:textId="29ADFE56" w:rsidR="0051786A" w:rsidRPr="0051786A" w:rsidRDefault="0051786A" w:rsidP="00517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178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793</w:t>
            </w:r>
            <w:r w:rsidRPr="005178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1786A" w:rsidRPr="005956D9" w14:paraId="18615F7D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3CFA1EA2" w14:textId="77777777" w:rsidR="0051786A" w:rsidRPr="005956D9" w:rsidRDefault="0051786A" w:rsidP="0051786A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56D9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หนี้สินอนุพันธ์</w:t>
            </w:r>
            <w:r w:rsidRPr="005956D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1169" w:type="dxa"/>
            <w:vAlign w:val="bottom"/>
          </w:tcPr>
          <w:p w14:paraId="6275F4B5" w14:textId="4F0B3611" w:rsidR="0051786A" w:rsidRPr="0051786A" w:rsidRDefault="0051786A" w:rsidP="00287CF5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239A502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587C3516" w14:textId="7B41CE8E" w:rsidR="0051786A" w:rsidRPr="0051786A" w:rsidRDefault="0051786A" w:rsidP="00517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Pr="005178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826</w:t>
            </w:r>
            <w:r w:rsidRPr="005178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300D7465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F3713A5" w14:textId="178842C5" w:rsidR="0051786A" w:rsidRPr="0051786A" w:rsidRDefault="0051786A" w:rsidP="005178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F96952" w14:textId="77777777" w:rsidR="0051786A" w:rsidRPr="0051786A" w:rsidRDefault="0051786A" w:rsidP="005178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14A5A76" w14:textId="0F2C37B0" w:rsidR="0051786A" w:rsidRPr="0051786A" w:rsidRDefault="0051786A" w:rsidP="0051786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7D3B62" w14:textId="77777777" w:rsidR="0051786A" w:rsidRPr="0051786A" w:rsidRDefault="0051786A" w:rsidP="0051786A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B5BE243" w14:textId="1BA75799" w:rsidR="0051786A" w:rsidRPr="0051786A" w:rsidRDefault="0051786A" w:rsidP="0051786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87C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137</w:t>
            </w:r>
            <w:r w:rsidRPr="00287C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826</w:t>
            </w:r>
            <w:r w:rsidRPr="00287C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6F03FF00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75A9AF7" w14:textId="27516723" w:rsidR="0051786A" w:rsidRPr="0051786A" w:rsidRDefault="0051786A" w:rsidP="0051786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39F7A1DD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6C097499" w14:textId="6BFAB7D1" w:rsidR="0051786A" w:rsidRPr="0051786A" w:rsidRDefault="0051786A" w:rsidP="005178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  <w:r w:rsidRPr="005178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826</w:t>
            </w:r>
            <w:r w:rsidRPr="005178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1CAFF34" w14:textId="77777777" w:rsidR="0051786A" w:rsidRPr="0051786A" w:rsidRDefault="0051786A" w:rsidP="005178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3AD3DD7" w14:textId="703FAA88" w:rsidR="0051786A" w:rsidRPr="0051786A" w:rsidRDefault="0051786A" w:rsidP="00517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82A33AD" w14:textId="77777777" w:rsidR="0051786A" w:rsidRPr="0051786A" w:rsidRDefault="0051786A" w:rsidP="005178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160D5422" w14:textId="75EAD826" w:rsidR="0051786A" w:rsidRPr="0051786A" w:rsidRDefault="0051786A" w:rsidP="00517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51786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Pr="005178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010D" w:rsidRPr="0001010D">
              <w:rPr>
                <w:rFonts w:asciiTheme="majorBidi" w:hAnsiTheme="majorBidi" w:cstheme="majorBidi"/>
                <w:sz w:val="30"/>
                <w:szCs w:val="30"/>
              </w:rPr>
              <w:t>826</w:t>
            </w:r>
            <w:r w:rsidRPr="005178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57F54B17" w14:textId="57B169F0" w:rsidR="00C70907" w:rsidRPr="00182D9E" w:rsidRDefault="008F6EB0" w:rsidP="008F6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tbl>
      <w:tblPr>
        <w:tblW w:w="15295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3235"/>
        <w:gridCol w:w="1170"/>
        <w:gridCol w:w="240"/>
        <w:gridCol w:w="1290"/>
        <w:gridCol w:w="240"/>
        <w:gridCol w:w="1300"/>
        <w:gridCol w:w="260"/>
        <w:gridCol w:w="1170"/>
        <w:gridCol w:w="280"/>
        <w:gridCol w:w="1070"/>
        <w:gridCol w:w="240"/>
        <w:gridCol w:w="930"/>
        <w:gridCol w:w="270"/>
        <w:gridCol w:w="1080"/>
        <w:gridCol w:w="280"/>
        <w:gridCol w:w="920"/>
        <w:gridCol w:w="280"/>
        <w:gridCol w:w="1040"/>
      </w:tblGrid>
      <w:tr w:rsidR="00610321" w:rsidRPr="00287CF5" w14:paraId="5CB49AE5" w14:textId="77777777" w:rsidTr="00E57BA3">
        <w:trPr>
          <w:trHeight w:val="261"/>
          <w:tblHeader/>
        </w:trPr>
        <w:tc>
          <w:tcPr>
            <w:tcW w:w="3235" w:type="dxa"/>
            <w:shd w:val="clear" w:color="auto" w:fill="auto"/>
            <w:vAlign w:val="bottom"/>
          </w:tcPr>
          <w:p w14:paraId="0CD4317B" w14:textId="77777777" w:rsidR="00610321" w:rsidRPr="00287CF5" w:rsidRDefault="00610321" w:rsidP="008F6EB0">
            <w:pPr>
              <w:ind w:left="73" w:right="-90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060" w:type="dxa"/>
            <w:gridSpan w:val="17"/>
            <w:vAlign w:val="bottom"/>
          </w:tcPr>
          <w:p w14:paraId="437AE51E" w14:textId="77777777" w:rsidR="00610321" w:rsidRPr="00287CF5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87CF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10321" w:rsidRPr="00287CF5" w14:paraId="2496358C" w14:textId="77777777" w:rsidTr="00E57BA3">
        <w:trPr>
          <w:trHeight w:val="261"/>
          <w:tblHeader/>
        </w:trPr>
        <w:tc>
          <w:tcPr>
            <w:tcW w:w="3235" w:type="dxa"/>
            <w:shd w:val="clear" w:color="auto" w:fill="auto"/>
            <w:vAlign w:val="bottom"/>
          </w:tcPr>
          <w:p w14:paraId="17A72BB8" w14:textId="77777777" w:rsidR="00610321" w:rsidRPr="00287CF5" w:rsidRDefault="00610321" w:rsidP="00C32790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7020" w:type="dxa"/>
            <w:gridSpan w:val="9"/>
            <w:tcBorders>
              <w:bottom w:val="single" w:sz="4" w:space="0" w:color="auto"/>
            </w:tcBorders>
            <w:vAlign w:val="bottom"/>
          </w:tcPr>
          <w:p w14:paraId="0344F43C" w14:textId="77777777" w:rsidR="00610321" w:rsidRPr="00287CF5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287CF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0" w:type="dxa"/>
            <w:vAlign w:val="bottom"/>
          </w:tcPr>
          <w:p w14:paraId="075A52BB" w14:textId="77777777" w:rsidR="00610321" w:rsidRPr="00287CF5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800" w:type="dxa"/>
            <w:gridSpan w:val="7"/>
            <w:tcBorders>
              <w:bottom w:val="single" w:sz="4" w:space="0" w:color="auto"/>
            </w:tcBorders>
            <w:vAlign w:val="bottom"/>
          </w:tcPr>
          <w:p w14:paraId="2F247481" w14:textId="77777777" w:rsidR="00610321" w:rsidRPr="00287CF5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287CF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10321" w:rsidRPr="00287CF5" w14:paraId="3C44A5D8" w14:textId="77777777" w:rsidTr="00E57BA3">
        <w:trPr>
          <w:trHeight w:val="261"/>
          <w:tblHeader/>
        </w:trPr>
        <w:tc>
          <w:tcPr>
            <w:tcW w:w="3235" w:type="dxa"/>
            <w:shd w:val="clear" w:color="auto" w:fill="auto"/>
            <w:vAlign w:val="bottom"/>
          </w:tcPr>
          <w:p w14:paraId="31910B66" w14:textId="544CB257" w:rsidR="00610321" w:rsidRPr="00287CF5" w:rsidRDefault="00610321" w:rsidP="00C32790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7CF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287CF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40F61" w:rsidRPr="00287CF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287CF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46F077C" w14:textId="77777777" w:rsidR="00610321" w:rsidRPr="00287CF5" w:rsidRDefault="00610321" w:rsidP="00C32790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87CF5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เครื่องมือที่ใช้ในการป้องกัน</w:t>
            </w:r>
          </w:p>
          <w:p w14:paraId="527EDD73" w14:textId="77777777" w:rsidR="00610321" w:rsidRPr="00287CF5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7CF5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68026C37" w14:textId="77777777" w:rsidR="00610321" w:rsidRPr="00287CF5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3FFE5DA3" w14:textId="4B6B6807" w:rsidR="00610321" w:rsidRPr="00503622" w:rsidRDefault="00610321" w:rsidP="00C32790">
            <w:pPr>
              <w:pStyle w:val="acctfourfigures"/>
              <w:tabs>
                <w:tab w:val="clear" w:pos="765"/>
              </w:tabs>
              <w:ind w:left="-60" w:right="-11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03622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503622">
              <w:rPr>
                <w:rFonts w:ascii="Angsana New" w:hAnsi="Angsana New"/>
                <w:sz w:val="28"/>
                <w:szCs w:val="28"/>
                <w:lang w:bidi="th-TH"/>
              </w:rPr>
              <w:br/>
            </w:r>
            <w:r w:rsidRPr="00503622">
              <w:rPr>
                <w:rFonts w:ascii="Angsana New" w:hAnsi="Angsana New"/>
                <w:sz w:val="28"/>
                <w:szCs w:val="28"/>
                <w:cs/>
                <w:lang w:bidi="th-TH"/>
              </w:rPr>
              <w:t>ยุติธรรมผ่าน</w:t>
            </w:r>
            <w:r w:rsidRPr="00503622">
              <w:rPr>
                <w:rFonts w:ascii="Angsana New" w:hAnsi="Angsana New"/>
                <w:sz w:val="28"/>
                <w:szCs w:val="28"/>
                <w:lang w:bidi="th-TH"/>
              </w:rPr>
              <w:br/>
            </w:r>
            <w:r w:rsidRPr="00503622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กำไรหรือ</w:t>
            </w:r>
            <w:r w:rsidR="00503622" w:rsidRPr="00503622">
              <w:rPr>
                <w:rFonts w:ascii="Angsana New" w:hAnsi="Angsana New"/>
                <w:sz w:val="28"/>
                <w:szCs w:val="28"/>
                <w:lang w:bidi="th-TH"/>
              </w:rPr>
              <w:br/>
            </w:r>
            <w:r w:rsidRPr="00503622">
              <w:rPr>
                <w:rFonts w:ascii="Angsana New" w:hAnsi="Angsana New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1C5B0006" w14:textId="77777777" w:rsidR="00610321" w:rsidRPr="00287CF5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C966E" w14:textId="77777777" w:rsidR="00610321" w:rsidRPr="00287CF5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87CF5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3F943" w14:textId="77777777" w:rsidR="00610321" w:rsidRPr="00287CF5" w:rsidRDefault="00610321" w:rsidP="00C32790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E707C" w14:textId="77777777" w:rsidR="00610321" w:rsidRPr="00287CF5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90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87CF5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E032A" w14:textId="77777777" w:rsidR="00610321" w:rsidRPr="00287CF5" w:rsidRDefault="00610321" w:rsidP="00C32790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C2BFC" w14:textId="77777777" w:rsidR="00610321" w:rsidRPr="00287CF5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87CF5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40" w:type="dxa"/>
            <w:vAlign w:val="bottom"/>
          </w:tcPr>
          <w:p w14:paraId="09B05890" w14:textId="77777777" w:rsidR="00610321" w:rsidRPr="00287CF5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30" w:type="dxa"/>
            <w:vAlign w:val="bottom"/>
          </w:tcPr>
          <w:p w14:paraId="4D424316" w14:textId="58B5AC83" w:rsidR="00610321" w:rsidRPr="00287CF5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7CF5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287CF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0214745E" w14:textId="77777777" w:rsidR="00610321" w:rsidRPr="00287CF5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5C0F7AA" w14:textId="2DF82E73" w:rsidR="00610321" w:rsidRPr="00287CF5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7CF5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287CF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80" w:type="dxa"/>
            <w:vAlign w:val="bottom"/>
          </w:tcPr>
          <w:p w14:paraId="36EA1378" w14:textId="77777777" w:rsidR="00610321" w:rsidRPr="00287CF5" w:rsidRDefault="00610321" w:rsidP="00C32790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0" w:type="dxa"/>
            <w:vAlign w:val="bottom"/>
          </w:tcPr>
          <w:p w14:paraId="4CF9C3DA" w14:textId="6C377949" w:rsidR="00610321" w:rsidRPr="00287CF5" w:rsidRDefault="00610321" w:rsidP="00C32790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7CF5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287CF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1010D" w:rsidRPr="0001010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0" w:type="dxa"/>
            <w:vAlign w:val="bottom"/>
          </w:tcPr>
          <w:p w14:paraId="24DB5332" w14:textId="77777777" w:rsidR="00610321" w:rsidRPr="00287CF5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D136635" w14:textId="77777777" w:rsidR="00610321" w:rsidRPr="00287CF5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87CF5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10321" w:rsidRPr="00287CF5" w14:paraId="0C01EE61" w14:textId="77777777" w:rsidTr="00E57BA3">
        <w:trPr>
          <w:trHeight w:val="261"/>
          <w:tblHeader/>
        </w:trPr>
        <w:tc>
          <w:tcPr>
            <w:tcW w:w="3235" w:type="dxa"/>
            <w:shd w:val="clear" w:color="auto" w:fill="auto"/>
            <w:vAlign w:val="bottom"/>
          </w:tcPr>
          <w:p w14:paraId="309B17DA" w14:textId="77777777" w:rsidR="00610321" w:rsidRPr="00287CF5" w:rsidRDefault="00610321" w:rsidP="00C32790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060" w:type="dxa"/>
            <w:gridSpan w:val="17"/>
            <w:vAlign w:val="bottom"/>
          </w:tcPr>
          <w:p w14:paraId="48EECB81" w14:textId="77777777" w:rsidR="00610321" w:rsidRPr="00287CF5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287CF5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70907" w:rsidRPr="00287CF5" w14:paraId="0CF651F2" w14:textId="77777777" w:rsidTr="00E57BA3">
        <w:trPr>
          <w:trHeight w:val="261"/>
          <w:tblHeader/>
        </w:trPr>
        <w:tc>
          <w:tcPr>
            <w:tcW w:w="3235" w:type="dxa"/>
            <w:shd w:val="clear" w:color="auto" w:fill="auto"/>
            <w:vAlign w:val="bottom"/>
          </w:tcPr>
          <w:p w14:paraId="4122C2E6" w14:textId="3A4B2085" w:rsidR="00C70907" w:rsidRPr="00287CF5" w:rsidRDefault="0001010D" w:rsidP="00C32790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1010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2060" w:type="dxa"/>
            <w:gridSpan w:val="17"/>
            <w:vAlign w:val="bottom"/>
          </w:tcPr>
          <w:p w14:paraId="6D9BCC37" w14:textId="77777777" w:rsidR="00C70907" w:rsidRPr="00287CF5" w:rsidRDefault="00C70907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610321" w:rsidRPr="00287CF5" w14:paraId="7FBEDFE1" w14:textId="77777777" w:rsidTr="00E57BA3">
        <w:trPr>
          <w:trHeight w:val="333"/>
        </w:trPr>
        <w:tc>
          <w:tcPr>
            <w:tcW w:w="3235" w:type="dxa"/>
            <w:shd w:val="clear" w:color="auto" w:fill="auto"/>
            <w:vAlign w:val="bottom"/>
          </w:tcPr>
          <w:p w14:paraId="60B25D0C" w14:textId="77777777" w:rsidR="00610321" w:rsidRPr="00287CF5" w:rsidRDefault="00610321" w:rsidP="00C32790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287CF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35A86EAD" w14:textId="77777777" w:rsidR="00610321" w:rsidRPr="00287CF5" w:rsidRDefault="00610321" w:rsidP="00C3279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19AAAA1B" w14:textId="77777777" w:rsidR="00610321" w:rsidRPr="00287CF5" w:rsidRDefault="00610321" w:rsidP="00C327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434C9DAF" w14:textId="77777777" w:rsidR="00610321" w:rsidRPr="00287CF5" w:rsidRDefault="00610321" w:rsidP="00C3279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6D4A0E2D" w14:textId="77777777" w:rsidR="00610321" w:rsidRPr="00287CF5" w:rsidRDefault="00610321" w:rsidP="00C327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D0EB8C0" w14:textId="77777777" w:rsidR="00610321" w:rsidRPr="00287CF5" w:rsidRDefault="00610321" w:rsidP="00C3279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48D286E0" w14:textId="77777777" w:rsidR="00610321" w:rsidRPr="00287CF5" w:rsidRDefault="00610321" w:rsidP="00C327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8D1325" w14:textId="77777777" w:rsidR="00610321" w:rsidRPr="00287CF5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72244F20" w14:textId="77777777" w:rsidR="00610321" w:rsidRPr="00287CF5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5FC72E9" w14:textId="77777777" w:rsidR="00610321" w:rsidRPr="00287CF5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70D1513F" w14:textId="77777777" w:rsidR="00610321" w:rsidRPr="00287CF5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2926E0CA" w14:textId="77777777" w:rsidR="00610321" w:rsidRPr="00287CF5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38A6572" w14:textId="77777777" w:rsidR="00610321" w:rsidRPr="00287CF5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62ABDD" w14:textId="77777777" w:rsidR="00610321" w:rsidRPr="00287CF5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07683B3E" w14:textId="77777777" w:rsidR="00610321" w:rsidRPr="00287CF5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44B57A09" w14:textId="77777777" w:rsidR="00610321" w:rsidRPr="00287CF5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0117942C" w14:textId="77777777" w:rsidR="00610321" w:rsidRPr="00287CF5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09C1ADA" w14:textId="77777777" w:rsidR="00610321" w:rsidRPr="00287CF5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0321" w:rsidRPr="00287CF5" w14:paraId="72DF915E" w14:textId="77777777" w:rsidTr="00E57BA3">
        <w:trPr>
          <w:trHeight w:val="261"/>
        </w:trPr>
        <w:tc>
          <w:tcPr>
            <w:tcW w:w="3235" w:type="dxa"/>
            <w:shd w:val="clear" w:color="auto" w:fill="auto"/>
            <w:vAlign w:val="bottom"/>
          </w:tcPr>
          <w:p w14:paraId="589FB967" w14:textId="77777777" w:rsidR="00610321" w:rsidRPr="00287CF5" w:rsidRDefault="00610321" w:rsidP="00C32790">
            <w:pPr>
              <w:ind w:left="-15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287CF5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  <w:vAlign w:val="bottom"/>
          </w:tcPr>
          <w:p w14:paraId="02987CEA" w14:textId="77777777" w:rsidR="00610321" w:rsidRPr="00287CF5" w:rsidRDefault="00610321" w:rsidP="00C3279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EFCBDFA" w14:textId="77777777" w:rsidR="00610321" w:rsidRPr="00287CF5" w:rsidRDefault="00610321" w:rsidP="00C327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3110F6AA" w14:textId="77777777" w:rsidR="00610321" w:rsidRPr="00287CF5" w:rsidRDefault="00610321" w:rsidP="00C3279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72D3B63D" w14:textId="77777777" w:rsidR="00610321" w:rsidRPr="00287CF5" w:rsidRDefault="00610321" w:rsidP="00C327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F03443C" w14:textId="77777777" w:rsidR="00610321" w:rsidRPr="00287CF5" w:rsidRDefault="00610321" w:rsidP="00C3279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7B5D9838" w14:textId="77777777" w:rsidR="00610321" w:rsidRPr="00287CF5" w:rsidRDefault="00610321" w:rsidP="00C3279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A5A829" w14:textId="77777777" w:rsidR="00610321" w:rsidRPr="00287CF5" w:rsidRDefault="00610321" w:rsidP="00C3279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7E3104A2" w14:textId="77777777" w:rsidR="00610321" w:rsidRPr="00287CF5" w:rsidRDefault="00610321" w:rsidP="00C3279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398BAF97" w14:textId="77777777" w:rsidR="00610321" w:rsidRPr="00287CF5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3EDC0DB2" w14:textId="77777777" w:rsidR="00610321" w:rsidRPr="00287CF5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1B063757" w14:textId="77777777" w:rsidR="00610321" w:rsidRPr="00287CF5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885B7A1" w14:textId="77777777" w:rsidR="00610321" w:rsidRPr="00287CF5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E29014" w14:textId="77777777" w:rsidR="00610321" w:rsidRPr="00287CF5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3ABE1B05" w14:textId="77777777" w:rsidR="00610321" w:rsidRPr="00287CF5" w:rsidRDefault="00610321" w:rsidP="00C3279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2A1F5ACC" w14:textId="77777777" w:rsidR="00610321" w:rsidRPr="00287CF5" w:rsidRDefault="00610321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0FEAFEA2" w14:textId="77777777" w:rsidR="00610321" w:rsidRPr="00287CF5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5373B02" w14:textId="77777777" w:rsidR="00610321" w:rsidRPr="00287CF5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33CA" w:rsidRPr="00287CF5" w14:paraId="38E088E8" w14:textId="77777777" w:rsidTr="00E57BA3">
        <w:trPr>
          <w:trHeight w:val="261"/>
        </w:trPr>
        <w:tc>
          <w:tcPr>
            <w:tcW w:w="3235" w:type="dxa"/>
            <w:shd w:val="clear" w:color="auto" w:fill="auto"/>
            <w:vAlign w:val="bottom"/>
          </w:tcPr>
          <w:p w14:paraId="05D8B498" w14:textId="77777777" w:rsidR="00D733CA" w:rsidRPr="00287CF5" w:rsidRDefault="00D733CA" w:rsidP="00D733CA">
            <w:pPr>
              <w:ind w:left="-15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287CF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87CF5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  <w:vAlign w:val="bottom"/>
          </w:tcPr>
          <w:p w14:paraId="6594DEFE" w14:textId="4E271CEA" w:rsidR="00D733CA" w:rsidRPr="00287CF5" w:rsidRDefault="002A5A31" w:rsidP="00D733CA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1B3BA3D2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5A087831" w14:textId="156E5A7E" w:rsidR="00D733CA" w:rsidRPr="00287CF5" w:rsidRDefault="0001010D" w:rsidP="00D733CA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2A5A31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327</w:t>
            </w:r>
            <w:r w:rsidR="002A5A31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276</w:t>
            </w:r>
          </w:p>
        </w:tc>
        <w:tc>
          <w:tcPr>
            <w:tcW w:w="240" w:type="dxa"/>
            <w:vAlign w:val="bottom"/>
          </w:tcPr>
          <w:p w14:paraId="11F7E5E4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E3B197E" w14:textId="5F84B86F" w:rsidR="00D733CA" w:rsidRPr="00287CF5" w:rsidRDefault="002A5A31" w:rsidP="00D733C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6C4DE36B" w14:textId="77777777" w:rsidR="00D733CA" w:rsidRPr="00287CF5" w:rsidRDefault="00D733CA" w:rsidP="00D733C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1A6866" w14:textId="338C63FA" w:rsidR="00D733CA" w:rsidRPr="00287CF5" w:rsidRDefault="0013737E" w:rsidP="0013737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2723D385" w14:textId="77777777" w:rsidR="00D733CA" w:rsidRPr="00287CF5" w:rsidRDefault="00D733CA" w:rsidP="00D733C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4764D38" w14:textId="68A0B97F" w:rsidR="00D733CA" w:rsidRPr="00287CF5" w:rsidRDefault="0001010D" w:rsidP="00D733C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2A5A31">
              <w:rPr>
                <w:rFonts w:ascii="Angsana New" w:hAnsi="Angsana New"/>
                <w:sz w:val="28"/>
                <w:szCs w:val="28"/>
              </w:rPr>
              <w:t>,</w:t>
            </w:r>
            <w:r w:rsidR="0013737E">
              <w:rPr>
                <w:rFonts w:ascii="Angsana New" w:hAnsi="Angsana New"/>
                <w:sz w:val="28"/>
                <w:szCs w:val="28"/>
                <w:lang w:val="en-US"/>
              </w:rPr>
              <w:t>327</w:t>
            </w:r>
            <w:r w:rsidR="002A5A31">
              <w:rPr>
                <w:rFonts w:ascii="Angsana New" w:hAnsi="Angsana New"/>
                <w:sz w:val="28"/>
                <w:szCs w:val="28"/>
              </w:rPr>
              <w:t>,</w:t>
            </w:r>
            <w:r w:rsidR="0013737E">
              <w:rPr>
                <w:rFonts w:ascii="Angsana New" w:hAnsi="Angsana New"/>
                <w:sz w:val="28"/>
                <w:szCs w:val="28"/>
              </w:rPr>
              <w:t>276</w:t>
            </w:r>
          </w:p>
        </w:tc>
        <w:tc>
          <w:tcPr>
            <w:tcW w:w="240" w:type="dxa"/>
            <w:vAlign w:val="bottom"/>
          </w:tcPr>
          <w:p w14:paraId="697D14CA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7E93731A" w14:textId="1D1C8756" w:rsidR="00D733CA" w:rsidRPr="00287CF5" w:rsidRDefault="00CA386B" w:rsidP="00D733CA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9B3B7F5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EA53A98" w14:textId="553640BC" w:rsidR="00D733CA" w:rsidRPr="00287CF5" w:rsidRDefault="0001010D" w:rsidP="00CA386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CA386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327</w:t>
            </w:r>
            <w:r w:rsidR="00CA386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276</w:t>
            </w:r>
          </w:p>
        </w:tc>
        <w:tc>
          <w:tcPr>
            <w:tcW w:w="280" w:type="dxa"/>
            <w:vAlign w:val="bottom"/>
          </w:tcPr>
          <w:p w14:paraId="23C5DE85" w14:textId="77777777" w:rsidR="00D733CA" w:rsidRPr="00287CF5" w:rsidRDefault="00D733CA" w:rsidP="00D733C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78F64D2F" w14:textId="3E28EADA" w:rsidR="00D733CA" w:rsidRPr="00287CF5" w:rsidRDefault="0013737E" w:rsidP="001373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bottom"/>
          </w:tcPr>
          <w:p w14:paraId="1BFBFF1C" w14:textId="77777777" w:rsidR="00D733CA" w:rsidRPr="00287CF5" w:rsidRDefault="00D733CA" w:rsidP="00D733C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2D76928A" w14:textId="49B94C5C" w:rsidR="00D733CA" w:rsidRPr="00287CF5" w:rsidRDefault="0001010D" w:rsidP="00D733C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CA386B">
              <w:rPr>
                <w:rFonts w:ascii="Angsana New" w:hAnsi="Angsana New"/>
                <w:sz w:val="28"/>
                <w:szCs w:val="28"/>
              </w:rPr>
              <w:t>,</w:t>
            </w:r>
            <w:r w:rsidR="0013737E">
              <w:rPr>
                <w:rFonts w:ascii="Angsana New" w:hAnsi="Angsana New"/>
                <w:sz w:val="28"/>
                <w:szCs w:val="28"/>
                <w:lang w:val="en-US"/>
              </w:rPr>
              <w:t>327</w:t>
            </w:r>
            <w:r w:rsidR="00CA386B">
              <w:rPr>
                <w:rFonts w:ascii="Angsana New" w:hAnsi="Angsana New"/>
                <w:sz w:val="28"/>
                <w:szCs w:val="28"/>
              </w:rPr>
              <w:t>,</w:t>
            </w:r>
            <w:r w:rsidR="0013737E">
              <w:rPr>
                <w:rFonts w:ascii="Angsana New" w:hAnsi="Angsana New"/>
                <w:sz w:val="28"/>
                <w:szCs w:val="28"/>
              </w:rPr>
              <w:t>276</w:t>
            </w:r>
          </w:p>
        </w:tc>
      </w:tr>
      <w:tr w:rsidR="00D733CA" w:rsidRPr="00287CF5" w14:paraId="254E8179" w14:textId="77777777" w:rsidTr="00E57BA3">
        <w:trPr>
          <w:trHeight w:val="213"/>
        </w:trPr>
        <w:tc>
          <w:tcPr>
            <w:tcW w:w="3235" w:type="dxa"/>
            <w:shd w:val="clear" w:color="auto" w:fill="auto"/>
            <w:vAlign w:val="bottom"/>
          </w:tcPr>
          <w:p w14:paraId="18F0FEC8" w14:textId="77777777" w:rsidR="00D733CA" w:rsidRPr="00287CF5" w:rsidRDefault="00D733CA" w:rsidP="00D733CA">
            <w:pPr>
              <w:ind w:left="-15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706AF19B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40" w:type="dxa"/>
            <w:vAlign w:val="bottom"/>
          </w:tcPr>
          <w:p w14:paraId="51C3B4EE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1290" w:type="dxa"/>
            <w:vAlign w:val="bottom"/>
          </w:tcPr>
          <w:p w14:paraId="5C00DE68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40" w:type="dxa"/>
            <w:vAlign w:val="bottom"/>
          </w:tcPr>
          <w:p w14:paraId="286134B8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43030C4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37CB9257" w14:textId="77777777" w:rsidR="00D733CA" w:rsidRPr="00287CF5" w:rsidRDefault="00D733CA" w:rsidP="00D733C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B9E3DB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516710A4" w14:textId="77777777" w:rsidR="00D733CA" w:rsidRPr="00287CF5" w:rsidRDefault="00D733CA" w:rsidP="00D733C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9F63360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51DD4DF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930" w:type="dxa"/>
            <w:vAlign w:val="bottom"/>
          </w:tcPr>
          <w:p w14:paraId="147C578A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01370B99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37C4A47B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14:paraId="0DE6C97F" w14:textId="77777777" w:rsidR="00D733CA" w:rsidRPr="00287CF5" w:rsidRDefault="00D733CA" w:rsidP="00D733C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69CCBEA9" w14:textId="77777777" w:rsidR="00D733CA" w:rsidRPr="00287CF5" w:rsidRDefault="00D733CA" w:rsidP="00D7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14:paraId="6EBB5C11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24C7EFFD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 w:val="20"/>
                <w:lang w:val="en-US"/>
              </w:rPr>
            </w:pPr>
          </w:p>
        </w:tc>
      </w:tr>
      <w:tr w:rsidR="00D733CA" w:rsidRPr="00287CF5" w14:paraId="519ED584" w14:textId="77777777" w:rsidTr="00E57BA3">
        <w:trPr>
          <w:trHeight w:val="261"/>
        </w:trPr>
        <w:tc>
          <w:tcPr>
            <w:tcW w:w="3235" w:type="dxa"/>
            <w:shd w:val="clear" w:color="auto" w:fill="auto"/>
            <w:vAlign w:val="bottom"/>
          </w:tcPr>
          <w:p w14:paraId="4FC9BA26" w14:textId="77777777" w:rsidR="00D733CA" w:rsidRPr="00287CF5" w:rsidRDefault="00D733CA" w:rsidP="00D733CA">
            <w:pPr>
              <w:ind w:left="-15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287CF5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0" w:type="dxa"/>
            <w:vAlign w:val="bottom"/>
          </w:tcPr>
          <w:p w14:paraId="08F730AE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0E1333C5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11B5B4A8" w14:textId="7B63EE83" w:rsidR="00D733CA" w:rsidRPr="00287CF5" w:rsidRDefault="00D733CA" w:rsidP="00D733C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02E04B54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71B69521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0483F500" w14:textId="77777777" w:rsidR="00D733CA" w:rsidRPr="00287CF5" w:rsidRDefault="00D733CA" w:rsidP="00D733C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5ABBAB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14DE7194" w14:textId="77777777" w:rsidR="00D733CA" w:rsidRPr="00287CF5" w:rsidRDefault="00D733CA" w:rsidP="00D733C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34B8082B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131E2574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068F7FBA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A23B8F8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7BD6FD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0" w:type="dxa"/>
            <w:vAlign w:val="bottom"/>
          </w:tcPr>
          <w:p w14:paraId="44F37A08" w14:textId="77777777" w:rsidR="00D733CA" w:rsidRPr="00287CF5" w:rsidRDefault="00D733CA" w:rsidP="00D733C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4B9D61BE" w14:textId="77777777" w:rsidR="00D733CA" w:rsidRPr="00287CF5" w:rsidRDefault="00D733CA" w:rsidP="00D7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6FBB91E2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87F78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733CA" w:rsidRPr="00287CF5" w14:paraId="42D77EEB" w14:textId="77777777" w:rsidTr="00E57BA3">
        <w:trPr>
          <w:trHeight w:val="261"/>
        </w:trPr>
        <w:tc>
          <w:tcPr>
            <w:tcW w:w="3235" w:type="dxa"/>
            <w:shd w:val="clear" w:color="auto" w:fill="auto"/>
          </w:tcPr>
          <w:p w14:paraId="55720843" w14:textId="77777777" w:rsidR="00D733CA" w:rsidRPr="00287CF5" w:rsidRDefault="00D733CA" w:rsidP="00D733CA">
            <w:pPr>
              <w:ind w:left="-15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287CF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287CF5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  <w:vAlign w:val="bottom"/>
          </w:tcPr>
          <w:p w14:paraId="12B3CDFB" w14:textId="45E06016" w:rsidR="00D733CA" w:rsidRPr="00287CF5" w:rsidRDefault="00CA386B" w:rsidP="00D733CA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16F1CF48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55A9C05E" w14:textId="4BD30EF9" w:rsidR="00D733CA" w:rsidRPr="00287CF5" w:rsidRDefault="00CA386B" w:rsidP="00D733C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6C45AD5D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818B31C" w14:textId="75AA5953" w:rsidR="00D733CA" w:rsidRPr="00287CF5" w:rsidRDefault="0001010D" w:rsidP="00D733CA">
            <w:pPr>
              <w:pStyle w:val="acctfourfigures"/>
              <w:tabs>
                <w:tab w:val="clear" w:pos="765"/>
                <w:tab w:val="decimal" w:pos="109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CA386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471</w:t>
            </w:r>
            <w:r w:rsidR="00CA386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690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769C096B" w14:textId="77777777" w:rsidR="00D733CA" w:rsidRPr="00287CF5" w:rsidRDefault="00D733CA" w:rsidP="00D733C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223C50" w14:textId="362AF24F" w:rsidR="00D733CA" w:rsidRPr="00287CF5" w:rsidRDefault="00CA386B" w:rsidP="00D733CA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4B70BF60" w14:textId="77777777" w:rsidR="00D733CA" w:rsidRPr="00287CF5" w:rsidRDefault="00D733CA" w:rsidP="00D733C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3F6A9872" w14:textId="4644F30D" w:rsidR="00D733CA" w:rsidRPr="00287CF5" w:rsidRDefault="0001010D" w:rsidP="00D733C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CA386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471</w:t>
            </w:r>
            <w:r w:rsidR="00CA386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690</w:t>
            </w:r>
          </w:p>
        </w:tc>
        <w:tc>
          <w:tcPr>
            <w:tcW w:w="240" w:type="dxa"/>
            <w:vAlign w:val="bottom"/>
          </w:tcPr>
          <w:p w14:paraId="77672DB2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4C50EF2A" w14:textId="02A1E97F" w:rsidR="00D733CA" w:rsidRPr="00287CF5" w:rsidRDefault="0001010D" w:rsidP="00D733CA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320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CA386B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208</w:t>
            </w:r>
            <w:r w:rsidR="00CA386B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971</w:t>
            </w:r>
          </w:p>
        </w:tc>
        <w:tc>
          <w:tcPr>
            <w:tcW w:w="270" w:type="dxa"/>
            <w:vAlign w:val="bottom"/>
          </w:tcPr>
          <w:p w14:paraId="57F3EE81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411B94F" w14:textId="350A597C" w:rsidR="00D733CA" w:rsidRPr="00287CF5" w:rsidRDefault="00CA386B" w:rsidP="00D733C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0" w:type="dxa"/>
            <w:vAlign w:val="bottom"/>
          </w:tcPr>
          <w:p w14:paraId="76FEDB7F" w14:textId="77777777" w:rsidR="00D733CA" w:rsidRPr="00287CF5" w:rsidRDefault="00D733CA" w:rsidP="00D733C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2A378223" w14:textId="0FB5FBB8" w:rsidR="00D733CA" w:rsidRPr="00287CF5" w:rsidRDefault="0001010D" w:rsidP="00D7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2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262</w:t>
            </w:r>
            <w:r w:rsidR="00CA386B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719</w:t>
            </w:r>
          </w:p>
        </w:tc>
        <w:tc>
          <w:tcPr>
            <w:tcW w:w="280" w:type="dxa"/>
            <w:vAlign w:val="bottom"/>
          </w:tcPr>
          <w:p w14:paraId="2E883AE1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3B478C20" w14:textId="1D1392E4" w:rsidR="00D733CA" w:rsidRPr="00287CF5" w:rsidRDefault="0001010D" w:rsidP="00D733C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CA386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471</w:t>
            </w:r>
            <w:r w:rsidR="00CA386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690</w:t>
            </w:r>
          </w:p>
        </w:tc>
      </w:tr>
      <w:tr w:rsidR="00D733CA" w:rsidRPr="00287CF5" w14:paraId="066CE012" w14:textId="77777777" w:rsidTr="00E57BA3">
        <w:trPr>
          <w:trHeight w:val="261"/>
        </w:trPr>
        <w:tc>
          <w:tcPr>
            <w:tcW w:w="3235" w:type="dxa"/>
            <w:shd w:val="clear" w:color="auto" w:fill="auto"/>
          </w:tcPr>
          <w:p w14:paraId="602CC84C" w14:textId="77777777" w:rsidR="00D733CA" w:rsidRPr="00287CF5" w:rsidRDefault="00D733CA" w:rsidP="00D733CA">
            <w:pPr>
              <w:ind w:left="-15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287CF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287CF5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  <w:vAlign w:val="bottom"/>
          </w:tcPr>
          <w:p w14:paraId="310CFE07" w14:textId="22EB4D81" w:rsidR="00D733CA" w:rsidRPr="00287CF5" w:rsidRDefault="00CA386B" w:rsidP="00D733CA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5A7A1407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185F474F" w14:textId="38091199" w:rsidR="00D733CA" w:rsidRPr="00287CF5" w:rsidRDefault="00CA386B" w:rsidP="00D733C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1A3F515B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A20D79E" w14:textId="4EF4FC37" w:rsidR="00D733CA" w:rsidRPr="00287CF5" w:rsidRDefault="00CA386B" w:rsidP="00D733C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28FC8DC9" w14:textId="77777777" w:rsidR="00D733CA" w:rsidRPr="00287CF5" w:rsidRDefault="00D733CA" w:rsidP="00D733C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D81322" w14:textId="3F84493E" w:rsidR="00D733CA" w:rsidRPr="00287CF5" w:rsidRDefault="0001010D" w:rsidP="00D733C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112</w:t>
            </w:r>
            <w:r w:rsidR="00CA386B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915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2B630B9E" w14:textId="77777777" w:rsidR="00D733CA" w:rsidRPr="00287CF5" w:rsidRDefault="00D733CA" w:rsidP="00D733C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11C18771" w14:textId="3CB8B584" w:rsidR="00D733CA" w:rsidRPr="00287CF5" w:rsidRDefault="0001010D" w:rsidP="00D733C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112</w:t>
            </w:r>
            <w:r w:rsidR="00CA386B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915</w:t>
            </w:r>
          </w:p>
        </w:tc>
        <w:tc>
          <w:tcPr>
            <w:tcW w:w="240" w:type="dxa"/>
            <w:vAlign w:val="bottom"/>
          </w:tcPr>
          <w:p w14:paraId="4875A1C3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63CB9A04" w14:textId="794B96BC" w:rsidR="00D733CA" w:rsidRPr="00287CF5" w:rsidRDefault="00CA386B" w:rsidP="00D733CA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4E0860A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82E768" w14:textId="29905817" w:rsidR="00D733CA" w:rsidRPr="00287CF5" w:rsidRDefault="0001010D" w:rsidP="00D733C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114</w:t>
            </w:r>
            <w:r w:rsidR="00CA386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106</w:t>
            </w:r>
          </w:p>
        </w:tc>
        <w:tc>
          <w:tcPr>
            <w:tcW w:w="280" w:type="dxa"/>
            <w:vAlign w:val="bottom"/>
          </w:tcPr>
          <w:p w14:paraId="2CF435FB" w14:textId="77777777" w:rsidR="00D733CA" w:rsidRPr="00287CF5" w:rsidRDefault="00D733CA" w:rsidP="00D733C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2FC7B6AD" w14:textId="3E1FAA34" w:rsidR="00D733CA" w:rsidRPr="00287CF5" w:rsidRDefault="00CA386B" w:rsidP="00D73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bottom"/>
          </w:tcPr>
          <w:p w14:paraId="1BB7D22F" w14:textId="77777777" w:rsidR="00D733CA" w:rsidRPr="00287CF5" w:rsidRDefault="00D733CA" w:rsidP="00D733C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607058D" w14:textId="33D7A364" w:rsidR="00D733CA" w:rsidRPr="00287CF5" w:rsidRDefault="0001010D" w:rsidP="00D733C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114</w:t>
            </w:r>
            <w:r w:rsidR="00CA386B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106</w:t>
            </w:r>
          </w:p>
        </w:tc>
      </w:tr>
      <w:tr w:rsidR="00D733CA" w:rsidRPr="00287CF5" w14:paraId="42F77161" w14:textId="77777777" w:rsidTr="00E57BA3">
        <w:trPr>
          <w:trHeight w:val="261"/>
        </w:trPr>
        <w:tc>
          <w:tcPr>
            <w:tcW w:w="3235" w:type="dxa"/>
            <w:shd w:val="clear" w:color="auto" w:fill="auto"/>
            <w:vAlign w:val="bottom"/>
          </w:tcPr>
          <w:p w14:paraId="19DCD11B" w14:textId="77777777" w:rsidR="00D733CA" w:rsidRPr="00287CF5" w:rsidRDefault="00D733CA" w:rsidP="00D733CA">
            <w:pPr>
              <w:ind w:left="-15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474EC5FC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40" w:type="dxa"/>
            <w:vAlign w:val="bottom"/>
          </w:tcPr>
          <w:p w14:paraId="340E31D5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1290" w:type="dxa"/>
            <w:vAlign w:val="bottom"/>
          </w:tcPr>
          <w:p w14:paraId="1F9A97B1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40" w:type="dxa"/>
            <w:vAlign w:val="bottom"/>
          </w:tcPr>
          <w:p w14:paraId="08BA1694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600E4DC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4B58B57F" w14:textId="77777777" w:rsidR="00D733CA" w:rsidRPr="00287CF5" w:rsidRDefault="00D733CA" w:rsidP="00D733C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37A05B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620F8704" w14:textId="77777777" w:rsidR="00D733CA" w:rsidRPr="00287CF5" w:rsidRDefault="00D733CA" w:rsidP="00D733C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08BB9AFE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2035C363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930" w:type="dxa"/>
            <w:vAlign w:val="bottom"/>
          </w:tcPr>
          <w:p w14:paraId="499580E2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077E48BA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12B8CD42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80" w:type="dxa"/>
            <w:vAlign w:val="bottom"/>
          </w:tcPr>
          <w:p w14:paraId="56A70D9B" w14:textId="77777777" w:rsidR="00D733CA" w:rsidRPr="00287CF5" w:rsidRDefault="00D733CA" w:rsidP="00D733C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61C1C8BA" w14:textId="77777777" w:rsidR="00D733CA" w:rsidRPr="00287CF5" w:rsidRDefault="00D733CA" w:rsidP="00D7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14:paraId="623E641B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E93462A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 w:val="20"/>
                <w:lang w:val="en-US"/>
              </w:rPr>
            </w:pPr>
          </w:p>
        </w:tc>
      </w:tr>
      <w:tr w:rsidR="00D733CA" w:rsidRPr="00287CF5" w14:paraId="1DB8DBF1" w14:textId="77777777" w:rsidTr="00E57BA3">
        <w:trPr>
          <w:trHeight w:val="270"/>
        </w:trPr>
        <w:tc>
          <w:tcPr>
            <w:tcW w:w="3235" w:type="dxa"/>
            <w:shd w:val="clear" w:color="auto" w:fill="auto"/>
            <w:vAlign w:val="bottom"/>
          </w:tcPr>
          <w:p w14:paraId="29C571F4" w14:textId="77777777" w:rsidR="00D733CA" w:rsidRPr="00287CF5" w:rsidRDefault="00D733CA" w:rsidP="00D733CA">
            <w:pPr>
              <w:ind w:left="-15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287CF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16B15DB5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D64A7D8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0987E110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3CD1E340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5B07F02E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5A95FE0F" w14:textId="77777777" w:rsidR="00D733CA" w:rsidRPr="00287CF5" w:rsidRDefault="00D733CA" w:rsidP="00D733C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406E20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0DCD91F4" w14:textId="77777777" w:rsidR="00D733CA" w:rsidRPr="00287CF5" w:rsidRDefault="00D733CA" w:rsidP="00D733C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264E654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13E4F032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50DF732C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75243FD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A07150F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1CBF9341" w14:textId="77777777" w:rsidR="00D733CA" w:rsidRPr="00287CF5" w:rsidRDefault="00D733CA" w:rsidP="00D733C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7C80DDEE" w14:textId="77777777" w:rsidR="00D733CA" w:rsidRPr="00287CF5" w:rsidRDefault="00D733CA" w:rsidP="00D7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76CEF1F0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C247567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33CA" w:rsidRPr="00287CF5" w14:paraId="5EEDF8DC" w14:textId="77777777" w:rsidTr="00E57BA3">
        <w:trPr>
          <w:trHeight w:val="270"/>
        </w:trPr>
        <w:tc>
          <w:tcPr>
            <w:tcW w:w="3235" w:type="dxa"/>
            <w:shd w:val="clear" w:color="auto" w:fill="auto"/>
            <w:vAlign w:val="bottom"/>
          </w:tcPr>
          <w:p w14:paraId="57DA7934" w14:textId="77777777" w:rsidR="00D733CA" w:rsidRPr="00287CF5" w:rsidRDefault="00D733CA" w:rsidP="00D733CA">
            <w:pPr>
              <w:ind w:left="-15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287CF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เงินกู้ยืมระยะยาวสถาบันการเงิน</w:t>
            </w:r>
          </w:p>
        </w:tc>
        <w:tc>
          <w:tcPr>
            <w:tcW w:w="1170" w:type="dxa"/>
            <w:vAlign w:val="bottom"/>
          </w:tcPr>
          <w:p w14:paraId="736892C2" w14:textId="4226136B" w:rsidR="00D733CA" w:rsidRPr="00287CF5" w:rsidRDefault="00CA386B" w:rsidP="00D733CA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0DD318A3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7664D7F0" w14:textId="49C3CB49" w:rsidR="00D733CA" w:rsidRPr="00287CF5" w:rsidRDefault="00CA386B" w:rsidP="00D733C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15BD1145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14C39F1" w14:textId="775A7A12" w:rsidR="00D733CA" w:rsidRPr="00287CF5" w:rsidRDefault="00CA386B" w:rsidP="00D733C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34579D08" w14:textId="77777777" w:rsidR="00D733CA" w:rsidRPr="00287CF5" w:rsidRDefault="00D733CA" w:rsidP="00D733C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300484" w14:textId="06BC271D" w:rsidR="00D733CA" w:rsidRPr="00287CF5" w:rsidRDefault="00CA386B" w:rsidP="00CA38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484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188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6D29EFCD" w14:textId="77777777" w:rsidR="00D733CA" w:rsidRPr="00287CF5" w:rsidRDefault="00D733CA" w:rsidP="00D733C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CE17FFC" w14:textId="7666CD00" w:rsidR="00D733CA" w:rsidRPr="00287CF5" w:rsidRDefault="00CA386B" w:rsidP="00D733C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484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188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71F7D1C4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4B3749B5" w14:textId="035DF3EA" w:rsidR="00D733CA" w:rsidRPr="00287CF5" w:rsidRDefault="00CA386B" w:rsidP="00D733CA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138830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5C4E56" w14:textId="6C840A1F" w:rsidR="00D733CA" w:rsidRPr="00287CF5" w:rsidRDefault="00CA386B" w:rsidP="00D733C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510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850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0" w:type="dxa"/>
            <w:vAlign w:val="bottom"/>
          </w:tcPr>
          <w:p w14:paraId="53361C39" w14:textId="77777777" w:rsidR="00D733CA" w:rsidRPr="00287CF5" w:rsidRDefault="00D733CA" w:rsidP="00D733C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5DE58E86" w14:textId="01F9624A" w:rsidR="00D733CA" w:rsidRPr="00287CF5" w:rsidRDefault="00CA386B" w:rsidP="00D73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bottom"/>
          </w:tcPr>
          <w:p w14:paraId="4A998006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DD13BBF" w14:textId="307AD6FB" w:rsidR="00D733CA" w:rsidRPr="00287CF5" w:rsidRDefault="00CA386B" w:rsidP="00D733C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01010D" w:rsidRPr="0001010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21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01010D" w:rsidRPr="0001010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510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01010D" w:rsidRPr="0001010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850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D733CA" w:rsidRPr="00287CF5" w14:paraId="43145DDD" w14:textId="77777777" w:rsidTr="00E57BA3">
        <w:trPr>
          <w:trHeight w:val="261"/>
        </w:trPr>
        <w:tc>
          <w:tcPr>
            <w:tcW w:w="3235" w:type="dxa"/>
            <w:shd w:val="clear" w:color="auto" w:fill="auto"/>
            <w:vAlign w:val="bottom"/>
          </w:tcPr>
          <w:p w14:paraId="6A70EE1B" w14:textId="77777777" w:rsidR="00D733CA" w:rsidRPr="00287CF5" w:rsidRDefault="00D733CA" w:rsidP="00D733CA">
            <w:pPr>
              <w:ind w:left="-15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287CF5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096B6804" w14:textId="6F56CACC" w:rsidR="00D733CA" w:rsidRPr="00287CF5" w:rsidRDefault="00CA386B" w:rsidP="00D733CA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78820BA2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3005502C" w14:textId="6FAEE70C" w:rsidR="00D733CA" w:rsidRPr="00287CF5" w:rsidRDefault="00CA386B" w:rsidP="00D733C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56E16773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04A7AD9" w14:textId="23E2A9C7" w:rsidR="00D733CA" w:rsidRPr="00287CF5" w:rsidRDefault="00CA386B" w:rsidP="00D733C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6457A907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FC555A" w14:textId="305548D9" w:rsidR="00D733CA" w:rsidRPr="00287CF5" w:rsidRDefault="00CA386B" w:rsidP="00D733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991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446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18630F13" w14:textId="77777777" w:rsidR="00D733CA" w:rsidRPr="00287CF5" w:rsidRDefault="00D733CA" w:rsidP="00D733C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B461A47" w14:textId="684AE15D" w:rsidR="00D733CA" w:rsidRPr="00287CF5" w:rsidRDefault="00CA386B" w:rsidP="00CA386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991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446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3B6AEF7C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10722BC9" w14:textId="7FCD6938" w:rsidR="00D733CA" w:rsidRPr="00287CF5" w:rsidRDefault="00CA386B" w:rsidP="00D733CA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706794B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67D95C" w14:textId="64579A88" w:rsidR="00D733CA" w:rsidRPr="00287CF5" w:rsidRDefault="00CA386B" w:rsidP="00CA386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555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370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0" w:type="dxa"/>
            <w:vAlign w:val="bottom"/>
          </w:tcPr>
          <w:p w14:paraId="110A7139" w14:textId="77777777" w:rsidR="00D733CA" w:rsidRPr="00287CF5" w:rsidRDefault="00D733CA" w:rsidP="00D733C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58A6402B" w14:textId="6C958ADA" w:rsidR="00D733CA" w:rsidRPr="00287CF5" w:rsidRDefault="00CA386B" w:rsidP="00D73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bottom"/>
          </w:tcPr>
          <w:p w14:paraId="7CF88EC1" w14:textId="77777777" w:rsidR="00D733CA" w:rsidRPr="00287CF5" w:rsidRDefault="00D733CA" w:rsidP="00D733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668979D9" w14:textId="429DC1F4" w:rsidR="00D733CA" w:rsidRPr="00287CF5" w:rsidRDefault="00CA386B" w:rsidP="00D733C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555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/>
              </w:rPr>
              <w:t>370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7F61AD90" w14:textId="77777777" w:rsidR="00453D98" w:rsidRPr="00182D9E" w:rsidRDefault="00453D98" w:rsidP="0015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614C7C0D" w14:textId="625E1B9B" w:rsidR="00453D98" w:rsidRPr="00182D9E" w:rsidRDefault="00453D98" w:rsidP="0015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  <w:cs/>
        </w:rPr>
        <w:sectPr w:rsidR="00453D98" w:rsidRPr="00182D9E" w:rsidSect="00696AD7">
          <w:headerReference w:type="default" r:id="rId21"/>
          <w:pgSz w:w="16840" w:h="11907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tbl>
      <w:tblPr>
        <w:tblW w:w="15302" w:type="dxa"/>
        <w:tblInd w:w="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170"/>
        <w:gridCol w:w="240"/>
        <w:gridCol w:w="1310"/>
        <w:gridCol w:w="240"/>
        <w:gridCol w:w="1290"/>
        <w:gridCol w:w="240"/>
        <w:gridCol w:w="1180"/>
        <w:gridCol w:w="270"/>
        <w:gridCol w:w="1080"/>
        <w:gridCol w:w="270"/>
        <w:gridCol w:w="900"/>
        <w:gridCol w:w="270"/>
        <w:gridCol w:w="1080"/>
        <w:gridCol w:w="270"/>
        <w:gridCol w:w="900"/>
        <w:gridCol w:w="270"/>
        <w:gridCol w:w="1082"/>
      </w:tblGrid>
      <w:tr w:rsidR="00C32790" w:rsidRPr="00287CF5" w14:paraId="5421B068" w14:textId="77777777" w:rsidTr="00E57BA3">
        <w:trPr>
          <w:trHeight w:val="364"/>
          <w:tblHeader/>
        </w:trPr>
        <w:tc>
          <w:tcPr>
            <w:tcW w:w="3240" w:type="dxa"/>
            <w:shd w:val="clear" w:color="auto" w:fill="auto"/>
            <w:vAlign w:val="bottom"/>
          </w:tcPr>
          <w:p w14:paraId="4E3FD99C" w14:textId="77777777" w:rsidR="00C32790" w:rsidRPr="00287CF5" w:rsidRDefault="00C32790" w:rsidP="00C32790">
            <w:pPr>
              <w:pStyle w:val="acctfourfigures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62" w:type="dxa"/>
            <w:gridSpan w:val="17"/>
            <w:shd w:val="clear" w:color="auto" w:fill="auto"/>
            <w:vAlign w:val="bottom"/>
          </w:tcPr>
          <w:p w14:paraId="028C1C2E" w14:textId="77777777" w:rsidR="00C32790" w:rsidRPr="00287CF5" w:rsidRDefault="00C32790" w:rsidP="00C3279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87CF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C70907" w:rsidRPr="00287C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C32790" w:rsidRPr="00287CF5" w14:paraId="6061048A" w14:textId="77777777" w:rsidTr="00E57B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  <w:tblHeader/>
        </w:trPr>
        <w:tc>
          <w:tcPr>
            <w:tcW w:w="3240" w:type="dxa"/>
            <w:shd w:val="clear" w:color="auto" w:fill="auto"/>
            <w:vAlign w:val="bottom"/>
          </w:tcPr>
          <w:p w14:paraId="2B795941" w14:textId="77777777" w:rsidR="00C32790" w:rsidRPr="00287CF5" w:rsidRDefault="00C32790" w:rsidP="00C32790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7020" w:type="dxa"/>
            <w:gridSpan w:val="9"/>
            <w:tcBorders>
              <w:bottom w:val="single" w:sz="4" w:space="0" w:color="auto"/>
            </w:tcBorders>
            <w:vAlign w:val="bottom"/>
          </w:tcPr>
          <w:p w14:paraId="6961EA6D" w14:textId="77777777" w:rsidR="00C32790" w:rsidRPr="00287CF5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87CF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6C6B534D" w14:textId="77777777" w:rsidR="00C32790" w:rsidRPr="00287CF5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2" w:type="dxa"/>
            <w:gridSpan w:val="7"/>
            <w:tcBorders>
              <w:bottom w:val="single" w:sz="4" w:space="0" w:color="auto"/>
            </w:tcBorders>
            <w:vAlign w:val="bottom"/>
          </w:tcPr>
          <w:p w14:paraId="6C67ACE7" w14:textId="77777777" w:rsidR="00C32790" w:rsidRPr="00287CF5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87CF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32790" w:rsidRPr="00287CF5" w14:paraId="2C295914" w14:textId="77777777" w:rsidTr="00E57B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  <w:tblHeader/>
        </w:trPr>
        <w:tc>
          <w:tcPr>
            <w:tcW w:w="3240" w:type="dxa"/>
            <w:shd w:val="clear" w:color="auto" w:fill="auto"/>
            <w:vAlign w:val="bottom"/>
          </w:tcPr>
          <w:p w14:paraId="04F80E42" w14:textId="72C7E0AD" w:rsidR="00C32790" w:rsidRPr="00287CF5" w:rsidRDefault="00C32790" w:rsidP="00C32790">
            <w:pPr>
              <w:ind w:left="-19" w:right="-90" w:firstLine="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87C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87C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87C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287C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B47B193" w14:textId="77777777" w:rsidR="00C32790" w:rsidRPr="00287CF5" w:rsidRDefault="00C32790" w:rsidP="00C32790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87CF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เครื่องมือที่ใช้ในการป้องกัน</w:t>
            </w:r>
          </w:p>
          <w:p w14:paraId="487425B3" w14:textId="77777777" w:rsidR="00C32790" w:rsidRPr="00287CF5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7C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ความเสี่ยง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2AD720F1" w14:textId="77777777" w:rsidR="00C32790" w:rsidRPr="00287CF5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A177A05" w14:textId="77777777" w:rsidR="00C32790" w:rsidRPr="00287CF5" w:rsidRDefault="00C32790" w:rsidP="00C32790">
            <w:pPr>
              <w:pStyle w:val="acctfourfigures"/>
              <w:tabs>
                <w:tab w:val="clear" w:pos="765"/>
              </w:tabs>
              <w:ind w:left="-60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7CF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</w:t>
            </w:r>
            <w:r w:rsidRPr="00287CF5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287C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11B0DBB3" w14:textId="77777777" w:rsidR="00C32790" w:rsidRPr="00287CF5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91940" w14:textId="77777777" w:rsidR="00C32790" w:rsidRPr="00287CF5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87CF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A8112" w14:textId="77777777" w:rsidR="00C32790" w:rsidRPr="00287CF5" w:rsidRDefault="00C32790" w:rsidP="00C32790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65AB1" w14:textId="77777777" w:rsidR="00C32790" w:rsidRPr="00287CF5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87CF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21942" w14:textId="77777777" w:rsidR="00C32790" w:rsidRPr="00287CF5" w:rsidRDefault="00C32790" w:rsidP="00C32790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FD477" w14:textId="77777777" w:rsidR="00C32790" w:rsidRPr="00287CF5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87C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0B96AAC2" w14:textId="77777777" w:rsidR="00C32790" w:rsidRPr="00287CF5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E217991" w14:textId="046627F5" w:rsidR="00C32790" w:rsidRPr="00287CF5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7C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87C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55418624" w14:textId="77777777" w:rsidR="00C32790" w:rsidRPr="00287CF5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DC40472" w14:textId="0CEAA07C" w:rsidR="00C32790" w:rsidRPr="00287CF5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7C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87C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73EB5C6F" w14:textId="77777777" w:rsidR="00C32790" w:rsidRPr="00287CF5" w:rsidRDefault="00C32790" w:rsidP="00C32790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2745F20E" w14:textId="0BD59E52" w:rsidR="00C32790" w:rsidRPr="00287CF5" w:rsidRDefault="00C32790" w:rsidP="00C32790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7CF5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287C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4163D3EF" w14:textId="77777777" w:rsidR="00C32790" w:rsidRPr="00287CF5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DC6514A" w14:textId="77777777" w:rsidR="00C32790" w:rsidRPr="00287CF5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87C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32790" w:rsidRPr="00287CF5" w14:paraId="23342BA5" w14:textId="77777777" w:rsidTr="00E57B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  <w:tblHeader/>
        </w:trPr>
        <w:tc>
          <w:tcPr>
            <w:tcW w:w="3240" w:type="dxa"/>
            <w:shd w:val="clear" w:color="auto" w:fill="auto"/>
            <w:vAlign w:val="bottom"/>
          </w:tcPr>
          <w:p w14:paraId="494B1BE6" w14:textId="77777777" w:rsidR="00C32790" w:rsidRPr="00287CF5" w:rsidRDefault="00C32790" w:rsidP="00C32790">
            <w:pPr>
              <w:ind w:left="-14" w:right="-90" w:firstLine="4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062" w:type="dxa"/>
            <w:gridSpan w:val="17"/>
            <w:vAlign w:val="bottom"/>
          </w:tcPr>
          <w:p w14:paraId="617A12E8" w14:textId="77777777" w:rsidR="00C32790" w:rsidRPr="00287CF5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287CF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70907" w:rsidRPr="00287CF5" w14:paraId="6619F5BC" w14:textId="77777777" w:rsidTr="00E57B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  <w:tblHeader/>
        </w:trPr>
        <w:tc>
          <w:tcPr>
            <w:tcW w:w="3240" w:type="dxa"/>
            <w:shd w:val="clear" w:color="auto" w:fill="auto"/>
            <w:vAlign w:val="bottom"/>
          </w:tcPr>
          <w:p w14:paraId="237B18DB" w14:textId="729CD2D1" w:rsidR="00C70907" w:rsidRPr="00287CF5" w:rsidRDefault="0001010D" w:rsidP="00C32790">
            <w:pPr>
              <w:ind w:left="-14" w:right="-90" w:firstLine="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2062" w:type="dxa"/>
            <w:gridSpan w:val="17"/>
            <w:vAlign w:val="bottom"/>
          </w:tcPr>
          <w:p w14:paraId="44756113" w14:textId="77777777" w:rsidR="00C70907" w:rsidRPr="00287CF5" w:rsidRDefault="00C70907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C70907" w:rsidRPr="00287CF5" w14:paraId="5E3ED96C" w14:textId="77777777" w:rsidTr="00E57B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0CF5135A" w14:textId="77777777" w:rsidR="00C70907" w:rsidRPr="00287CF5" w:rsidRDefault="00C70907" w:rsidP="00C70907">
            <w:pPr>
              <w:ind w:left="-14" w:right="-90" w:firstLine="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87C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30F4264F" w14:textId="77777777" w:rsidR="00C70907" w:rsidRPr="00287CF5" w:rsidRDefault="00C70907" w:rsidP="00C7090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216E6A89" w14:textId="77777777" w:rsidR="00C70907" w:rsidRPr="00287CF5" w:rsidRDefault="00C70907" w:rsidP="00C7090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23F9C856" w14:textId="77777777" w:rsidR="00C70907" w:rsidRPr="00287CF5" w:rsidRDefault="00C70907" w:rsidP="00C7090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4087586B" w14:textId="77777777" w:rsidR="00C70907" w:rsidRPr="00287CF5" w:rsidRDefault="00C70907" w:rsidP="00C7090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357DE29" w14:textId="77777777" w:rsidR="00C70907" w:rsidRPr="00287CF5" w:rsidRDefault="00C70907" w:rsidP="00C7090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CF283D6" w14:textId="77777777" w:rsidR="00C70907" w:rsidRPr="00287CF5" w:rsidRDefault="00C70907" w:rsidP="00C7090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EB8AABD" w14:textId="77777777" w:rsidR="00C70907" w:rsidRPr="00287CF5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7B1A8F" w14:textId="77777777" w:rsidR="00C70907" w:rsidRPr="00287CF5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B6AA34" w14:textId="77777777" w:rsidR="00C70907" w:rsidRPr="00287CF5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AC66F4" w14:textId="77777777" w:rsidR="00C70907" w:rsidRPr="00287CF5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8F68538" w14:textId="77777777" w:rsidR="00C70907" w:rsidRPr="00287CF5" w:rsidRDefault="00C70907" w:rsidP="00C70907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461825E" w14:textId="77777777" w:rsidR="00C70907" w:rsidRPr="00287CF5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D345DD" w14:textId="77777777" w:rsidR="00C70907" w:rsidRPr="00287CF5" w:rsidRDefault="00C70907" w:rsidP="00C70907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32BF079" w14:textId="77777777" w:rsidR="00C70907" w:rsidRPr="00287CF5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7B52CD9" w14:textId="77777777" w:rsidR="00C70907" w:rsidRPr="00287CF5" w:rsidRDefault="00C70907" w:rsidP="00C70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8640F8" w14:textId="77777777" w:rsidR="00C70907" w:rsidRPr="00287CF5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5775684" w14:textId="77777777" w:rsidR="00C70907" w:rsidRPr="00287CF5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0907" w:rsidRPr="00287CF5" w14:paraId="58B2CCEB" w14:textId="77777777" w:rsidTr="00E57B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2C27EB6A" w14:textId="77777777" w:rsidR="00C70907" w:rsidRPr="00287CF5" w:rsidRDefault="00C70907" w:rsidP="00C70907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287CF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  <w:vAlign w:val="bottom"/>
          </w:tcPr>
          <w:p w14:paraId="127EF98F" w14:textId="77777777" w:rsidR="00C70907" w:rsidRPr="00287CF5" w:rsidRDefault="00C70907" w:rsidP="00C7090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2C389155" w14:textId="77777777" w:rsidR="00C70907" w:rsidRPr="00287CF5" w:rsidRDefault="00C70907" w:rsidP="00C7090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112C2E11" w14:textId="77777777" w:rsidR="00C70907" w:rsidRPr="00287CF5" w:rsidRDefault="00C70907" w:rsidP="00C7090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66F000E4" w14:textId="77777777" w:rsidR="00C70907" w:rsidRPr="00287CF5" w:rsidRDefault="00C70907" w:rsidP="00C7090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05F05F1" w14:textId="77777777" w:rsidR="00C70907" w:rsidRPr="00287CF5" w:rsidRDefault="00C70907" w:rsidP="00C7090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873C397" w14:textId="77777777" w:rsidR="00C70907" w:rsidRPr="00287CF5" w:rsidRDefault="00C70907" w:rsidP="00C7090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C237E48" w14:textId="77777777" w:rsidR="00C70907" w:rsidRPr="00287CF5" w:rsidRDefault="00C70907" w:rsidP="00C7090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B03E89" w14:textId="77777777" w:rsidR="00C70907" w:rsidRPr="00287CF5" w:rsidRDefault="00C70907" w:rsidP="00C7090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5BF852" w14:textId="77777777" w:rsidR="00C70907" w:rsidRPr="00287CF5" w:rsidRDefault="00C70907" w:rsidP="00C7090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F522081" w14:textId="77777777" w:rsidR="00C70907" w:rsidRPr="00287CF5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CB5CFF9" w14:textId="77777777" w:rsidR="00C70907" w:rsidRPr="00287CF5" w:rsidRDefault="00C70907" w:rsidP="00C7090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5F87EDE" w14:textId="77777777" w:rsidR="00C70907" w:rsidRPr="00287CF5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27C46A" w14:textId="77777777" w:rsidR="00C70907" w:rsidRPr="00287CF5" w:rsidRDefault="00C70907" w:rsidP="00C70907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5A71870" w14:textId="77777777" w:rsidR="00C70907" w:rsidRPr="00287CF5" w:rsidRDefault="00C70907" w:rsidP="00C70907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66132F6" w14:textId="77777777" w:rsidR="00C70907" w:rsidRPr="00287CF5" w:rsidRDefault="00C70907" w:rsidP="00C70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ED0301" w14:textId="77777777" w:rsidR="00C70907" w:rsidRPr="00287CF5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498E5BF" w14:textId="77777777" w:rsidR="00C70907" w:rsidRPr="00287CF5" w:rsidRDefault="00C70907" w:rsidP="00C70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7CF5" w:rsidRPr="00287CF5" w14:paraId="4BB9BCF1" w14:textId="77777777" w:rsidTr="00E57B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5E6C28DD" w14:textId="77777777" w:rsidR="00287CF5" w:rsidRPr="00287CF5" w:rsidRDefault="00287CF5" w:rsidP="00287CF5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287CF5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87CF5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  <w:vAlign w:val="bottom"/>
          </w:tcPr>
          <w:p w14:paraId="766889C9" w14:textId="6BC8580E" w:rsidR="00287CF5" w:rsidRPr="00287CF5" w:rsidRDefault="00287CF5" w:rsidP="00287CF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87C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237AEC9E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3DD421F8" w14:textId="148A5DFB" w:rsidR="00287CF5" w:rsidRPr="00287CF5" w:rsidRDefault="0001010D" w:rsidP="00287CF5">
            <w:pPr>
              <w:pStyle w:val="acctfourfigures"/>
              <w:tabs>
                <w:tab w:val="clear" w:pos="765"/>
                <w:tab w:val="decimal" w:pos="109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305</w:t>
            </w:r>
            <w:r w:rsidR="00287CF5" w:rsidRPr="00287CF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669</w:t>
            </w:r>
          </w:p>
        </w:tc>
        <w:tc>
          <w:tcPr>
            <w:tcW w:w="240" w:type="dxa"/>
            <w:vAlign w:val="bottom"/>
          </w:tcPr>
          <w:p w14:paraId="0E280642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3084B951" w14:textId="56543D4F" w:rsidR="00287CF5" w:rsidRPr="00287CF5" w:rsidRDefault="00287CF5" w:rsidP="00287CF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87C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EC619C3" w14:textId="77777777" w:rsidR="00287CF5" w:rsidRPr="00287CF5" w:rsidRDefault="00287CF5" w:rsidP="00287CF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0D736AA" w14:textId="0190A72A" w:rsidR="00287CF5" w:rsidRPr="00287CF5" w:rsidRDefault="0001010D" w:rsidP="00287CF5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="00287CF5" w:rsidRPr="00287CF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995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58F618" w14:textId="77777777" w:rsidR="00287CF5" w:rsidRPr="00287CF5" w:rsidRDefault="00287CF5" w:rsidP="00287CF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E5C47F" w14:textId="34B5F29E" w:rsidR="00287CF5" w:rsidRPr="00287CF5" w:rsidRDefault="0001010D" w:rsidP="00287CF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335</w:t>
            </w:r>
            <w:r w:rsidR="00287CF5" w:rsidRPr="00287CF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664</w:t>
            </w:r>
          </w:p>
        </w:tc>
        <w:tc>
          <w:tcPr>
            <w:tcW w:w="270" w:type="dxa"/>
            <w:vAlign w:val="bottom"/>
          </w:tcPr>
          <w:p w14:paraId="0FB00472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EA747C0" w14:textId="7E29089A" w:rsidR="00287CF5" w:rsidRPr="00287CF5" w:rsidRDefault="00287CF5" w:rsidP="00287CF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87C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27895C0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15AA1D" w14:textId="5579E0D5" w:rsidR="00287CF5" w:rsidRPr="00287CF5" w:rsidRDefault="0001010D" w:rsidP="00287CF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335</w:t>
            </w:r>
            <w:r w:rsidR="00287CF5" w:rsidRPr="00287CF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823</w:t>
            </w:r>
          </w:p>
        </w:tc>
        <w:tc>
          <w:tcPr>
            <w:tcW w:w="270" w:type="dxa"/>
            <w:vAlign w:val="bottom"/>
          </w:tcPr>
          <w:p w14:paraId="652BD953" w14:textId="77777777" w:rsidR="00287CF5" w:rsidRPr="00287CF5" w:rsidRDefault="00287CF5" w:rsidP="00287CF5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E3D273B" w14:textId="7F3E4BF6" w:rsidR="00287CF5" w:rsidRPr="00287CF5" w:rsidRDefault="00287CF5" w:rsidP="00287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87CF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B16F9B8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B76E846" w14:textId="58E3AD47" w:rsidR="00287CF5" w:rsidRPr="00287CF5" w:rsidRDefault="0001010D" w:rsidP="00287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335</w:t>
            </w:r>
            <w:r w:rsidR="00287CF5" w:rsidRPr="00287CF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823</w:t>
            </w:r>
          </w:p>
        </w:tc>
      </w:tr>
      <w:tr w:rsidR="00287CF5" w:rsidRPr="00287CF5" w14:paraId="2AA82D3C" w14:textId="77777777" w:rsidTr="00E57B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"/>
        </w:trPr>
        <w:tc>
          <w:tcPr>
            <w:tcW w:w="3240" w:type="dxa"/>
            <w:shd w:val="clear" w:color="auto" w:fill="auto"/>
            <w:vAlign w:val="bottom"/>
          </w:tcPr>
          <w:p w14:paraId="2F92389A" w14:textId="77777777" w:rsidR="00287CF5" w:rsidRPr="00287CF5" w:rsidRDefault="00287CF5" w:rsidP="00287CF5">
            <w:pPr>
              <w:ind w:left="166" w:right="-90" w:firstLine="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179237A0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14:paraId="5F6CBA22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0" w:type="dxa"/>
            <w:vAlign w:val="bottom"/>
          </w:tcPr>
          <w:p w14:paraId="692D8F5A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14:paraId="13E16A35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49B4260E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F24C6C6" w14:textId="77777777" w:rsidR="00287CF5" w:rsidRPr="00287CF5" w:rsidRDefault="00287CF5" w:rsidP="00287CF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0EA4BAE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66436E" w14:textId="77777777" w:rsidR="00287CF5" w:rsidRPr="00287CF5" w:rsidRDefault="00287CF5" w:rsidP="00287CF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35980B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816C9F8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0D4EFF1F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A9DFB70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09C3D3DA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8A315B5" w14:textId="77777777" w:rsidR="00287CF5" w:rsidRPr="00287CF5" w:rsidRDefault="00287CF5" w:rsidP="00287CF5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63848D7B" w14:textId="77777777" w:rsidR="00287CF5" w:rsidRPr="00287CF5" w:rsidRDefault="00287CF5" w:rsidP="00287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6F348185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C59C35A" w14:textId="77777777" w:rsidR="00287CF5" w:rsidRPr="00287CF5" w:rsidRDefault="00287CF5" w:rsidP="00287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87CF5" w:rsidRPr="00287CF5" w14:paraId="11C2BACE" w14:textId="77777777" w:rsidTr="00E57B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10DC32F6" w14:textId="77777777" w:rsidR="00287CF5" w:rsidRPr="00287CF5" w:rsidRDefault="00287CF5" w:rsidP="00287CF5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287CF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0" w:type="dxa"/>
            <w:vAlign w:val="bottom"/>
          </w:tcPr>
          <w:p w14:paraId="6A9BCAE0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75C2E676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51103D12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7703AD48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631BA9E0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750E6FE" w14:textId="77777777" w:rsidR="00287CF5" w:rsidRPr="00287CF5" w:rsidRDefault="00287CF5" w:rsidP="00287CF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5BA7857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A761D2" w14:textId="77777777" w:rsidR="00287CF5" w:rsidRPr="00287CF5" w:rsidRDefault="00287CF5" w:rsidP="00287CF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608251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6742CC6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E68F7B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51B3CB8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F55348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E88D556" w14:textId="77777777" w:rsidR="00287CF5" w:rsidRPr="00287CF5" w:rsidRDefault="00287CF5" w:rsidP="00287CF5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26D1877" w14:textId="77777777" w:rsidR="00287CF5" w:rsidRPr="00287CF5" w:rsidRDefault="00287CF5" w:rsidP="00287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504700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8C0A68F" w14:textId="77777777" w:rsidR="00287CF5" w:rsidRPr="00287CF5" w:rsidRDefault="00287CF5" w:rsidP="00287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7CF5" w:rsidRPr="00287CF5" w14:paraId="42664EE8" w14:textId="77777777" w:rsidTr="00E57B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240" w:type="dxa"/>
            <w:shd w:val="clear" w:color="auto" w:fill="auto"/>
          </w:tcPr>
          <w:p w14:paraId="7685383D" w14:textId="77777777" w:rsidR="00287CF5" w:rsidRPr="00287CF5" w:rsidRDefault="00287CF5" w:rsidP="00287CF5">
            <w:pPr>
              <w:ind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87CF5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287CF5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170" w:type="dxa"/>
            <w:vAlign w:val="bottom"/>
          </w:tcPr>
          <w:p w14:paraId="6FCB8055" w14:textId="2BB0C2FD" w:rsidR="00287CF5" w:rsidRPr="00287CF5" w:rsidRDefault="00287CF5" w:rsidP="00287CF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87C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6D07269A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4660C72C" w14:textId="0DD43FDA" w:rsidR="00287CF5" w:rsidRPr="00287CF5" w:rsidRDefault="00287CF5" w:rsidP="00287CF5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87C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09C5CC1D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043421F2" w14:textId="2139DBCE" w:rsidR="00287CF5" w:rsidRPr="00287CF5" w:rsidRDefault="0001010D" w:rsidP="00287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</w:t>
            </w:r>
            <w:r w:rsidR="00287CF5" w:rsidRPr="00287CF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069</w:t>
            </w:r>
            <w:r w:rsidR="00287CF5" w:rsidRPr="00287CF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818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F06F73C" w14:textId="77777777" w:rsidR="00287CF5" w:rsidRPr="00287CF5" w:rsidRDefault="00287CF5" w:rsidP="00287CF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2947AD16" w14:textId="126D9D7E" w:rsidR="00287CF5" w:rsidRPr="00287CF5" w:rsidRDefault="00287CF5" w:rsidP="00287CF5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87CF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C7FB3C" w14:textId="77777777" w:rsidR="00287CF5" w:rsidRPr="00287CF5" w:rsidRDefault="00287CF5" w:rsidP="00287CF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FE0942" w14:textId="289A135A" w:rsidR="00287CF5" w:rsidRPr="00287CF5" w:rsidRDefault="0001010D" w:rsidP="00287CF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87CF5" w:rsidRPr="00287CF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069</w:t>
            </w:r>
            <w:r w:rsidR="00287CF5" w:rsidRPr="00287CF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818</w:t>
            </w:r>
          </w:p>
        </w:tc>
        <w:tc>
          <w:tcPr>
            <w:tcW w:w="270" w:type="dxa"/>
            <w:vAlign w:val="bottom"/>
          </w:tcPr>
          <w:p w14:paraId="1BB6085D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16B9407" w14:textId="2596FA92" w:rsidR="00287CF5" w:rsidRPr="00287CF5" w:rsidRDefault="0001010D" w:rsidP="00287CF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87CF5" w:rsidRPr="00287CF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805</w:t>
            </w:r>
            <w:r w:rsidR="00287CF5" w:rsidRPr="00287CF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262</w:t>
            </w:r>
          </w:p>
        </w:tc>
        <w:tc>
          <w:tcPr>
            <w:tcW w:w="270" w:type="dxa"/>
            <w:vAlign w:val="bottom"/>
          </w:tcPr>
          <w:p w14:paraId="071AABE2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40C0B0" w14:textId="2B7B52FD" w:rsidR="00287CF5" w:rsidRPr="00287CF5" w:rsidRDefault="00287CF5" w:rsidP="00287CF5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7CF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02CF3A2" w14:textId="77777777" w:rsidR="00287CF5" w:rsidRPr="00287CF5" w:rsidRDefault="00287CF5" w:rsidP="00287CF5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78B6393" w14:textId="395CE8D3" w:rsidR="00287CF5" w:rsidRPr="00287CF5" w:rsidRDefault="0001010D" w:rsidP="00287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264</w:t>
            </w:r>
            <w:r w:rsidR="00287CF5" w:rsidRPr="00287CF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556</w:t>
            </w:r>
          </w:p>
        </w:tc>
        <w:tc>
          <w:tcPr>
            <w:tcW w:w="270" w:type="dxa"/>
            <w:vAlign w:val="bottom"/>
          </w:tcPr>
          <w:p w14:paraId="5977AA16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EC4E3DC" w14:textId="1C457F47" w:rsidR="00287CF5" w:rsidRPr="00287CF5" w:rsidRDefault="0001010D" w:rsidP="00287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</w:t>
            </w:r>
            <w:r w:rsidR="00287CF5" w:rsidRPr="00287CF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069</w:t>
            </w:r>
            <w:r w:rsidR="00287CF5" w:rsidRPr="00287CF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818</w:t>
            </w:r>
          </w:p>
        </w:tc>
      </w:tr>
      <w:tr w:rsidR="00287CF5" w:rsidRPr="00287CF5" w14:paraId="16EDB298" w14:textId="77777777" w:rsidTr="00E57B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240" w:type="dxa"/>
            <w:shd w:val="clear" w:color="auto" w:fill="auto"/>
          </w:tcPr>
          <w:p w14:paraId="69EDE7E8" w14:textId="77777777" w:rsidR="00287CF5" w:rsidRPr="00287CF5" w:rsidRDefault="00287CF5" w:rsidP="00287CF5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287CF5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287CF5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  <w:vAlign w:val="bottom"/>
          </w:tcPr>
          <w:p w14:paraId="66E69003" w14:textId="63102AA8" w:rsidR="00287CF5" w:rsidRPr="00287CF5" w:rsidRDefault="00287CF5" w:rsidP="00287CF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87C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362FB009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5E812727" w14:textId="2BE58A0B" w:rsidR="00287CF5" w:rsidRPr="00287CF5" w:rsidRDefault="00287CF5" w:rsidP="00287CF5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87C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1BC7F3DD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60E31FF4" w14:textId="799769B9" w:rsidR="00287CF5" w:rsidRPr="00287CF5" w:rsidRDefault="00287CF5" w:rsidP="00287CF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87C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44DB61A" w14:textId="77777777" w:rsidR="00287CF5" w:rsidRPr="00287CF5" w:rsidRDefault="00287CF5" w:rsidP="00287CF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44FAA7C" w14:textId="415EF3F6" w:rsidR="00287CF5" w:rsidRPr="00287CF5" w:rsidRDefault="0001010D" w:rsidP="00287CF5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  <w:r w:rsidR="00287CF5" w:rsidRPr="00287CF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937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4C22DF" w14:textId="77777777" w:rsidR="00287CF5" w:rsidRPr="00287CF5" w:rsidRDefault="00287CF5" w:rsidP="00287CF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E2BE52" w14:textId="17088B84" w:rsidR="00287CF5" w:rsidRPr="00287CF5" w:rsidRDefault="0001010D" w:rsidP="00287CF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  <w:r w:rsidR="00287CF5" w:rsidRPr="00287CF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937</w:t>
            </w:r>
          </w:p>
        </w:tc>
        <w:tc>
          <w:tcPr>
            <w:tcW w:w="270" w:type="dxa"/>
            <w:vAlign w:val="bottom"/>
          </w:tcPr>
          <w:p w14:paraId="53AC2CA0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F38D1FE" w14:textId="6897B2DD" w:rsidR="00287CF5" w:rsidRPr="00287CF5" w:rsidRDefault="00287CF5" w:rsidP="00287CF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87C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1DCA4EA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AF5BDB" w14:textId="0553B83D" w:rsidR="00287CF5" w:rsidRPr="00287CF5" w:rsidRDefault="0001010D" w:rsidP="00287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86</w:t>
            </w:r>
            <w:r w:rsidR="00287CF5" w:rsidRPr="00287CF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270" w:type="dxa"/>
            <w:vAlign w:val="bottom"/>
          </w:tcPr>
          <w:p w14:paraId="5A63B8E6" w14:textId="77777777" w:rsidR="00287CF5" w:rsidRPr="00287CF5" w:rsidRDefault="00287CF5" w:rsidP="00287CF5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EB92F50" w14:textId="2A90C03D" w:rsidR="00287CF5" w:rsidRPr="00287CF5" w:rsidRDefault="00287CF5" w:rsidP="00287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87CF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158EF25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BDB4B8A" w14:textId="77551D94" w:rsidR="00287CF5" w:rsidRPr="00287CF5" w:rsidRDefault="0001010D" w:rsidP="00287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86</w:t>
            </w:r>
            <w:r w:rsidR="00287CF5" w:rsidRPr="00287CF5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444</w:t>
            </w:r>
          </w:p>
        </w:tc>
      </w:tr>
      <w:tr w:rsidR="00287CF5" w:rsidRPr="00287CF5" w14:paraId="2FFEE72C" w14:textId="77777777" w:rsidTr="00E57B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6"/>
        </w:trPr>
        <w:tc>
          <w:tcPr>
            <w:tcW w:w="3240" w:type="dxa"/>
            <w:shd w:val="clear" w:color="auto" w:fill="auto"/>
            <w:vAlign w:val="bottom"/>
          </w:tcPr>
          <w:p w14:paraId="37E9334E" w14:textId="77777777" w:rsidR="00287CF5" w:rsidRPr="00287CF5" w:rsidRDefault="00287CF5" w:rsidP="00287CF5">
            <w:pPr>
              <w:ind w:left="166" w:right="-90" w:firstLine="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0862191F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14:paraId="366A6F50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0" w:type="dxa"/>
            <w:vAlign w:val="bottom"/>
          </w:tcPr>
          <w:p w14:paraId="2C3D1A9E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14:paraId="3F32EEF9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0069C8D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8B09BC0" w14:textId="77777777" w:rsidR="00287CF5" w:rsidRPr="00287CF5" w:rsidRDefault="00287CF5" w:rsidP="00287CF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A53D603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4612F3" w14:textId="77777777" w:rsidR="00287CF5" w:rsidRPr="00287CF5" w:rsidRDefault="00287CF5" w:rsidP="00287CF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51B04B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CE51A0A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7C24E7F1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EE30190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55BFB246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62713C7" w14:textId="77777777" w:rsidR="00287CF5" w:rsidRPr="00287CF5" w:rsidRDefault="00287CF5" w:rsidP="00287CF5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142E85CC" w14:textId="77777777" w:rsidR="00287CF5" w:rsidRPr="00287CF5" w:rsidRDefault="00287CF5" w:rsidP="00287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57CFA80B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46E8C08" w14:textId="77777777" w:rsidR="00287CF5" w:rsidRPr="00287CF5" w:rsidRDefault="00287CF5" w:rsidP="00287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87CF5" w:rsidRPr="00287CF5" w14:paraId="64B0E385" w14:textId="77777777" w:rsidTr="00E57B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60F75BC6" w14:textId="77777777" w:rsidR="00287CF5" w:rsidRPr="00287CF5" w:rsidRDefault="00287CF5" w:rsidP="00287CF5">
            <w:pPr>
              <w:ind w:right="-90" w:firstLine="4"/>
              <w:rPr>
                <w:rFonts w:ascii="Angsana New" w:hAnsi="Angsana New"/>
                <w:sz w:val="30"/>
                <w:szCs w:val="30"/>
              </w:rPr>
            </w:pPr>
            <w:r w:rsidRPr="00287C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0C889E23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70276B12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334380E2" w14:textId="77777777" w:rsidR="00287CF5" w:rsidRPr="00287CF5" w:rsidRDefault="00287CF5" w:rsidP="00287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3FB434F2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7F5FEF64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E6FDA79" w14:textId="77777777" w:rsidR="00287CF5" w:rsidRPr="00287CF5" w:rsidRDefault="00287CF5" w:rsidP="00287CF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41D1346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792A90" w14:textId="77777777" w:rsidR="00287CF5" w:rsidRPr="00287CF5" w:rsidRDefault="00287CF5" w:rsidP="00287CF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62B0C1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62398CE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EA9F5A0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940A5FC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2C8A7E" w14:textId="77777777" w:rsidR="00287CF5" w:rsidRPr="00287CF5" w:rsidRDefault="00287CF5" w:rsidP="00287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7C9C45D" w14:textId="77777777" w:rsidR="00287CF5" w:rsidRPr="00287CF5" w:rsidRDefault="00287CF5" w:rsidP="00287CF5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27EED4A" w14:textId="77777777" w:rsidR="00287CF5" w:rsidRPr="00287CF5" w:rsidRDefault="00287CF5" w:rsidP="00287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6210FD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F32A355" w14:textId="77777777" w:rsidR="00287CF5" w:rsidRPr="00287CF5" w:rsidRDefault="00287CF5" w:rsidP="00287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7CF5" w:rsidRPr="00287CF5" w14:paraId="5C432DF0" w14:textId="77777777" w:rsidTr="00E57B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01E942BB" w14:textId="3EFDB2EF" w:rsidR="00287CF5" w:rsidRPr="00287CF5" w:rsidRDefault="00287CF5" w:rsidP="00287CF5">
            <w:pPr>
              <w:ind w:right="-90" w:firstLine="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87CF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เงินกู้ยืมระยะยาวสถาบันการเงิน</w:t>
            </w:r>
          </w:p>
        </w:tc>
        <w:tc>
          <w:tcPr>
            <w:tcW w:w="1170" w:type="dxa"/>
            <w:vAlign w:val="bottom"/>
          </w:tcPr>
          <w:p w14:paraId="6CB1AC83" w14:textId="767FD5BF" w:rsidR="00287CF5" w:rsidRPr="00287CF5" w:rsidRDefault="00287CF5" w:rsidP="00287CF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87C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773420B7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25D7F874" w14:textId="2137E6F7" w:rsidR="00287CF5" w:rsidRPr="00287CF5" w:rsidRDefault="00287CF5" w:rsidP="0079026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87CF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14:paraId="69634A3D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123E6AC" w14:textId="78A45ED4" w:rsidR="00287CF5" w:rsidRPr="00287CF5" w:rsidRDefault="00287CF5" w:rsidP="00287CF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87C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9550629" w14:textId="77777777" w:rsidR="00287CF5" w:rsidRPr="00287CF5" w:rsidRDefault="00287CF5" w:rsidP="00287CF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DDA3D24" w14:textId="669F16FE" w:rsidR="00287CF5" w:rsidRPr="00287CF5" w:rsidRDefault="00287CF5" w:rsidP="00287CF5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87CF5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287CF5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Pr="00287CF5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Pr="00287CF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687DCC" w14:textId="77777777" w:rsidR="00287CF5" w:rsidRPr="00287CF5" w:rsidRDefault="00287CF5" w:rsidP="00287CF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AECE47" w14:textId="703F4222" w:rsidR="00287CF5" w:rsidRPr="00287CF5" w:rsidRDefault="00287CF5" w:rsidP="00287CF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7CF5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287CF5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Pr="00287CF5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Pr="00287CF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C2C6B76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F235679" w14:textId="761622FA" w:rsidR="00287CF5" w:rsidRPr="00287CF5" w:rsidRDefault="00287CF5" w:rsidP="00287CF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87C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9B93A2C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F97822" w14:textId="30C6E4A5" w:rsidR="00287CF5" w:rsidRPr="00287CF5" w:rsidRDefault="00287CF5" w:rsidP="00287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87CF5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5</w:t>
            </w:r>
            <w:r w:rsidRPr="00287CF5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029</w:t>
            </w:r>
            <w:r w:rsidRPr="00287CF5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453</w:t>
            </w:r>
            <w:r w:rsidRPr="00287CF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A829B80" w14:textId="77777777" w:rsidR="00287CF5" w:rsidRPr="00287CF5" w:rsidRDefault="00287CF5" w:rsidP="00287CF5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F944D99" w14:textId="67E65526" w:rsidR="00287CF5" w:rsidRPr="00287CF5" w:rsidRDefault="00287CF5" w:rsidP="00287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87CF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771C717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2EF9566" w14:textId="49E3D80B" w:rsidR="00287CF5" w:rsidRPr="00287CF5" w:rsidRDefault="00287CF5" w:rsidP="00287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87CF5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  <w:r w:rsidRPr="00287CF5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pacing w:val="-4"/>
                <w:sz w:val="30"/>
                <w:szCs w:val="30"/>
              </w:rPr>
              <w:t>029</w:t>
            </w:r>
            <w:r w:rsidRPr="00287CF5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pacing w:val="-4"/>
                <w:sz w:val="30"/>
                <w:szCs w:val="30"/>
              </w:rPr>
              <w:t>453</w:t>
            </w:r>
            <w:r w:rsidRPr="00287CF5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  <w:tr w:rsidR="00287CF5" w:rsidRPr="00287CF5" w14:paraId="39A5B590" w14:textId="77777777" w:rsidTr="00E57B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711557E1" w14:textId="77777777" w:rsidR="00287CF5" w:rsidRPr="00287CF5" w:rsidRDefault="00287CF5" w:rsidP="00287CF5">
            <w:pPr>
              <w:ind w:right="-90" w:firstLine="4"/>
              <w:rPr>
                <w:rFonts w:ascii="Angsana New" w:hAnsi="Angsana New"/>
                <w:sz w:val="30"/>
                <w:szCs w:val="30"/>
              </w:rPr>
            </w:pPr>
            <w:r w:rsidRPr="00287CF5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5AD94886" w14:textId="719351D0" w:rsidR="00287CF5" w:rsidRPr="00287CF5" w:rsidRDefault="00287CF5" w:rsidP="00287CF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87C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5CC02B33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53461A4B" w14:textId="672C27A8" w:rsidR="00287CF5" w:rsidRPr="00287CF5" w:rsidRDefault="00287CF5" w:rsidP="00287CF5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87C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436B961F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116B0C2A" w14:textId="50E4E359" w:rsidR="00287CF5" w:rsidRPr="00287CF5" w:rsidRDefault="00287CF5" w:rsidP="00287CF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87C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2BE661F" w14:textId="77777777" w:rsidR="00287CF5" w:rsidRPr="00287CF5" w:rsidRDefault="00287CF5" w:rsidP="00287CF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D609C4F" w14:textId="0FC14CF9" w:rsidR="00287CF5" w:rsidRPr="00287CF5" w:rsidRDefault="00287CF5" w:rsidP="00287CF5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87CF5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287CF5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989</w:t>
            </w:r>
            <w:r w:rsidRPr="00287CF5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734</w:t>
            </w:r>
            <w:r w:rsidRPr="00287CF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5975DE" w14:textId="77777777" w:rsidR="00287CF5" w:rsidRPr="00287CF5" w:rsidRDefault="00287CF5" w:rsidP="00287CF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0B802B" w14:textId="20C805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7CF5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287CF5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989</w:t>
            </w:r>
            <w:r w:rsidRPr="00287CF5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734</w:t>
            </w:r>
            <w:r w:rsidRPr="00287CF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940C625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4FE28B9" w14:textId="0AA69624" w:rsidR="00287CF5" w:rsidRPr="00287CF5" w:rsidRDefault="00287CF5" w:rsidP="00287CF5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87C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56D0C48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7D2681" w14:textId="1571C151" w:rsidR="00287CF5" w:rsidRPr="00287CF5" w:rsidRDefault="00287CF5" w:rsidP="00287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87CF5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7</w:t>
            </w:r>
            <w:r w:rsidRPr="00287CF5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976</w:t>
            </w:r>
            <w:r w:rsidRPr="00287CF5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149</w:t>
            </w:r>
            <w:r w:rsidRPr="00287CF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33B28E9" w14:textId="77777777" w:rsidR="00287CF5" w:rsidRPr="00287CF5" w:rsidRDefault="00287CF5" w:rsidP="00287CF5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F9D4AD6" w14:textId="2CA26955" w:rsidR="00287CF5" w:rsidRPr="00287CF5" w:rsidRDefault="00287CF5" w:rsidP="00287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87CF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04CC590" w14:textId="77777777" w:rsidR="00287CF5" w:rsidRPr="00287CF5" w:rsidRDefault="00287CF5" w:rsidP="00287C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C440CA3" w14:textId="051F4C69" w:rsidR="00287CF5" w:rsidRPr="00287CF5" w:rsidRDefault="00287CF5" w:rsidP="00287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87CF5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7</w:t>
            </w:r>
            <w:r w:rsidRPr="00287CF5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976</w:t>
            </w:r>
            <w:r w:rsidRPr="00287CF5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149</w:t>
            </w:r>
            <w:r w:rsidRPr="00287CF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253321D1" w14:textId="77777777" w:rsidR="00C32790" w:rsidRPr="00182D9E" w:rsidRDefault="00C32790">
      <w:pPr>
        <w:rPr>
          <w:sz w:val="24"/>
          <w:szCs w:val="24"/>
        </w:rPr>
        <w:sectPr w:rsidR="00C32790" w:rsidRPr="00182D9E" w:rsidSect="00C32790">
          <w:headerReference w:type="default" r:id="rId22"/>
          <w:pgSz w:w="16840" w:h="11907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2E2DBDB1" w14:textId="77777777" w:rsidR="00E04E3D" w:rsidRPr="00C70907" w:rsidRDefault="00C70907" w:rsidP="002D1F6B">
      <w:pPr>
        <w:pStyle w:val="block"/>
        <w:spacing w:after="0" w:line="240" w:lineRule="atLeast"/>
        <w:ind w:left="540" w:right="-11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2224CA">
        <w:rPr>
          <w:rFonts w:ascii="Angsana New" w:hAnsi="Angsana New"/>
          <w:sz w:val="30"/>
          <w:szCs w:val="30"/>
          <w:cs/>
          <w:lang w:val="en-US" w:bidi="th-TH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2BD3088B" w14:textId="77777777" w:rsidR="00C70907" w:rsidRPr="00444A11" w:rsidRDefault="00C70907" w:rsidP="009477BE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600"/>
        <w:gridCol w:w="360"/>
        <w:gridCol w:w="5400"/>
      </w:tblGrid>
      <w:tr w:rsidR="00E93203" w:rsidRPr="00D246FB" w14:paraId="2649B463" w14:textId="77777777" w:rsidTr="000F28E8">
        <w:trPr>
          <w:tblHeader/>
        </w:trPr>
        <w:tc>
          <w:tcPr>
            <w:tcW w:w="3600" w:type="dxa"/>
            <w:shd w:val="clear" w:color="auto" w:fill="auto"/>
          </w:tcPr>
          <w:p w14:paraId="59FB93C9" w14:textId="77777777" w:rsidR="00E93203" w:rsidRPr="00063EF2" w:rsidRDefault="00E93203" w:rsidP="00063E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bookmarkStart w:id="13" w:name="_Hlk61474391"/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360" w:type="dxa"/>
            <w:shd w:val="clear" w:color="auto" w:fill="auto"/>
          </w:tcPr>
          <w:p w14:paraId="23617750" w14:textId="77777777" w:rsidR="00E93203" w:rsidRPr="00063EF2" w:rsidRDefault="00E93203" w:rsidP="00063EF2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96" w:type="dxa"/>
            <w:shd w:val="clear" w:color="auto" w:fill="auto"/>
          </w:tcPr>
          <w:p w14:paraId="6D2B041D" w14:textId="77777777" w:rsidR="00E93203" w:rsidRPr="00063EF2" w:rsidRDefault="00E93203" w:rsidP="00063EF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E93203" w:rsidRPr="00D246FB" w14:paraId="5E817538" w14:textId="77777777" w:rsidTr="000F28E8">
        <w:tc>
          <w:tcPr>
            <w:tcW w:w="3600" w:type="dxa"/>
            <w:shd w:val="clear" w:color="auto" w:fill="auto"/>
          </w:tcPr>
          <w:p w14:paraId="749A0A83" w14:textId="77777777" w:rsidR="00E93203" w:rsidRPr="00063EF2" w:rsidRDefault="00E93203" w:rsidP="00063E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ตราสารหนี้ภาคเอกชน</w:t>
            </w:r>
          </w:p>
        </w:tc>
        <w:tc>
          <w:tcPr>
            <w:tcW w:w="360" w:type="dxa"/>
            <w:shd w:val="clear" w:color="auto" w:fill="auto"/>
          </w:tcPr>
          <w:p w14:paraId="5492278B" w14:textId="77777777" w:rsidR="00E93203" w:rsidRPr="00063EF2" w:rsidRDefault="00E93203" w:rsidP="00063EF2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96" w:type="dxa"/>
            <w:shd w:val="clear" w:color="auto" w:fill="auto"/>
          </w:tcPr>
          <w:p w14:paraId="0603E554" w14:textId="35C8FBE4" w:rsidR="00E93203" w:rsidRPr="00063EF2" w:rsidRDefault="00E93203" w:rsidP="00063EF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63EF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  <w:r w:rsidR="00E01903" w:rsidRPr="00063EF2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063EF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/</w:t>
            </w:r>
            <w:r w:rsidR="00E01903" w:rsidRPr="00063EF2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063EF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การคิดลดกระแสเงินสด</w:t>
            </w:r>
            <w:r w:rsidRPr="00063EF2">
              <w:rPr>
                <w:rFonts w:ascii="Angsana New" w:hAnsi="Angsana New" w:hint="cs"/>
                <w:i/>
                <w:iCs/>
                <w:sz w:val="30"/>
                <w:szCs w:val="30"/>
                <w:rtl/>
              </w:rPr>
              <w:t xml:space="preserve"> 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ประเมินมูลค่ายุติธรรมโดยพิจารณาถึง </w:t>
            </w:r>
            <w:r w:rsidRPr="00063EF2">
              <w:rPr>
                <w:rFonts w:ascii="Angsana New" w:hAnsi="Angsana New" w:hint="cs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063EF2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และ</w:t>
            </w:r>
            <w:r w:rsidRPr="00063EF2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Pr="00063EF2">
              <w:rPr>
                <w:rFonts w:ascii="Angsana New" w:hAnsi="Angsana New" w:hint="cs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063EF2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ปัจจุบันสุทธิที่คำนวณจากอัตราคิดลดที่อ้างอิงจาก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ปรับปรุงด้วย</w:t>
            </w:r>
            <w:r w:rsidRPr="00063EF2">
              <w:rPr>
                <w:rFonts w:ascii="Angsana New" w:hAnsi="Angsana New" w:hint="cs"/>
                <w:sz w:val="30"/>
                <w:szCs w:val="30"/>
                <w:rtl/>
              </w:rPr>
              <w:t xml:space="preserve"> </w:t>
            </w:r>
            <w:r w:rsidRPr="00063EF2">
              <w:rPr>
                <w:rFonts w:ascii="Angsana New" w:hAnsi="Angsana New" w:hint="cs"/>
                <w:sz w:val="30"/>
                <w:szCs w:val="30"/>
              </w:rPr>
              <w:t>illiquidity factor</w:t>
            </w:r>
          </w:p>
        </w:tc>
      </w:tr>
      <w:tr w:rsidR="00E93203" w:rsidRPr="00444A11" w14:paraId="10E522A8" w14:textId="77777777" w:rsidTr="000F28E8">
        <w:tc>
          <w:tcPr>
            <w:tcW w:w="3600" w:type="dxa"/>
            <w:shd w:val="clear" w:color="auto" w:fill="auto"/>
          </w:tcPr>
          <w:p w14:paraId="277ADDE8" w14:textId="77777777" w:rsidR="00E93203" w:rsidRPr="00444A11" w:rsidRDefault="00E93203" w:rsidP="00063E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2F9FCAB9" w14:textId="77777777" w:rsidR="00E93203" w:rsidRPr="00444A11" w:rsidRDefault="00E93203" w:rsidP="00063EF2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96" w:type="dxa"/>
            <w:shd w:val="clear" w:color="auto" w:fill="auto"/>
          </w:tcPr>
          <w:p w14:paraId="2030F2F3" w14:textId="77777777" w:rsidR="00E93203" w:rsidRPr="00444A11" w:rsidRDefault="00E93203" w:rsidP="00063EF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93203" w:rsidRPr="00D246FB" w14:paraId="4D9C4FBC" w14:textId="77777777" w:rsidTr="000F28E8">
        <w:tc>
          <w:tcPr>
            <w:tcW w:w="3600" w:type="dxa"/>
            <w:shd w:val="clear" w:color="auto" w:fill="auto"/>
          </w:tcPr>
          <w:p w14:paraId="416F3A5B" w14:textId="77777777" w:rsidR="00E93203" w:rsidRPr="00063EF2" w:rsidRDefault="00E93203" w:rsidP="00063E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มูลค่ายุติธรรมผ่านกำไรหรือขาดทุน หรือมูลค่ายุติธรรมผ่านกำไรขาดทุนเบ็ดเสร็จอื่น</w:t>
            </w:r>
            <w:r w:rsidR="00B25F7D" w:rsidRPr="00063EF2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360" w:type="dxa"/>
            <w:shd w:val="clear" w:color="auto" w:fill="auto"/>
          </w:tcPr>
          <w:p w14:paraId="631E9F28" w14:textId="77777777" w:rsidR="00E93203" w:rsidRPr="00063EF2" w:rsidRDefault="00E93203" w:rsidP="00063EF2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28CCA32A" w14:textId="77777777" w:rsidR="00E93203" w:rsidRPr="00063EF2" w:rsidRDefault="00E93203" w:rsidP="00063EF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E01903" w:rsidRPr="00444A11" w14:paraId="07FEC9B1" w14:textId="77777777" w:rsidTr="000F28E8">
        <w:tc>
          <w:tcPr>
            <w:tcW w:w="3600" w:type="dxa"/>
            <w:shd w:val="clear" w:color="auto" w:fill="auto"/>
          </w:tcPr>
          <w:p w14:paraId="00ABB219" w14:textId="77777777" w:rsidR="00E01903" w:rsidRPr="00444A11" w:rsidRDefault="00E01903" w:rsidP="00063E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55DC118B" w14:textId="77777777" w:rsidR="00E01903" w:rsidRPr="00444A11" w:rsidRDefault="00E01903" w:rsidP="00063EF2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7699DEA1" w14:textId="77777777" w:rsidR="00E01903" w:rsidRPr="00444A11" w:rsidRDefault="00E01903" w:rsidP="00063EF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01903" w:rsidRPr="00D246FB" w14:paraId="7C53B329" w14:textId="77777777" w:rsidTr="000F28E8">
        <w:tc>
          <w:tcPr>
            <w:tcW w:w="3600" w:type="dxa"/>
            <w:shd w:val="clear" w:color="auto" w:fill="auto"/>
          </w:tcPr>
          <w:p w14:paraId="548C40E0" w14:textId="77777777" w:rsidR="00E01903" w:rsidRPr="00063EF2" w:rsidRDefault="00E01903" w:rsidP="00063E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360" w:type="dxa"/>
            <w:shd w:val="clear" w:color="auto" w:fill="auto"/>
          </w:tcPr>
          <w:p w14:paraId="23A1A659" w14:textId="77777777" w:rsidR="00E01903" w:rsidRPr="00063EF2" w:rsidRDefault="00E01903" w:rsidP="00063EF2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0B775710" w14:textId="77777777" w:rsidR="00E01903" w:rsidRPr="00063EF2" w:rsidRDefault="00E01903" w:rsidP="00063EF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63EF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E01903" w:rsidRPr="00444A11" w14:paraId="774E1077" w14:textId="77777777" w:rsidTr="000F28E8">
        <w:tc>
          <w:tcPr>
            <w:tcW w:w="3600" w:type="dxa"/>
            <w:shd w:val="clear" w:color="auto" w:fill="auto"/>
          </w:tcPr>
          <w:p w14:paraId="320D2E7F" w14:textId="77777777" w:rsidR="00E01903" w:rsidRPr="00444A11" w:rsidRDefault="00E01903" w:rsidP="00063E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3EBD88B1" w14:textId="77777777" w:rsidR="00E01903" w:rsidRPr="00444A11" w:rsidRDefault="00E01903" w:rsidP="00063EF2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0831BDE1" w14:textId="77777777" w:rsidR="00E01903" w:rsidRPr="00444A11" w:rsidRDefault="00E01903" w:rsidP="00063EF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E93203" w:rsidRPr="00D246FB" w14:paraId="702AE026" w14:textId="77777777" w:rsidTr="000F28E8">
        <w:tc>
          <w:tcPr>
            <w:tcW w:w="3600" w:type="dxa"/>
            <w:shd w:val="clear" w:color="auto" w:fill="auto"/>
          </w:tcPr>
          <w:p w14:paraId="08DA9A1F" w14:textId="77777777" w:rsidR="00E93203" w:rsidRPr="00063EF2" w:rsidRDefault="00E93203" w:rsidP="00063E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360" w:type="dxa"/>
            <w:shd w:val="clear" w:color="auto" w:fill="auto"/>
          </w:tcPr>
          <w:p w14:paraId="45575886" w14:textId="77777777" w:rsidR="00E93203" w:rsidRPr="00063EF2" w:rsidRDefault="00E93203" w:rsidP="00063EF2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42EBEE89" w14:textId="77777777" w:rsidR="00E93203" w:rsidRPr="00063EF2" w:rsidRDefault="003E7BA2" w:rsidP="00063EF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pacing w:val="-4"/>
                <w:sz w:val="30"/>
                <w:szCs w:val="30"/>
                <w:rtl/>
                <w:cs/>
              </w:rPr>
            </w:pPr>
            <w:r w:rsidRPr="00063EF2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 xml:space="preserve">Swap model </w:t>
            </w:r>
            <w:r w:rsidRPr="00063EF2"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  <w:t>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  <w:tr w:rsidR="0086551C" w:rsidRPr="00444A11" w14:paraId="452E011F" w14:textId="77777777" w:rsidTr="000F28E8">
        <w:tc>
          <w:tcPr>
            <w:tcW w:w="3600" w:type="dxa"/>
            <w:shd w:val="clear" w:color="auto" w:fill="auto"/>
          </w:tcPr>
          <w:p w14:paraId="37E5FE9A" w14:textId="77777777" w:rsidR="0086551C" w:rsidRPr="00444A11" w:rsidRDefault="0086551C" w:rsidP="00063E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0D6529E6" w14:textId="77777777" w:rsidR="0086551C" w:rsidRPr="00444A11" w:rsidRDefault="0086551C" w:rsidP="00063EF2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7D0508C2" w14:textId="77777777" w:rsidR="0086551C" w:rsidRPr="00444A11" w:rsidRDefault="0086551C" w:rsidP="00063EF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</w:p>
        </w:tc>
      </w:tr>
      <w:tr w:rsidR="00E93203" w:rsidRPr="00D246FB" w14:paraId="54CEA2B0" w14:textId="77777777" w:rsidTr="000F28E8">
        <w:tc>
          <w:tcPr>
            <w:tcW w:w="3600" w:type="dxa"/>
            <w:shd w:val="clear" w:color="auto" w:fill="auto"/>
          </w:tcPr>
          <w:p w14:paraId="10EDEBD7" w14:textId="77777777" w:rsidR="00E93203" w:rsidRPr="00063EF2" w:rsidRDefault="00E93203" w:rsidP="00063E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สัญญาแลกเปลี่ยนอัตราแลกเปลี่ยนสกุลเงิน</w:t>
            </w:r>
          </w:p>
        </w:tc>
        <w:tc>
          <w:tcPr>
            <w:tcW w:w="360" w:type="dxa"/>
            <w:shd w:val="clear" w:color="auto" w:fill="auto"/>
          </w:tcPr>
          <w:p w14:paraId="127D47F6" w14:textId="77777777" w:rsidR="00E93203" w:rsidRPr="00063EF2" w:rsidRDefault="00E93203" w:rsidP="00063EF2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6B3E6C53" w14:textId="77777777" w:rsidR="00E93203" w:rsidRPr="00063EF2" w:rsidRDefault="00E93203" w:rsidP="00063EF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63EF2">
              <w:rPr>
                <w:rFonts w:ascii="Angsana New" w:hAnsi="Angsana New" w:hint="cs"/>
                <w:i/>
                <w:iCs/>
                <w:spacing w:val="-5"/>
                <w:sz w:val="30"/>
                <w:szCs w:val="30"/>
                <w:lang w:bidi="th-TH"/>
              </w:rPr>
              <w:t xml:space="preserve">Black-Scholes model/ </w:t>
            </w:r>
            <w:r w:rsidRPr="00063EF2">
              <w:rPr>
                <w:rFonts w:ascii="Angsana New" w:hAnsi="Angsana New" w:hint="cs"/>
                <w:i/>
                <w:iCs/>
                <w:spacing w:val="-5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  <w:tr w:rsidR="0086551C" w:rsidRPr="00444A11" w14:paraId="74D3BBCB" w14:textId="77777777" w:rsidTr="000F28E8">
        <w:tc>
          <w:tcPr>
            <w:tcW w:w="3600" w:type="dxa"/>
            <w:shd w:val="clear" w:color="auto" w:fill="auto"/>
          </w:tcPr>
          <w:p w14:paraId="16442191" w14:textId="77777777" w:rsidR="0086551C" w:rsidRPr="00444A11" w:rsidRDefault="0086551C" w:rsidP="00063E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4EC8732B" w14:textId="77777777" w:rsidR="0086551C" w:rsidRPr="00444A11" w:rsidRDefault="0086551C" w:rsidP="00063EF2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7AF71B00" w14:textId="77777777" w:rsidR="0086551C" w:rsidRPr="00444A11" w:rsidRDefault="0086551C" w:rsidP="00063EF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pacing w:val="-5"/>
                <w:sz w:val="30"/>
                <w:szCs w:val="30"/>
                <w:lang w:bidi="th-TH"/>
              </w:rPr>
            </w:pPr>
          </w:p>
        </w:tc>
      </w:tr>
      <w:bookmarkEnd w:id="13"/>
      <w:tr w:rsidR="0086551C" w:rsidRPr="00D246FB" w14:paraId="4D14E16A" w14:textId="77777777" w:rsidTr="000F28E8">
        <w:tc>
          <w:tcPr>
            <w:tcW w:w="3600" w:type="dxa"/>
            <w:shd w:val="clear" w:color="auto" w:fill="auto"/>
          </w:tcPr>
          <w:p w14:paraId="7AAA7F18" w14:textId="1499BDE4" w:rsidR="0086551C" w:rsidRPr="00063EF2" w:rsidRDefault="0086551C" w:rsidP="00E80ABC">
            <w:pPr>
              <w:pStyle w:val="block"/>
              <w:spacing w:after="0" w:line="240" w:lineRule="atLeast"/>
              <w:ind w:left="0" w:right="33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ตราสารหนี้</w:t>
            </w:r>
            <w:r w:rsidR="00E80AB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อนุพันธ์ที่เกี่ยวกับพลังงาน </w:t>
            </w:r>
            <w:r w:rsidR="00E80ABC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 w:rsidR="00E80AB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Pr="00063EF2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และหนี้สินทางการเงินอื่น</w:t>
            </w:r>
          </w:p>
        </w:tc>
        <w:tc>
          <w:tcPr>
            <w:tcW w:w="360" w:type="dxa"/>
            <w:shd w:val="clear" w:color="auto" w:fill="auto"/>
          </w:tcPr>
          <w:p w14:paraId="79DAA30B" w14:textId="77777777" w:rsidR="0086551C" w:rsidRPr="00063EF2" w:rsidRDefault="0086551C" w:rsidP="00063EF2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53ADC96B" w14:textId="77777777" w:rsidR="0086551C" w:rsidRPr="00063EF2" w:rsidRDefault="0086551C" w:rsidP="00063EF2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วิธี</w:t>
            </w:r>
            <w:r w:rsidRPr="00063EF2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คิดลดกระแสเงินสด</w:t>
            </w:r>
          </w:p>
        </w:tc>
      </w:tr>
    </w:tbl>
    <w:p w14:paraId="35188DA7" w14:textId="177072E3" w:rsidR="00AF34E9" w:rsidRDefault="00AF34E9" w:rsidP="009477BE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4FF43FB0" w14:textId="649356B0" w:rsidR="00444A11" w:rsidRDefault="00444A11" w:rsidP="009477BE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/>
          <w:sz w:val="30"/>
          <w:szCs w:val="30"/>
          <w:lang w:val="en-US" w:bidi="th-TH"/>
        </w:rPr>
        <w:br w:type="page"/>
      </w:r>
    </w:p>
    <w:p w14:paraId="09FF19F6" w14:textId="77777777" w:rsidR="00266080" w:rsidRPr="003E7BA2" w:rsidRDefault="00266080" w:rsidP="00266080">
      <w:pPr>
        <w:pStyle w:val="block"/>
        <w:numPr>
          <w:ilvl w:val="1"/>
          <w:numId w:val="18"/>
        </w:numPr>
        <w:spacing w:after="0" w:line="240" w:lineRule="atLeast"/>
        <w:ind w:right="-7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3E7BA2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lastRenderedPageBreak/>
        <w:t>นโยบายการจัดการความเสี่ยงทางด้านการเงิน</w:t>
      </w:r>
    </w:p>
    <w:p w14:paraId="1A93A120" w14:textId="77777777" w:rsidR="00266080" w:rsidRPr="00444A11" w:rsidRDefault="00266080" w:rsidP="009477BE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2C99094A" w14:textId="77777777" w:rsidR="00266080" w:rsidRPr="00063EF2" w:rsidRDefault="00266080" w:rsidP="009477BE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  <w:r w:rsidRPr="00063EF2">
        <w:rPr>
          <w:rFonts w:ascii="Angsana New" w:hAnsi="Angsana New" w:hint="cs"/>
          <w:i/>
          <w:iCs/>
          <w:sz w:val="30"/>
          <w:szCs w:val="30"/>
          <w:cs/>
          <w:lang w:bidi="th-TH"/>
        </w:rPr>
        <w:t>กรอบการบริหารจัดการความเสี่ยง</w:t>
      </w:r>
    </w:p>
    <w:p w14:paraId="06062C5C" w14:textId="77777777" w:rsidR="003E7BA2" w:rsidRPr="00444A11" w:rsidRDefault="003E7BA2" w:rsidP="009477BE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35E07C0C" w14:textId="77777777" w:rsidR="00BB09AD" w:rsidRPr="00063EF2" w:rsidRDefault="00266080" w:rsidP="00266080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063EF2">
        <w:rPr>
          <w:rFonts w:ascii="Angsana New" w:hAnsi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063EF2">
        <w:rPr>
          <w:rFonts w:ascii="Angsana New" w:hAnsi="Angsana New" w:hint="cs"/>
          <w:sz w:val="30"/>
          <w:szCs w:val="30"/>
        </w:rPr>
        <w:t xml:space="preserve"> </w:t>
      </w:r>
      <w:r w:rsidRPr="00063EF2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0039BCD" w14:textId="77777777" w:rsidR="003E7BA2" w:rsidRPr="00444A11" w:rsidRDefault="003E7BA2" w:rsidP="00444A11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257CA6DF" w14:textId="77777777" w:rsidR="00266080" w:rsidRPr="00063EF2" w:rsidRDefault="00266080" w:rsidP="00266080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063EF2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</w:t>
      </w:r>
      <w:r w:rsidRPr="00063EF2">
        <w:rPr>
          <w:rFonts w:ascii="Angsana New" w:hAnsi="Angsana New"/>
          <w:sz w:val="30"/>
          <w:szCs w:val="30"/>
          <w:cs/>
        </w:rPr>
        <w:t>สภาวการณ์ในตลาดและการดำเนินงานของกลุ่มบริษัท</w:t>
      </w:r>
      <w:r w:rsidRPr="00063EF2">
        <w:rPr>
          <w:rFonts w:ascii="Angsana New" w:hAnsi="Angsana New"/>
          <w:sz w:val="30"/>
          <w:szCs w:val="30"/>
        </w:rPr>
        <w:t xml:space="preserve"> </w:t>
      </w:r>
      <w:r w:rsidRPr="00063EF2">
        <w:rPr>
          <w:rFonts w:ascii="Angsana New" w:hAnsi="Angsana New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A1A709C" w14:textId="77777777" w:rsidR="00266080" w:rsidRPr="00444A11" w:rsidRDefault="00266080" w:rsidP="00444A11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235EEFCC" w14:textId="77777777" w:rsidR="00266080" w:rsidRPr="00063EF2" w:rsidRDefault="00266080" w:rsidP="00266080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063EF2">
        <w:rPr>
          <w:rFonts w:ascii="Angsana New" w:hAnsi="Angsana New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613BDF" w:rsidRPr="00063EF2">
        <w:rPr>
          <w:rFonts w:ascii="Angsana New" w:hAnsi="Angsana New"/>
          <w:sz w:val="30"/>
          <w:szCs w:val="30"/>
        </w:rPr>
        <w:br/>
      </w:r>
      <w:r w:rsidRPr="00063EF2">
        <w:rPr>
          <w:rFonts w:ascii="Angsana New" w:hAnsi="Angsana New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C221C1C" w14:textId="77777777" w:rsidR="00266080" w:rsidRPr="00444A11" w:rsidRDefault="00266080" w:rsidP="009477BE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139D1E17" w14:textId="691418E4" w:rsidR="00266080" w:rsidRPr="00063EF2" w:rsidRDefault="00266080" w:rsidP="009477BE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  <w:r w:rsidRPr="00063EF2">
        <w:rPr>
          <w:rFonts w:ascii="Angsana New" w:hAnsi="Angsana New"/>
          <w:i/>
          <w:iCs/>
          <w:sz w:val="30"/>
          <w:szCs w:val="30"/>
        </w:rPr>
        <w:t>(</w:t>
      </w:r>
      <w:r w:rsidR="003E7BA2" w:rsidRPr="00063EF2">
        <w:rPr>
          <w:rFonts w:ascii="Angsana New" w:hAnsi="Angsana New" w:hint="cs"/>
          <w:i/>
          <w:iCs/>
          <w:sz w:val="30"/>
          <w:szCs w:val="30"/>
          <w:cs/>
          <w:lang w:bidi="th-TH"/>
        </w:rPr>
        <w:t>ข</w:t>
      </w:r>
      <w:r w:rsidRPr="00063EF2">
        <w:rPr>
          <w:rFonts w:ascii="Angsana New" w:hAnsi="Angsana New"/>
          <w:i/>
          <w:iCs/>
          <w:sz w:val="30"/>
          <w:szCs w:val="30"/>
        </w:rPr>
        <w:t>.</w:t>
      </w:r>
      <w:r w:rsidR="0001010D" w:rsidRPr="0001010D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Pr="00063EF2">
        <w:rPr>
          <w:rFonts w:ascii="Angsana New" w:hAnsi="Angsana New"/>
          <w:i/>
          <w:iCs/>
          <w:sz w:val="30"/>
          <w:szCs w:val="30"/>
        </w:rPr>
        <w:t xml:space="preserve">) </w:t>
      </w:r>
      <w:r w:rsidRPr="00063EF2">
        <w:rPr>
          <w:rFonts w:ascii="Angsana New" w:hAnsi="Angsana New"/>
          <w:i/>
          <w:iCs/>
          <w:sz w:val="30"/>
          <w:szCs w:val="30"/>
          <w:cs/>
          <w:lang w:bidi="th-TH"/>
        </w:rPr>
        <w:t>ความเสี่ยงด้านเครดิต</w:t>
      </w:r>
    </w:p>
    <w:p w14:paraId="0D980983" w14:textId="77777777" w:rsidR="00266080" w:rsidRPr="00444A11" w:rsidRDefault="00266080" w:rsidP="009477BE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1CB1A010" w14:textId="77777777" w:rsidR="00266080" w:rsidRPr="00063EF2" w:rsidRDefault="00266080" w:rsidP="00326964">
      <w:pPr>
        <w:tabs>
          <w:tab w:val="clear" w:pos="907"/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063EF2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65564580" w14:textId="7399D4CC" w:rsidR="00266080" w:rsidRDefault="00266080" w:rsidP="00444A11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6F858646" w14:textId="0C86FD09" w:rsidR="00444A11" w:rsidRDefault="00444A11" w:rsidP="00444A11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/>
          <w:sz w:val="30"/>
          <w:szCs w:val="30"/>
          <w:lang w:val="en-US" w:bidi="th-TH"/>
        </w:rPr>
        <w:br w:type="page"/>
      </w:r>
    </w:p>
    <w:p w14:paraId="39B5287A" w14:textId="476B603B" w:rsidR="00266080" w:rsidRPr="00063EF2" w:rsidRDefault="00266080" w:rsidP="003C21F5">
      <w:pPr>
        <w:pStyle w:val="block"/>
        <w:spacing w:after="0" w:line="240" w:lineRule="atLeast"/>
        <w:ind w:left="540" w:right="-7" w:firstLine="450"/>
        <w:jc w:val="both"/>
        <w:rPr>
          <w:rFonts w:ascii="Angsana New" w:hAnsi="Angsana New"/>
          <w:sz w:val="30"/>
          <w:szCs w:val="30"/>
          <w:lang w:bidi="th-TH"/>
        </w:rPr>
      </w:pPr>
      <w:r w:rsidRPr="00063EF2">
        <w:rPr>
          <w:rFonts w:ascii="Angsana New" w:hAnsi="Angsana New"/>
          <w:sz w:val="30"/>
          <w:szCs w:val="30"/>
        </w:rPr>
        <w:lastRenderedPageBreak/>
        <w:t>(</w:t>
      </w:r>
      <w:r w:rsidR="003E7BA2" w:rsidRPr="00063EF2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063EF2">
        <w:rPr>
          <w:rFonts w:ascii="Angsana New" w:hAnsi="Angsana New"/>
          <w:sz w:val="30"/>
          <w:szCs w:val="30"/>
        </w:rPr>
        <w:t>.</w:t>
      </w:r>
      <w:r w:rsidR="0001010D" w:rsidRPr="0001010D">
        <w:rPr>
          <w:rFonts w:ascii="Angsana New" w:hAnsi="Angsana New"/>
          <w:sz w:val="30"/>
          <w:szCs w:val="30"/>
          <w:lang w:val="en-US"/>
        </w:rPr>
        <w:t>1</w:t>
      </w:r>
      <w:r w:rsidRPr="00063EF2">
        <w:rPr>
          <w:rFonts w:ascii="Angsana New" w:hAnsi="Angsana New"/>
          <w:sz w:val="30"/>
          <w:szCs w:val="30"/>
        </w:rPr>
        <w:t>.</w:t>
      </w:r>
      <w:r w:rsidR="0001010D" w:rsidRPr="0001010D">
        <w:rPr>
          <w:rFonts w:ascii="Angsana New" w:hAnsi="Angsana New"/>
          <w:sz w:val="30"/>
          <w:szCs w:val="30"/>
          <w:lang w:val="en-US"/>
        </w:rPr>
        <w:t>1</w:t>
      </w:r>
      <w:r w:rsidRPr="00063EF2">
        <w:rPr>
          <w:rFonts w:ascii="Angsana New" w:hAnsi="Angsana New"/>
          <w:sz w:val="30"/>
          <w:szCs w:val="30"/>
        </w:rPr>
        <w:t>)</w:t>
      </w:r>
      <w:r w:rsidRPr="00063EF2">
        <w:rPr>
          <w:rFonts w:ascii="Angsana New" w:hAnsi="Angsana New"/>
          <w:i/>
          <w:iCs/>
          <w:sz w:val="30"/>
          <w:szCs w:val="30"/>
        </w:rPr>
        <w:t xml:space="preserve"> </w:t>
      </w:r>
      <w:r w:rsidRPr="00063EF2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14:paraId="75DE9627" w14:textId="77777777" w:rsidR="00266080" w:rsidRPr="00444A11" w:rsidRDefault="00266080" w:rsidP="00444A11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7333B18" w14:textId="77777777" w:rsidR="00DB15D1" w:rsidRPr="00D246FB" w:rsidRDefault="00DB15D1" w:rsidP="00082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</w:t>
      </w:r>
      <w:r w:rsidR="00DA2091" w:rsidRPr="00D246FB">
        <w:rPr>
          <w:rFonts w:ascii="Angsana New" w:hAnsi="Angsana New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ๆ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อย่างไรก็ตาม</w:t>
      </w:r>
      <w:r w:rsidR="00DA2091" w:rsidRPr="00D246FB">
        <w:rPr>
          <w:rFonts w:ascii="Angsana New" w:hAnsi="Angsana New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เนื่องจากลูกค้ารายหลักของกลุ่มบริษัทเป็นหน่วยงานภาครัฐ หน่วยงานรัฐวิสาหกิจและบริษัทเอกชนขนาดใหญ่และมีความเสี่ยงด้าน</w:t>
      </w:r>
      <w:r w:rsidR="00DA2091" w:rsidRPr="00D246FB">
        <w:rPr>
          <w:rFonts w:ascii="Angsana New" w:hAnsi="Angsana New" w:hint="cs"/>
          <w:sz w:val="30"/>
          <w:szCs w:val="30"/>
          <w:cs/>
        </w:rPr>
        <w:t>เครดิต</w:t>
      </w:r>
      <w:r w:rsidRPr="00D246FB">
        <w:rPr>
          <w:rFonts w:ascii="Angsana New" w:hAnsi="Angsana New" w:hint="cs"/>
          <w:sz w:val="30"/>
          <w:szCs w:val="30"/>
          <w:cs/>
        </w:rPr>
        <w:t>ในระดับต่ำ ฝ่ายบริหารไม่ได้คาดว่าจะเกิดผลเสียหายที่มีสาระสำคัญจากการเก็บหนี้ไม่ได้</w:t>
      </w:r>
    </w:p>
    <w:p w14:paraId="036EFB56" w14:textId="77777777" w:rsidR="00266080" w:rsidRPr="00444A11" w:rsidRDefault="00266080" w:rsidP="003C2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="Angsana New" w:hAnsi="Angsana New"/>
          <w:sz w:val="30"/>
          <w:szCs w:val="30"/>
        </w:rPr>
      </w:pPr>
    </w:p>
    <w:p w14:paraId="53ACD035" w14:textId="2452F1C2" w:rsidR="00266080" w:rsidRPr="00080D1F" w:rsidRDefault="00266080" w:rsidP="0008287B">
      <w:pPr>
        <w:tabs>
          <w:tab w:val="clear" w:pos="907"/>
          <w:tab w:val="clear" w:pos="1644"/>
          <w:tab w:val="left" w:pos="1080"/>
          <w:tab w:val="left" w:pos="135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080D1F">
        <w:rPr>
          <w:rFonts w:ascii="Angsana New" w:hAnsi="Angsana New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B4229D" w:rsidRPr="00080D1F">
        <w:rPr>
          <w:rFonts w:ascii="Angsana New" w:hAnsi="Angsana New" w:hint="cs"/>
          <w:sz w:val="30"/>
          <w:szCs w:val="30"/>
          <w:cs/>
        </w:rPr>
        <w:t xml:space="preserve"> </w:t>
      </w:r>
      <w:r w:rsidR="0001010D" w:rsidRPr="0001010D">
        <w:rPr>
          <w:rFonts w:ascii="Angsana New" w:hAnsi="Angsana New" w:hint="cs"/>
          <w:sz w:val="30"/>
          <w:szCs w:val="30"/>
        </w:rPr>
        <w:t>1</w:t>
      </w:r>
      <w:r w:rsidRPr="00080D1F">
        <w:rPr>
          <w:rFonts w:ascii="Angsana New" w:hAnsi="Angsana New"/>
          <w:sz w:val="30"/>
          <w:szCs w:val="30"/>
        </w:rPr>
        <w:t xml:space="preserve"> </w:t>
      </w:r>
      <w:r w:rsidRPr="00080D1F">
        <w:rPr>
          <w:rFonts w:ascii="Angsana New" w:hAnsi="Angsana New"/>
          <w:sz w:val="30"/>
          <w:szCs w:val="30"/>
          <w:cs/>
        </w:rPr>
        <w:t>เดือน</w:t>
      </w:r>
      <w:r w:rsidR="00D03A85" w:rsidRPr="00080D1F">
        <w:rPr>
          <w:rFonts w:ascii="Angsana New" w:hAnsi="Angsana New" w:hint="cs"/>
          <w:sz w:val="30"/>
          <w:szCs w:val="30"/>
          <w:cs/>
        </w:rPr>
        <w:t xml:space="preserve"> </w:t>
      </w:r>
      <w:r w:rsidR="00D03A85" w:rsidRPr="00080D1F">
        <w:rPr>
          <w:rFonts w:ascii="Angsana New" w:hAnsi="Angsana New"/>
          <w:sz w:val="30"/>
          <w:szCs w:val="30"/>
          <w:cs/>
        </w:rPr>
        <w:t>และมีการติดตามยอดคงค้างของลูกหนี้การค้าอย่างสม่ำเสมอ กลุ่มบริษ</w:t>
      </w:r>
      <w:r w:rsidR="0086551C" w:rsidRPr="00080D1F">
        <w:rPr>
          <w:rFonts w:ascii="Angsana New" w:hAnsi="Angsana New" w:hint="cs"/>
          <w:sz w:val="30"/>
          <w:szCs w:val="30"/>
          <w:cs/>
        </w:rPr>
        <w:t>ัท</w:t>
      </w:r>
      <w:r w:rsidR="00D03A85" w:rsidRPr="00080D1F">
        <w:rPr>
          <w:rFonts w:ascii="Angsana New" w:hAnsi="Angsana New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และ</w:t>
      </w:r>
      <w:r w:rsidR="00D03A85" w:rsidRPr="001A50D5">
        <w:rPr>
          <w:rFonts w:ascii="Angsana New" w:hAnsi="Angsana New"/>
          <w:spacing w:val="-4"/>
          <w:sz w:val="30"/>
          <w:szCs w:val="30"/>
          <w:cs/>
        </w:rPr>
        <w:t>สะท้อนผลแตกต่างระหว่างสภาวะเศรษฐกิจในอดีตที่ผ่านมา สภาวะเศรษฐกิจในปัจจุบันและมุมมองของ</w:t>
      </w:r>
      <w:r w:rsidR="00D03A85" w:rsidRPr="001A50D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D03A85" w:rsidRPr="00080D1F">
        <w:rPr>
          <w:rFonts w:ascii="Angsana New" w:hAnsi="Angsana New"/>
          <w:sz w:val="30"/>
          <w:szCs w:val="30"/>
          <w:cs/>
        </w:rPr>
        <w:t>กลุ่มบริษัทที่มีต่อสภาวะเศรษฐกิจตลอดอายุที่คาดการณ์ไว้ของลูกหนี้</w:t>
      </w:r>
    </w:p>
    <w:p w14:paraId="27BC6369" w14:textId="77777777" w:rsidR="00D03A85" w:rsidRPr="00444A11" w:rsidRDefault="00D03A85" w:rsidP="00082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="Angsana New" w:hAnsi="Angsana New"/>
          <w:sz w:val="30"/>
          <w:szCs w:val="30"/>
        </w:rPr>
      </w:pPr>
    </w:p>
    <w:p w14:paraId="013E8B0A" w14:textId="37A7B3D4" w:rsidR="0086551C" w:rsidRDefault="00D03A85" w:rsidP="00082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="Angsana New" w:hAnsi="Angsana New"/>
          <w:sz w:val="30"/>
          <w:szCs w:val="30"/>
        </w:rPr>
      </w:pPr>
      <w:r w:rsidRPr="00080D1F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01010D" w:rsidRPr="0001010D">
        <w:rPr>
          <w:rFonts w:ascii="Angsana New" w:hAnsi="Angsana New"/>
          <w:sz w:val="30"/>
          <w:szCs w:val="30"/>
        </w:rPr>
        <w:t>7</w:t>
      </w:r>
    </w:p>
    <w:p w14:paraId="6846BD3F" w14:textId="77777777" w:rsidR="00503622" w:rsidRPr="00444A11" w:rsidRDefault="00503622" w:rsidP="003C2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5768B495" w14:textId="56A43C28" w:rsidR="006F498F" w:rsidRPr="00063EF2" w:rsidRDefault="001571F7" w:rsidP="003C21F5">
      <w:pPr>
        <w:pStyle w:val="block"/>
        <w:spacing w:after="0" w:line="240" w:lineRule="atLeast"/>
        <w:ind w:left="1530" w:right="-7" w:hanging="540"/>
        <w:jc w:val="both"/>
        <w:rPr>
          <w:rFonts w:ascii="Angsana New" w:hAnsi="Angsana New"/>
          <w:sz w:val="30"/>
          <w:szCs w:val="30"/>
          <w:lang w:bidi="th-TH"/>
        </w:rPr>
      </w:pPr>
      <w:r w:rsidRPr="00063EF2">
        <w:rPr>
          <w:rFonts w:ascii="Angsana New" w:hAnsi="Angsana New"/>
          <w:sz w:val="30"/>
          <w:szCs w:val="30"/>
        </w:rPr>
        <w:t>(</w:t>
      </w:r>
      <w:r w:rsidR="00D03A85" w:rsidRPr="00063EF2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063EF2">
        <w:rPr>
          <w:rFonts w:ascii="Angsana New" w:hAnsi="Angsana New"/>
          <w:sz w:val="30"/>
          <w:szCs w:val="30"/>
        </w:rPr>
        <w:t>.</w:t>
      </w:r>
      <w:r w:rsidR="0001010D" w:rsidRPr="0001010D">
        <w:rPr>
          <w:rFonts w:ascii="Angsana New" w:hAnsi="Angsana New"/>
          <w:sz w:val="30"/>
          <w:szCs w:val="30"/>
          <w:lang w:val="en-US"/>
        </w:rPr>
        <w:t>1</w:t>
      </w:r>
      <w:r w:rsidRPr="00063EF2">
        <w:rPr>
          <w:rFonts w:ascii="Angsana New" w:hAnsi="Angsana New"/>
          <w:sz w:val="30"/>
          <w:szCs w:val="30"/>
        </w:rPr>
        <w:t>.</w:t>
      </w:r>
      <w:r w:rsidR="0001010D" w:rsidRPr="0001010D">
        <w:rPr>
          <w:rFonts w:ascii="Angsana New" w:hAnsi="Angsana New"/>
          <w:sz w:val="30"/>
          <w:szCs w:val="30"/>
          <w:lang w:val="en-US"/>
        </w:rPr>
        <w:t>2</w:t>
      </w:r>
      <w:r w:rsidRPr="00063EF2">
        <w:rPr>
          <w:rFonts w:ascii="Angsana New" w:hAnsi="Angsana New"/>
          <w:sz w:val="30"/>
          <w:szCs w:val="30"/>
        </w:rPr>
        <w:t xml:space="preserve">) </w:t>
      </w:r>
      <w:r w:rsidRPr="00063EF2">
        <w:rPr>
          <w:rFonts w:ascii="Angsana New" w:hAnsi="Angsana New"/>
          <w:sz w:val="30"/>
          <w:szCs w:val="30"/>
          <w:cs/>
          <w:lang w:bidi="th-TH"/>
        </w:rPr>
        <w:t>เงินลงทุนในตราสารหนี้</w:t>
      </w:r>
      <w:r w:rsidR="00BB09AD" w:rsidRPr="00063EF2">
        <w:rPr>
          <w:rFonts w:ascii="Angsana New" w:hAnsi="Angsana New" w:hint="cs"/>
          <w:sz w:val="30"/>
          <w:szCs w:val="30"/>
          <w:cs/>
          <w:lang w:bidi="th-TH"/>
        </w:rPr>
        <w:t xml:space="preserve"> เงินให้กู้ยืม และลูกหนี้ตามสัญญาเช่า</w:t>
      </w:r>
    </w:p>
    <w:p w14:paraId="66E48993" w14:textId="77777777" w:rsidR="001571F7" w:rsidRPr="00444A11" w:rsidRDefault="001571F7" w:rsidP="00F93E01">
      <w:pPr>
        <w:pStyle w:val="block"/>
        <w:spacing w:after="0" w:line="240" w:lineRule="atLeast"/>
        <w:ind w:left="1530" w:right="-7" w:firstLine="90"/>
        <w:jc w:val="both"/>
        <w:rPr>
          <w:rFonts w:ascii="Angsana New" w:hAnsi="Angsana New"/>
          <w:sz w:val="30"/>
          <w:szCs w:val="30"/>
          <w:lang w:bidi="th-TH"/>
        </w:rPr>
      </w:pPr>
    </w:p>
    <w:p w14:paraId="6200B90D" w14:textId="2FE76770" w:rsidR="003F08E6" w:rsidRDefault="0022659A" w:rsidP="003C21F5">
      <w:pPr>
        <w:tabs>
          <w:tab w:val="clear" w:pos="907"/>
          <w:tab w:val="clear" w:pos="1644"/>
          <w:tab w:val="clear" w:pos="1871"/>
          <w:tab w:val="left" w:pos="1080"/>
          <w:tab w:val="left" w:pos="1260"/>
          <w:tab w:val="left" w:pos="1800"/>
          <w:tab w:val="left" w:pos="1890"/>
        </w:tabs>
        <w:ind w:left="1620"/>
        <w:jc w:val="thaiDistribute"/>
        <w:rPr>
          <w:rFonts w:ascii="Angsana New" w:hAnsi="Angsana New"/>
          <w:sz w:val="30"/>
          <w:szCs w:val="30"/>
        </w:rPr>
      </w:pPr>
      <w:r w:rsidRPr="0022659A">
        <w:rPr>
          <w:rFonts w:ascii="Angsana New" w:hAnsi="Angsana New"/>
          <w:sz w:val="30"/>
          <w:szCs w:val="30"/>
          <w:cs/>
        </w:rPr>
        <w:t>กลุ่มบริษัทจำกัดความเสี่ยงด้านเครดิตด้วยการลงทุนในตราสารหนี้ที่มีสภาพคล่องและคู่สัญญาที่มีความน่าเชื่อถือ ซึ่งจะต้องพิจารณาอันดับเครดิตของคู่สัญญาที่จัดอันดับโดยสถาบันจัดอันดับความน่าเชื่อถือระดับสากล</w:t>
      </w:r>
    </w:p>
    <w:p w14:paraId="5B780270" w14:textId="77777777" w:rsidR="0022659A" w:rsidRPr="00444A11" w:rsidRDefault="0022659A" w:rsidP="003C21F5">
      <w:pPr>
        <w:tabs>
          <w:tab w:val="clear" w:pos="907"/>
          <w:tab w:val="clear" w:pos="1644"/>
          <w:tab w:val="clear" w:pos="1871"/>
          <w:tab w:val="left" w:pos="1080"/>
          <w:tab w:val="left" w:pos="1260"/>
          <w:tab w:val="left" w:pos="1800"/>
          <w:tab w:val="left" w:pos="1890"/>
        </w:tabs>
        <w:ind w:left="1620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</w:p>
    <w:p w14:paraId="50C80801" w14:textId="77777777" w:rsidR="001571F7" w:rsidRPr="004E61BA" w:rsidRDefault="001571F7" w:rsidP="003C21F5">
      <w:pPr>
        <w:tabs>
          <w:tab w:val="clear" w:pos="907"/>
          <w:tab w:val="clear" w:pos="1644"/>
          <w:tab w:val="left" w:pos="1080"/>
          <w:tab w:val="left" w:pos="1800"/>
        </w:tabs>
        <w:ind w:left="1620"/>
        <w:jc w:val="thaiDistribute"/>
        <w:rPr>
          <w:rFonts w:ascii="Angsana New" w:hAnsi="Angsana New"/>
          <w:sz w:val="30"/>
          <w:szCs w:val="30"/>
        </w:rPr>
      </w:pPr>
      <w:r w:rsidRPr="000F4112">
        <w:rPr>
          <w:rFonts w:ascii="Angsana New" w:hAnsi="Angsana New" w:hint="cs"/>
          <w:sz w:val="30"/>
          <w:szCs w:val="30"/>
          <w:cs/>
        </w:rPr>
        <w:t>กลุ่มบริษัทติดตามการเปลี่ยนแปลงของความเสี่ยงด้านเครดิตด้วยการติดตามการจัดอันดับเครดิตภายนอกที่มีการเผยแพร่ เพื่อประเมินว่าความเสี่ยงด้านเครดิตเพิ่มขึ้นอย่างมีนัยสำคัญ ณ วันที่รายงาน โดยไม่ได้ถูกสะท้อนในอันดับเครดิตที่เผยแพร่หรือไม่</w:t>
      </w:r>
      <w:r w:rsidRPr="004E61B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4E7F7DD" w14:textId="44FFC702" w:rsidR="00963CB7" w:rsidRDefault="00963CB7" w:rsidP="003C21F5">
      <w:pPr>
        <w:pStyle w:val="block"/>
        <w:spacing w:after="0" w:line="240" w:lineRule="atLeast"/>
        <w:ind w:left="1620"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2382808E" w14:textId="3C497EDB" w:rsidR="00444A11" w:rsidRDefault="00444A11" w:rsidP="003C21F5">
      <w:pPr>
        <w:pStyle w:val="block"/>
        <w:spacing w:after="0" w:line="240" w:lineRule="atLeast"/>
        <w:ind w:left="1620" w:right="-7"/>
        <w:jc w:val="both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/>
          <w:sz w:val="30"/>
          <w:szCs w:val="30"/>
          <w:lang w:bidi="th-TH"/>
        </w:rPr>
        <w:br w:type="page"/>
      </w:r>
    </w:p>
    <w:p w14:paraId="721CA988" w14:textId="77777777" w:rsidR="00BB09AD" w:rsidRDefault="00D03A85" w:rsidP="003C2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rPr>
          <w:rFonts w:ascii="Angsana New" w:hAnsi="Angsana New"/>
          <w:sz w:val="30"/>
          <w:szCs w:val="30"/>
        </w:rPr>
      </w:pPr>
      <w:r w:rsidRPr="00D03A85">
        <w:rPr>
          <w:rFonts w:ascii="Angsana New" w:hAnsi="Angsana New"/>
          <w:sz w:val="30"/>
          <w:szCs w:val="30"/>
          <w:cs/>
        </w:rPr>
        <w:lastRenderedPageBreak/>
        <w:t>ตารางต่อไปนี้ให้ข้อมูลเกี่ยวกับความเสี่ยงด้านเครดิตและผลขาดทุนด้านเครดิตที่คาดว่าจะเกิดขึ้น</w:t>
      </w:r>
    </w:p>
    <w:p w14:paraId="50A0B4DA" w14:textId="77777777" w:rsidR="000375D7" w:rsidRPr="00444A11" w:rsidRDefault="000375D7" w:rsidP="00E23B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rPr>
          <w:rFonts w:ascii="Angsana New" w:hAnsi="Angsana New"/>
          <w:sz w:val="30"/>
          <w:szCs w:val="30"/>
          <w:shd w:val="clear" w:color="auto" w:fill="E0E0E0"/>
          <w:lang w:bidi="ar-SA"/>
        </w:rPr>
      </w:pPr>
    </w:p>
    <w:tbl>
      <w:tblPr>
        <w:tblW w:w="8730" w:type="dxa"/>
        <w:tblInd w:w="1530" w:type="dxa"/>
        <w:tblLook w:val="04A0" w:firstRow="1" w:lastRow="0" w:firstColumn="1" w:lastColumn="0" w:noHBand="0" w:noVBand="1"/>
      </w:tblPr>
      <w:tblGrid>
        <w:gridCol w:w="2784"/>
        <w:gridCol w:w="1349"/>
        <w:gridCol w:w="270"/>
        <w:gridCol w:w="1258"/>
        <w:gridCol w:w="270"/>
        <w:gridCol w:w="1348"/>
        <w:gridCol w:w="270"/>
        <w:gridCol w:w="1181"/>
      </w:tblGrid>
      <w:tr w:rsidR="001571F7" w:rsidRPr="00D246FB" w14:paraId="55F5905F" w14:textId="77777777" w:rsidTr="003C21F5">
        <w:trPr>
          <w:trHeight w:val="20"/>
          <w:tblHeader/>
        </w:trPr>
        <w:tc>
          <w:tcPr>
            <w:tcW w:w="2784" w:type="dxa"/>
            <w:vAlign w:val="bottom"/>
          </w:tcPr>
          <w:p w14:paraId="4046DF25" w14:textId="77777777" w:rsidR="001571F7" w:rsidRPr="00063EF2" w:rsidRDefault="001571F7" w:rsidP="00DD1562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46" w:type="dxa"/>
            <w:gridSpan w:val="7"/>
            <w:vAlign w:val="bottom"/>
            <w:hideMark/>
          </w:tcPr>
          <w:p w14:paraId="79EB6102" w14:textId="77777777" w:rsidR="001571F7" w:rsidRPr="00063EF2" w:rsidRDefault="001571F7" w:rsidP="00DD1562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eastAsia="AngsanaNew" w:hAnsi="Angsana New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1571F7" w:rsidRPr="00D246FB" w14:paraId="72D5ABA5" w14:textId="77777777" w:rsidTr="003C21F5">
        <w:trPr>
          <w:trHeight w:val="83"/>
          <w:tblHeader/>
        </w:trPr>
        <w:tc>
          <w:tcPr>
            <w:tcW w:w="2784" w:type="dxa"/>
            <w:vAlign w:val="bottom"/>
            <w:hideMark/>
          </w:tcPr>
          <w:p w14:paraId="48B07616" w14:textId="637667EF" w:rsidR="001571F7" w:rsidRPr="00063EF2" w:rsidRDefault="001571F7" w:rsidP="00DD1562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49" w:type="dxa"/>
            <w:vAlign w:val="bottom"/>
            <w:hideMark/>
          </w:tcPr>
          <w:p w14:paraId="34AF0136" w14:textId="4700B0AB" w:rsidR="001571F7" w:rsidRPr="004E61BA" w:rsidRDefault="001571F7" w:rsidP="00DD156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61BA">
              <w:rPr>
                <w:rFonts w:ascii="Angsana New" w:hAnsi="Angsana New"/>
                <w:sz w:val="30"/>
                <w:szCs w:val="30"/>
                <w:cs/>
              </w:rPr>
              <w:t xml:space="preserve">ผลขาดทุนด้านเครดิตที่คาดว่าจะเกิดขึ้นใน 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12</w:t>
            </w:r>
            <w:r w:rsidRPr="004E61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E61BA">
              <w:rPr>
                <w:rFonts w:ascii="Angsana New" w:hAnsi="Angsana New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38CE3894" w14:textId="77777777" w:rsidR="001571F7" w:rsidRPr="00063EF2" w:rsidRDefault="001571F7" w:rsidP="00DD156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  <w:hideMark/>
          </w:tcPr>
          <w:p w14:paraId="5A5D55F0" w14:textId="77777777" w:rsidR="001571F7" w:rsidRPr="004E61BA" w:rsidRDefault="001571F7" w:rsidP="00DD1562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61BA">
              <w:rPr>
                <w:rFonts w:ascii="Angsana New" w:hAnsi="Angsana New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4E61B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E61BA">
              <w:rPr>
                <w:rFonts w:ascii="Angsana New" w:hAnsi="Angsana New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270" w:type="dxa"/>
            <w:vAlign w:val="bottom"/>
          </w:tcPr>
          <w:p w14:paraId="49B6BFAA" w14:textId="77777777" w:rsidR="001571F7" w:rsidRPr="004E61BA" w:rsidRDefault="001571F7" w:rsidP="00DD1562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  <w:hideMark/>
          </w:tcPr>
          <w:p w14:paraId="02E3B0AE" w14:textId="77777777" w:rsidR="001571F7" w:rsidRPr="004E61BA" w:rsidRDefault="001571F7" w:rsidP="00DD1562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61BA">
              <w:rPr>
                <w:rFonts w:ascii="Angsana New" w:hAnsi="Angsana New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4E61B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E61BA">
              <w:rPr>
                <w:rFonts w:ascii="Angsana New" w:hAnsi="Angsana New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270" w:type="dxa"/>
            <w:vAlign w:val="bottom"/>
          </w:tcPr>
          <w:p w14:paraId="73FDC778" w14:textId="77777777" w:rsidR="001571F7" w:rsidRPr="00063EF2" w:rsidRDefault="001571F7" w:rsidP="00DD156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  <w:hideMark/>
          </w:tcPr>
          <w:p w14:paraId="69DA32A4" w14:textId="77777777" w:rsidR="001571F7" w:rsidRPr="00063EF2" w:rsidRDefault="001571F7" w:rsidP="00DD1562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571F7" w:rsidRPr="00D246FB" w14:paraId="3E525F70" w14:textId="77777777" w:rsidTr="003C21F5">
        <w:trPr>
          <w:trHeight w:val="20"/>
          <w:tblHeader/>
        </w:trPr>
        <w:tc>
          <w:tcPr>
            <w:tcW w:w="2784" w:type="dxa"/>
            <w:vAlign w:val="bottom"/>
          </w:tcPr>
          <w:p w14:paraId="0A26D2A1" w14:textId="77777777" w:rsidR="001571F7" w:rsidRPr="00063EF2" w:rsidRDefault="001571F7" w:rsidP="00DD1562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946" w:type="dxa"/>
            <w:gridSpan w:val="7"/>
            <w:vAlign w:val="bottom"/>
            <w:hideMark/>
          </w:tcPr>
          <w:p w14:paraId="0E6B1D5E" w14:textId="77777777" w:rsidR="001571F7" w:rsidRPr="00063EF2" w:rsidRDefault="001571F7" w:rsidP="00DD156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E42543" w:rsidRPr="00063E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</w:t>
            </w: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</w:t>
            </w:r>
            <w:r w:rsidRPr="00063EF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9116F" w:rsidRPr="00D246FB" w14:paraId="2C2F6B66" w14:textId="77777777" w:rsidTr="003C21F5">
        <w:trPr>
          <w:trHeight w:val="20"/>
        </w:trPr>
        <w:tc>
          <w:tcPr>
            <w:tcW w:w="2784" w:type="dxa"/>
            <w:vAlign w:val="bottom"/>
          </w:tcPr>
          <w:p w14:paraId="79241FAE" w14:textId="491FCE93" w:rsidR="0049116F" w:rsidRPr="00063EF2" w:rsidRDefault="0001010D" w:rsidP="0049116F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  <w:r w:rsidRPr="0001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  <w:t>2565</w:t>
            </w:r>
          </w:p>
        </w:tc>
        <w:tc>
          <w:tcPr>
            <w:tcW w:w="5946" w:type="dxa"/>
            <w:gridSpan w:val="7"/>
            <w:vAlign w:val="bottom"/>
          </w:tcPr>
          <w:p w14:paraId="79E047CD" w14:textId="77777777" w:rsidR="0049116F" w:rsidRPr="00063EF2" w:rsidRDefault="0049116F" w:rsidP="0049116F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B7E74" w:rsidRPr="00D246FB" w14:paraId="0E702E03" w14:textId="77777777" w:rsidTr="003C21F5">
        <w:trPr>
          <w:trHeight w:val="20"/>
        </w:trPr>
        <w:tc>
          <w:tcPr>
            <w:tcW w:w="2784" w:type="dxa"/>
            <w:vAlign w:val="bottom"/>
          </w:tcPr>
          <w:p w14:paraId="3237FF7F" w14:textId="77777777" w:rsidR="005B7E74" w:rsidRPr="00063EF2" w:rsidRDefault="005B7E74" w:rsidP="005B7E74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1BA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ตราสารหนี้ที่วัดมูลค่าด้วยราคา</w:t>
            </w:r>
            <w:r w:rsidRPr="004E61BA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4E61BA">
              <w:rPr>
                <w:rFonts w:ascii="Angsana New" w:hAnsi="Angsana New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1349" w:type="dxa"/>
            <w:vAlign w:val="bottom"/>
          </w:tcPr>
          <w:p w14:paraId="29518401" w14:textId="0E590D36" w:rsidR="005B7E74" w:rsidRPr="00063EF2" w:rsidRDefault="0001010D" w:rsidP="00F6500E">
            <w:pPr>
              <w:spacing w:line="240" w:lineRule="auto"/>
              <w:ind w:left="-95" w:right="77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563</w:t>
            </w:r>
            <w:r w:rsidR="00BA21D3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000</w:t>
            </w:r>
          </w:p>
        </w:tc>
        <w:tc>
          <w:tcPr>
            <w:tcW w:w="270" w:type="dxa"/>
            <w:vAlign w:val="bottom"/>
          </w:tcPr>
          <w:p w14:paraId="3741DE2D" w14:textId="77777777" w:rsidR="005B7E74" w:rsidRPr="00063EF2" w:rsidRDefault="005B7E74" w:rsidP="005B7E74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74F52695" w14:textId="14AD2E9D" w:rsidR="005B7E74" w:rsidRPr="00063EF2" w:rsidRDefault="00BA21D3" w:rsidP="005B7E74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BD611D8" w14:textId="77777777" w:rsidR="005B7E74" w:rsidRPr="00063EF2" w:rsidRDefault="005B7E74" w:rsidP="005B7E74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5E778513" w14:textId="52E1FA53" w:rsidR="005B7E74" w:rsidRPr="00063EF2" w:rsidRDefault="00BA21D3" w:rsidP="005B7E74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A39229D" w14:textId="77777777" w:rsidR="005B7E74" w:rsidRPr="00063EF2" w:rsidRDefault="005B7E74" w:rsidP="005B7E74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6CF1AC69" w14:textId="400AE789" w:rsidR="005B7E74" w:rsidRPr="00063EF2" w:rsidRDefault="0001010D" w:rsidP="00F6500E">
            <w:pPr>
              <w:tabs>
                <w:tab w:val="clear" w:pos="680"/>
                <w:tab w:val="clear" w:pos="907"/>
                <w:tab w:val="left" w:pos="699"/>
              </w:tabs>
              <w:spacing w:line="240" w:lineRule="auto"/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563</w:t>
            </w:r>
            <w:r w:rsidR="00BA21D3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5B7E74" w:rsidRPr="00D246FB" w14:paraId="64F05902" w14:textId="77777777" w:rsidTr="003C21F5">
        <w:trPr>
          <w:trHeight w:val="20"/>
        </w:trPr>
        <w:tc>
          <w:tcPr>
            <w:tcW w:w="2784" w:type="dxa"/>
            <w:vAlign w:val="bottom"/>
          </w:tcPr>
          <w:p w14:paraId="00A1D1EE" w14:textId="77777777" w:rsidR="005B7E74" w:rsidRPr="00063EF2" w:rsidRDefault="005B7E74" w:rsidP="005B7E74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349" w:type="dxa"/>
            <w:vAlign w:val="bottom"/>
          </w:tcPr>
          <w:p w14:paraId="5AFF4AB6" w14:textId="17E7784E" w:rsidR="005B7E74" w:rsidRPr="00063EF2" w:rsidRDefault="0001010D" w:rsidP="00F6500E">
            <w:pPr>
              <w:spacing w:line="240" w:lineRule="auto"/>
              <w:ind w:left="-95" w:right="77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5</w:t>
            </w:r>
            <w:r w:rsidR="00BA21D3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272</w:t>
            </w:r>
            <w:r w:rsidR="00BA21D3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440</w:t>
            </w:r>
          </w:p>
        </w:tc>
        <w:tc>
          <w:tcPr>
            <w:tcW w:w="270" w:type="dxa"/>
            <w:vAlign w:val="bottom"/>
          </w:tcPr>
          <w:p w14:paraId="0EE20B40" w14:textId="77777777" w:rsidR="005B7E74" w:rsidRPr="00063EF2" w:rsidRDefault="005B7E74" w:rsidP="005B7E74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10D6611B" w14:textId="5BE9D973" w:rsidR="005B7E74" w:rsidRPr="00063EF2" w:rsidRDefault="00BA21D3" w:rsidP="005B7E74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B580DE5" w14:textId="77777777" w:rsidR="005B7E74" w:rsidRPr="00063EF2" w:rsidRDefault="005B7E74" w:rsidP="005B7E74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4C19CFCD" w14:textId="354804EB" w:rsidR="005B7E74" w:rsidRPr="00063EF2" w:rsidRDefault="00BA21D3" w:rsidP="005B7E74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545BB80" w14:textId="77777777" w:rsidR="005B7E74" w:rsidRPr="00063EF2" w:rsidRDefault="005B7E74" w:rsidP="005B7E74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2F36D0AD" w14:textId="43905AE8" w:rsidR="005B7E74" w:rsidRPr="00063EF2" w:rsidRDefault="0001010D" w:rsidP="00F6500E">
            <w:pPr>
              <w:tabs>
                <w:tab w:val="clear" w:pos="907"/>
              </w:tabs>
              <w:spacing w:line="240" w:lineRule="auto"/>
              <w:ind w:right="73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5</w:t>
            </w:r>
            <w:r w:rsidR="00BA21D3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272</w:t>
            </w:r>
            <w:r w:rsidR="00BA21D3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440</w:t>
            </w:r>
          </w:p>
        </w:tc>
      </w:tr>
      <w:tr w:rsidR="005B7E74" w:rsidRPr="00D246FB" w14:paraId="38852E55" w14:textId="77777777" w:rsidTr="003C21F5">
        <w:trPr>
          <w:trHeight w:val="20"/>
        </w:trPr>
        <w:tc>
          <w:tcPr>
            <w:tcW w:w="2784" w:type="dxa"/>
            <w:vAlign w:val="bottom"/>
          </w:tcPr>
          <w:p w14:paraId="73938B99" w14:textId="496EB222" w:rsidR="005B7E74" w:rsidRPr="00063EF2" w:rsidRDefault="005B7E74" w:rsidP="005B7E74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</w:t>
            </w:r>
            <w:r w:rsidR="00161D82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7E5F5FAB" w14:textId="095109FC" w:rsidR="005B7E74" w:rsidRPr="00063EF2" w:rsidRDefault="0001010D" w:rsidP="00F6500E">
            <w:pPr>
              <w:spacing w:line="240" w:lineRule="auto"/>
              <w:ind w:left="-95" w:right="77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25</w:t>
            </w:r>
            <w:r w:rsidR="00BA21D3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718</w:t>
            </w:r>
            <w:r w:rsidR="00BA21D3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235</w:t>
            </w:r>
          </w:p>
        </w:tc>
        <w:tc>
          <w:tcPr>
            <w:tcW w:w="270" w:type="dxa"/>
            <w:vAlign w:val="bottom"/>
          </w:tcPr>
          <w:p w14:paraId="2BE62353" w14:textId="77777777" w:rsidR="005B7E74" w:rsidRPr="00063EF2" w:rsidRDefault="005B7E74" w:rsidP="005B7E74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36E5F8E6" w14:textId="07B686B8" w:rsidR="005B7E74" w:rsidRPr="00063EF2" w:rsidRDefault="00BA21D3" w:rsidP="005B7E74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F8A6FEA" w14:textId="77777777" w:rsidR="005B7E74" w:rsidRPr="00063EF2" w:rsidRDefault="005B7E74" w:rsidP="005B7E74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6CF42E1C" w14:textId="005AE8A3" w:rsidR="005B7E74" w:rsidRPr="00063EF2" w:rsidRDefault="00BA21D3" w:rsidP="005B7E74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E99DAA9" w14:textId="77777777" w:rsidR="005B7E74" w:rsidRPr="00063EF2" w:rsidRDefault="005B7E74" w:rsidP="005B7E74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1F667437" w14:textId="5401B2FB" w:rsidR="005B7E74" w:rsidRPr="00063EF2" w:rsidRDefault="0001010D" w:rsidP="00F6500E">
            <w:pPr>
              <w:tabs>
                <w:tab w:val="clear" w:pos="907"/>
              </w:tabs>
              <w:spacing w:line="240" w:lineRule="auto"/>
              <w:ind w:right="73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25</w:t>
            </w:r>
            <w:r w:rsidR="00BA21D3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718</w:t>
            </w:r>
            <w:r w:rsidR="00BA21D3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235</w:t>
            </w:r>
          </w:p>
        </w:tc>
      </w:tr>
      <w:tr w:rsidR="005B7E74" w:rsidRPr="00D246FB" w14:paraId="5DAB74A4" w14:textId="77777777" w:rsidTr="003C21F5">
        <w:trPr>
          <w:trHeight w:val="20"/>
        </w:trPr>
        <w:tc>
          <w:tcPr>
            <w:tcW w:w="2784" w:type="dxa"/>
            <w:vAlign w:val="bottom"/>
          </w:tcPr>
          <w:p w14:paraId="684F503D" w14:textId="77777777" w:rsidR="005B7E74" w:rsidRPr="00063EF2" w:rsidRDefault="005B7E74" w:rsidP="005B7E74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45C61A70" w14:textId="2D5899F0" w:rsidR="005B7E74" w:rsidRPr="00063EF2" w:rsidRDefault="0001010D" w:rsidP="00F6500E">
            <w:pPr>
              <w:spacing w:line="240" w:lineRule="auto"/>
              <w:ind w:left="-95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31</w:t>
            </w:r>
            <w:r w:rsidR="00BA21D3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553</w:t>
            </w:r>
            <w:r w:rsidR="00BA21D3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675</w:t>
            </w:r>
          </w:p>
        </w:tc>
        <w:tc>
          <w:tcPr>
            <w:tcW w:w="270" w:type="dxa"/>
            <w:vAlign w:val="bottom"/>
          </w:tcPr>
          <w:p w14:paraId="5BF11234" w14:textId="77777777" w:rsidR="005B7E74" w:rsidRPr="00063EF2" w:rsidRDefault="005B7E74" w:rsidP="005B7E74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4A5434B9" w14:textId="645BC61E" w:rsidR="005B7E74" w:rsidRPr="00063EF2" w:rsidRDefault="00BA21D3" w:rsidP="005B7E74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B778343" w14:textId="77777777" w:rsidR="005B7E74" w:rsidRPr="00063EF2" w:rsidRDefault="005B7E74" w:rsidP="005B7E74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52F363F3" w14:textId="2FCC64B6" w:rsidR="005B7E74" w:rsidRPr="00063EF2" w:rsidRDefault="00BA21D3" w:rsidP="005B7E74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E4E4D79" w14:textId="77777777" w:rsidR="005B7E74" w:rsidRPr="00063EF2" w:rsidRDefault="005B7E74" w:rsidP="005B7E74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7CFEFFE2" w14:textId="64A873F9" w:rsidR="005B7E74" w:rsidRPr="00063EF2" w:rsidRDefault="0001010D" w:rsidP="00F6500E">
            <w:pPr>
              <w:tabs>
                <w:tab w:val="clear" w:pos="907"/>
                <w:tab w:val="left" w:pos="710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BA21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553</w:t>
            </w:r>
            <w:r w:rsidR="00BA21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675</w:t>
            </w:r>
          </w:p>
        </w:tc>
      </w:tr>
      <w:tr w:rsidR="005B7E74" w:rsidRPr="00D246FB" w14:paraId="07A96ACC" w14:textId="77777777" w:rsidTr="003C21F5">
        <w:trPr>
          <w:trHeight w:val="20"/>
        </w:trPr>
        <w:tc>
          <w:tcPr>
            <w:tcW w:w="2784" w:type="dxa"/>
            <w:vAlign w:val="bottom"/>
          </w:tcPr>
          <w:p w14:paraId="15A69504" w14:textId="77777777" w:rsidR="005B7E74" w:rsidRPr="00063EF2" w:rsidRDefault="005B7E74" w:rsidP="005B7E74">
            <w:pPr>
              <w:pStyle w:val="BodyText"/>
              <w:spacing w:after="0" w:line="240" w:lineRule="auto"/>
              <w:ind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32AF8156" w14:textId="4F44A1D5" w:rsidR="005B7E74" w:rsidRPr="00063EF2" w:rsidRDefault="00BA21D3" w:rsidP="00F6500E">
            <w:pPr>
              <w:spacing w:line="240" w:lineRule="auto"/>
              <w:ind w:left="-95" w:right="-13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bidi="ar-SA"/>
              </w:rPr>
              <w:t>170</w:t>
            </w:r>
            <w:r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bidi="ar-SA"/>
              </w:rPr>
              <w:t>921</w:t>
            </w:r>
            <w:r>
              <w:rPr>
                <w:rFonts w:ascii="Angsana New" w:hAnsi="Angsana New"/>
                <w:sz w:val="30"/>
                <w:szCs w:val="30"/>
                <w:lang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120193A4" w14:textId="77777777" w:rsidR="005B7E74" w:rsidRPr="00063EF2" w:rsidRDefault="005B7E74" w:rsidP="005B7E74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6189B46C" w14:textId="11A77CB1" w:rsidR="005B7E74" w:rsidRPr="00063EF2" w:rsidRDefault="00BA21D3" w:rsidP="005B7E74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ADB75C3" w14:textId="77777777" w:rsidR="005B7E74" w:rsidRPr="00063EF2" w:rsidRDefault="005B7E74" w:rsidP="005B7E74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5041B492" w14:textId="61675536" w:rsidR="005B7E74" w:rsidRPr="00063EF2" w:rsidRDefault="00BA21D3" w:rsidP="005B7E74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3B93343" w14:textId="77777777" w:rsidR="005B7E74" w:rsidRPr="00063EF2" w:rsidRDefault="005B7E74" w:rsidP="005B7E74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72F04C3B" w14:textId="283EDA08" w:rsidR="005B7E74" w:rsidRPr="00063EF2" w:rsidRDefault="00BA21D3" w:rsidP="00E16E84">
            <w:pPr>
              <w:tabs>
                <w:tab w:val="clear" w:pos="907"/>
                <w:tab w:val="left" w:pos="522"/>
              </w:tabs>
              <w:spacing w:line="240" w:lineRule="auto"/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170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921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B7E74" w:rsidRPr="00D246FB" w14:paraId="16D238F8" w14:textId="77777777" w:rsidTr="003C21F5">
        <w:trPr>
          <w:trHeight w:val="20"/>
        </w:trPr>
        <w:tc>
          <w:tcPr>
            <w:tcW w:w="2784" w:type="dxa"/>
            <w:vAlign w:val="bottom"/>
          </w:tcPr>
          <w:p w14:paraId="0972D53A" w14:textId="77777777" w:rsidR="005B7E74" w:rsidRPr="004E61BA" w:rsidRDefault="005B7E74" w:rsidP="005B7E74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ABFA1" w14:textId="00FEEFFF" w:rsidR="005B7E74" w:rsidRPr="005B7E74" w:rsidRDefault="0001010D" w:rsidP="00F6500E">
            <w:pPr>
              <w:spacing w:line="240" w:lineRule="auto"/>
              <w:ind w:left="-95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31</w:t>
            </w:r>
            <w:r w:rsidR="00BA21D3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382</w:t>
            </w:r>
            <w:r w:rsidR="00BA21D3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754</w:t>
            </w:r>
          </w:p>
        </w:tc>
        <w:tc>
          <w:tcPr>
            <w:tcW w:w="270" w:type="dxa"/>
            <w:vAlign w:val="bottom"/>
          </w:tcPr>
          <w:p w14:paraId="3B4647C0" w14:textId="77777777" w:rsidR="005B7E74" w:rsidRPr="005B7E74" w:rsidRDefault="005B7E74" w:rsidP="005B7E74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B5670" w14:textId="35389892" w:rsidR="005B7E74" w:rsidRPr="005B7E74" w:rsidRDefault="00BA21D3" w:rsidP="005B7E74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96FB752" w14:textId="77777777" w:rsidR="005B7E74" w:rsidRPr="005B7E74" w:rsidRDefault="005B7E74" w:rsidP="005B7E74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D873D9" w14:textId="5741E2D8" w:rsidR="005B7E74" w:rsidRPr="005B7E74" w:rsidRDefault="00BA21D3" w:rsidP="005B7E74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3E10202" w14:textId="77777777" w:rsidR="005B7E74" w:rsidRPr="005B7E74" w:rsidRDefault="005B7E74" w:rsidP="005B7E74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16C6B7" w14:textId="5D0DDA81" w:rsidR="005B7E74" w:rsidRPr="005B7E74" w:rsidRDefault="0001010D" w:rsidP="00F6500E">
            <w:pPr>
              <w:tabs>
                <w:tab w:val="clear" w:pos="907"/>
                <w:tab w:val="left" w:pos="710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BA21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382</w:t>
            </w:r>
            <w:r w:rsidR="00BA21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754</w:t>
            </w:r>
          </w:p>
        </w:tc>
      </w:tr>
      <w:tr w:rsidR="002874A8" w:rsidRPr="00596420" w14:paraId="10141632" w14:textId="77777777" w:rsidTr="00ED3343">
        <w:trPr>
          <w:trHeight w:val="20"/>
        </w:trPr>
        <w:tc>
          <w:tcPr>
            <w:tcW w:w="2784" w:type="dxa"/>
            <w:vAlign w:val="bottom"/>
          </w:tcPr>
          <w:p w14:paraId="19E03772" w14:textId="77777777" w:rsidR="002874A8" w:rsidRPr="00063EF2" w:rsidRDefault="002874A8" w:rsidP="002874A8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vAlign w:val="bottom"/>
          </w:tcPr>
          <w:p w14:paraId="49BBD07A" w14:textId="77777777" w:rsidR="002874A8" w:rsidRPr="00063EF2" w:rsidRDefault="002874A8" w:rsidP="002874A8">
            <w:pPr>
              <w:spacing w:line="240" w:lineRule="auto"/>
              <w:ind w:left="-95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4539BDC6" w14:textId="77777777" w:rsidR="002874A8" w:rsidRPr="00063EF2" w:rsidRDefault="002874A8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vAlign w:val="bottom"/>
          </w:tcPr>
          <w:p w14:paraId="53322C85" w14:textId="77777777" w:rsidR="002874A8" w:rsidRPr="00063EF2" w:rsidRDefault="002874A8" w:rsidP="002874A8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6E2D11E" w14:textId="77777777" w:rsidR="002874A8" w:rsidRPr="00063EF2" w:rsidRDefault="002874A8" w:rsidP="002874A8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  <w:vAlign w:val="bottom"/>
          </w:tcPr>
          <w:p w14:paraId="067D4DD5" w14:textId="77777777" w:rsidR="002874A8" w:rsidRPr="00063EF2" w:rsidRDefault="002874A8" w:rsidP="002874A8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01FA75E" w14:textId="77777777" w:rsidR="002874A8" w:rsidRPr="00063EF2" w:rsidRDefault="002874A8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14:paraId="29648376" w14:textId="77777777" w:rsidR="002874A8" w:rsidRPr="00063EF2" w:rsidRDefault="002874A8" w:rsidP="002874A8">
            <w:pPr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874A8" w:rsidRPr="00D246FB" w14:paraId="186B57FD" w14:textId="77777777" w:rsidTr="003C21F5">
        <w:trPr>
          <w:trHeight w:val="20"/>
        </w:trPr>
        <w:tc>
          <w:tcPr>
            <w:tcW w:w="2784" w:type="dxa"/>
            <w:vAlign w:val="bottom"/>
          </w:tcPr>
          <w:p w14:paraId="6DA424D9" w14:textId="38BC9A4B" w:rsidR="002874A8" w:rsidRPr="0049116F" w:rsidRDefault="0001010D" w:rsidP="002874A8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1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349" w:type="dxa"/>
            <w:vAlign w:val="bottom"/>
          </w:tcPr>
          <w:p w14:paraId="4D268ADF" w14:textId="77777777" w:rsidR="002874A8" w:rsidRPr="00063EF2" w:rsidRDefault="002874A8" w:rsidP="002874A8">
            <w:pPr>
              <w:spacing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5AAA7888" w14:textId="77777777" w:rsidR="002874A8" w:rsidRPr="00063EF2" w:rsidRDefault="002874A8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58DEEC58" w14:textId="77777777" w:rsidR="002874A8" w:rsidRPr="00063EF2" w:rsidRDefault="002874A8" w:rsidP="002874A8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1DDE3B" w14:textId="77777777" w:rsidR="002874A8" w:rsidRPr="00063EF2" w:rsidRDefault="002874A8" w:rsidP="002874A8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43E37DB6" w14:textId="77777777" w:rsidR="002874A8" w:rsidRPr="00063EF2" w:rsidRDefault="002874A8" w:rsidP="002874A8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5A87C3" w14:textId="77777777" w:rsidR="002874A8" w:rsidRPr="00063EF2" w:rsidRDefault="002874A8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7116F2BE" w14:textId="77777777" w:rsidR="002874A8" w:rsidRPr="00063EF2" w:rsidRDefault="002874A8" w:rsidP="002874A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3622" w:rsidRPr="00D246FB" w14:paraId="0C094E7C" w14:textId="77777777" w:rsidTr="003C21F5">
        <w:trPr>
          <w:trHeight w:val="20"/>
        </w:trPr>
        <w:tc>
          <w:tcPr>
            <w:tcW w:w="2784" w:type="dxa"/>
            <w:vAlign w:val="bottom"/>
          </w:tcPr>
          <w:p w14:paraId="691B4D37" w14:textId="77777777" w:rsidR="00503622" w:rsidRPr="004E61BA" w:rsidRDefault="00503622" w:rsidP="00503622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E61BA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ตราสารหนี้ที่วัดมูลค่าด้วยราคา</w:t>
            </w:r>
            <w:r w:rsidRPr="004E61BA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4E61BA">
              <w:rPr>
                <w:rFonts w:ascii="Angsana New" w:hAnsi="Angsana New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1349" w:type="dxa"/>
            <w:vAlign w:val="bottom"/>
          </w:tcPr>
          <w:p w14:paraId="576E1BAF" w14:textId="0CE2B8EE" w:rsidR="00503622" w:rsidRPr="00063EF2" w:rsidRDefault="0001010D" w:rsidP="00503622">
            <w:pPr>
              <w:spacing w:line="240" w:lineRule="auto"/>
              <w:ind w:left="-95" w:right="77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563</w:t>
            </w:r>
            <w:r w:rsidR="00503622" w:rsidRPr="001C1CD3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000</w:t>
            </w:r>
          </w:p>
        </w:tc>
        <w:tc>
          <w:tcPr>
            <w:tcW w:w="270" w:type="dxa"/>
            <w:vAlign w:val="bottom"/>
          </w:tcPr>
          <w:p w14:paraId="3628E736" w14:textId="77777777" w:rsidR="00503622" w:rsidRPr="00063EF2" w:rsidRDefault="00503622" w:rsidP="00503622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5A3AC5E7" w14:textId="62AC441D" w:rsidR="00503622" w:rsidRPr="00063EF2" w:rsidRDefault="00503622" w:rsidP="00503622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BC70D1B" w14:textId="77777777" w:rsidR="00503622" w:rsidRPr="00063EF2" w:rsidRDefault="00503622" w:rsidP="00503622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3E4E84A6" w14:textId="61781FD4" w:rsidR="00503622" w:rsidRPr="00063EF2" w:rsidRDefault="00503622" w:rsidP="00503622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543A4DA" w14:textId="77777777" w:rsidR="00503622" w:rsidRPr="00063EF2" w:rsidRDefault="00503622" w:rsidP="00503622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6F182326" w14:textId="2C44136E" w:rsidR="00503622" w:rsidRPr="00063EF2" w:rsidRDefault="0001010D" w:rsidP="00503622">
            <w:pPr>
              <w:tabs>
                <w:tab w:val="clear" w:pos="907"/>
                <w:tab w:val="left" w:pos="710"/>
              </w:tabs>
              <w:spacing w:line="240" w:lineRule="auto"/>
              <w:ind w:right="73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563</w:t>
            </w:r>
            <w:r w:rsidR="00503622" w:rsidRPr="001C1CD3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000</w:t>
            </w:r>
          </w:p>
        </w:tc>
      </w:tr>
      <w:tr w:rsidR="00503622" w:rsidRPr="004E61BA" w14:paraId="6B539EE4" w14:textId="77777777" w:rsidTr="003C21F5">
        <w:trPr>
          <w:trHeight w:val="20"/>
        </w:trPr>
        <w:tc>
          <w:tcPr>
            <w:tcW w:w="2784" w:type="dxa"/>
            <w:vAlign w:val="bottom"/>
          </w:tcPr>
          <w:p w14:paraId="5C14B141" w14:textId="77777777" w:rsidR="00503622" w:rsidRPr="00063EF2" w:rsidRDefault="00503622" w:rsidP="00503622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349" w:type="dxa"/>
            <w:vAlign w:val="bottom"/>
          </w:tcPr>
          <w:p w14:paraId="20E0EC06" w14:textId="18D172E5" w:rsidR="00503622" w:rsidRPr="00063EF2" w:rsidRDefault="0001010D" w:rsidP="00503622">
            <w:pPr>
              <w:spacing w:line="240" w:lineRule="auto"/>
              <w:ind w:left="-95" w:right="77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3</w:t>
            </w:r>
            <w:r w:rsidR="00503622" w:rsidRPr="001C1CD3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377</w:t>
            </w:r>
            <w:r w:rsidR="00503622" w:rsidRPr="001C1CD3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179</w:t>
            </w:r>
          </w:p>
        </w:tc>
        <w:tc>
          <w:tcPr>
            <w:tcW w:w="270" w:type="dxa"/>
            <w:vAlign w:val="bottom"/>
          </w:tcPr>
          <w:p w14:paraId="6FCB5ABF" w14:textId="77777777" w:rsidR="00503622" w:rsidRPr="00063EF2" w:rsidRDefault="00503622" w:rsidP="00503622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676556E8" w14:textId="24E4E2AB" w:rsidR="00503622" w:rsidRPr="00063EF2" w:rsidRDefault="00503622" w:rsidP="00503622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5C3F67F" w14:textId="77777777" w:rsidR="00503622" w:rsidRPr="00063EF2" w:rsidRDefault="00503622" w:rsidP="00503622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39D43569" w14:textId="3BC89789" w:rsidR="00503622" w:rsidRPr="00063EF2" w:rsidRDefault="00503622" w:rsidP="00503622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D11DDBB" w14:textId="77777777" w:rsidR="00503622" w:rsidRPr="00063EF2" w:rsidRDefault="00503622" w:rsidP="00503622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51740794" w14:textId="24692586" w:rsidR="00503622" w:rsidRPr="00063EF2" w:rsidRDefault="0001010D" w:rsidP="00503622">
            <w:pPr>
              <w:tabs>
                <w:tab w:val="clear" w:pos="907"/>
                <w:tab w:val="left" w:pos="710"/>
              </w:tabs>
              <w:spacing w:line="240" w:lineRule="auto"/>
              <w:ind w:right="73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3</w:t>
            </w:r>
            <w:r w:rsidR="00503622" w:rsidRPr="001C1CD3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377</w:t>
            </w:r>
            <w:r w:rsidR="00503622" w:rsidRPr="001C1CD3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179</w:t>
            </w:r>
          </w:p>
        </w:tc>
      </w:tr>
      <w:tr w:rsidR="00503622" w:rsidRPr="004E61BA" w14:paraId="5A728673" w14:textId="77777777" w:rsidTr="003C21F5">
        <w:trPr>
          <w:trHeight w:val="20"/>
        </w:trPr>
        <w:tc>
          <w:tcPr>
            <w:tcW w:w="2784" w:type="dxa"/>
            <w:vAlign w:val="bottom"/>
          </w:tcPr>
          <w:p w14:paraId="020380C6" w14:textId="0D04C806" w:rsidR="00503622" w:rsidRPr="00063EF2" w:rsidRDefault="00503622" w:rsidP="00503622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5B6FEDCA" w14:textId="7F41BDC5" w:rsidR="00503622" w:rsidRPr="00063EF2" w:rsidRDefault="0001010D" w:rsidP="00503622">
            <w:pPr>
              <w:spacing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28</w:t>
            </w:r>
            <w:r w:rsidR="00503622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170</w:t>
            </w:r>
            <w:r w:rsidR="00503622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235</w:t>
            </w:r>
          </w:p>
        </w:tc>
        <w:tc>
          <w:tcPr>
            <w:tcW w:w="270" w:type="dxa"/>
            <w:vAlign w:val="bottom"/>
          </w:tcPr>
          <w:p w14:paraId="7002519F" w14:textId="77777777" w:rsidR="00503622" w:rsidRPr="00063EF2" w:rsidRDefault="00503622" w:rsidP="00503622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24023F8B" w14:textId="10E78A69" w:rsidR="00503622" w:rsidRPr="00063EF2" w:rsidRDefault="00503622" w:rsidP="00503622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54C77DD" w14:textId="77777777" w:rsidR="00503622" w:rsidRPr="00063EF2" w:rsidRDefault="00503622" w:rsidP="00503622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619F0DE2" w14:textId="5C7A7195" w:rsidR="00503622" w:rsidRPr="00063EF2" w:rsidRDefault="00503622" w:rsidP="00503622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DE48493" w14:textId="77777777" w:rsidR="00503622" w:rsidRPr="00063EF2" w:rsidRDefault="00503622" w:rsidP="00503622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32BEBD57" w14:textId="416117CA" w:rsidR="00503622" w:rsidRPr="00C559DF" w:rsidRDefault="0001010D" w:rsidP="00503622">
            <w:pPr>
              <w:spacing w:line="240" w:lineRule="auto"/>
              <w:ind w:left="-95" w:right="72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28</w:t>
            </w:r>
            <w:r w:rsidR="00503622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170</w:t>
            </w:r>
            <w:r w:rsidR="00503622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235</w:t>
            </w:r>
          </w:p>
        </w:tc>
      </w:tr>
      <w:tr w:rsidR="00503622" w:rsidRPr="004E61BA" w14:paraId="18E81F43" w14:textId="77777777" w:rsidTr="003C21F5">
        <w:trPr>
          <w:trHeight w:val="20"/>
        </w:trPr>
        <w:tc>
          <w:tcPr>
            <w:tcW w:w="2784" w:type="dxa"/>
            <w:vAlign w:val="bottom"/>
          </w:tcPr>
          <w:p w14:paraId="769CCD6E" w14:textId="77777777" w:rsidR="00503622" w:rsidRPr="00063EF2" w:rsidRDefault="00503622" w:rsidP="00503622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7881E520" w14:textId="0EEE3318" w:rsidR="00503622" w:rsidRPr="00063EF2" w:rsidRDefault="0001010D" w:rsidP="00503622">
            <w:pPr>
              <w:spacing w:line="240" w:lineRule="auto"/>
              <w:ind w:left="-9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32</w:t>
            </w:r>
            <w:r w:rsidR="00503622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110</w:t>
            </w:r>
            <w:r w:rsidR="00503622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414</w:t>
            </w:r>
          </w:p>
        </w:tc>
        <w:tc>
          <w:tcPr>
            <w:tcW w:w="270" w:type="dxa"/>
            <w:vAlign w:val="bottom"/>
          </w:tcPr>
          <w:p w14:paraId="2A3FF9AF" w14:textId="77777777" w:rsidR="00503622" w:rsidRPr="00063EF2" w:rsidRDefault="00503622" w:rsidP="00503622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735A6831" w14:textId="11D2C2EC" w:rsidR="00503622" w:rsidRPr="00063EF2" w:rsidRDefault="00503622" w:rsidP="00503622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E5C13CA" w14:textId="77777777" w:rsidR="00503622" w:rsidRPr="00063EF2" w:rsidRDefault="00503622" w:rsidP="00503622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5D700D1D" w14:textId="7266B810" w:rsidR="00503622" w:rsidRPr="00063EF2" w:rsidRDefault="00503622" w:rsidP="00503622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EB3FE8F" w14:textId="77777777" w:rsidR="00503622" w:rsidRPr="00063EF2" w:rsidRDefault="00503622" w:rsidP="00503622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4A397270" w14:textId="7ECF417E" w:rsidR="00503622" w:rsidRPr="00C559DF" w:rsidRDefault="0001010D" w:rsidP="00503622">
            <w:pPr>
              <w:spacing w:line="240" w:lineRule="auto"/>
              <w:ind w:left="-9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32</w:t>
            </w:r>
            <w:r w:rsidR="00503622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110</w:t>
            </w:r>
            <w:r w:rsidR="00503622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414</w:t>
            </w:r>
          </w:p>
        </w:tc>
      </w:tr>
      <w:tr w:rsidR="00503622" w:rsidRPr="004E61BA" w14:paraId="283300B0" w14:textId="77777777" w:rsidTr="003C21F5">
        <w:trPr>
          <w:trHeight w:val="20"/>
        </w:trPr>
        <w:tc>
          <w:tcPr>
            <w:tcW w:w="2784" w:type="dxa"/>
            <w:vAlign w:val="bottom"/>
            <w:hideMark/>
          </w:tcPr>
          <w:p w14:paraId="1C040863" w14:textId="77777777" w:rsidR="00503622" w:rsidRPr="00063EF2" w:rsidRDefault="00503622" w:rsidP="00503622">
            <w:pPr>
              <w:pStyle w:val="BodyText"/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49" w:type="dxa"/>
            <w:vAlign w:val="bottom"/>
          </w:tcPr>
          <w:p w14:paraId="61C27689" w14:textId="638F0582" w:rsidR="00503622" w:rsidRPr="00063EF2" w:rsidRDefault="00503622" w:rsidP="00503622">
            <w:pPr>
              <w:spacing w:line="240" w:lineRule="auto"/>
              <w:ind w:left="-95" w:right="-2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1C1CD3">
              <w:rPr>
                <w:rFonts w:ascii="Angsana New" w:hAnsi="Angsana New"/>
                <w:sz w:val="30"/>
                <w:szCs w:val="30"/>
                <w:lang w:bidi="ar-SA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bidi="ar-SA"/>
              </w:rPr>
              <w:t>160</w:t>
            </w:r>
            <w:r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bidi="ar-SA"/>
              </w:rPr>
              <w:t>804</w:t>
            </w:r>
            <w:r w:rsidRPr="001C1CD3">
              <w:rPr>
                <w:rFonts w:ascii="Angsana New" w:hAnsi="Angsana New"/>
                <w:sz w:val="30"/>
                <w:szCs w:val="30"/>
                <w:lang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7C4A44ED" w14:textId="77777777" w:rsidR="00503622" w:rsidRPr="00063EF2" w:rsidRDefault="00503622" w:rsidP="0050362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48432C29" w14:textId="67989188" w:rsidR="00503622" w:rsidRPr="00063EF2" w:rsidRDefault="00503622" w:rsidP="00503622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40208AB" w14:textId="77777777" w:rsidR="00503622" w:rsidRPr="00063EF2" w:rsidRDefault="00503622" w:rsidP="00503622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6D1377E9" w14:textId="0E20664B" w:rsidR="00503622" w:rsidRPr="00063EF2" w:rsidRDefault="00503622" w:rsidP="00503622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EEC2626" w14:textId="77777777" w:rsidR="00503622" w:rsidRPr="00063EF2" w:rsidRDefault="00503622" w:rsidP="0050362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6480470F" w14:textId="7D4DBD35" w:rsidR="00503622" w:rsidRPr="00063EF2" w:rsidRDefault="00503622" w:rsidP="00503622">
            <w:pPr>
              <w:spacing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1C1CD3">
              <w:rPr>
                <w:rFonts w:ascii="Angsana New" w:hAnsi="Angsana New"/>
                <w:sz w:val="30"/>
                <w:szCs w:val="30"/>
                <w:lang w:bidi="ar-SA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bidi="ar-SA"/>
              </w:rPr>
              <w:t>160</w:t>
            </w:r>
            <w:r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bidi="ar-SA"/>
              </w:rPr>
              <w:t>804</w:t>
            </w:r>
            <w:r w:rsidRPr="001C1CD3">
              <w:rPr>
                <w:rFonts w:ascii="Angsana New" w:hAnsi="Angsana New"/>
                <w:sz w:val="30"/>
                <w:szCs w:val="30"/>
                <w:lang w:bidi="ar-SA"/>
              </w:rPr>
              <w:t>)</w:t>
            </w:r>
          </w:p>
        </w:tc>
      </w:tr>
      <w:tr w:rsidR="00503622" w:rsidRPr="00851914" w14:paraId="65FFB7F8" w14:textId="77777777" w:rsidTr="003C21F5">
        <w:trPr>
          <w:trHeight w:val="20"/>
        </w:trPr>
        <w:tc>
          <w:tcPr>
            <w:tcW w:w="2784" w:type="dxa"/>
            <w:vAlign w:val="bottom"/>
            <w:hideMark/>
          </w:tcPr>
          <w:p w14:paraId="47AE2B8A" w14:textId="77777777" w:rsidR="00503622" w:rsidRPr="00063EF2" w:rsidRDefault="00503622" w:rsidP="0050362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C93188" w14:textId="58965ADE" w:rsidR="00503622" w:rsidRPr="00063EF2" w:rsidRDefault="0001010D" w:rsidP="00503622">
            <w:pPr>
              <w:spacing w:line="240" w:lineRule="auto"/>
              <w:ind w:left="-95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31</w:t>
            </w:r>
            <w:r w:rsidR="00503622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949</w:t>
            </w:r>
            <w:r w:rsidR="00503622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610</w:t>
            </w:r>
          </w:p>
        </w:tc>
        <w:tc>
          <w:tcPr>
            <w:tcW w:w="270" w:type="dxa"/>
            <w:vAlign w:val="bottom"/>
          </w:tcPr>
          <w:p w14:paraId="647E3DE4" w14:textId="77777777" w:rsidR="00503622" w:rsidRPr="00063EF2" w:rsidRDefault="00503622" w:rsidP="00503622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194E09" w14:textId="02C5D5E9" w:rsidR="00503622" w:rsidRPr="00063EF2" w:rsidRDefault="00503622" w:rsidP="00503622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7E7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7D392ED" w14:textId="77777777" w:rsidR="00503622" w:rsidRPr="00063EF2" w:rsidRDefault="00503622" w:rsidP="00503622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B857E7" w14:textId="3452CF55" w:rsidR="00503622" w:rsidRPr="00063EF2" w:rsidRDefault="00503622" w:rsidP="00503622">
            <w:pPr>
              <w:tabs>
                <w:tab w:val="clear" w:pos="907"/>
                <w:tab w:val="left" w:pos="624"/>
              </w:tabs>
              <w:spacing w:line="240" w:lineRule="auto"/>
              <w:ind w:right="-1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D110F88" w14:textId="77777777" w:rsidR="00503622" w:rsidRPr="00063EF2" w:rsidRDefault="00503622" w:rsidP="00503622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8DD3B6" w14:textId="06F5C70B" w:rsidR="00503622" w:rsidRPr="00C559DF" w:rsidRDefault="0001010D" w:rsidP="00503622">
            <w:pPr>
              <w:tabs>
                <w:tab w:val="clear" w:pos="907"/>
                <w:tab w:val="left" w:pos="900"/>
              </w:tabs>
              <w:spacing w:line="240" w:lineRule="auto"/>
              <w:ind w:left="-9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31</w:t>
            </w:r>
            <w:r w:rsidR="00503622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949</w:t>
            </w:r>
            <w:r w:rsidR="00503622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610</w:t>
            </w:r>
          </w:p>
        </w:tc>
      </w:tr>
    </w:tbl>
    <w:p w14:paraId="1E41908B" w14:textId="77777777" w:rsidR="00BB09AD" w:rsidRPr="00544DF9" w:rsidRDefault="00BB09AD" w:rsidP="00114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260"/>
        <w:jc w:val="thaiDistribute"/>
        <w:rPr>
          <w:rFonts w:ascii="Angsana New" w:hAnsi="Angsana New"/>
          <w:sz w:val="28"/>
          <w:szCs w:val="28"/>
        </w:rPr>
      </w:pPr>
    </w:p>
    <w:tbl>
      <w:tblPr>
        <w:tblW w:w="8732" w:type="dxa"/>
        <w:tblInd w:w="1530" w:type="dxa"/>
        <w:tblLook w:val="04A0" w:firstRow="1" w:lastRow="0" w:firstColumn="1" w:lastColumn="0" w:noHBand="0" w:noVBand="1"/>
      </w:tblPr>
      <w:tblGrid>
        <w:gridCol w:w="2790"/>
        <w:gridCol w:w="1350"/>
        <w:gridCol w:w="270"/>
        <w:gridCol w:w="1260"/>
        <w:gridCol w:w="270"/>
        <w:gridCol w:w="1350"/>
        <w:gridCol w:w="270"/>
        <w:gridCol w:w="1172"/>
      </w:tblGrid>
      <w:tr w:rsidR="001571F7" w:rsidRPr="00D246FB" w14:paraId="72AA0DEA" w14:textId="77777777" w:rsidTr="003C21F5">
        <w:trPr>
          <w:trHeight w:val="20"/>
          <w:tblHeader/>
        </w:trPr>
        <w:tc>
          <w:tcPr>
            <w:tcW w:w="2790" w:type="dxa"/>
            <w:vAlign w:val="bottom"/>
          </w:tcPr>
          <w:p w14:paraId="5452EA1B" w14:textId="77777777" w:rsidR="001571F7" w:rsidRPr="00063EF2" w:rsidRDefault="001571F7" w:rsidP="00DD1562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42" w:type="dxa"/>
            <w:gridSpan w:val="7"/>
            <w:vAlign w:val="bottom"/>
            <w:hideMark/>
          </w:tcPr>
          <w:p w14:paraId="0BEBDDD6" w14:textId="77777777" w:rsidR="001571F7" w:rsidRPr="00063EF2" w:rsidRDefault="001571F7" w:rsidP="00DD1562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eastAsia="AngsanaNew" w:hAnsi="Angsana New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1571F7" w:rsidRPr="00D246FB" w14:paraId="2DCEAAA7" w14:textId="77777777" w:rsidTr="003C21F5">
        <w:trPr>
          <w:trHeight w:val="83"/>
          <w:tblHeader/>
        </w:trPr>
        <w:tc>
          <w:tcPr>
            <w:tcW w:w="2790" w:type="dxa"/>
            <w:vAlign w:val="bottom"/>
            <w:hideMark/>
          </w:tcPr>
          <w:p w14:paraId="00E4CC89" w14:textId="3A682A11" w:rsidR="001571F7" w:rsidRPr="00063EF2" w:rsidRDefault="0027391F" w:rsidP="00DD1562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vAlign w:val="bottom"/>
            <w:hideMark/>
          </w:tcPr>
          <w:p w14:paraId="6487676E" w14:textId="36C17925" w:rsidR="001571F7" w:rsidRPr="004E61BA" w:rsidRDefault="001571F7" w:rsidP="00DD156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61BA">
              <w:rPr>
                <w:rFonts w:ascii="Angsana New" w:hAnsi="Angsana New"/>
                <w:sz w:val="30"/>
                <w:szCs w:val="30"/>
                <w:cs/>
              </w:rPr>
              <w:t xml:space="preserve">ผลขาดทุนด้านเครดิตที่คาดว่าจะเกิดขึ้นใน 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12</w:t>
            </w:r>
            <w:r w:rsidRPr="004E61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E61BA">
              <w:rPr>
                <w:rFonts w:ascii="Angsana New" w:hAnsi="Angsana New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3997C1A0" w14:textId="77777777" w:rsidR="001571F7" w:rsidRPr="004E61BA" w:rsidRDefault="001571F7" w:rsidP="00DD156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0DEBF430" w14:textId="77777777" w:rsidR="001571F7" w:rsidRPr="004E61BA" w:rsidRDefault="001571F7" w:rsidP="00DD1562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61BA">
              <w:rPr>
                <w:rFonts w:ascii="Angsana New" w:hAnsi="Angsana New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4E61B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E61BA">
              <w:rPr>
                <w:rFonts w:ascii="Angsana New" w:hAnsi="Angsana New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270" w:type="dxa"/>
            <w:vAlign w:val="bottom"/>
          </w:tcPr>
          <w:p w14:paraId="30039FD8" w14:textId="77777777" w:rsidR="001571F7" w:rsidRPr="004E61BA" w:rsidRDefault="001571F7" w:rsidP="00DD1562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1617E31C" w14:textId="77777777" w:rsidR="001571F7" w:rsidRPr="004E61BA" w:rsidRDefault="001571F7" w:rsidP="00DD1562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61BA">
              <w:rPr>
                <w:rFonts w:ascii="Angsana New" w:hAnsi="Angsana New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4E61B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E61BA">
              <w:rPr>
                <w:rFonts w:ascii="Angsana New" w:hAnsi="Angsana New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270" w:type="dxa"/>
            <w:vAlign w:val="bottom"/>
          </w:tcPr>
          <w:p w14:paraId="2D706125" w14:textId="77777777" w:rsidR="001571F7" w:rsidRPr="004E61BA" w:rsidRDefault="001571F7" w:rsidP="00DD156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  <w:hideMark/>
          </w:tcPr>
          <w:p w14:paraId="4B4B9637" w14:textId="77777777" w:rsidR="001571F7" w:rsidRPr="004E61BA" w:rsidRDefault="001571F7" w:rsidP="00DD1562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61B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571F7" w:rsidRPr="00D246FB" w14:paraId="09375126" w14:textId="77777777" w:rsidTr="003C21F5">
        <w:trPr>
          <w:trHeight w:val="20"/>
          <w:tblHeader/>
        </w:trPr>
        <w:tc>
          <w:tcPr>
            <w:tcW w:w="2790" w:type="dxa"/>
            <w:vAlign w:val="bottom"/>
          </w:tcPr>
          <w:p w14:paraId="6C758702" w14:textId="77777777" w:rsidR="001571F7" w:rsidRPr="00063EF2" w:rsidRDefault="001571F7" w:rsidP="00DD1562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942" w:type="dxa"/>
            <w:gridSpan w:val="7"/>
            <w:vAlign w:val="bottom"/>
            <w:hideMark/>
          </w:tcPr>
          <w:p w14:paraId="73C9365C" w14:textId="77777777" w:rsidR="001571F7" w:rsidRPr="00063EF2" w:rsidRDefault="001571F7" w:rsidP="00DD156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E42543" w:rsidRPr="00063E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</w:t>
            </w: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</w:t>
            </w:r>
            <w:r w:rsidRPr="00063EF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078BA" w:rsidRPr="00D246FB" w14:paraId="75AE44EB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2A30DDAC" w14:textId="7ED7C129" w:rsidR="001078BA" w:rsidRPr="00063EF2" w:rsidRDefault="0001010D" w:rsidP="004E61BA">
            <w:pPr>
              <w:pStyle w:val="BodyText"/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350" w:type="dxa"/>
            <w:vAlign w:val="bottom"/>
          </w:tcPr>
          <w:p w14:paraId="2FB4D22C" w14:textId="77777777" w:rsidR="001078BA" w:rsidRPr="00063EF2" w:rsidRDefault="001078BA" w:rsidP="008B2A99">
            <w:pPr>
              <w:spacing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46EFAEC9" w14:textId="77777777" w:rsidR="001078BA" w:rsidRPr="00063EF2" w:rsidRDefault="001078BA" w:rsidP="001078BA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1135D3" w14:textId="77777777" w:rsidR="001078BA" w:rsidRPr="00063EF2" w:rsidRDefault="001078BA" w:rsidP="00804ED6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4AD391" w14:textId="77777777" w:rsidR="001078BA" w:rsidRPr="00063EF2" w:rsidRDefault="001078BA" w:rsidP="001078BA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8A33B83" w14:textId="77777777" w:rsidR="001078BA" w:rsidRPr="00063EF2" w:rsidRDefault="001078BA" w:rsidP="004D6679">
            <w:pPr>
              <w:tabs>
                <w:tab w:val="clear" w:pos="454"/>
                <w:tab w:val="clear" w:pos="680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92F08A0" w14:textId="77777777" w:rsidR="001078BA" w:rsidRPr="00063EF2" w:rsidRDefault="001078BA" w:rsidP="001078BA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C6ABBAB" w14:textId="77777777" w:rsidR="001078BA" w:rsidRPr="00063EF2" w:rsidRDefault="001078BA" w:rsidP="008B2A99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74A8" w:rsidRPr="00D246FB" w14:paraId="1EC0211F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3996D53F" w14:textId="77777777" w:rsidR="002874A8" w:rsidRPr="00063EF2" w:rsidRDefault="002874A8" w:rsidP="002874A8">
            <w:pPr>
              <w:pStyle w:val="BodyText"/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ตราสารหนี้ที่วัดมูลค่าด้วยราคา</w:t>
            </w:r>
            <w:r w:rsidRPr="00063EF2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1350" w:type="dxa"/>
            <w:vAlign w:val="bottom"/>
          </w:tcPr>
          <w:p w14:paraId="6A7F9EB0" w14:textId="38F5AB5D" w:rsidR="002874A8" w:rsidRPr="00063EF2" w:rsidRDefault="0001010D" w:rsidP="00F53EBE">
            <w:pPr>
              <w:spacing w:line="240" w:lineRule="auto"/>
              <w:ind w:left="-95" w:right="77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113</w:t>
            </w:r>
            <w:r w:rsidR="00BA21D3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000</w:t>
            </w:r>
          </w:p>
        </w:tc>
        <w:tc>
          <w:tcPr>
            <w:tcW w:w="270" w:type="dxa"/>
            <w:vAlign w:val="bottom"/>
          </w:tcPr>
          <w:p w14:paraId="3CF7A6BF" w14:textId="77777777" w:rsidR="002874A8" w:rsidRPr="00063EF2" w:rsidRDefault="002874A8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3C4BAF1" w14:textId="3F1DFAEF" w:rsidR="002874A8" w:rsidRPr="00063EF2" w:rsidRDefault="00BA21D3" w:rsidP="002874A8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D4462F4" w14:textId="77777777" w:rsidR="002874A8" w:rsidRPr="00063EF2" w:rsidRDefault="002874A8" w:rsidP="002874A8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394F558" w14:textId="7C306FB3" w:rsidR="002874A8" w:rsidRPr="00063EF2" w:rsidRDefault="00BA21D3" w:rsidP="002874A8">
            <w:pPr>
              <w:tabs>
                <w:tab w:val="clear" w:pos="454"/>
                <w:tab w:val="clear" w:pos="680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4950E7A" w14:textId="77777777" w:rsidR="002874A8" w:rsidRPr="00063EF2" w:rsidRDefault="002874A8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5595289" w14:textId="77FD4EA1" w:rsidR="002874A8" w:rsidRPr="00063EF2" w:rsidRDefault="0001010D" w:rsidP="002874A8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113</w:t>
            </w:r>
            <w:r w:rsidR="00BA21D3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2874A8" w:rsidRPr="00D246FB" w14:paraId="00586D4B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4BC36373" w14:textId="77777777" w:rsidR="002874A8" w:rsidRPr="00063EF2" w:rsidRDefault="002874A8" w:rsidP="002874A8">
            <w:pPr>
              <w:pStyle w:val="BodyText"/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1CB0DAB" w14:textId="62A5EF99" w:rsidR="002874A8" w:rsidRPr="00063EF2" w:rsidRDefault="0001010D" w:rsidP="00F53EBE">
            <w:pPr>
              <w:spacing w:line="240" w:lineRule="auto"/>
              <w:ind w:left="-95" w:right="77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4</w:t>
            </w:r>
            <w:r w:rsidR="00BA21D3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068</w:t>
            </w:r>
            <w:r w:rsidR="00BA21D3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658</w:t>
            </w:r>
          </w:p>
        </w:tc>
        <w:tc>
          <w:tcPr>
            <w:tcW w:w="270" w:type="dxa"/>
            <w:vAlign w:val="bottom"/>
          </w:tcPr>
          <w:p w14:paraId="05D81943" w14:textId="77777777" w:rsidR="002874A8" w:rsidRPr="00063EF2" w:rsidRDefault="002874A8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E4DE566" w14:textId="4DFC456F" w:rsidR="002874A8" w:rsidRPr="00063EF2" w:rsidRDefault="00BA21D3" w:rsidP="002874A8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D664D87" w14:textId="77777777" w:rsidR="002874A8" w:rsidRPr="00063EF2" w:rsidRDefault="002874A8" w:rsidP="002874A8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8B8F4DA" w14:textId="620095DA" w:rsidR="002874A8" w:rsidRPr="00063EF2" w:rsidRDefault="00BA21D3" w:rsidP="002874A8">
            <w:pPr>
              <w:tabs>
                <w:tab w:val="clear" w:pos="454"/>
                <w:tab w:val="clear" w:pos="680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A9653F7" w14:textId="77777777" w:rsidR="002874A8" w:rsidRPr="00063EF2" w:rsidRDefault="002874A8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242025D7" w14:textId="1055F0E6" w:rsidR="002874A8" w:rsidRPr="00063EF2" w:rsidRDefault="0001010D" w:rsidP="002874A8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4</w:t>
            </w:r>
            <w:r w:rsidR="00BA21D3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068</w:t>
            </w:r>
            <w:r w:rsidR="00BA21D3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658</w:t>
            </w:r>
          </w:p>
        </w:tc>
      </w:tr>
      <w:tr w:rsidR="002874A8" w:rsidRPr="00D246FB" w14:paraId="736A3D19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5B6594F6" w14:textId="77777777" w:rsidR="002874A8" w:rsidRPr="00063EF2" w:rsidRDefault="002874A8" w:rsidP="002874A8">
            <w:pPr>
              <w:pStyle w:val="BodyText"/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3107C7B" w14:textId="68164B5C" w:rsidR="002874A8" w:rsidRPr="00063EF2" w:rsidRDefault="0001010D" w:rsidP="00F53EBE">
            <w:pPr>
              <w:spacing w:line="240" w:lineRule="auto"/>
              <w:ind w:left="-95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4</w:t>
            </w:r>
            <w:r w:rsidR="00BA21D3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181</w:t>
            </w:r>
            <w:r w:rsidR="00BA21D3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658</w:t>
            </w:r>
          </w:p>
        </w:tc>
        <w:tc>
          <w:tcPr>
            <w:tcW w:w="270" w:type="dxa"/>
            <w:vAlign w:val="bottom"/>
          </w:tcPr>
          <w:p w14:paraId="0A845E1E" w14:textId="77777777" w:rsidR="002874A8" w:rsidRPr="00063EF2" w:rsidRDefault="002874A8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31B59CD" w14:textId="10EAFB04" w:rsidR="002874A8" w:rsidRPr="00063EF2" w:rsidRDefault="00BA21D3" w:rsidP="002874A8">
            <w:pPr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B50CA18" w14:textId="77777777" w:rsidR="002874A8" w:rsidRPr="00063EF2" w:rsidRDefault="002874A8" w:rsidP="002874A8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565AC2D" w14:textId="21AC848C" w:rsidR="002874A8" w:rsidRPr="00063EF2" w:rsidRDefault="00BA21D3" w:rsidP="002874A8">
            <w:pPr>
              <w:tabs>
                <w:tab w:val="clear" w:pos="454"/>
                <w:tab w:val="clear" w:pos="680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88AE954" w14:textId="77777777" w:rsidR="002874A8" w:rsidRPr="00063EF2" w:rsidRDefault="002874A8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74261115" w14:textId="0B225A95" w:rsidR="002874A8" w:rsidRPr="00063EF2" w:rsidRDefault="0001010D" w:rsidP="002874A8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A21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181</w:t>
            </w:r>
            <w:r w:rsidR="00BA21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658</w:t>
            </w:r>
          </w:p>
        </w:tc>
      </w:tr>
      <w:tr w:rsidR="002874A8" w:rsidRPr="00D246FB" w14:paraId="0A8D2F89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4DB6ECA1" w14:textId="77777777" w:rsidR="002874A8" w:rsidRPr="00063EF2" w:rsidRDefault="002874A8" w:rsidP="002874A8">
            <w:pPr>
              <w:pStyle w:val="BodyText"/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DA0C2C3" w14:textId="4FB80509" w:rsidR="002874A8" w:rsidRPr="00F53EBE" w:rsidRDefault="00BA21D3" w:rsidP="00F53EBE">
            <w:pPr>
              <w:tabs>
                <w:tab w:val="clear" w:pos="907"/>
                <w:tab w:val="left" w:pos="793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bidi="ar-SA"/>
              </w:rPr>
              <w:t>70</w:t>
            </w:r>
            <w:r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bidi="ar-SA"/>
              </w:rPr>
              <w:t>652</w:t>
            </w:r>
            <w:r>
              <w:rPr>
                <w:rFonts w:ascii="Angsana New" w:hAnsi="Angsana New"/>
                <w:sz w:val="30"/>
                <w:szCs w:val="30"/>
                <w:lang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1B5CB0B9" w14:textId="77777777" w:rsidR="002874A8" w:rsidRPr="00063EF2" w:rsidRDefault="002874A8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F462AD" w14:textId="517C39A2" w:rsidR="002874A8" w:rsidRPr="00063EF2" w:rsidRDefault="00BA21D3" w:rsidP="002874A8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37A6CE7" w14:textId="77777777" w:rsidR="002874A8" w:rsidRPr="00063EF2" w:rsidRDefault="002874A8" w:rsidP="002874A8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AB09C87" w14:textId="25BBE38E" w:rsidR="002874A8" w:rsidRPr="00063EF2" w:rsidRDefault="00BA21D3" w:rsidP="002874A8">
            <w:pPr>
              <w:tabs>
                <w:tab w:val="clear" w:pos="454"/>
                <w:tab w:val="clear" w:pos="680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471D33D" w14:textId="77777777" w:rsidR="002874A8" w:rsidRPr="00063EF2" w:rsidRDefault="002874A8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DC1B016" w14:textId="3BC9F762" w:rsidR="002874A8" w:rsidRPr="00063EF2" w:rsidRDefault="00BA21D3" w:rsidP="00CD0258">
            <w:pPr>
              <w:tabs>
                <w:tab w:val="clear" w:pos="907"/>
                <w:tab w:val="left" w:pos="790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652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874A8" w:rsidRPr="00D246FB" w14:paraId="5B7E7B3F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656551D7" w14:textId="77777777" w:rsidR="002874A8" w:rsidRPr="00063EF2" w:rsidRDefault="002874A8" w:rsidP="002874A8">
            <w:pPr>
              <w:pStyle w:val="BodyText"/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19259" w14:textId="125DEC72" w:rsidR="002874A8" w:rsidRPr="00BA21D3" w:rsidRDefault="0001010D" w:rsidP="00F53EBE">
            <w:pPr>
              <w:spacing w:line="240" w:lineRule="auto"/>
              <w:ind w:left="-95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4</w:t>
            </w:r>
            <w:r w:rsidR="00BA21D3" w:rsidRPr="00BA21D3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111</w:t>
            </w:r>
            <w:r w:rsidR="00BA21D3" w:rsidRPr="00BA21D3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006</w:t>
            </w:r>
          </w:p>
        </w:tc>
        <w:tc>
          <w:tcPr>
            <w:tcW w:w="270" w:type="dxa"/>
            <w:vAlign w:val="bottom"/>
          </w:tcPr>
          <w:p w14:paraId="06585A18" w14:textId="77777777" w:rsidR="002874A8" w:rsidRPr="00063EF2" w:rsidRDefault="002874A8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504A4" w14:textId="76334EEB" w:rsidR="002874A8" w:rsidRPr="005B7E74" w:rsidRDefault="00BA21D3" w:rsidP="002874A8">
            <w:pPr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80FCAB7" w14:textId="77777777" w:rsidR="002874A8" w:rsidRPr="005B7E74" w:rsidRDefault="002874A8" w:rsidP="002874A8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09EBA" w14:textId="29678E79" w:rsidR="002874A8" w:rsidRPr="005B7E74" w:rsidRDefault="00BA21D3" w:rsidP="002874A8">
            <w:pPr>
              <w:tabs>
                <w:tab w:val="clear" w:pos="454"/>
                <w:tab w:val="clear" w:pos="680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4363404" w14:textId="77777777" w:rsidR="002874A8" w:rsidRPr="00063EF2" w:rsidRDefault="002874A8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764D41" w14:textId="155471AE" w:rsidR="002874A8" w:rsidRPr="00BA21D3" w:rsidRDefault="0001010D" w:rsidP="002874A8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A21D3" w:rsidRPr="00BA21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111</w:t>
            </w:r>
            <w:r w:rsidR="00BA21D3" w:rsidRPr="00BA21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006</w:t>
            </w:r>
          </w:p>
        </w:tc>
      </w:tr>
      <w:tr w:rsidR="00E77C17" w:rsidRPr="00D246FB" w14:paraId="14E68A50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57978C6D" w14:textId="77777777" w:rsidR="00E77C17" w:rsidRPr="000D72D7" w:rsidRDefault="00E77C17" w:rsidP="002874A8">
            <w:pPr>
              <w:pStyle w:val="BodyText"/>
              <w:spacing w:after="0" w:line="240" w:lineRule="auto"/>
              <w:ind w:right="-1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BF318C6" w14:textId="77777777" w:rsidR="00E77C17" w:rsidRPr="00063EF2" w:rsidRDefault="00E77C17" w:rsidP="002874A8">
            <w:pPr>
              <w:spacing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680A4256" w14:textId="77777777" w:rsidR="00E77C17" w:rsidRPr="00063EF2" w:rsidRDefault="00E77C17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9FD859" w14:textId="77777777" w:rsidR="00E77C17" w:rsidRPr="00063EF2" w:rsidRDefault="00E77C17" w:rsidP="002874A8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3BB8E1" w14:textId="77777777" w:rsidR="00E77C17" w:rsidRPr="00063EF2" w:rsidRDefault="00E77C17" w:rsidP="002874A8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D3074F7" w14:textId="77777777" w:rsidR="00E77C17" w:rsidRPr="00063EF2" w:rsidRDefault="00E77C17" w:rsidP="002874A8">
            <w:pPr>
              <w:tabs>
                <w:tab w:val="clear" w:pos="454"/>
                <w:tab w:val="clear" w:pos="680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70410C7" w14:textId="77777777" w:rsidR="00E77C17" w:rsidRPr="00063EF2" w:rsidRDefault="00E77C17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2049575" w14:textId="77777777" w:rsidR="00E77C17" w:rsidRPr="00063EF2" w:rsidRDefault="00E77C17" w:rsidP="002874A8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7C17" w:rsidRPr="00D246FB" w14:paraId="52A03A09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7241A6FF" w14:textId="29109CB1" w:rsidR="00E77C17" w:rsidRPr="000D72D7" w:rsidRDefault="0001010D" w:rsidP="002874A8">
            <w:pPr>
              <w:pStyle w:val="BodyText"/>
              <w:spacing w:after="0" w:line="240" w:lineRule="auto"/>
              <w:ind w:right="-1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350" w:type="dxa"/>
            <w:vAlign w:val="bottom"/>
          </w:tcPr>
          <w:p w14:paraId="5BB07CAC" w14:textId="77777777" w:rsidR="00E77C17" w:rsidRPr="00063EF2" w:rsidRDefault="00E77C17" w:rsidP="002874A8">
            <w:pPr>
              <w:spacing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1CABAC07" w14:textId="77777777" w:rsidR="00E77C17" w:rsidRPr="00063EF2" w:rsidRDefault="00E77C17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F33E58" w14:textId="77777777" w:rsidR="00E77C17" w:rsidRPr="00063EF2" w:rsidRDefault="00E77C17" w:rsidP="002874A8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EAB797C" w14:textId="77777777" w:rsidR="00E77C17" w:rsidRPr="00063EF2" w:rsidRDefault="00E77C17" w:rsidP="002874A8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3603069" w14:textId="77777777" w:rsidR="00E77C17" w:rsidRPr="00063EF2" w:rsidRDefault="00E77C17" w:rsidP="002874A8">
            <w:pPr>
              <w:tabs>
                <w:tab w:val="clear" w:pos="454"/>
                <w:tab w:val="clear" w:pos="680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C2E117B" w14:textId="77777777" w:rsidR="00E77C17" w:rsidRPr="00063EF2" w:rsidRDefault="00E77C17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E61A268" w14:textId="77777777" w:rsidR="00E77C17" w:rsidRPr="00063EF2" w:rsidRDefault="00E77C17" w:rsidP="002874A8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3622" w:rsidRPr="00D246FB" w14:paraId="50E26410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14203AE3" w14:textId="77777777" w:rsidR="00503622" w:rsidRPr="00063EF2" w:rsidRDefault="00503622" w:rsidP="00503622">
            <w:pPr>
              <w:pStyle w:val="BodyText"/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ตราสารหนี้ที่วัดมูลค่าด้วยราคา</w:t>
            </w:r>
            <w:r w:rsidRPr="00063EF2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1350" w:type="dxa"/>
            <w:vAlign w:val="bottom"/>
          </w:tcPr>
          <w:p w14:paraId="337FCA04" w14:textId="7F754EF8" w:rsidR="00503622" w:rsidRPr="00063EF2" w:rsidRDefault="0001010D" w:rsidP="00503622">
            <w:pPr>
              <w:spacing w:line="240" w:lineRule="auto"/>
              <w:ind w:left="-95" w:right="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113</w:t>
            </w:r>
            <w:r w:rsidR="00503622" w:rsidRPr="001C1CD3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000</w:t>
            </w:r>
          </w:p>
        </w:tc>
        <w:tc>
          <w:tcPr>
            <w:tcW w:w="270" w:type="dxa"/>
            <w:vAlign w:val="bottom"/>
          </w:tcPr>
          <w:p w14:paraId="4875D418" w14:textId="77777777" w:rsidR="00503622" w:rsidRPr="00063EF2" w:rsidRDefault="00503622" w:rsidP="00503622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5671FC" w14:textId="4786871C" w:rsidR="00503622" w:rsidRPr="00063EF2" w:rsidRDefault="00503622" w:rsidP="00503622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E5FC582" w14:textId="77777777" w:rsidR="00503622" w:rsidRPr="00063EF2" w:rsidRDefault="00503622" w:rsidP="00503622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B28FAE5" w14:textId="2C76D292" w:rsidR="00503622" w:rsidRPr="00063EF2" w:rsidRDefault="00503622" w:rsidP="00503622">
            <w:pPr>
              <w:tabs>
                <w:tab w:val="clear" w:pos="454"/>
                <w:tab w:val="clear" w:pos="680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E2E07F9" w14:textId="77777777" w:rsidR="00503622" w:rsidRPr="00063EF2" w:rsidRDefault="00503622" w:rsidP="00503622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6F49AC5" w14:textId="124DEC0A" w:rsidR="00503622" w:rsidRPr="00063EF2" w:rsidRDefault="0001010D" w:rsidP="00503622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113</w:t>
            </w:r>
            <w:r w:rsidR="00503622" w:rsidRPr="001C1CD3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000</w:t>
            </w:r>
          </w:p>
        </w:tc>
      </w:tr>
      <w:tr w:rsidR="00503622" w:rsidRPr="004E61BA" w14:paraId="6B9DF9BD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18259441" w14:textId="77777777" w:rsidR="00503622" w:rsidRPr="00063EF2" w:rsidRDefault="00503622" w:rsidP="00503622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4B53E4D" w14:textId="06C564DF" w:rsidR="00503622" w:rsidRPr="00063EF2" w:rsidRDefault="0001010D" w:rsidP="00503622">
            <w:pPr>
              <w:spacing w:line="240" w:lineRule="auto"/>
              <w:ind w:left="-95" w:right="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3</w:t>
            </w:r>
            <w:r w:rsidR="00503622" w:rsidRPr="001C1CD3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042</w:t>
            </w:r>
            <w:r w:rsidR="00503622" w:rsidRPr="001C1CD3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116</w:t>
            </w:r>
          </w:p>
        </w:tc>
        <w:tc>
          <w:tcPr>
            <w:tcW w:w="270" w:type="dxa"/>
            <w:vAlign w:val="bottom"/>
          </w:tcPr>
          <w:p w14:paraId="6824151E" w14:textId="77777777" w:rsidR="00503622" w:rsidRPr="00063EF2" w:rsidRDefault="00503622" w:rsidP="00503622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B4B178F" w14:textId="14934DB4" w:rsidR="00503622" w:rsidRPr="00063EF2" w:rsidRDefault="00503622" w:rsidP="00503622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AD3A5DD" w14:textId="77777777" w:rsidR="00503622" w:rsidRPr="00063EF2" w:rsidRDefault="00503622" w:rsidP="00503622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8ECBC1" w14:textId="367AA901" w:rsidR="00503622" w:rsidRPr="00063EF2" w:rsidRDefault="00503622" w:rsidP="00503622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52B74FE" w14:textId="77777777" w:rsidR="00503622" w:rsidRPr="00063EF2" w:rsidRDefault="00503622" w:rsidP="00503622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5F3411DB" w14:textId="7B775354" w:rsidR="00503622" w:rsidRPr="00063EF2" w:rsidRDefault="0001010D" w:rsidP="00503622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3</w:t>
            </w:r>
            <w:r w:rsidR="00503622" w:rsidRPr="001C1CD3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042</w:t>
            </w:r>
            <w:r w:rsidR="00503622" w:rsidRPr="001C1CD3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bidi="ar-SA"/>
              </w:rPr>
              <w:t>116</w:t>
            </w:r>
          </w:p>
        </w:tc>
      </w:tr>
      <w:tr w:rsidR="00503622" w:rsidRPr="004E61BA" w14:paraId="180AC81F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2682B92E" w14:textId="77777777" w:rsidR="00503622" w:rsidRPr="00063EF2" w:rsidRDefault="00503622" w:rsidP="00503622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006D462" w14:textId="40DCDB0A" w:rsidR="00503622" w:rsidRPr="00063EF2" w:rsidRDefault="0001010D" w:rsidP="00503622">
            <w:pPr>
              <w:spacing w:line="240" w:lineRule="auto"/>
              <w:ind w:left="-95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3</w:t>
            </w:r>
            <w:r w:rsidR="00503622" w:rsidRPr="001C1CD3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155</w:t>
            </w:r>
            <w:r w:rsidR="00503622" w:rsidRPr="001C1CD3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116</w:t>
            </w:r>
          </w:p>
        </w:tc>
        <w:tc>
          <w:tcPr>
            <w:tcW w:w="270" w:type="dxa"/>
            <w:vAlign w:val="bottom"/>
          </w:tcPr>
          <w:p w14:paraId="210E6FB2" w14:textId="77777777" w:rsidR="00503622" w:rsidRPr="00063EF2" w:rsidRDefault="00503622" w:rsidP="00503622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1DFCD11" w14:textId="46BFC586" w:rsidR="00503622" w:rsidRPr="00063EF2" w:rsidRDefault="00503622" w:rsidP="00503622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1CADEA4" w14:textId="77777777" w:rsidR="00503622" w:rsidRPr="00063EF2" w:rsidRDefault="00503622" w:rsidP="00503622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ECC0EC6" w14:textId="74936CD0" w:rsidR="00503622" w:rsidRPr="00063EF2" w:rsidRDefault="00503622" w:rsidP="00503622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55F8990" w14:textId="77777777" w:rsidR="00503622" w:rsidRPr="00063EF2" w:rsidRDefault="00503622" w:rsidP="00503622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0D2D25AB" w14:textId="70F2B801" w:rsidR="00503622" w:rsidRPr="00063EF2" w:rsidRDefault="0001010D" w:rsidP="00503622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3</w:t>
            </w:r>
            <w:r w:rsidR="00503622" w:rsidRPr="001C1CD3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155</w:t>
            </w:r>
            <w:r w:rsidR="00503622" w:rsidRPr="001C1CD3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116</w:t>
            </w:r>
          </w:p>
        </w:tc>
      </w:tr>
      <w:tr w:rsidR="00503622" w:rsidRPr="00D246FB" w14:paraId="5BCB9599" w14:textId="77777777" w:rsidTr="003C21F5">
        <w:trPr>
          <w:trHeight w:val="20"/>
        </w:trPr>
        <w:tc>
          <w:tcPr>
            <w:tcW w:w="2790" w:type="dxa"/>
            <w:vAlign w:val="bottom"/>
            <w:hideMark/>
          </w:tcPr>
          <w:p w14:paraId="70AC0D2C" w14:textId="77777777" w:rsidR="00503622" w:rsidRPr="00063EF2" w:rsidRDefault="00503622" w:rsidP="00503622">
            <w:pPr>
              <w:pStyle w:val="BodyText"/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3824EDE" w14:textId="4D6A9837" w:rsidR="00503622" w:rsidRPr="00063EF2" w:rsidRDefault="00503622" w:rsidP="00503622">
            <w:pPr>
              <w:tabs>
                <w:tab w:val="clear" w:pos="907"/>
                <w:tab w:val="left" w:pos="790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F53EBE">
              <w:rPr>
                <w:rFonts w:ascii="Angsana New" w:hAnsi="Angsana New"/>
                <w:sz w:val="30"/>
                <w:szCs w:val="30"/>
                <w:lang w:bidi="ar-SA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bidi="ar-SA"/>
              </w:rPr>
              <w:t>52</w:t>
            </w:r>
            <w:r w:rsidRPr="00F53EBE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bidi="ar-SA"/>
              </w:rPr>
              <w:t>469</w:t>
            </w:r>
            <w:r w:rsidRPr="00F53EBE">
              <w:rPr>
                <w:rFonts w:ascii="Angsana New" w:hAnsi="Angsana New"/>
                <w:sz w:val="30"/>
                <w:szCs w:val="30"/>
                <w:lang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0918541F" w14:textId="77777777" w:rsidR="00503622" w:rsidRPr="00063EF2" w:rsidRDefault="00503622" w:rsidP="0050362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55FE8F4" w14:textId="548B2F87" w:rsidR="00503622" w:rsidRPr="00063EF2" w:rsidRDefault="00503622" w:rsidP="00503622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B789B40" w14:textId="77777777" w:rsidR="00503622" w:rsidRPr="00063EF2" w:rsidRDefault="00503622" w:rsidP="00503622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CE8D272" w14:textId="15C67C84" w:rsidR="00503622" w:rsidRPr="00063EF2" w:rsidRDefault="00503622" w:rsidP="00503622">
            <w:pPr>
              <w:tabs>
                <w:tab w:val="clear" w:pos="907"/>
                <w:tab w:val="left" w:pos="520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ADE4458" w14:textId="77777777" w:rsidR="00503622" w:rsidRPr="00063EF2" w:rsidRDefault="00503622" w:rsidP="0050362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BF0B137" w14:textId="767C5935" w:rsidR="00503622" w:rsidRPr="00063EF2" w:rsidRDefault="00503622" w:rsidP="0050362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1CD3">
              <w:rPr>
                <w:rFonts w:ascii="Angsana New" w:hAnsi="Angsana New"/>
                <w:sz w:val="30"/>
                <w:szCs w:val="30"/>
                <w:lang w:bidi="ar-SA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bidi="ar-SA"/>
              </w:rPr>
              <w:t>52</w:t>
            </w:r>
            <w:r w:rsidRPr="001C1CD3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bidi="ar-SA"/>
              </w:rPr>
              <w:t>469</w:t>
            </w:r>
            <w:r w:rsidRPr="001C1CD3">
              <w:rPr>
                <w:rFonts w:ascii="Angsana New" w:hAnsi="Angsana New"/>
                <w:sz w:val="30"/>
                <w:szCs w:val="30"/>
                <w:lang w:bidi="ar-SA"/>
              </w:rPr>
              <w:t>)</w:t>
            </w:r>
          </w:p>
        </w:tc>
      </w:tr>
      <w:tr w:rsidR="00503622" w:rsidRPr="00D246FB" w14:paraId="5CC85481" w14:textId="77777777" w:rsidTr="003C21F5">
        <w:trPr>
          <w:trHeight w:val="20"/>
        </w:trPr>
        <w:tc>
          <w:tcPr>
            <w:tcW w:w="2790" w:type="dxa"/>
            <w:vAlign w:val="bottom"/>
            <w:hideMark/>
          </w:tcPr>
          <w:p w14:paraId="2C36E9EC" w14:textId="77777777" w:rsidR="00503622" w:rsidRPr="00063EF2" w:rsidRDefault="00503622" w:rsidP="0050362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B8C652" w14:textId="34F43613" w:rsidR="00503622" w:rsidRPr="00063EF2" w:rsidRDefault="0001010D" w:rsidP="00503622">
            <w:pPr>
              <w:spacing w:line="240" w:lineRule="auto"/>
              <w:ind w:left="-95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3</w:t>
            </w:r>
            <w:r w:rsidR="00503622" w:rsidRPr="00845B8E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102</w:t>
            </w:r>
            <w:r w:rsidR="00503622" w:rsidRPr="00845B8E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647</w:t>
            </w:r>
          </w:p>
        </w:tc>
        <w:tc>
          <w:tcPr>
            <w:tcW w:w="270" w:type="dxa"/>
            <w:vAlign w:val="bottom"/>
          </w:tcPr>
          <w:p w14:paraId="389D0B7C" w14:textId="77777777" w:rsidR="00503622" w:rsidRPr="00063EF2" w:rsidRDefault="00503622" w:rsidP="00503622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CE69C3" w14:textId="6F7C4B3F" w:rsidR="00503622" w:rsidRPr="00063EF2" w:rsidRDefault="00503622" w:rsidP="00503622">
            <w:pPr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7E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8BC5640" w14:textId="77777777" w:rsidR="00503622" w:rsidRPr="00063EF2" w:rsidRDefault="00503622" w:rsidP="00503622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45AB32" w14:textId="03EB4276" w:rsidR="00503622" w:rsidRPr="00063EF2" w:rsidRDefault="00503622" w:rsidP="00503622">
            <w:pPr>
              <w:tabs>
                <w:tab w:val="clear" w:pos="907"/>
                <w:tab w:val="left" w:pos="610"/>
              </w:tabs>
              <w:spacing w:line="240" w:lineRule="auto"/>
              <w:ind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7E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7C55DC2" w14:textId="77777777" w:rsidR="00503622" w:rsidRPr="00063EF2" w:rsidRDefault="00503622" w:rsidP="00503622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AA7E9E" w14:textId="6A1126CB" w:rsidR="00503622" w:rsidRPr="00063EF2" w:rsidRDefault="0001010D" w:rsidP="00503622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3</w:t>
            </w:r>
            <w:r w:rsidR="00503622" w:rsidRPr="00845B8E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102</w:t>
            </w:r>
            <w:r w:rsidR="00503622" w:rsidRPr="00845B8E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647</w:t>
            </w:r>
          </w:p>
        </w:tc>
      </w:tr>
    </w:tbl>
    <w:p w14:paraId="0C5EC24A" w14:textId="59CC9EE0" w:rsidR="00C7151C" w:rsidRDefault="00C7151C" w:rsidP="00114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260"/>
        <w:jc w:val="thaiDistribute"/>
        <w:rPr>
          <w:rFonts w:ascii="Angsana New" w:hAnsi="Angsana New"/>
          <w:sz w:val="30"/>
          <w:szCs w:val="30"/>
        </w:rPr>
      </w:pPr>
    </w:p>
    <w:p w14:paraId="19F7D989" w14:textId="2A6E55EC" w:rsidR="00444A11" w:rsidRDefault="00444A11" w:rsidP="00114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2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8732" w:type="dxa"/>
        <w:tblInd w:w="1440" w:type="dxa"/>
        <w:tblLook w:val="04A0" w:firstRow="1" w:lastRow="0" w:firstColumn="1" w:lastColumn="0" w:noHBand="0" w:noVBand="1"/>
      </w:tblPr>
      <w:tblGrid>
        <w:gridCol w:w="2790"/>
        <w:gridCol w:w="1350"/>
        <w:gridCol w:w="270"/>
        <w:gridCol w:w="1260"/>
        <w:gridCol w:w="270"/>
        <w:gridCol w:w="1350"/>
        <w:gridCol w:w="270"/>
        <w:gridCol w:w="1172"/>
      </w:tblGrid>
      <w:tr w:rsidR="001571F7" w:rsidRPr="00D246FB" w14:paraId="7800834A" w14:textId="77777777" w:rsidTr="003C21F5">
        <w:trPr>
          <w:trHeight w:val="20"/>
          <w:tblHeader/>
        </w:trPr>
        <w:tc>
          <w:tcPr>
            <w:tcW w:w="2790" w:type="dxa"/>
            <w:vAlign w:val="bottom"/>
          </w:tcPr>
          <w:p w14:paraId="2A505A2A" w14:textId="77777777" w:rsidR="001571F7" w:rsidRPr="00D246FB" w:rsidRDefault="001571F7" w:rsidP="00DD1562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5942" w:type="dxa"/>
            <w:gridSpan w:val="7"/>
            <w:vAlign w:val="bottom"/>
            <w:hideMark/>
          </w:tcPr>
          <w:p w14:paraId="679FC975" w14:textId="77777777" w:rsidR="001571F7" w:rsidRPr="00D246FB" w:rsidRDefault="001571F7" w:rsidP="00DD1562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eastAsia="AngsanaNew" w:hAnsi="Angsana New" w:hint="cs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1571F7" w:rsidRPr="00D246FB" w14:paraId="18C5A4E6" w14:textId="77777777" w:rsidTr="003C21F5">
        <w:trPr>
          <w:trHeight w:val="83"/>
          <w:tblHeader/>
        </w:trPr>
        <w:tc>
          <w:tcPr>
            <w:tcW w:w="2790" w:type="dxa"/>
            <w:vAlign w:val="bottom"/>
            <w:hideMark/>
          </w:tcPr>
          <w:p w14:paraId="46B99C67" w14:textId="0695B70E" w:rsidR="001571F7" w:rsidRPr="00D246FB" w:rsidRDefault="001571F7" w:rsidP="0008287B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left="156" w:right="-108" w:hanging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รายการเคลื่อนไหวของค่าเผื่อ</w:t>
            </w:r>
            <w:r w:rsidR="00471C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</w:t>
            </w:r>
            <w:r w:rsidR="00471C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350" w:type="dxa"/>
            <w:vAlign w:val="bottom"/>
            <w:hideMark/>
          </w:tcPr>
          <w:p w14:paraId="59B1F242" w14:textId="03B2332E" w:rsidR="001571F7" w:rsidRPr="00D246FB" w:rsidRDefault="001571F7" w:rsidP="00DD156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4E61BA"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ผลขาดทุนด้านเครดิตที่คาดว่าจะเกิดขึ้นใน </w:t>
            </w:r>
            <w:r w:rsidR="0001010D" w:rsidRPr="0001010D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4E61B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4E61BA">
              <w:rPr>
                <w:rFonts w:ascii="Angsana New" w:hAnsi="Angsana New" w:hint="cs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1AA7BBD3" w14:textId="77777777" w:rsidR="001571F7" w:rsidRPr="00D246FB" w:rsidRDefault="001571F7" w:rsidP="00DD156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2FDD4C12" w14:textId="77777777" w:rsidR="001571F7" w:rsidRPr="00D246FB" w:rsidRDefault="001571F7" w:rsidP="00DD1562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61BA"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4E61BA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4E61BA">
              <w:rPr>
                <w:rFonts w:ascii="Angsana New" w:hAnsi="Angsana New" w:hint="cs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270" w:type="dxa"/>
            <w:vAlign w:val="bottom"/>
          </w:tcPr>
          <w:p w14:paraId="57BC0DC7" w14:textId="77777777" w:rsidR="001571F7" w:rsidRPr="00D246FB" w:rsidRDefault="001571F7" w:rsidP="00DD1562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646970D2" w14:textId="77777777" w:rsidR="001571F7" w:rsidRPr="00D246FB" w:rsidRDefault="001571F7" w:rsidP="00DD1562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61BA"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4E61BA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4E61BA">
              <w:rPr>
                <w:rFonts w:ascii="Angsana New" w:hAnsi="Angsana New" w:hint="cs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270" w:type="dxa"/>
            <w:vAlign w:val="bottom"/>
          </w:tcPr>
          <w:p w14:paraId="3C1A06D9" w14:textId="77777777" w:rsidR="001571F7" w:rsidRPr="00D246FB" w:rsidRDefault="001571F7" w:rsidP="00DD156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  <w:hideMark/>
          </w:tcPr>
          <w:p w14:paraId="4D859583" w14:textId="77777777" w:rsidR="001571F7" w:rsidRPr="00D246FB" w:rsidRDefault="001571F7" w:rsidP="00DD1562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571F7" w:rsidRPr="00D246FB" w14:paraId="3F98A0D0" w14:textId="77777777" w:rsidTr="003C21F5">
        <w:trPr>
          <w:trHeight w:val="20"/>
          <w:tblHeader/>
        </w:trPr>
        <w:tc>
          <w:tcPr>
            <w:tcW w:w="2790" w:type="dxa"/>
            <w:vAlign w:val="bottom"/>
          </w:tcPr>
          <w:p w14:paraId="7153CB04" w14:textId="77777777" w:rsidR="001571F7" w:rsidRPr="00D246FB" w:rsidRDefault="001571F7" w:rsidP="00DD1562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942" w:type="dxa"/>
            <w:gridSpan w:val="7"/>
            <w:vAlign w:val="bottom"/>
            <w:hideMark/>
          </w:tcPr>
          <w:p w14:paraId="36A052E3" w14:textId="77777777" w:rsidR="001571F7" w:rsidRPr="00D246FB" w:rsidRDefault="001571F7" w:rsidP="00DD156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="00E42543"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นบาท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1571F7" w:rsidRPr="00D246FB" w14:paraId="3838AA89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5D5E16F0" w14:textId="512655C0" w:rsidR="001571F7" w:rsidRPr="00020139" w:rsidRDefault="0001010D" w:rsidP="004B583F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350" w:type="dxa"/>
            <w:vAlign w:val="bottom"/>
          </w:tcPr>
          <w:p w14:paraId="7DA2EB0C" w14:textId="77777777" w:rsidR="001571F7" w:rsidRPr="00D246FB" w:rsidRDefault="001571F7" w:rsidP="00386C5F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2020D8" w14:textId="77777777" w:rsidR="001571F7" w:rsidRPr="00D246FB" w:rsidRDefault="001571F7" w:rsidP="00DD1562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98F77A" w14:textId="77777777" w:rsidR="001571F7" w:rsidRPr="00063EF2" w:rsidRDefault="001571F7" w:rsidP="00804ED6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5AEAA6" w14:textId="77777777" w:rsidR="001571F7" w:rsidRPr="00D246FB" w:rsidRDefault="001571F7" w:rsidP="00DD1562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EE8A849" w14:textId="77777777" w:rsidR="001571F7" w:rsidRPr="00063EF2" w:rsidRDefault="001571F7" w:rsidP="00804ED6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8CEB62" w14:textId="77777777" w:rsidR="001571F7" w:rsidRPr="00D246FB" w:rsidRDefault="001571F7" w:rsidP="00DD1562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F2EF9FA" w14:textId="77777777" w:rsidR="001571F7" w:rsidRPr="00D246FB" w:rsidRDefault="001571F7" w:rsidP="00804ED6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3622" w:rsidRPr="00D246FB" w14:paraId="08BD7AFE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70F324E1" w14:textId="0950401D" w:rsidR="00503622" w:rsidRPr="00D246FB" w:rsidRDefault="00503622" w:rsidP="00503622">
            <w:pPr>
              <w:pStyle w:val="BodyText"/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1010D" w:rsidRPr="0001010D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350" w:type="dxa"/>
            <w:vAlign w:val="bottom"/>
          </w:tcPr>
          <w:p w14:paraId="3ADAC725" w14:textId="62CE1DCE" w:rsidR="00503622" w:rsidRPr="00503622" w:rsidRDefault="0001010D" w:rsidP="00503622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160</w:t>
            </w:r>
            <w:r w:rsidR="00503622" w:rsidRPr="00503622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804</w:t>
            </w:r>
          </w:p>
        </w:tc>
        <w:tc>
          <w:tcPr>
            <w:tcW w:w="270" w:type="dxa"/>
            <w:vAlign w:val="bottom"/>
          </w:tcPr>
          <w:p w14:paraId="7616B692" w14:textId="77777777" w:rsidR="00503622" w:rsidRPr="00503622" w:rsidRDefault="00503622" w:rsidP="00503622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6700F7" w14:textId="236143F7" w:rsidR="00503622" w:rsidRPr="00503622" w:rsidRDefault="00503622" w:rsidP="00503622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6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A9CDC5E" w14:textId="77777777" w:rsidR="00503622" w:rsidRPr="00503622" w:rsidRDefault="00503622" w:rsidP="00503622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EBEFDC8" w14:textId="70C9916C" w:rsidR="00503622" w:rsidRPr="00503622" w:rsidRDefault="00503622" w:rsidP="00503622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6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01AB042" w14:textId="77777777" w:rsidR="00503622" w:rsidRPr="00503622" w:rsidRDefault="00503622" w:rsidP="00503622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AE89C35" w14:textId="15383356" w:rsidR="00503622" w:rsidRPr="00503622" w:rsidRDefault="0001010D" w:rsidP="00503622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160</w:t>
            </w:r>
            <w:r w:rsidR="00503622" w:rsidRPr="00503622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804</w:t>
            </w:r>
          </w:p>
        </w:tc>
      </w:tr>
      <w:tr w:rsidR="00783755" w:rsidRPr="00D246FB" w14:paraId="08A8FB5C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68241EAA" w14:textId="77777777" w:rsidR="00783755" w:rsidRPr="00D246FB" w:rsidRDefault="00783755" w:rsidP="00783755">
            <w:pPr>
              <w:pStyle w:val="BodyText"/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การวัดมูลค่าใหม่สุทธิของค่าเผื่อ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ผลขาดทุน</w:t>
            </w:r>
          </w:p>
        </w:tc>
        <w:tc>
          <w:tcPr>
            <w:tcW w:w="1350" w:type="dxa"/>
            <w:vAlign w:val="bottom"/>
          </w:tcPr>
          <w:p w14:paraId="4CB94908" w14:textId="76C9279F" w:rsidR="00783755" w:rsidRPr="00D246FB" w:rsidRDefault="0001010D" w:rsidP="00045260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</w:t>
            </w:r>
            <w:r w:rsidR="00BA21D3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706</w:t>
            </w:r>
          </w:p>
        </w:tc>
        <w:tc>
          <w:tcPr>
            <w:tcW w:w="270" w:type="dxa"/>
            <w:vAlign w:val="bottom"/>
          </w:tcPr>
          <w:p w14:paraId="7B33999C" w14:textId="77777777" w:rsidR="00783755" w:rsidRPr="00D246FB" w:rsidRDefault="00783755" w:rsidP="00783755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98F07C" w14:textId="60F6D8B6" w:rsidR="00783755" w:rsidRPr="00063EF2" w:rsidRDefault="00BA21D3" w:rsidP="00783755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74E6D6F" w14:textId="77777777" w:rsidR="00783755" w:rsidRPr="00D246FB" w:rsidRDefault="00783755" w:rsidP="00783755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6C9117D" w14:textId="78E49867" w:rsidR="00783755" w:rsidRPr="00063EF2" w:rsidRDefault="00BA21D3" w:rsidP="00783755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AB0E445" w14:textId="77777777" w:rsidR="00783755" w:rsidRPr="00D246FB" w:rsidRDefault="00783755" w:rsidP="00783755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F31E849" w14:textId="4AD35BC1" w:rsidR="00783755" w:rsidRPr="00D246FB" w:rsidRDefault="0001010D" w:rsidP="00045260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</w:t>
            </w:r>
            <w:r w:rsidR="00BA21D3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706</w:t>
            </w:r>
          </w:p>
        </w:tc>
      </w:tr>
      <w:tr w:rsidR="00783755" w:rsidRPr="00D246FB" w14:paraId="55F0B5A5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55BFACCC" w14:textId="77777777" w:rsidR="00783755" w:rsidRPr="00D246FB" w:rsidRDefault="00783755" w:rsidP="00783755">
            <w:pPr>
              <w:pStyle w:val="BodyText"/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สินทรัพย์ทางการเงินที่ชำระคืน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554E6AD" w14:textId="0246F1D5" w:rsidR="00783755" w:rsidRPr="00D246FB" w:rsidRDefault="00BA21D3" w:rsidP="00CD0258">
            <w:pPr>
              <w:tabs>
                <w:tab w:val="clear" w:pos="907"/>
                <w:tab w:val="left" w:pos="7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5224927" w14:textId="77777777" w:rsidR="00783755" w:rsidRPr="00D246FB" w:rsidRDefault="00783755" w:rsidP="00783755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5D0986" w14:textId="4E788A50" w:rsidR="00783755" w:rsidRPr="00CD0258" w:rsidRDefault="00BA21D3" w:rsidP="00783755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F4347E7" w14:textId="77777777" w:rsidR="00783755" w:rsidRPr="00CD0258" w:rsidRDefault="00783755" w:rsidP="00783755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32A23D0" w14:textId="015EF04A" w:rsidR="00783755" w:rsidRPr="00CD0258" w:rsidRDefault="00BA21D3" w:rsidP="00783755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2ACB390" w14:textId="77777777" w:rsidR="00783755" w:rsidRPr="00D246FB" w:rsidRDefault="00783755" w:rsidP="00783755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6715C59" w14:textId="14A7C904" w:rsidR="00783755" w:rsidRPr="00D246FB" w:rsidRDefault="00BA21D3" w:rsidP="0004526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83755" w:rsidRPr="00D246FB" w14:paraId="442447E0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0E7569B0" w14:textId="37A75F5A" w:rsidR="00783755" w:rsidRDefault="00783755" w:rsidP="00080D1F">
            <w:pPr>
              <w:pStyle w:val="BodyText"/>
              <w:tabs>
                <w:tab w:val="clear" w:pos="258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สินทรัพย์ทางการเงินใหม่ที่ได้มา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9644A3F" w14:textId="5F6FB7D5" w:rsidR="00783755" w:rsidRDefault="0001010D" w:rsidP="00783755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8</w:t>
            </w:r>
            <w:r w:rsidR="00BA21D3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270" w:type="dxa"/>
            <w:vAlign w:val="bottom"/>
          </w:tcPr>
          <w:p w14:paraId="27812D67" w14:textId="77777777" w:rsidR="00783755" w:rsidRPr="00D246FB" w:rsidRDefault="00783755" w:rsidP="00783755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B78C15" w14:textId="05852DA4" w:rsidR="00783755" w:rsidRPr="00063EF2" w:rsidRDefault="00BA21D3" w:rsidP="00783755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985B5EE" w14:textId="77777777" w:rsidR="00783755" w:rsidRPr="00D246FB" w:rsidRDefault="00783755" w:rsidP="00783755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9A13D0F" w14:textId="61349257" w:rsidR="00783755" w:rsidRPr="00063EF2" w:rsidRDefault="00BA21D3" w:rsidP="00783755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9B03ADE" w14:textId="77777777" w:rsidR="00783755" w:rsidRPr="00D246FB" w:rsidRDefault="00783755" w:rsidP="00783755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8CF4F5B" w14:textId="13B5BB82" w:rsidR="00783755" w:rsidRDefault="0001010D" w:rsidP="00783755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8</w:t>
            </w:r>
            <w:r w:rsidR="00BA21D3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416</w:t>
            </w:r>
          </w:p>
        </w:tc>
      </w:tr>
      <w:tr w:rsidR="00783755" w:rsidRPr="00D246FB" w14:paraId="0E720210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3EE632EB" w14:textId="69FEA99D" w:rsidR="00783755" w:rsidRPr="00D246FB" w:rsidRDefault="00783755" w:rsidP="00783755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C3358" w14:textId="5C4FFFB7" w:rsidR="00783755" w:rsidRPr="00BA21D3" w:rsidRDefault="0001010D" w:rsidP="00783755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170</w:t>
            </w:r>
            <w:r w:rsidR="00BA21D3" w:rsidRPr="00BA21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921</w:t>
            </w:r>
          </w:p>
        </w:tc>
        <w:tc>
          <w:tcPr>
            <w:tcW w:w="270" w:type="dxa"/>
            <w:vAlign w:val="bottom"/>
          </w:tcPr>
          <w:p w14:paraId="408A85DE" w14:textId="77777777" w:rsidR="00783755" w:rsidRPr="00BA21D3" w:rsidRDefault="00783755" w:rsidP="00783755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E79C1" w14:textId="332D221D" w:rsidR="00783755" w:rsidRPr="00BA21D3" w:rsidRDefault="00BA21D3" w:rsidP="00783755">
            <w:pPr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1D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0D1AE5E" w14:textId="77777777" w:rsidR="00783755" w:rsidRPr="00BA21D3" w:rsidRDefault="00783755" w:rsidP="00783755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1B0A0B" w14:textId="658285C7" w:rsidR="00783755" w:rsidRPr="00BA21D3" w:rsidRDefault="00BA21D3" w:rsidP="00783755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1D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35CFCD3" w14:textId="77777777" w:rsidR="00783755" w:rsidRPr="00BA21D3" w:rsidRDefault="00783755" w:rsidP="00783755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5BEBCE" w14:textId="411EFEB5" w:rsidR="00783755" w:rsidRPr="00BA21D3" w:rsidRDefault="0001010D" w:rsidP="00783755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170</w:t>
            </w:r>
            <w:r w:rsidR="00BA21D3" w:rsidRPr="00BA21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921</w:t>
            </w:r>
          </w:p>
        </w:tc>
      </w:tr>
      <w:tr w:rsidR="008C2B1B" w:rsidRPr="00D246FB" w14:paraId="06AF77C5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259D8AE9" w14:textId="77777777" w:rsidR="008C2B1B" w:rsidRPr="00D246FB" w:rsidRDefault="008C2B1B" w:rsidP="00783755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7E6E3CA" w14:textId="77777777" w:rsidR="008C2B1B" w:rsidRPr="00893DA2" w:rsidRDefault="008C2B1B" w:rsidP="00783755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BD9060" w14:textId="77777777" w:rsidR="008C2B1B" w:rsidRPr="00D246FB" w:rsidRDefault="008C2B1B" w:rsidP="00783755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658A478" w14:textId="77777777" w:rsidR="008C2B1B" w:rsidRPr="00063EF2" w:rsidRDefault="008C2B1B" w:rsidP="00783755">
            <w:pPr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AA5129" w14:textId="77777777" w:rsidR="008C2B1B" w:rsidRPr="00D246FB" w:rsidRDefault="008C2B1B" w:rsidP="00783755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DF842E6" w14:textId="77777777" w:rsidR="008C2B1B" w:rsidRPr="00063EF2" w:rsidRDefault="008C2B1B" w:rsidP="00783755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2B4373" w14:textId="77777777" w:rsidR="008C2B1B" w:rsidRPr="00D246FB" w:rsidRDefault="008C2B1B" w:rsidP="00783755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vAlign w:val="bottom"/>
          </w:tcPr>
          <w:p w14:paraId="3EC78112" w14:textId="77777777" w:rsidR="008C2B1B" w:rsidRPr="00893DA2" w:rsidRDefault="008C2B1B" w:rsidP="00783755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83755" w:rsidRPr="00D246FB" w14:paraId="43DAD951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4582095B" w14:textId="317A3071" w:rsidR="00783755" w:rsidRPr="00D246FB" w:rsidRDefault="0001010D" w:rsidP="00783755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350" w:type="dxa"/>
            <w:vAlign w:val="bottom"/>
          </w:tcPr>
          <w:p w14:paraId="28ADCD97" w14:textId="77777777" w:rsidR="00783755" w:rsidRPr="00D246FB" w:rsidRDefault="00783755" w:rsidP="0078375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B4D20E" w14:textId="77777777" w:rsidR="00783755" w:rsidRPr="00D246FB" w:rsidRDefault="00783755" w:rsidP="00783755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EB1F67" w14:textId="77777777" w:rsidR="00783755" w:rsidRPr="00063EF2" w:rsidRDefault="00783755" w:rsidP="00783755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2094B8" w14:textId="77777777" w:rsidR="00783755" w:rsidRPr="00D246FB" w:rsidRDefault="00783755" w:rsidP="00783755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F6630A" w14:textId="77777777" w:rsidR="00783755" w:rsidRPr="00063EF2" w:rsidRDefault="00783755" w:rsidP="00783755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422469" w14:textId="77777777" w:rsidR="00783755" w:rsidRPr="00D246FB" w:rsidRDefault="00783755" w:rsidP="00783755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77BCFAC" w14:textId="77777777" w:rsidR="00783755" w:rsidRPr="00D246FB" w:rsidRDefault="00783755" w:rsidP="0078375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3622" w:rsidRPr="00D246FB" w14:paraId="06901263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3DCFDE7B" w14:textId="17493F5D" w:rsidR="00503622" w:rsidRPr="00D246FB" w:rsidRDefault="00503622" w:rsidP="00503622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1010D" w:rsidRPr="0001010D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350" w:type="dxa"/>
            <w:vAlign w:val="bottom"/>
          </w:tcPr>
          <w:p w14:paraId="6A96D74B" w14:textId="6C329F1F" w:rsidR="00503622" w:rsidRPr="00D246FB" w:rsidRDefault="0001010D" w:rsidP="0050362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37</w:t>
            </w:r>
            <w:r w:rsidR="00503622" w:rsidRPr="00BB0596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290</w:t>
            </w:r>
          </w:p>
        </w:tc>
        <w:tc>
          <w:tcPr>
            <w:tcW w:w="270" w:type="dxa"/>
            <w:vAlign w:val="bottom"/>
          </w:tcPr>
          <w:p w14:paraId="37CE4472" w14:textId="77777777" w:rsidR="00503622" w:rsidRPr="00D246FB" w:rsidRDefault="00503622" w:rsidP="0050362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2487FA" w14:textId="042E025C" w:rsidR="00503622" w:rsidRPr="00063EF2" w:rsidRDefault="00503622" w:rsidP="00503622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781755C" w14:textId="77777777" w:rsidR="00503622" w:rsidRPr="00D246FB" w:rsidRDefault="00503622" w:rsidP="00503622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C8027DB" w14:textId="200C522B" w:rsidR="00503622" w:rsidRPr="00063EF2" w:rsidRDefault="00503622" w:rsidP="00503622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B85E9CD" w14:textId="77777777" w:rsidR="00503622" w:rsidRPr="00D246FB" w:rsidRDefault="00503622" w:rsidP="0050362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B675762" w14:textId="01476481" w:rsidR="00503622" w:rsidRPr="00D246FB" w:rsidRDefault="0001010D" w:rsidP="00045260">
            <w:pPr>
              <w:tabs>
                <w:tab w:val="clear" w:pos="907"/>
                <w:tab w:val="left" w:pos="790"/>
              </w:tabs>
              <w:spacing w:line="240" w:lineRule="auto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 w:hint="cs"/>
                <w:sz w:val="30"/>
                <w:szCs w:val="30"/>
              </w:rPr>
              <w:t>37</w:t>
            </w:r>
            <w:r w:rsidR="00503622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290</w:t>
            </w:r>
          </w:p>
        </w:tc>
      </w:tr>
      <w:tr w:rsidR="00503622" w:rsidRPr="00D246FB" w14:paraId="0D38FC30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601E13E3" w14:textId="77777777" w:rsidR="00503622" w:rsidRPr="00D246FB" w:rsidRDefault="00503622" w:rsidP="00503622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การวัดมูลค่าใหม่สุทธิของค่าเผื่อ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ผลขาดทุน</w:t>
            </w:r>
          </w:p>
        </w:tc>
        <w:tc>
          <w:tcPr>
            <w:tcW w:w="1350" w:type="dxa"/>
            <w:vAlign w:val="bottom"/>
          </w:tcPr>
          <w:p w14:paraId="7CEDE6F1" w14:textId="6AE5F45E" w:rsidR="00503622" w:rsidRPr="00D246FB" w:rsidRDefault="00503622" w:rsidP="0050362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0596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6</w:t>
            </w:r>
            <w:r w:rsidRPr="00BB0596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698</w:t>
            </w:r>
            <w:r w:rsidRPr="00BB059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DC1B8F1" w14:textId="77777777" w:rsidR="00503622" w:rsidRPr="00D246FB" w:rsidRDefault="00503622" w:rsidP="0050362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E0C61A" w14:textId="33C898E5" w:rsidR="00503622" w:rsidRPr="00063EF2" w:rsidRDefault="00503622" w:rsidP="00503622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91C910A" w14:textId="77777777" w:rsidR="00503622" w:rsidRPr="00D246FB" w:rsidRDefault="00503622" w:rsidP="00503622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7F4EBF2" w14:textId="23E2803C" w:rsidR="00503622" w:rsidRPr="00063EF2" w:rsidRDefault="00503622" w:rsidP="00503622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A0C8F6A" w14:textId="77777777" w:rsidR="00503622" w:rsidRPr="00D246FB" w:rsidRDefault="00503622" w:rsidP="0050362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EE68996" w14:textId="36567DEE" w:rsidR="00503622" w:rsidRPr="00D246FB" w:rsidRDefault="00503622" w:rsidP="0050362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0596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6</w:t>
            </w:r>
            <w:r w:rsidRPr="00BB0596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698</w:t>
            </w:r>
            <w:r w:rsidRPr="00BB059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03622" w:rsidRPr="00D246FB" w14:paraId="10737640" w14:textId="77777777" w:rsidTr="00503622">
        <w:trPr>
          <w:trHeight w:val="20"/>
        </w:trPr>
        <w:tc>
          <w:tcPr>
            <w:tcW w:w="2790" w:type="dxa"/>
            <w:vAlign w:val="bottom"/>
          </w:tcPr>
          <w:p w14:paraId="5E2F75DB" w14:textId="77777777" w:rsidR="00503622" w:rsidRPr="00D246FB" w:rsidRDefault="00503622" w:rsidP="00503622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สินทรัพย์ทางการเงินที่ชำระคืน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DC94A25" w14:textId="2186C36A" w:rsidR="00503622" w:rsidRPr="00D246FB" w:rsidRDefault="00503622" w:rsidP="0050362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0596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615</w:t>
            </w:r>
            <w:r w:rsidRPr="00BB059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E2E4363" w14:textId="77777777" w:rsidR="00503622" w:rsidRPr="00D246FB" w:rsidRDefault="00503622" w:rsidP="0050362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DBED8E" w14:textId="0A4973D5" w:rsidR="00503622" w:rsidRPr="00063EF2" w:rsidRDefault="00503622" w:rsidP="00503622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02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3352A17" w14:textId="77777777" w:rsidR="00503622" w:rsidRPr="00D246FB" w:rsidRDefault="00503622" w:rsidP="00503622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99C9577" w14:textId="37B0AE78" w:rsidR="00503622" w:rsidRPr="00063EF2" w:rsidRDefault="00503622" w:rsidP="00503622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02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71EB94B" w14:textId="77777777" w:rsidR="00503622" w:rsidRPr="00D246FB" w:rsidRDefault="00503622" w:rsidP="0050362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0B73B88" w14:textId="0591D682" w:rsidR="00503622" w:rsidRPr="00D246FB" w:rsidRDefault="00503622" w:rsidP="0050362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0596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615</w:t>
            </w:r>
            <w:r w:rsidRPr="00BB059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03622" w:rsidRPr="00D246FB" w14:paraId="334A0AFB" w14:textId="77777777" w:rsidTr="00503622">
        <w:trPr>
          <w:trHeight w:val="20"/>
        </w:trPr>
        <w:tc>
          <w:tcPr>
            <w:tcW w:w="2790" w:type="dxa"/>
            <w:vAlign w:val="bottom"/>
          </w:tcPr>
          <w:p w14:paraId="388C1E50" w14:textId="77777777" w:rsidR="00503622" w:rsidRPr="00D246FB" w:rsidRDefault="00503622" w:rsidP="00503622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สินทรัพย์ทางการเงินใหม่ที่ได้มา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273B6B8" w14:textId="726D7893" w:rsidR="00503622" w:rsidRPr="00D246FB" w:rsidRDefault="0001010D" w:rsidP="00503622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270" w:type="dxa"/>
            <w:vAlign w:val="bottom"/>
          </w:tcPr>
          <w:p w14:paraId="5C35964C" w14:textId="77777777" w:rsidR="00503622" w:rsidRPr="00D246FB" w:rsidRDefault="00503622" w:rsidP="0050362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ED3B95B" w14:textId="67ABD336" w:rsidR="00503622" w:rsidRPr="00063EF2" w:rsidRDefault="00503622" w:rsidP="00503622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B7A8011" w14:textId="77777777" w:rsidR="00503622" w:rsidRPr="00D246FB" w:rsidRDefault="00503622" w:rsidP="00503622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5900C3A" w14:textId="3F6581AE" w:rsidR="00503622" w:rsidRPr="00063EF2" w:rsidRDefault="00503622" w:rsidP="00503622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231F73F" w14:textId="77777777" w:rsidR="00503622" w:rsidRPr="00D246FB" w:rsidRDefault="00503622" w:rsidP="0050362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bottom"/>
          </w:tcPr>
          <w:p w14:paraId="21E6EE20" w14:textId="5B3391E6" w:rsidR="00503622" w:rsidRPr="00D246FB" w:rsidRDefault="0001010D" w:rsidP="00503622">
            <w:pPr>
              <w:tabs>
                <w:tab w:val="clear" w:pos="907"/>
                <w:tab w:val="left" w:pos="790"/>
              </w:tabs>
              <w:spacing w:line="240" w:lineRule="auto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463</w:t>
            </w:r>
          </w:p>
        </w:tc>
      </w:tr>
      <w:tr w:rsidR="00503622" w:rsidRPr="00D246FB" w14:paraId="19662009" w14:textId="77777777" w:rsidTr="00503622">
        <w:trPr>
          <w:trHeight w:val="20"/>
        </w:trPr>
        <w:tc>
          <w:tcPr>
            <w:tcW w:w="2790" w:type="dxa"/>
            <w:vAlign w:val="bottom"/>
          </w:tcPr>
          <w:p w14:paraId="196C4513" w14:textId="56F42E3E" w:rsidR="00503622" w:rsidRPr="00D246FB" w:rsidRDefault="00503622" w:rsidP="00503622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สินทรัพย์ทางการเงินใหม่ที่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ได้มา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จากการซื้อธุรกิจ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A2AF6F" w14:textId="0866CBF0" w:rsidR="00503622" w:rsidRPr="000D72D7" w:rsidRDefault="0001010D" w:rsidP="00503622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130</w:t>
            </w:r>
            <w:r w:rsidR="00503622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364</w:t>
            </w:r>
          </w:p>
        </w:tc>
        <w:tc>
          <w:tcPr>
            <w:tcW w:w="270" w:type="dxa"/>
            <w:vAlign w:val="bottom"/>
          </w:tcPr>
          <w:p w14:paraId="213124BF" w14:textId="77777777" w:rsidR="00503622" w:rsidRPr="00D246FB" w:rsidRDefault="00503622" w:rsidP="0050362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5B6AAE" w14:textId="0B9B073D" w:rsidR="00503622" w:rsidRPr="00063EF2" w:rsidRDefault="00503622" w:rsidP="00503622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F18975C" w14:textId="77777777" w:rsidR="00503622" w:rsidRPr="00D246FB" w:rsidRDefault="00503622" w:rsidP="00503622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7391E4" w14:textId="55717597" w:rsidR="00503622" w:rsidRPr="00063EF2" w:rsidRDefault="00503622" w:rsidP="00503622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5B0C021" w14:textId="77777777" w:rsidR="00503622" w:rsidRPr="00D246FB" w:rsidRDefault="00503622" w:rsidP="0050362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C785D4" w14:textId="2788F626" w:rsidR="00503622" w:rsidRPr="000D72D7" w:rsidRDefault="0001010D" w:rsidP="00503622">
            <w:pPr>
              <w:tabs>
                <w:tab w:val="clear" w:pos="907"/>
                <w:tab w:val="left" w:pos="790"/>
              </w:tabs>
              <w:spacing w:line="240" w:lineRule="auto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130</w:t>
            </w:r>
            <w:r w:rsidR="00503622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364</w:t>
            </w:r>
          </w:p>
        </w:tc>
      </w:tr>
      <w:tr w:rsidR="00503622" w:rsidRPr="00D246FB" w14:paraId="23F4B77D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3A94125B" w14:textId="00754C6A" w:rsidR="00503622" w:rsidRPr="00D246FB" w:rsidRDefault="00503622" w:rsidP="0050362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90F85C" w14:textId="78603E58" w:rsidR="00503622" w:rsidRPr="00386C5F" w:rsidRDefault="0001010D" w:rsidP="00503622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160</w:t>
            </w:r>
            <w:r w:rsidR="0050362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804</w:t>
            </w:r>
          </w:p>
        </w:tc>
        <w:tc>
          <w:tcPr>
            <w:tcW w:w="270" w:type="dxa"/>
            <w:vAlign w:val="bottom"/>
          </w:tcPr>
          <w:p w14:paraId="1D94D051" w14:textId="77777777" w:rsidR="00503622" w:rsidRPr="00D246FB" w:rsidRDefault="00503622" w:rsidP="00503622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0886AB" w14:textId="132AED05" w:rsidR="00503622" w:rsidRPr="00063EF2" w:rsidRDefault="00503622" w:rsidP="00503622">
            <w:pPr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F2346C1" w14:textId="77777777" w:rsidR="00503622" w:rsidRPr="00D246FB" w:rsidRDefault="00503622" w:rsidP="00503622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5E4509" w14:textId="01F005EF" w:rsidR="00503622" w:rsidRPr="00063EF2" w:rsidRDefault="00503622" w:rsidP="00503622">
            <w:pPr>
              <w:tabs>
                <w:tab w:val="clear" w:pos="907"/>
                <w:tab w:val="left" w:pos="610"/>
              </w:tabs>
              <w:spacing w:line="240" w:lineRule="auto"/>
              <w:ind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68B4BE7" w14:textId="77777777" w:rsidR="00503622" w:rsidRPr="00D246FB" w:rsidRDefault="00503622" w:rsidP="00503622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EBAA66" w14:textId="13190605" w:rsidR="00503622" w:rsidRPr="00D246FB" w:rsidRDefault="0001010D" w:rsidP="00503622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160</w:t>
            </w:r>
            <w:r w:rsidR="0050362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804</w:t>
            </w:r>
          </w:p>
        </w:tc>
      </w:tr>
    </w:tbl>
    <w:p w14:paraId="7E30053B" w14:textId="52F09F8F" w:rsidR="00963CB7" w:rsidRDefault="00963CB7" w:rsidP="00114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260"/>
        <w:jc w:val="thaiDistribute"/>
        <w:rPr>
          <w:rFonts w:ascii="Angsana New" w:hAnsi="Angsana New"/>
          <w:sz w:val="30"/>
          <w:szCs w:val="30"/>
        </w:rPr>
      </w:pPr>
    </w:p>
    <w:p w14:paraId="74260B89" w14:textId="6B204A61" w:rsidR="00444A11" w:rsidRDefault="00444A11" w:rsidP="00114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2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8732" w:type="dxa"/>
        <w:tblInd w:w="1440" w:type="dxa"/>
        <w:tblLook w:val="04A0" w:firstRow="1" w:lastRow="0" w:firstColumn="1" w:lastColumn="0" w:noHBand="0" w:noVBand="1"/>
      </w:tblPr>
      <w:tblGrid>
        <w:gridCol w:w="2790"/>
        <w:gridCol w:w="1350"/>
        <w:gridCol w:w="270"/>
        <w:gridCol w:w="1260"/>
        <w:gridCol w:w="270"/>
        <w:gridCol w:w="1350"/>
        <w:gridCol w:w="270"/>
        <w:gridCol w:w="1172"/>
      </w:tblGrid>
      <w:tr w:rsidR="004E22DA" w:rsidRPr="00D246FB" w14:paraId="59C05EEA" w14:textId="77777777" w:rsidTr="003C21F5">
        <w:trPr>
          <w:trHeight w:val="20"/>
          <w:tblHeader/>
        </w:trPr>
        <w:tc>
          <w:tcPr>
            <w:tcW w:w="2790" w:type="dxa"/>
            <w:vAlign w:val="bottom"/>
          </w:tcPr>
          <w:p w14:paraId="1345ABF0" w14:textId="77777777" w:rsidR="004E22DA" w:rsidRPr="00D246FB" w:rsidRDefault="004E22DA" w:rsidP="00653692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5942" w:type="dxa"/>
            <w:gridSpan w:val="7"/>
            <w:vAlign w:val="bottom"/>
            <w:hideMark/>
          </w:tcPr>
          <w:p w14:paraId="72E1C145" w14:textId="77777777" w:rsidR="004E22DA" w:rsidRPr="004E22DA" w:rsidRDefault="004E22DA" w:rsidP="00653692">
            <w:pPr>
              <w:pStyle w:val="acctmergecolhdg"/>
              <w:shd w:val="clear" w:color="auto" w:fill="FFFFFF"/>
              <w:spacing w:line="240" w:lineRule="auto"/>
              <w:rPr>
                <w:rFonts w:ascii="Angsana New" w:eastAsia="AngsanaNew" w:hAnsi="Angsana New"/>
                <w:bCs/>
                <w:sz w:val="30"/>
                <w:szCs w:val="30"/>
                <w:highlight w:val="red"/>
                <w:lang w:eastAsia="en-GB" w:bidi="th-TH"/>
              </w:rPr>
            </w:pPr>
            <w:r w:rsidRPr="004E22DA">
              <w:rPr>
                <w:rFonts w:ascii="Angsana New" w:eastAsia="AngsanaNew" w:hAnsi="Angsana New" w:hint="cs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4E22DA" w:rsidRPr="00D246FB" w14:paraId="1ADE3A79" w14:textId="77777777" w:rsidTr="003C21F5">
        <w:trPr>
          <w:trHeight w:val="83"/>
          <w:tblHeader/>
        </w:trPr>
        <w:tc>
          <w:tcPr>
            <w:tcW w:w="2790" w:type="dxa"/>
            <w:vAlign w:val="bottom"/>
            <w:hideMark/>
          </w:tcPr>
          <w:p w14:paraId="440611BF" w14:textId="6D7A90AA" w:rsidR="004E22DA" w:rsidRPr="00D246FB" w:rsidRDefault="004E22DA" w:rsidP="0065369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left="156" w:right="-108" w:hanging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รายการเคลื่อนไหวของค่าเผื่อ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350" w:type="dxa"/>
            <w:vAlign w:val="bottom"/>
            <w:hideMark/>
          </w:tcPr>
          <w:p w14:paraId="37E3A4F4" w14:textId="42A1C707" w:rsidR="004E22DA" w:rsidRPr="00D246FB" w:rsidRDefault="004E22DA" w:rsidP="0065369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4E61BA"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ผลขาดทุนด้านเครดิตที่คาดว่าจะเกิดขึ้นใน </w:t>
            </w:r>
            <w:r w:rsidR="0001010D" w:rsidRPr="0001010D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4E61B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4E61BA">
              <w:rPr>
                <w:rFonts w:ascii="Angsana New" w:hAnsi="Angsana New" w:hint="cs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333BF2F1" w14:textId="77777777" w:rsidR="004E22DA" w:rsidRPr="00D246FB" w:rsidRDefault="004E22DA" w:rsidP="0065369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1DE3DA46" w14:textId="77777777" w:rsidR="004E22DA" w:rsidRPr="00D246FB" w:rsidRDefault="004E22DA" w:rsidP="00653692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61BA"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4E61BA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4E61BA">
              <w:rPr>
                <w:rFonts w:ascii="Angsana New" w:hAnsi="Angsana New" w:hint="cs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270" w:type="dxa"/>
            <w:vAlign w:val="bottom"/>
          </w:tcPr>
          <w:p w14:paraId="49397749" w14:textId="77777777" w:rsidR="004E22DA" w:rsidRPr="00D246FB" w:rsidRDefault="004E22DA" w:rsidP="00653692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3CA20CC7" w14:textId="77777777" w:rsidR="004E22DA" w:rsidRPr="00D246FB" w:rsidRDefault="004E22DA" w:rsidP="00653692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61BA"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4E61BA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4E61BA">
              <w:rPr>
                <w:rFonts w:ascii="Angsana New" w:hAnsi="Angsana New" w:hint="cs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270" w:type="dxa"/>
            <w:vAlign w:val="bottom"/>
          </w:tcPr>
          <w:p w14:paraId="2FD0FF4B" w14:textId="77777777" w:rsidR="004E22DA" w:rsidRPr="00D246FB" w:rsidRDefault="004E22DA" w:rsidP="0065369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  <w:hideMark/>
          </w:tcPr>
          <w:p w14:paraId="7FDEA148" w14:textId="77777777" w:rsidR="004E22DA" w:rsidRPr="00D246FB" w:rsidRDefault="004E22DA" w:rsidP="00653692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E22DA" w:rsidRPr="00D246FB" w14:paraId="5C190769" w14:textId="77777777" w:rsidTr="003C21F5">
        <w:trPr>
          <w:trHeight w:val="20"/>
          <w:tblHeader/>
        </w:trPr>
        <w:tc>
          <w:tcPr>
            <w:tcW w:w="2790" w:type="dxa"/>
            <w:vAlign w:val="bottom"/>
          </w:tcPr>
          <w:p w14:paraId="5A75FC69" w14:textId="77777777" w:rsidR="004E22DA" w:rsidRPr="00D246FB" w:rsidRDefault="004E22DA" w:rsidP="00653692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942" w:type="dxa"/>
            <w:gridSpan w:val="7"/>
            <w:vAlign w:val="bottom"/>
            <w:hideMark/>
          </w:tcPr>
          <w:p w14:paraId="7B613AC8" w14:textId="77777777" w:rsidR="004E22DA" w:rsidRPr="00D246FB" w:rsidRDefault="004E22DA" w:rsidP="0065369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4E22DA" w:rsidRPr="00D246FB" w14:paraId="441D6A07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473E319E" w14:textId="797AE410" w:rsidR="004E22DA" w:rsidRPr="00020139" w:rsidRDefault="0001010D" w:rsidP="00653692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350" w:type="dxa"/>
            <w:vAlign w:val="bottom"/>
          </w:tcPr>
          <w:p w14:paraId="38025882" w14:textId="77777777" w:rsidR="004E22DA" w:rsidRPr="00D246FB" w:rsidRDefault="004E22DA" w:rsidP="00653692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0A5276" w14:textId="77777777" w:rsidR="004E22DA" w:rsidRPr="00D246FB" w:rsidRDefault="004E22DA" w:rsidP="00653692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0A4D8A" w14:textId="77777777" w:rsidR="004E22DA" w:rsidRPr="00063EF2" w:rsidRDefault="004E22DA" w:rsidP="00653692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4D6459" w14:textId="77777777" w:rsidR="004E22DA" w:rsidRPr="00D246FB" w:rsidRDefault="004E22DA" w:rsidP="00653692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20F9389" w14:textId="77777777" w:rsidR="004E22DA" w:rsidRPr="00063EF2" w:rsidRDefault="004E22DA" w:rsidP="00653692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A9BA325" w14:textId="77777777" w:rsidR="004E22DA" w:rsidRPr="00D246FB" w:rsidRDefault="004E22DA" w:rsidP="00653692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FCE9B02" w14:textId="77777777" w:rsidR="004E22DA" w:rsidRPr="00D246FB" w:rsidRDefault="004E22DA" w:rsidP="00653692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3622" w:rsidRPr="00D246FB" w14:paraId="5F10D343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37796144" w14:textId="01A95E82" w:rsidR="00503622" w:rsidRPr="00D246FB" w:rsidRDefault="00503622" w:rsidP="00503622">
            <w:pPr>
              <w:pStyle w:val="BodyText"/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1010D" w:rsidRPr="0001010D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350" w:type="dxa"/>
            <w:vAlign w:val="bottom"/>
          </w:tcPr>
          <w:p w14:paraId="4695358F" w14:textId="186ACE49" w:rsidR="00503622" w:rsidRPr="00503622" w:rsidRDefault="0001010D" w:rsidP="00503622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52</w:t>
            </w:r>
            <w:r w:rsidR="00503622" w:rsidRPr="00503622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270" w:type="dxa"/>
            <w:vAlign w:val="bottom"/>
          </w:tcPr>
          <w:p w14:paraId="65349034" w14:textId="77777777" w:rsidR="00503622" w:rsidRPr="00503622" w:rsidRDefault="00503622" w:rsidP="00503622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8D1241" w14:textId="1CDB3ABC" w:rsidR="00503622" w:rsidRPr="00503622" w:rsidRDefault="00503622" w:rsidP="00503622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6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B0208A7" w14:textId="77777777" w:rsidR="00503622" w:rsidRPr="00503622" w:rsidRDefault="00503622" w:rsidP="00503622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812BB9E" w14:textId="56F27258" w:rsidR="00503622" w:rsidRPr="00503622" w:rsidRDefault="00503622" w:rsidP="00503622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6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B48B24" w14:textId="77777777" w:rsidR="00503622" w:rsidRPr="00503622" w:rsidRDefault="00503622" w:rsidP="00503622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64ACFC0" w14:textId="2D5D1844" w:rsidR="00503622" w:rsidRPr="00503622" w:rsidRDefault="0001010D" w:rsidP="00503622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52</w:t>
            </w:r>
            <w:r w:rsidR="00503622" w:rsidRPr="00503622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468</w:t>
            </w:r>
          </w:p>
        </w:tc>
      </w:tr>
      <w:tr w:rsidR="00C56168" w:rsidRPr="00D246FB" w14:paraId="75D600AF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23859B5E" w14:textId="77777777" w:rsidR="00C56168" w:rsidRPr="00D246FB" w:rsidRDefault="00C56168" w:rsidP="00C56168">
            <w:pPr>
              <w:pStyle w:val="BodyText"/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การวัดมูลค่าใหม่สุทธิของค่าเผื่อ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ผลขาดทุน</w:t>
            </w:r>
          </w:p>
        </w:tc>
        <w:tc>
          <w:tcPr>
            <w:tcW w:w="1350" w:type="dxa"/>
            <w:vAlign w:val="bottom"/>
          </w:tcPr>
          <w:p w14:paraId="57A61973" w14:textId="6270B146" w:rsidR="00C56168" w:rsidRPr="00D246FB" w:rsidRDefault="00BA21D3" w:rsidP="005B7E74">
            <w:pPr>
              <w:tabs>
                <w:tab w:val="clear" w:pos="907"/>
                <w:tab w:val="left" w:pos="790"/>
              </w:tabs>
              <w:spacing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208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A2B2260" w14:textId="77777777" w:rsidR="00C56168" w:rsidRPr="00D246FB" w:rsidRDefault="00C56168" w:rsidP="00C5616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3D28F4D" w14:textId="52BB3785" w:rsidR="00C56168" w:rsidRPr="00063EF2" w:rsidRDefault="00BA21D3" w:rsidP="00C56168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FD028F5" w14:textId="77777777" w:rsidR="00C56168" w:rsidRPr="00D246FB" w:rsidRDefault="00C56168" w:rsidP="00C56168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C00A62" w14:textId="734DC819" w:rsidR="00C56168" w:rsidRPr="00063EF2" w:rsidRDefault="00BA21D3" w:rsidP="00C56168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55B2119" w14:textId="77777777" w:rsidR="00C56168" w:rsidRPr="00D246FB" w:rsidRDefault="00C56168" w:rsidP="00C5616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411B192" w14:textId="7A9483D5" w:rsidR="00C56168" w:rsidRPr="00D246FB" w:rsidRDefault="00BA21D3" w:rsidP="005B7E74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208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56168" w:rsidRPr="00D246FB" w14:paraId="36B1DBCA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2DE520D4" w14:textId="77777777" w:rsidR="00C56168" w:rsidRPr="00D246FB" w:rsidRDefault="00C56168" w:rsidP="00C56168">
            <w:pPr>
              <w:pStyle w:val="BodyText"/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สินทรัพย์ทางการเงินที่ชำระคืน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A29242E" w14:textId="18A358A2" w:rsidR="00C56168" w:rsidRPr="00D246FB" w:rsidRDefault="00BA21D3" w:rsidP="005B7E74">
            <w:pPr>
              <w:tabs>
                <w:tab w:val="clear" w:pos="907"/>
                <w:tab w:val="left" w:pos="790"/>
              </w:tabs>
              <w:spacing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661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75DD746" w14:textId="77777777" w:rsidR="00C56168" w:rsidRPr="00D246FB" w:rsidRDefault="00C56168" w:rsidP="00C5616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1854BF" w14:textId="240F8289" w:rsidR="00C56168" w:rsidRPr="00063EF2" w:rsidRDefault="00BA21D3" w:rsidP="00C56168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E7805B0" w14:textId="77777777" w:rsidR="00C56168" w:rsidRPr="00D246FB" w:rsidRDefault="00C56168" w:rsidP="00C56168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D7F3D20" w14:textId="020F8F06" w:rsidR="00C56168" w:rsidRPr="00063EF2" w:rsidRDefault="00BA21D3" w:rsidP="00C56168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558EF21" w14:textId="77777777" w:rsidR="00C56168" w:rsidRPr="00D246FB" w:rsidRDefault="00C56168" w:rsidP="00C5616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FDAC483" w14:textId="167472CD" w:rsidR="00C56168" w:rsidRPr="00D246FB" w:rsidRDefault="00BA21D3" w:rsidP="005B7E74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661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56168" w:rsidRPr="00D246FB" w14:paraId="6461C1F9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60499425" w14:textId="77777777" w:rsidR="00C56168" w:rsidRDefault="00C56168" w:rsidP="00080D1F">
            <w:pPr>
              <w:pStyle w:val="BodyText"/>
              <w:tabs>
                <w:tab w:val="clear" w:pos="2580"/>
                <w:tab w:val="left" w:pos="23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สินทรัพย์ทางการเงินใหม่ที่ได้มา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1C53F63" w14:textId="4410323D" w:rsidR="00C56168" w:rsidRDefault="0001010D" w:rsidP="00C56168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21</w:t>
            </w:r>
            <w:r w:rsidR="00BA21D3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053</w:t>
            </w:r>
          </w:p>
        </w:tc>
        <w:tc>
          <w:tcPr>
            <w:tcW w:w="270" w:type="dxa"/>
            <w:vAlign w:val="bottom"/>
          </w:tcPr>
          <w:p w14:paraId="071D7AAE" w14:textId="77777777" w:rsidR="00C56168" w:rsidRPr="00D246FB" w:rsidRDefault="00C56168" w:rsidP="00C5616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0F82428" w14:textId="44DB0A69" w:rsidR="00C56168" w:rsidRPr="00063EF2" w:rsidRDefault="00BA21D3" w:rsidP="00C56168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A8FCCD2" w14:textId="77777777" w:rsidR="00C56168" w:rsidRPr="00D246FB" w:rsidRDefault="00C56168" w:rsidP="00C56168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9B144A8" w14:textId="222B2AF3" w:rsidR="00C56168" w:rsidRPr="00063EF2" w:rsidRDefault="00BA21D3" w:rsidP="00C56168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0A3B13E" w14:textId="77777777" w:rsidR="00C56168" w:rsidRPr="00D246FB" w:rsidRDefault="00C56168" w:rsidP="00C5616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62D36F4D" w14:textId="6BCF1D9B" w:rsidR="00C56168" w:rsidRDefault="0001010D" w:rsidP="00C56168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21</w:t>
            </w:r>
            <w:r w:rsidR="00BA21D3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053</w:t>
            </w:r>
          </w:p>
        </w:tc>
      </w:tr>
      <w:tr w:rsidR="00C56168" w:rsidRPr="00D246FB" w14:paraId="69B631C8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155B67F8" w14:textId="40AF99A9" w:rsidR="00C56168" w:rsidRPr="00D246FB" w:rsidRDefault="00C56168" w:rsidP="00C56168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047E5" w14:textId="0711FFC1" w:rsidR="00C56168" w:rsidRPr="00C56168" w:rsidRDefault="0001010D" w:rsidP="00C56168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  <w:r w:rsidR="00BA21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652</w:t>
            </w:r>
          </w:p>
        </w:tc>
        <w:tc>
          <w:tcPr>
            <w:tcW w:w="270" w:type="dxa"/>
            <w:vAlign w:val="bottom"/>
          </w:tcPr>
          <w:p w14:paraId="7BC2FBDF" w14:textId="77777777" w:rsidR="00C56168" w:rsidRPr="00C56168" w:rsidRDefault="00C56168" w:rsidP="00C5616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59892" w14:textId="3648ABC2" w:rsidR="00C56168" w:rsidRPr="00C56168" w:rsidRDefault="00BA21D3" w:rsidP="00C56168">
            <w:pPr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2FAC493" w14:textId="77777777" w:rsidR="00C56168" w:rsidRPr="00C56168" w:rsidRDefault="00C56168" w:rsidP="00C56168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540356" w14:textId="1CF20C24" w:rsidR="00C56168" w:rsidRPr="00C56168" w:rsidRDefault="00BA21D3" w:rsidP="00C56168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710D31C" w14:textId="77777777" w:rsidR="00C56168" w:rsidRPr="00C56168" w:rsidRDefault="00C56168" w:rsidP="00C5616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7F9CFB" w14:textId="3EB0877C" w:rsidR="00C56168" w:rsidRPr="00C56168" w:rsidRDefault="0001010D" w:rsidP="00C56168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  <w:r w:rsidR="00BA21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652</w:t>
            </w:r>
          </w:p>
        </w:tc>
      </w:tr>
      <w:tr w:rsidR="00C56168" w:rsidRPr="00D246FB" w14:paraId="24BF5843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0DA0B561" w14:textId="77777777" w:rsidR="00C56168" w:rsidRPr="00D246FB" w:rsidRDefault="00C56168" w:rsidP="00C56168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95AF70B" w14:textId="77777777" w:rsidR="00C56168" w:rsidRPr="00D246FB" w:rsidRDefault="00C56168" w:rsidP="00C5616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1C452A9" w14:textId="77777777" w:rsidR="00C56168" w:rsidRPr="00D246FB" w:rsidRDefault="00C56168" w:rsidP="00C5616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3A40C4A" w14:textId="77777777" w:rsidR="00C56168" w:rsidRPr="00063EF2" w:rsidRDefault="00C56168" w:rsidP="00C56168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784622" w14:textId="77777777" w:rsidR="00C56168" w:rsidRPr="00D246FB" w:rsidRDefault="00C56168" w:rsidP="00C56168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C273243" w14:textId="77777777" w:rsidR="00C56168" w:rsidRPr="00063EF2" w:rsidRDefault="00C56168" w:rsidP="00C56168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6BFF8BF" w14:textId="77777777" w:rsidR="00C56168" w:rsidRPr="00D246FB" w:rsidRDefault="00C56168" w:rsidP="00C5616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vAlign w:val="bottom"/>
          </w:tcPr>
          <w:p w14:paraId="3DB6B15F" w14:textId="77777777" w:rsidR="00C56168" w:rsidRPr="00D246FB" w:rsidRDefault="00C56168" w:rsidP="00C5616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6168" w:rsidRPr="00D246FB" w14:paraId="0BD35881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205745CD" w14:textId="7BE20EC9" w:rsidR="00C56168" w:rsidRPr="00D246FB" w:rsidRDefault="0001010D" w:rsidP="00C56168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350" w:type="dxa"/>
            <w:vAlign w:val="bottom"/>
          </w:tcPr>
          <w:p w14:paraId="4F1D8D5B" w14:textId="77777777" w:rsidR="00C56168" w:rsidRPr="00D246FB" w:rsidRDefault="00C56168" w:rsidP="00C5616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C4CBA1" w14:textId="77777777" w:rsidR="00C56168" w:rsidRPr="00D246FB" w:rsidRDefault="00C56168" w:rsidP="00C5616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C4A4BA" w14:textId="77777777" w:rsidR="00C56168" w:rsidRPr="00063EF2" w:rsidRDefault="00C56168" w:rsidP="00C56168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F020C1" w14:textId="77777777" w:rsidR="00C56168" w:rsidRPr="00D246FB" w:rsidRDefault="00C56168" w:rsidP="00C56168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02553E6" w14:textId="77777777" w:rsidR="00C56168" w:rsidRPr="00063EF2" w:rsidRDefault="00C56168" w:rsidP="00C56168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10527B" w14:textId="77777777" w:rsidR="00C56168" w:rsidRPr="00D246FB" w:rsidRDefault="00C56168" w:rsidP="00C5616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4390DCE" w14:textId="77777777" w:rsidR="00C56168" w:rsidRPr="00D246FB" w:rsidRDefault="00C56168" w:rsidP="00C5616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3622" w:rsidRPr="00D246FB" w14:paraId="1F2C8E8F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45F6F6F9" w14:textId="1A67A49D" w:rsidR="00503622" w:rsidRPr="00D246FB" w:rsidRDefault="00503622" w:rsidP="00503622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1010D" w:rsidRPr="0001010D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350" w:type="dxa"/>
            <w:vAlign w:val="bottom"/>
          </w:tcPr>
          <w:p w14:paraId="2E6D8B72" w14:textId="640AB875" w:rsidR="00503622" w:rsidRPr="004E22DA" w:rsidRDefault="0001010D" w:rsidP="00503622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52</w:t>
            </w:r>
            <w:r w:rsidR="00503622" w:rsidRPr="00880D9F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504</w:t>
            </w:r>
          </w:p>
        </w:tc>
        <w:tc>
          <w:tcPr>
            <w:tcW w:w="270" w:type="dxa"/>
            <w:vAlign w:val="bottom"/>
          </w:tcPr>
          <w:p w14:paraId="3B8B57DA" w14:textId="77777777" w:rsidR="00503622" w:rsidRPr="004E22DA" w:rsidRDefault="00503622" w:rsidP="0050362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B60BF4" w14:textId="77C3D6B0" w:rsidR="00503622" w:rsidRPr="00063EF2" w:rsidRDefault="00503622" w:rsidP="00503622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1F56D9A" w14:textId="77777777" w:rsidR="00503622" w:rsidRPr="004E22DA" w:rsidRDefault="00503622" w:rsidP="00503622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F7A7E64" w14:textId="14EEA475" w:rsidR="00503622" w:rsidRPr="00063EF2" w:rsidRDefault="00503622" w:rsidP="00503622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94FAD2E" w14:textId="77777777" w:rsidR="00503622" w:rsidRPr="004E22DA" w:rsidRDefault="00503622" w:rsidP="0050362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0B37217" w14:textId="363FB026" w:rsidR="00503622" w:rsidRPr="004E22DA" w:rsidRDefault="0001010D" w:rsidP="00503622">
            <w:pPr>
              <w:tabs>
                <w:tab w:val="clear" w:pos="907"/>
                <w:tab w:val="left" w:pos="790"/>
              </w:tabs>
              <w:spacing w:line="240" w:lineRule="auto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52</w:t>
            </w:r>
            <w:r w:rsidR="00503622" w:rsidRPr="00880D9F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504</w:t>
            </w:r>
          </w:p>
        </w:tc>
      </w:tr>
      <w:tr w:rsidR="00503622" w:rsidRPr="00D246FB" w14:paraId="67282DB0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0B65D241" w14:textId="77777777" w:rsidR="00503622" w:rsidRPr="00D246FB" w:rsidRDefault="00503622" w:rsidP="00503622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การวัดมูลค่าใหม่สุทธิของค่าเผื่อ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ผลขาดทุน</w:t>
            </w:r>
          </w:p>
        </w:tc>
        <w:tc>
          <w:tcPr>
            <w:tcW w:w="1350" w:type="dxa"/>
            <w:vAlign w:val="bottom"/>
          </w:tcPr>
          <w:p w14:paraId="5C3FB3F8" w14:textId="72AB99EE" w:rsidR="00503622" w:rsidRPr="004E22DA" w:rsidRDefault="00503622" w:rsidP="00503622">
            <w:pPr>
              <w:spacing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0D9F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11</w:t>
            </w:r>
            <w:r w:rsidRPr="00880D9F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553</w:t>
            </w:r>
            <w:r w:rsidRPr="00880D9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2E81F51" w14:textId="77777777" w:rsidR="00503622" w:rsidRPr="004E22DA" w:rsidRDefault="00503622" w:rsidP="0050362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062151" w14:textId="01C362F8" w:rsidR="00503622" w:rsidRPr="00063EF2" w:rsidRDefault="00503622" w:rsidP="00503622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C3917C9" w14:textId="77777777" w:rsidR="00503622" w:rsidRPr="004E22DA" w:rsidRDefault="00503622" w:rsidP="00503622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52617F" w14:textId="24D8364F" w:rsidR="00503622" w:rsidRPr="00063EF2" w:rsidRDefault="00503622" w:rsidP="00503622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4731922" w14:textId="77777777" w:rsidR="00503622" w:rsidRPr="004E22DA" w:rsidRDefault="00503622" w:rsidP="0050362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E97F894" w14:textId="1D180835" w:rsidR="00503622" w:rsidRPr="004E22DA" w:rsidRDefault="00503622" w:rsidP="00FE0D3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0D9F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11</w:t>
            </w:r>
            <w:r w:rsidRPr="00880D9F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553</w:t>
            </w:r>
            <w:r w:rsidRPr="00880D9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03622" w:rsidRPr="00D246FB" w14:paraId="4E6DCC1B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0B6DB6AC" w14:textId="77777777" w:rsidR="00503622" w:rsidRPr="00D246FB" w:rsidRDefault="00503622" w:rsidP="00503622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สินทรัพย์ทางการเงินที่ชำระคืน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B059005" w14:textId="13616A18" w:rsidR="00503622" w:rsidRPr="004E22DA" w:rsidRDefault="00503622" w:rsidP="00503622">
            <w:pPr>
              <w:spacing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0D9F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345</w:t>
            </w:r>
            <w:r w:rsidRPr="00880D9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F72D7BF" w14:textId="77777777" w:rsidR="00503622" w:rsidRPr="004E22DA" w:rsidRDefault="00503622" w:rsidP="0050362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CBA29D" w14:textId="7EF5F3A1" w:rsidR="00503622" w:rsidRPr="00063EF2" w:rsidRDefault="00503622" w:rsidP="00503622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62A2DFC" w14:textId="77777777" w:rsidR="00503622" w:rsidRPr="004E22DA" w:rsidRDefault="00503622" w:rsidP="00503622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B330B4B" w14:textId="09CA2FC8" w:rsidR="00503622" w:rsidRPr="00063EF2" w:rsidRDefault="00503622" w:rsidP="00503622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045018E" w14:textId="77777777" w:rsidR="00503622" w:rsidRPr="004E22DA" w:rsidRDefault="00503622" w:rsidP="0050362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2597F19" w14:textId="16EEA458" w:rsidR="00503622" w:rsidRPr="004E22DA" w:rsidRDefault="00503622" w:rsidP="0050362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0D9F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345</w:t>
            </w:r>
            <w:r w:rsidRPr="00880D9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03622" w:rsidRPr="00D246FB" w14:paraId="79785E00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653C0278" w14:textId="77777777" w:rsidR="00503622" w:rsidRPr="00D246FB" w:rsidRDefault="00503622" w:rsidP="00503622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สินทรัพย์ทางการเงินใหม่ที่ได้มา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37AD8E" w14:textId="3B5B3853" w:rsidR="00503622" w:rsidRPr="004E22DA" w:rsidRDefault="0001010D" w:rsidP="00503622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11</w:t>
            </w:r>
            <w:r w:rsidR="00503622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862</w:t>
            </w:r>
          </w:p>
        </w:tc>
        <w:tc>
          <w:tcPr>
            <w:tcW w:w="270" w:type="dxa"/>
            <w:vAlign w:val="bottom"/>
          </w:tcPr>
          <w:p w14:paraId="5509F302" w14:textId="77777777" w:rsidR="00503622" w:rsidRPr="004E22DA" w:rsidRDefault="00503622" w:rsidP="0050362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BC6612" w14:textId="0C38858B" w:rsidR="00503622" w:rsidRPr="00063EF2" w:rsidRDefault="00503622" w:rsidP="00503622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BA4B248" w14:textId="77777777" w:rsidR="00503622" w:rsidRPr="004E22DA" w:rsidRDefault="00503622" w:rsidP="00503622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5843CF" w14:textId="00FDF779" w:rsidR="00503622" w:rsidRPr="00063EF2" w:rsidRDefault="00503622" w:rsidP="00503622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D2E12E6" w14:textId="77777777" w:rsidR="00503622" w:rsidRPr="004E22DA" w:rsidRDefault="00503622" w:rsidP="0050362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97CBF6" w14:textId="701274BA" w:rsidR="00503622" w:rsidRPr="004E22DA" w:rsidRDefault="0001010D" w:rsidP="00503622">
            <w:pPr>
              <w:tabs>
                <w:tab w:val="clear" w:pos="907"/>
                <w:tab w:val="left" w:pos="790"/>
              </w:tabs>
              <w:spacing w:line="240" w:lineRule="auto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11</w:t>
            </w:r>
            <w:r w:rsidR="00503622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862</w:t>
            </w:r>
          </w:p>
        </w:tc>
      </w:tr>
      <w:tr w:rsidR="00503622" w:rsidRPr="00D246FB" w14:paraId="19E333EC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19BB2AB3" w14:textId="7DCABEFC" w:rsidR="00503622" w:rsidRPr="00D246FB" w:rsidRDefault="00503622" w:rsidP="0050362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010D" w:rsidRPr="0001010D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61E2E1" w14:textId="31619595" w:rsidR="00503622" w:rsidRPr="004E22DA" w:rsidRDefault="0001010D" w:rsidP="00503622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  <w:r w:rsidR="00503622" w:rsidRPr="00C561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468</w:t>
            </w:r>
          </w:p>
        </w:tc>
        <w:tc>
          <w:tcPr>
            <w:tcW w:w="270" w:type="dxa"/>
            <w:vAlign w:val="bottom"/>
          </w:tcPr>
          <w:p w14:paraId="1249A104" w14:textId="77777777" w:rsidR="00503622" w:rsidRPr="004E22DA" w:rsidRDefault="00503622" w:rsidP="00503622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B2D0AD" w14:textId="46617533" w:rsidR="00503622" w:rsidRPr="00063EF2" w:rsidRDefault="00503622" w:rsidP="00503622">
            <w:pPr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616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FFC357E" w14:textId="77777777" w:rsidR="00503622" w:rsidRPr="004E22DA" w:rsidRDefault="00503622" w:rsidP="00503622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9D08E7" w14:textId="7BC7DA98" w:rsidR="00503622" w:rsidRPr="00063EF2" w:rsidRDefault="00503622" w:rsidP="00503622">
            <w:pPr>
              <w:tabs>
                <w:tab w:val="clear" w:pos="907"/>
                <w:tab w:val="left" w:pos="610"/>
              </w:tabs>
              <w:spacing w:line="240" w:lineRule="auto"/>
              <w:ind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616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86B4F80" w14:textId="77777777" w:rsidR="00503622" w:rsidRPr="004E22DA" w:rsidRDefault="00503622" w:rsidP="00503622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D5A337" w14:textId="27B71AC4" w:rsidR="00503622" w:rsidRPr="004E22DA" w:rsidRDefault="0001010D" w:rsidP="00503622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  <w:r w:rsidR="00503622" w:rsidRPr="00C561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468</w:t>
            </w:r>
          </w:p>
        </w:tc>
      </w:tr>
    </w:tbl>
    <w:p w14:paraId="3C4BAE64" w14:textId="77777777" w:rsidR="00E602D1" w:rsidRPr="00444A11" w:rsidRDefault="00E602D1" w:rsidP="00114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260"/>
        <w:jc w:val="thaiDistribute"/>
        <w:rPr>
          <w:rFonts w:ascii="Angsana New" w:hAnsi="Angsana New"/>
          <w:sz w:val="30"/>
          <w:szCs w:val="30"/>
        </w:rPr>
      </w:pPr>
    </w:p>
    <w:p w14:paraId="3E6DFB02" w14:textId="3B324ECA" w:rsidR="001571F7" w:rsidRPr="00063EF2" w:rsidRDefault="001571F7" w:rsidP="00F93E0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hanging="450"/>
        <w:jc w:val="thaiDistribute"/>
        <w:rPr>
          <w:rFonts w:ascii="Angsana New" w:hAnsi="Angsana New"/>
          <w:sz w:val="30"/>
          <w:szCs w:val="30"/>
          <w:lang w:bidi="th-TH"/>
        </w:rPr>
      </w:pPr>
      <w:r w:rsidRPr="00063EF2">
        <w:rPr>
          <w:rFonts w:ascii="Angsana New" w:hAnsi="Angsana New"/>
          <w:sz w:val="30"/>
          <w:szCs w:val="30"/>
        </w:rPr>
        <w:t>(</w:t>
      </w:r>
      <w:r w:rsidR="00AF02D9" w:rsidRPr="00063EF2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063EF2">
        <w:rPr>
          <w:rFonts w:ascii="Angsana New" w:hAnsi="Angsana New"/>
          <w:sz w:val="30"/>
          <w:szCs w:val="30"/>
        </w:rPr>
        <w:t>.</w:t>
      </w:r>
      <w:r w:rsidR="0001010D" w:rsidRPr="0001010D">
        <w:rPr>
          <w:rFonts w:ascii="Angsana New" w:hAnsi="Angsana New"/>
          <w:sz w:val="30"/>
          <w:szCs w:val="30"/>
          <w:lang w:val="en-US"/>
        </w:rPr>
        <w:t>1</w:t>
      </w:r>
      <w:r w:rsidRPr="00063EF2">
        <w:rPr>
          <w:rFonts w:ascii="Angsana New" w:hAnsi="Angsana New"/>
          <w:sz w:val="30"/>
          <w:szCs w:val="30"/>
        </w:rPr>
        <w:t>.</w:t>
      </w:r>
      <w:r w:rsidR="0001010D" w:rsidRPr="0001010D">
        <w:rPr>
          <w:rFonts w:ascii="Angsana New" w:hAnsi="Angsana New"/>
          <w:sz w:val="30"/>
          <w:szCs w:val="30"/>
          <w:lang w:val="en-US"/>
        </w:rPr>
        <w:t>3</w:t>
      </w:r>
      <w:r w:rsidRPr="00063EF2">
        <w:rPr>
          <w:rFonts w:ascii="Angsana New" w:hAnsi="Angsana New"/>
          <w:sz w:val="30"/>
          <w:szCs w:val="30"/>
        </w:rPr>
        <w:t>)</w:t>
      </w:r>
      <w:r w:rsidRPr="00063EF2">
        <w:rPr>
          <w:rFonts w:ascii="Angsana New" w:hAnsi="Angsana New"/>
          <w:i/>
          <w:iCs/>
          <w:sz w:val="30"/>
          <w:szCs w:val="30"/>
        </w:rPr>
        <w:t xml:space="preserve"> </w:t>
      </w:r>
      <w:r w:rsidRPr="00063EF2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 และอนุพันธ์</w:t>
      </w:r>
    </w:p>
    <w:p w14:paraId="1C435CE9" w14:textId="77777777" w:rsidR="009F398C" w:rsidRPr="00444A11" w:rsidRDefault="009F398C" w:rsidP="00E602D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firstLine="180"/>
        <w:jc w:val="thaiDistribute"/>
        <w:rPr>
          <w:rFonts w:ascii="Angsana New" w:hAnsi="Angsana New"/>
          <w:sz w:val="30"/>
          <w:szCs w:val="30"/>
          <w:shd w:val="clear" w:color="auto" w:fill="E0E0E0"/>
          <w:lang w:val="en-US" w:bidi="th-TH"/>
        </w:rPr>
      </w:pPr>
    </w:p>
    <w:p w14:paraId="5F5020AC" w14:textId="77777777" w:rsidR="009F398C" w:rsidRPr="00063EF2" w:rsidRDefault="009F398C" w:rsidP="00F93E01">
      <w:pPr>
        <w:pStyle w:val="block"/>
        <w:spacing w:after="0" w:line="240" w:lineRule="auto"/>
        <w:ind w:left="162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63EF2">
        <w:rPr>
          <w:rFonts w:ascii="Angsana New" w:hAnsi="Angsana New"/>
          <w:sz w:val="30"/>
          <w:szCs w:val="30"/>
          <w:cs/>
          <w:lang w:val="en-US" w:bidi="th-TH"/>
        </w:rPr>
        <w:t>ความเสี่ยงด้านเครดิตของ</w:t>
      </w:r>
      <w:r w:rsidRPr="00063EF2"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</w:t>
      </w:r>
      <w:r w:rsidRPr="00063EF2">
        <w:rPr>
          <w:rFonts w:ascii="Angsana New" w:hAnsi="Angsana New"/>
          <w:sz w:val="30"/>
          <w:szCs w:val="30"/>
          <w:cs/>
          <w:lang w:val="en-US" w:bidi="th-TH"/>
        </w:rPr>
        <w:t>ที่เกิดจากเงินสดและรายการเทียบเท่าเงินสดและสินทรัพย์อนุพันธ์</w:t>
      </w:r>
      <w:r w:rsidRPr="00063EF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4E22DA" w:rsidRPr="00063EF2">
        <w:rPr>
          <w:rFonts w:ascii="Angsana New" w:hAnsi="Angsana New" w:hint="cs"/>
          <w:sz w:val="30"/>
          <w:szCs w:val="30"/>
          <w:cs/>
          <w:lang w:val="en-US" w:bidi="th-TH"/>
        </w:rPr>
        <w:t>มี</w:t>
      </w:r>
      <w:r w:rsidRPr="00063EF2">
        <w:rPr>
          <w:rFonts w:ascii="Angsana New" w:hAnsi="Angsana New"/>
          <w:sz w:val="30"/>
          <w:szCs w:val="30"/>
          <w:cs/>
          <w:lang w:val="en-US" w:bidi="th-TH"/>
        </w:rPr>
        <w:t>จำกัดเนื่องจากคู่สัญญาเป็นธนาคารและสถาบันการเงิน</w:t>
      </w:r>
      <w:r w:rsidR="00EE7883" w:rsidRPr="00063EF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063EF2">
        <w:rPr>
          <w:rFonts w:ascii="Angsana New" w:hAnsi="Angsana New"/>
          <w:sz w:val="30"/>
          <w:szCs w:val="30"/>
          <w:cs/>
          <w:lang w:val="en-US" w:bidi="th-TH"/>
        </w:rPr>
        <w:t>ซึ่ง</w:t>
      </w:r>
      <w:r w:rsidRPr="00063EF2"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</w:t>
      </w:r>
      <w:r w:rsidRPr="00063EF2">
        <w:rPr>
          <w:rFonts w:ascii="Angsana New" w:hAnsi="Angsana New"/>
          <w:sz w:val="30"/>
          <w:szCs w:val="30"/>
          <w:cs/>
          <w:lang w:val="en-US" w:bidi="th-TH"/>
        </w:rPr>
        <w:t>พิจารณาว่ามีความเสี่ยงด้านเครดิตต่ำ</w:t>
      </w:r>
    </w:p>
    <w:p w14:paraId="20025202" w14:textId="3245AD40" w:rsidR="009F398C" w:rsidRDefault="009F398C" w:rsidP="00E602D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firstLine="180"/>
        <w:jc w:val="thaiDistribute"/>
        <w:rPr>
          <w:rFonts w:ascii="Angsana New" w:hAnsi="Angsana New"/>
          <w:sz w:val="30"/>
          <w:szCs w:val="30"/>
          <w:shd w:val="clear" w:color="auto" w:fill="E0E0E0"/>
          <w:lang w:val="en-US" w:bidi="th-TH"/>
        </w:rPr>
      </w:pPr>
    </w:p>
    <w:p w14:paraId="361430D7" w14:textId="55ED4EC7" w:rsidR="00444A11" w:rsidRDefault="00444A11" w:rsidP="00E602D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firstLine="180"/>
        <w:jc w:val="thaiDistribute"/>
        <w:rPr>
          <w:rFonts w:ascii="Angsana New" w:hAnsi="Angsana New"/>
          <w:sz w:val="30"/>
          <w:szCs w:val="30"/>
          <w:shd w:val="clear" w:color="auto" w:fill="E0E0E0"/>
          <w:lang w:val="en-US" w:bidi="th-TH"/>
        </w:rPr>
      </w:pPr>
      <w:r>
        <w:rPr>
          <w:rFonts w:ascii="Angsana New" w:hAnsi="Angsana New"/>
          <w:sz w:val="30"/>
          <w:szCs w:val="30"/>
          <w:shd w:val="clear" w:color="auto" w:fill="E0E0E0"/>
          <w:lang w:val="en-US" w:bidi="th-TH"/>
        </w:rPr>
        <w:br w:type="page"/>
      </w:r>
    </w:p>
    <w:p w14:paraId="1410E34E" w14:textId="01D8D259" w:rsidR="009F398C" w:rsidRPr="00A239D2" w:rsidRDefault="009F398C" w:rsidP="00F93E0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hanging="450"/>
        <w:jc w:val="thaiDistribute"/>
        <w:rPr>
          <w:rFonts w:ascii="Angsana New" w:hAnsi="Angsana New"/>
          <w:sz w:val="30"/>
          <w:szCs w:val="30"/>
          <w:shd w:val="clear" w:color="auto" w:fill="E0E0E0"/>
          <w:lang w:val="en-US" w:bidi="th-TH"/>
        </w:rPr>
      </w:pPr>
      <w:r w:rsidRPr="00A239D2">
        <w:rPr>
          <w:rFonts w:ascii="Angsana New" w:hAnsi="Angsana New"/>
          <w:sz w:val="30"/>
          <w:szCs w:val="30"/>
        </w:rPr>
        <w:lastRenderedPageBreak/>
        <w:t>(</w:t>
      </w:r>
      <w:r w:rsidR="00AF02D9" w:rsidRPr="00A239D2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A239D2">
        <w:rPr>
          <w:rFonts w:ascii="Angsana New" w:hAnsi="Angsana New"/>
          <w:sz w:val="30"/>
          <w:szCs w:val="30"/>
        </w:rPr>
        <w:t>.</w:t>
      </w:r>
      <w:r w:rsidR="0001010D" w:rsidRPr="0001010D">
        <w:rPr>
          <w:rFonts w:ascii="Angsana New" w:hAnsi="Angsana New"/>
          <w:sz w:val="30"/>
          <w:szCs w:val="30"/>
          <w:lang w:val="en-US"/>
        </w:rPr>
        <w:t>1</w:t>
      </w:r>
      <w:r w:rsidRPr="00A239D2">
        <w:rPr>
          <w:rFonts w:ascii="Angsana New" w:hAnsi="Angsana New"/>
          <w:sz w:val="30"/>
          <w:szCs w:val="30"/>
        </w:rPr>
        <w:t>.</w:t>
      </w:r>
      <w:r w:rsidR="0001010D" w:rsidRPr="0001010D">
        <w:rPr>
          <w:rFonts w:ascii="Angsana New" w:hAnsi="Angsana New"/>
          <w:sz w:val="30"/>
          <w:szCs w:val="30"/>
          <w:lang w:val="en-US"/>
        </w:rPr>
        <w:t>4</w:t>
      </w:r>
      <w:r w:rsidRPr="00A239D2">
        <w:rPr>
          <w:rFonts w:ascii="Angsana New" w:hAnsi="Angsana New"/>
          <w:sz w:val="30"/>
          <w:szCs w:val="30"/>
        </w:rPr>
        <w:t>)</w:t>
      </w:r>
      <w:r w:rsidRPr="00A239D2">
        <w:rPr>
          <w:rFonts w:ascii="Angsana New" w:hAnsi="Angsana New"/>
          <w:i/>
          <w:iCs/>
          <w:sz w:val="30"/>
          <w:szCs w:val="30"/>
        </w:rPr>
        <w:t xml:space="preserve"> </w:t>
      </w:r>
      <w:r w:rsidRPr="00A239D2">
        <w:rPr>
          <w:rFonts w:ascii="Angsana New" w:hAnsi="Angsana New"/>
          <w:sz w:val="30"/>
          <w:szCs w:val="30"/>
          <w:cs/>
          <w:lang w:bidi="th-TH"/>
        </w:rPr>
        <w:t>การค้ำประกัน</w:t>
      </w:r>
    </w:p>
    <w:p w14:paraId="66ECF33C" w14:textId="77777777" w:rsidR="00266080" w:rsidRPr="00444A11" w:rsidRDefault="00266080" w:rsidP="00F93E0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firstLine="180"/>
        <w:jc w:val="thaiDistribute"/>
        <w:rPr>
          <w:rFonts w:ascii="Angsana New" w:hAnsi="Angsana New"/>
          <w:sz w:val="30"/>
          <w:szCs w:val="30"/>
          <w:shd w:val="clear" w:color="auto" w:fill="E0E0E0"/>
          <w:lang w:val="en-US" w:bidi="th-TH"/>
        </w:rPr>
      </w:pPr>
    </w:p>
    <w:p w14:paraId="2B3C4513" w14:textId="50535FEA" w:rsidR="009F398C" w:rsidRPr="00063EF2" w:rsidRDefault="009F398C" w:rsidP="00B51639">
      <w:pPr>
        <w:tabs>
          <w:tab w:val="clear" w:pos="907"/>
          <w:tab w:val="left" w:pos="1080"/>
        </w:tabs>
        <w:ind w:left="1620"/>
        <w:jc w:val="thaiDistribute"/>
        <w:rPr>
          <w:rFonts w:ascii="Angsana New" w:hAnsi="Angsana New"/>
          <w:b/>
          <w:bCs/>
          <w:sz w:val="30"/>
          <w:szCs w:val="30"/>
        </w:rPr>
      </w:pPr>
      <w:r w:rsidRPr="00A239D2">
        <w:rPr>
          <w:rFonts w:ascii="Angsana New" w:hAnsi="Angsana New"/>
          <w:sz w:val="30"/>
          <w:szCs w:val="30"/>
          <w:cs/>
        </w:rPr>
        <w:t>กลุ่มบริษัทมีนโยบายให้การค้ำประกันทางการเงินแก่หนี้สินของ</w:t>
      </w:r>
      <w:r w:rsidR="00587B6A" w:rsidRPr="00A239D2">
        <w:rPr>
          <w:rFonts w:ascii="Angsana New" w:hAnsi="Angsana New" w:hint="cs"/>
          <w:sz w:val="30"/>
          <w:szCs w:val="30"/>
          <w:cs/>
        </w:rPr>
        <w:t>ภายในกลุ่ม</w:t>
      </w:r>
      <w:r w:rsidRPr="00A239D2">
        <w:rPr>
          <w:rFonts w:ascii="Angsana New" w:hAnsi="Angsana New"/>
          <w:sz w:val="30"/>
          <w:szCs w:val="30"/>
          <w:cs/>
        </w:rPr>
        <w:t xml:space="preserve">บริษัทเท่านั้น ณ วันที่ </w:t>
      </w:r>
      <w:r w:rsidR="00B51639" w:rsidRPr="00A239D2">
        <w:rPr>
          <w:rFonts w:ascii="Angsana New" w:hAnsi="Angsana New"/>
          <w:sz w:val="30"/>
          <w:szCs w:val="30"/>
          <w:cs/>
        </w:rPr>
        <w:br/>
      </w:r>
      <w:r w:rsidR="0001010D" w:rsidRPr="0001010D">
        <w:rPr>
          <w:rFonts w:ascii="Angsana New" w:hAnsi="Angsana New"/>
          <w:sz w:val="30"/>
          <w:szCs w:val="30"/>
        </w:rPr>
        <w:t>31</w:t>
      </w:r>
      <w:r w:rsidRPr="00A239D2">
        <w:rPr>
          <w:rFonts w:ascii="Angsana New" w:hAnsi="Angsana New"/>
          <w:sz w:val="30"/>
          <w:szCs w:val="30"/>
        </w:rPr>
        <w:t xml:space="preserve"> </w:t>
      </w:r>
      <w:r w:rsidRPr="00A239D2">
        <w:rPr>
          <w:rFonts w:ascii="Angsana New" w:hAnsi="Angsana New"/>
          <w:sz w:val="30"/>
          <w:szCs w:val="30"/>
          <w:cs/>
        </w:rPr>
        <w:t xml:space="preserve">ธันวาคม </w:t>
      </w:r>
      <w:r w:rsidR="0001010D" w:rsidRPr="0001010D">
        <w:rPr>
          <w:rFonts w:ascii="Angsana New" w:hAnsi="Angsana New"/>
          <w:sz w:val="30"/>
          <w:szCs w:val="30"/>
        </w:rPr>
        <w:t>2565</w:t>
      </w:r>
      <w:r w:rsidR="00A87200" w:rsidRPr="00A239D2">
        <w:rPr>
          <w:rFonts w:ascii="Angsana New" w:hAnsi="Angsana New"/>
          <w:sz w:val="30"/>
          <w:szCs w:val="30"/>
        </w:rPr>
        <w:t xml:space="preserve"> </w:t>
      </w:r>
      <w:r w:rsidRPr="00A239D2">
        <w:rPr>
          <w:rFonts w:ascii="Angsana New" w:hAnsi="Angsana New"/>
          <w:sz w:val="30"/>
          <w:szCs w:val="30"/>
          <w:cs/>
        </w:rPr>
        <w:t>กลุ่มบริษัทออกหนังสือค้ำประกันวงเงินสินเชื่อกับธนาคารสำหรับบริษัท</w:t>
      </w:r>
      <w:r w:rsidR="00587B6A" w:rsidRPr="00A239D2">
        <w:rPr>
          <w:rFonts w:ascii="Angsana New" w:hAnsi="Angsana New" w:hint="cs"/>
          <w:sz w:val="30"/>
          <w:szCs w:val="30"/>
          <w:cs/>
        </w:rPr>
        <w:t>ที่เกี่ยวข้องกัน</w:t>
      </w:r>
      <w:r w:rsidR="00DD3EB8" w:rsidRPr="00A239D2">
        <w:rPr>
          <w:rFonts w:ascii="Angsana New" w:hAnsi="Angsana New" w:hint="cs"/>
          <w:sz w:val="30"/>
          <w:szCs w:val="30"/>
          <w:cs/>
        </w:rPr>
        <w:t>หลาย</w:t>
      </w:r>
      <w:r w:rsidRPr="00A239D2">
        <w:rPr>
          <w:rFonts w:ascii="Angsana New" w:hAnsi="Angsana New"/>
          <w:sz w:val="30"/>
          <w:szCs w:val="30"/>
          <w:cs/>
        </w:rPr>
        <w:t xml:space="preserve">แห่ง </w:t>
      </w:r>
      <w:r w:rsidRPr="00A239D2">
        <w:rPr>
          <w:rFonts w:ascii="Angsana New" w:hAnsi="Angsana New"/>
          <w:sz w:val="30"/>
          <w:szCs w:val="30"/>
        </w:rPr>
        <w:t>(</w:t>
      </w:r>
      <w:r w:rsidRPr="00A239D2">
        <w:rPr>
          <w:rFonts w:ascii="Angsana New" w:hAnsi="Angsana New"/>
          <w:sz w:val="30"/>
          <w:szCs w:val="30"/>
          <w:cs/>
        </w:rPr>
        <w:t>ดูหมายเหตุข้อ</w:t>
      </w:r>
      <w:r w:rsidRPr="00A239D2">
        <w:rPr>
          <w:rFonts w:ascii="Angsana New" w:hAnsi="Angsana New"/>
          <w:sz w:val="30"/>
          <w:szCs w:val="30"/>
        </w:rPr>
        <w:t xml:space="preserve"> </w:t>
      </w:r>
      <w:r w:rsidR="0001010D" w:rsidRPr="0001010D">
        <w:rPr>
          <w:rFonts w:ascii="Angsana New" w:hAnsi="Angsana New"/>
          <w:sz w:val="30"/>
          <w:szCs w:val="30"/>
        </w:rPr>
        <w:t>5</w:t>
      </w:r>
      <w:r w:rsidR="006E0395">
        <w:rPr>
          <w:rFonts w:ascii="Angsana New" w:hAnsi="Angsana New"/>
          <w:sz w:val="30"/>
          <w:szCs w:val="30"/>
        </w:rPr>
        <w:t xml:space="preserve">, </w:t>
      </w:r>
      <w:r w:rsidR="0001010D" w:rsidRPr="0001010D">
        <w:rPr>
          <w:rFonts w:ascii="Angsana New" w:hAnsi="Angsana New"/>
          <w:sz w:val="30"/>
          <w:szCs w:val="30"/>
        </w:rPr>
        <w:t>16</w:t>
      </w:r>
      <w:r w:rsidRPr="00A239D2">
        <w:rPr>
          <w:rFonts w:ascii="Angsana New" w:hAnsi="Angsana New"/>
          <w:sz w:val="30"/>
          <w:szCs w:val="30"/>
        </w:rPr>
        <w:t>)</w:t>
      </w:r>
    </w:p>
    <w:p w14:paraId="4232C28B" w14:textId="77777777" w:rsidR="009F398C" w:rsidRPr="00444A11" w:rsidRDefault="009F398C" w:rsidP="00F93E0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firstLine="180"/>
        <w:jc w:val="thaiDistribute"/>
        <w:rPr>
          <w:rFonts w:ascii="Angsana New" w:hAnsi="Angsana New"/>
          <w:sz w:val="30"/>
          <w:szCs w:val="30"/>
          <w:shd w:val="clear" w:color="auto" w:fill="E0E0E0"/>
          <w:lang w:val="en-US" w:bidi="th-TH"/>
        </w:rPr>
      </w:pPr>
    </w:p>
    <w:p w14:paraId="305E23C4" w14:textId="759A5B7E" w:rsidR="009F398C" w:rsidRPr="00063EF2" w:rsidRDefault="009F398C" w:rsidP="00DD1562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cs/>
          <w:lang w:bidi="th-TH"/>
        </w:rPr>
      </w:pPr>
      <w:r w:rsidRPr="00063EF2">
        <w:rPr>
          <w:rFonts w:ascii="Angsana New" w:hAnsi="Angsana New"/>
          <w:i/>
          <w:iCs/>
          <w:sz w:val="30"/>
          <w:szCs w:val="30"/>
        </w:rPr>
        <w:t>(</w:t>
      </w:r>
      <w:r w:rsidR="00AF02D9" w:rsidRPr="00063EF2">
        <w:rPr>
          <w:rFonts w:ascii="Angsana New" w:hAnsi="Angsana New" w:hint="cs"/>
          <w:i/>
          <w:iCs/>
          <w:sz w:val="30"/>
          <w:szCs w:val="30"/>
          <w:cs/>
          <w:lang w:bidi="th-TH"/>
        </w:rPr>
        <w:t>ข</w:t>
      </w:r>
      <w:r w:rsidRPr="00063EF2">
        <w:rPr>
          <w:rFonts w:ascii="Angsana New" w:hAnsi="Angsana New"/>
          <w:i/>
          <w:iCs/>
          <w:sz w:val="30"/>
          <w:szCs w:val="30"/>
        </w:rPr>
        <w:t>.</w:t>
      </w:r>
      <w:r w:rsidR="0001010D" w:rsidRPr="0001010D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Pr="00063EF2">
        <w:rPr>
          <w:rFonts w:ascii="Angsana New" w:hAnsi="Angsana New"/>
          <w:i/>
          <w:iCs/>
          <w:sz w:val="30"/>
          <w:szCs w:val="30"/>
        </w:rPr>
        <w:t>)</w:t>
      </w:r>
      <w:r w:rsidR="00DD1562" w:rsidRPr="00063EF2">
        <w:rPr>
          <w:rFonts w:ascii="Angsana New" w:hAnsi="Angsana New"/>
          <w:i/>
          <w:iCs/>
          <w:sz w:val="30"/>
          <w:szCs w:val="30"/>
        </w:rPr>
        <w:t xml:space="preserve"> </w:t>
      </w:r>
      <w:r w:rsidR="00DD1562" w:rsidRPr="00063EF2">
        <w:rPr>
          <w:rFonts w:ascii="Angsana New" w:hAnsi="Angsana New"/>
          <w:i/>
          <w:iCs/>
          <w:sz w:val="30"/>
          <w:szCs w:val="30"/>
          <w:cs/>
          <w:lang w:bidi="th-TH"/>
        </w:rPr>
        <w:t>ความเสี่ยงด้านสภาพคล่อง</w:t>
      </w:r>
    </w:p>
    <w:p w14:paraId="268EE4CE" w14:textId="77777777" w:rsidR="00DD1562" w:rsidRPr="00444A11" w:rsidRDefault="00DD1562" w:rsidP="001E39B8">
      <w:pPr>
        <w:spacing w:line="240" w:lineRule="auto"/>
        <w:ind w:left="900" w:firstLine="90"/>
        <w:jc w:val="thaiDistribute"/>
        <w:rPr>
          <w:rFonts w:ascii="Angsana New" w:hAnsi="Angsana New"/>
          <w:sz w:val="30"/>
          <w:szCs w:val="30"/>
        </w:rPr>
      </w:pPr>
    </w:p>
    <w:p w14:paraId="52EC7B11" w14:textId="3E92E7EE" w:rsidR="00DD1562" w:rsidRDefault="00DD1562" w:rsidP="00F93E01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63EF2">
        <w:rPr>
          <w:rFonts w:ascii="Angsana New" w:hAnsi="Angsana New"/>
          <w:sz w:val="30"/>
          <w:szCs w:val="30"/>
          <w:cs/>
        </w:rPr>
        <w:t>กลุ่มบริษั</w:t>
      </w:r>
      <w:r w:rsidR="004A63BF" w:rsidRPr="00063EF2">
        <w:rPr>
          <w:rFonts w:ascii="Angsana New" w:hAnsi="Angsana New" w:hint="cs"/>
          <w:sz w:val="30"/>
          <w:szCs w:val="30"/>
          <w:cs/>
        </w:rPr>
        <w:t>ท</w:t>
      </w:r>
      <w:r w:rsidRPr="00063EF2">
        <w:rPr>
          <w:rFonts w:ascii="Angsana New" w:hAnsi="Angsana New"/>
          <w:sz w:val="30"/>
          <w:szCs w:val="30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24D868DC" w14:textId="77777777" w:rsidR="00036EEE" w:rsidRPr="00444A11" w:rsidRDefault="00036EEE" w:rsidP="00F93E01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30DA8567" w14:textId="77777777" w:rsidR="00DD1562" w:rsidRPr="00444A11" w:rsidRDefault="00DD1562" w:rsidP="00F93E01">
      <w:pPr>
        <w:tabs>
          <w:tab w:val="clear" w:pos="907"/>
          <w:tab w:val="left" w:pos="1170"/>
        </w:tabs>
        <w:spacing w:line="240" w:lineRule="auto"/>
        <w:ind w:left="990"/>
        <w:jc w:val="thaiDistribute"/>
        <w:rPr>
          <w:rFonts w:ascii="Angsana New" w:hAnsi="Angsana New"/>
          <w:spacing w:val="-6"/>
          <w:sz w:val="30"/>
          <w:szCs w:val="30"/>
        </w:rPr>
      </w:pPr>
      <w:r w:rsidRPr="00444A11">
        <w:rPr>
          <w:rFonts w:ascii="Angsana New" w:hAnsi="Angsana New" w:hint="cs"/>
          <w:spacing w:val="-6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444A11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444A11">
        <w:rPr>
          <w:rFonts w:ascii="Angsana New" w:hAnsi="Angsana New" w:hint="cs"/>
          <w:spacing w:val="-6"/>
          <w:sz w:val="30"/>
          <w:szCs w:val="30"/>
          <w:cs/>
        </w:rPr>
        <w:t>ณ วันที่รายงาน</w:t>
      </w:r>
      <w:r w:rsidRPr="00444A11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444A11">
        <w:rPr>
          <w:rFonts w:ascii="Angsana New" w:hAnsi="Angsana New" w:hint="cs"/>
          <w:spacing w:val="-6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444A11">
        <w:rPr>
          <w:rFonts w:ascii="Angsana New" w:hAnsi="Angsana New"/>
          <w:spacing w:val="-6"/>
          <w:sz w:val="30"/>
          <w:szCs w:val="30"/>
          <w:cs/>
        </w:rPr>
        <w:t>หักกลบตามสัญญา</w:t>
      </w:r>
    </w:p>
    <w:p w14:paraId="4A3C8354" w14:textId="77777777" w:rsidR="00DC2511" w:rsidRPr="00444A11" w:rsidRDefault="00DC2511" w:rsidP="00AF34E9">
      <w:pPr>
        <w:spacing w:line="240" w:lineRule="auto"/>
        <w:ind w:left="900" w:firstLine="90"/>
        <w:jc w:val="thaiDistribute"/>
        <w:rPr>
          <w:rFonts w:ascii="Angsana New" w:hAnsi="Angsana New"/>
          <w:sz w:val="30"/>
          <w:szCs w:val="30"/>
        </w:rPr>
      </w:pPr>
    </w:p>
    <w:tbl>
      <w:tblPr>
        <w:tblW w:w="10452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700"/>
        <w:gridCol w:w="1080"/>
        <w:gridCol w:w="269"/>
        <w:gridCol w:w="1255"/>
        <w:gridCol w:w="239"/>
        <w:gridCol w:w="1114"/>
        <w:gridCol w:w="240"/>
        <w:gridCol w:w="1110"/>
        <w:gridCol w:w="267"/>
        <w:gridCol w:w="1089"/>
        <w:gridCol w:w="1089"/>
      </w:tblGrid>
      <w:tr w:rsidR="00DA2E9E" w:rsidRPr="000C4FBF" w14:paraId="2965028E" w14:textId="77777777" w:rsidTr="00737DE5">
        <w:trPr>
          <w:gridAfter w:val="1"/>
          <w:wAfter w:w="1089" w:type="dxa"/>
          <w:tblHeader/>
        </w:trPr>
        <w:tc>
          <w:tcPr>
            <w:tcW w:w="2700" w:type="dxa"/>
            <w:shd w:val="clear" w:color="auto" w:fill="auto"/>
            <w:vAlign w:val="bottom"/>
          </w:tcPr>
          <w:p w14:paraId="0E870F3A" w14:textId="77777777" w:rsidR="00DA2E9E" w:rsidRPr="00063EF2" w:rsidRDefault="00DA2E9E" w:rsidP="00063E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63" w:type="dxa"/>
            <w:gridSpan w:val="9"/>
            <w:shd w:val="clear" w:color="auto" w:fill="auto"/>
            <w:vAlign w:val="bottom"/>
          </w:tcPr>
          <w:p w14:paraId="4ADD5DD1" w14:textId="77777777" w:rsidR="00DA2E9E" w:rsidRPr="00063EF2" w:rsidRDefault="00DA2E9E" w:rsidP="00063EF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57756" w:rsidRPr="000C4FBF" w14:paraId="7E4A953D" w14:textId="77777777" w:rsidTr="007167E4">
        <w:trPr>
          <w:gridAfter w:val="1"/>
          <w:wAfter w:w="1089" w:type="dxa"/>
          <w:tblHeader/>
        </w:trPr>
        <w:tc>
          <w:tcPr>
            <w:tcW w:w="2700" w:type="dxa"/>
            <w:shd w:val="clear" w:color="auto" w:fill="auto"/>
            <w:vAlign w:val="bottom"/>
          </w:tcPr>
          <w:p w14:paraId="231FBD15" w14:textId="77777777" w:rsidR="00447284" w:rsidRPr="00063EF2" w:rsidRDefault="00447284" w:rsidP="00063E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A58AA6" w14:textId="77777777" w:rsidR="00447284" w:rsidRPr="00063EF2" w:rsidRDefault="00447284" w:rsidP="00063EF2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50C4C8BD" w14:textId="77777777" w:rsidR="00447284" w:rsidRPr="00063EF2" w:rsidRDefault="00447284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4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5CA9C" w14:textId="77777777" w:rsidR="00447284" w:rsidRPr="00063EF2" w:rsidRDefault="00447284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3EF2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C57756" w:rsidRPr="000C4FBF" w14:paraId="62ACC801" w14:textId="77777777" w:rsidTr="007167E4">
        <w:trPr>
          <w:gridAfter w:val="1"/>
          <w:wAfter w:w="1089" w:type="dxa"/>
          <w:tblHeader/>
        </w:trPr>
        <w:tc>
          <w:tcPr>
            <w:tcW w:w="2700" w:type="dxa"/>
            <w:shd w:val="clear" w:color="auto" w:fill="auto"/>
            <w:vAlign w:val="bottom"/>
            <w:hideMark/>
          </w:tcPr>
          <w:p w14:paraId="0E4C4BCF" w14:textId="59C14735" w:rsidR="00447284" w:rsidRPr="00063EF2" w:rsidRDefault="00447284" w:rsidP="00063E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01010D" w:rsidRPr="0001010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005076A" w14:textId="77777777" w:rsidR="00447284" w:rsidRPr="00063EF2" w:rsidRDefault="00447284" w:rsidP="00063EF2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7BFA1E5C" w14:textId="77777777" w:rsidR="00447284" w:rsidRPr="00063EF2" w:rsidRDefault="00447284" w:rsidP="00063EF2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56B99BF" w14:textId="77777777" w:rsidR="00447284" w:rsidRPr="00063EF2" w:rsidRDefault="00447284" w:rsidP="00063EF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F604A2" w14:textId="3EDCFAB7" w:rsidR="00447284" w:rsidRPr="00063EF2" w:rsidRDefault="00447284" w:rsidP="00063EF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063E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1010D" w:rsidRPr="0001010D">
              <w:rPr>
                <w:rFonts w:ascii="Angsana New" w:hAnsi="Angsana New"/>
                <w:sz w:val="28"/>
                <w:szCs w:val="28"/>
              </w:rPr>
              <w:t>1</w:t>
            </w:r>
            <w:r w:rsidRPr="00063E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63EF2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063EF2">
              <w:rPr>
                <w:rFonts w:ascii="Angsana New" w:hAnsi="Angsana New"/>
                <w:sz w:val="28"/>
                <w:szCs w:val="28"/>
                <w:cs/>
              </w:rPr>
              <w:br/>
              <w:t>หรือน้อยกว่า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CA94C" w14:textId="77777777" w:rsidR="00447284" w:rsidRPr="00063EF2" w:rsidRDefault="00447284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979869" w14:textId="09D6ACCC" w:rsidR="00447284" w:rsidRPr="00063EF2" w:rsidRDefault="00447284" w:rsidP="00063EF2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01010D" w:rsidRPr="0001010D">
              <w:rPr>
                <w:rFonts w:ascii="Angsana New" w:hAnsi="Angsana New"/>
                <w:sz w:val="28"/>
                <w:szCs w:val="28"/>
              </w:rPr>
              <w:t>1</w:t>
            </w:r>
            <w:r w:rsidRPr="00063E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63EF2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063E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63EF2">
              <w:rPr>
                <w:rFonts w:ascii="Angsana New" w:hAnsi="Angsana New"/>
                <w:sz w:val="28"/>
                <w:szCs w:val="28"/>
                <w:cs/>
              </w:rPr>
              <w:t xml:space="preserve">แต่ไม่เกิน </w:t>
            </w:r>
            <w:r w:rsidR="0001010D" w:rsidRPr="0001010D">
              <w:rPr>
                <w:rFonts w:ascii="Angsana New" w:hAnsi="Angsana New"/>
                <w:sz w:val="28"/>
                <w:szCs w:val="28"/>
              </w:rPr>
              <w:t>5</w:t>
            </w:r>
            <w:r w:rsidRPr="00063E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63EF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EB8C7" w14:textId="77777777" w:rsidR="00447284" w:rsidRPr="00063EF2" w:rsidRDefault="00447284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7C392D2" w14:textId="73B325DB" w:rsidR="00447284" w:rsidRPr="00063EF2" w:rsidRDefault="00447284" w:rsidP="00063EF2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063E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1010D" w:rsidRPr="0001010D">
              <w:rPr>
                <w:rFonts w:ascii="Angsana New" w:hAnsi="Angsana New"/>
                <w:sz w:val="28"/>
                <w:szCs w:val="28"/>
              </w:rPr>
              <w:t>5</w:t>
            </w:r>
            <w:r w:rsidRPr="00063E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63EF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444AE" w14:textId="77777777" w:rsidR="00447284" w:rsidRPr="00063EF2" w:rsidRDefault="00447284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42B7824" w14:textId="77777777" w:rsidR="00447284" w:rsidRPr="00063EF2" w:rsidRDefault="00447284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A7445" w:rsidRPr="000C4FBF" w14:paraId="62D3ADD6" w14:textId="77777777" w:rsidTr="007167E4">
        <w:trPr>
          <w:gridAfter w:val="1"/>
          <w:wAfter w:w="1089" w:type="dxa"/>
          <w:tblHeader/>
        </w:trPr>
        <w:tc>
          <w:tcPr>
            <w:tcW w:w="2700" w:type="dxa"/>
            <w:shd w:val="clear" w:color="auto" w:fill="auto"/>
            <w:vAlign w:val="bottom"/>
          </w:tcPr>
          <w:p w14:paraId="1981C0C8" w14:textId="77777777" w:rsidR="001A7445" w:rsidRPr="00063EF2" w:rsidRDefault="001A7445" w:rsidP="00063EF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63" w:type="dxa"/>
            <w:gridSpan w:val="9"/>
            <w:shd w:val="clear" w:color="auto" w:fill="auto"/>
            <w:vAlign w:val="bottom"/>
          </w:tcPr>
          <w:p w14:paraId="21CD7A25" w14:textId="77777777" w:rsidR="001A7445" w:rsidRPr="00063EF2" w:rsidRDefault="001A7445" w:rsidP="00063EF2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63EF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063EF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063EF2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C57756" w:rsidRPr="000C4FBF" w14:paraId="4A07977F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6DC0E71F" w14:textId="19DB3922" w:rsidR="004E22DA" w:rsidRPr="00063EF2" w:rsidRDefault="0001010D" w:rsidP="00063EF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1010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6F7E2F" w14:textId="77777777" w:rsidR="004E22DA" w:rsidRPr="00063EF2" w:rsidRDefault="004E22DA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C489688" w14:textId="77777777" w:rsidR="004E22DA" w:rsidRPr="00063EF2" w:rsidRDefault="004E22DA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7C3C7DC" w14:textId="77777777" w:rsidR="004E22DA" w:rsidRPr="00063EF2" w:rsidRDefault="004E22DA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CD6FE7D" w14:textId="77777777" w:rsidR="004E22DA" w:rsidRPr="00063EF2" w:rsidRDefault="004E22DA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EEDEAC2" w14:textId="77777777" w:rsidR="004E22DA" w:rsidRPr="00063EF2" w:rsidRDefault="004E22DA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853FD4D" w14:textId="77777777" w:rsidR="004E22DA" w:rsidRPr="00063EF2" w:rsidRDefault="004E22DA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929513B" w14:textId="77777777" w:rsidR="004E22DA" w:rsidRPr="00063EF2" w:rsidRDefault="004E22DA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11E319B" w14:textId="77777777" w:rsidR="004E22DA" w:rsidRPr="00063EF2" w:rsidRDefault="004E22DA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E61D3D0" w14:textId="77777777" w:rsidR="004E22DA" w:rsidRPr="00063EF2" w:rsidRDefault="004E22DA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57756" w:rsidRPr="000C4FBF" w14:paraId="0B024276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204BC12D" w14:textId="77777777" w:rsidR="00497B6F" w:rsidRPr="00063EF2" w:rsidRDefault="00497B6F" w:rsidP="00063EF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3E8D41" w14:textId="77777777" w:rsidR="00497B6F" w:rsidRPr="00063EF2" w:rsidRDefault="00497B6F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BBDA90B" w14:textId="77777777" w:rsidR="00497B6F" w:rsidRPr="00063EF2" w:rsidRDefault="00497B6F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60AC7D6" w14:textId="77777777" w:rsidR="00497B6F" w:rsidRPr="00063EF2" w:rsidRDefault="00497B6F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6A14976" w14:textId="77777777" w:rsidR="00497B6F" w:rsidRPr="00063EF2" w:rsidRDefault="00497B6F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48C2336" w14:textId="77777777" w:rsidR="00497B6F" w:rsidRPr="00063EF2" w:rsidRDefault="00497B6F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F2FA576" w14:textId="77777777" w:rsidR="00497B6F" w:rsidRPr="00063EF2" w:rsidRDefault="00497B6F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1EB6759" w14:textId="77777777" w:rsidR="00497B6F" w:rsidRPr="00063EF2" w:rsidRDefault="00497B6F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EE8A61C" w14:textId="77777777" w:rsidR="00497B6F" w:rsidRPr="00063EF2" w:rsidRDefault="00497B6F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E3965C6" w14:textId="77777777" w:rsidR="00497B6F" w:rsidRPr="00063EF2" w:rsidRDefault="00497B6F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56168" w:rsidRPr="000C4FBF" w14:paraId="705A7F0E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70BC6110" w14:textId="77777777" w:rsidR="00C56168" w:rsidRPr="00063EF2" w:rsidRDefault="00C56168" w:rsidP="00C5616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063EF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E4857F" w14:textId="1EF694CC" w:rsidR="00C56168" w:rsidRPr="00063EF2" w:rsidRDefault="0001010D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9</w:t>
            </w:r>
            <w:r w:rsidR="00BA21D3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606</w:t>
            </w:r>
            <w:r w:rsidR="00BA21D3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493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AE21528" w14:textId="77777777" w:rsidR="00C56168" w:rsidRPr="00063EF2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3E5265F7" w14:textId="2DDAA6F3" w:rsidR="00C56168" w:rsidRPr="00063EF2" w:rsidRDefault="0001010D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9</w:t>
            </w:r>
            <w:r w:rsidR="00BA21D3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606</w:t>
            </w:r>
            <w:r w:rsidR="00BA21D3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493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1E84AD" w14:textId="77777777" w:rsidR="00C56168" w:rsidRPr="00063EF2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FD4D9C7" w14:textId="2E18D12E" w:rsidR="00C56168" w:rsidRPr="00063EF2" w:rsidRDefault="00BA21D3" w:rsidP="005B7E74">
            <w:pPr>
              <w:tabs>
                <w:tab w:val="clear" w:pos="907"/>
                <w:tab w:val="decimal" w:pos="380"/>
                <w:tab w:val="left" w:pos="740"/>
              </w:tabs>
              <w:spacing w:line="240" w:lineRule="auto"/>
              <w:ind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3B3AE17" w14:textId="77777777" w:rsidR="00C56168" w:rsidRPr="00063EF2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F2A7981" w14:textId="091D96CC" w:rsidR="00C56168" w:rsidRPr="00063EF2" w:rsidRDefault="00BA21D3" w:rsidP="005B7E74">
            <w:pPr>
              <w:tabs>
                <w:tab w:val="clear" w:pos="907"/>
                <w:tab w:val="left" w:pos="280"/>
                <w:tab w:val="decimal" w:pos="708"/>
              </w:tabs>
              <w:spacing w:line="240" w:lineRule="auto"/>
              <w:ind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B8418D6" w14:textId="77777777" w:rsidR="00C56168" w:rsidRPr="00063EF2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5B9B4D0" w14:textId="106F3B6C" w:rsidR="00C56168" w:rsidRPr="00063EF2" w:rsidRDefault="0001010D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9</w:t>
            </w:r>
            <w:r w:rsidR="00BA21D3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606</w:t>
            </w:r>
            <w:r w:rsidR="00BA21D3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493</w:t>
            </w:r>
          </w:p>
        </w:tc>
      </w:tr>
      <w:tr w:rsidR="00C56168" w:rsidRPr="000C4FBF" w14:paraId="2F827740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5AC920B7" w14:textId="77777777" w:rsidR="00C56168" w:rsidRPr="00063EF2" w:rsidRDefault="00C56168" w:rsidP="00C5616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F8E438" w14:textId="2C25E08B" w:rsidR="00C56168" w:rsidRPr="00063EF2" w:rsidRDefault="0001010D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70</w:t>
            </w:r>
            <w:r w:rsidR="00BA21D3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345</w:t>
            </w:r>
            <w:r w:rsidR="00BA21D3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013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7582D16" w14:textId="77777777" w:rsidR="00C56168" w:rsidRPr="00063EF2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2CC65878" w14:textId="3D939C92" w:rsidR="00C56168" w:rsidRPr="00063EF2" w:rsidRDefault="0001010D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15</w:t>
            </w:r>
            <w:r w:rsidR="00BA21D3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934</w:t>
            </w:r>
            <w:r w:rsidR="00BA21D3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090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3CC544" w14:textId="77777777" w:rsidR="00C56168" w:rsidRPr="00063EF2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6689B18" w14:textId="7B4D362A" w:rsidR="00C56168" w:rsidRPr="00063EF2" w:rsidRDefault="0001010D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46</w:t>
            </w:r>
            <w:r w:rsidR="00BA21D3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614</w:t>
            </w:r>
            <w:r w:rsidR="00BA21D3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568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612B5F2" w14:textId="77777777" w:rsidR="00C56168" w:rsidRPr="00063EF2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6DAD0AC" w14:textId="54FB1D19" w:rsidR="00C56168" w:rsidRPr="00063EF2" w:rsidRDefault="0001010D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21</w:t>
            </w:r>
            <w:r w:rsidR="00BA21D3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044</w:t>
            </w:r>
            <w:r w:rsidR="00BA21D3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882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383FC1A" w14:textId="77777777" w:rsidR="00C56168" w:rsidRPr="00063EF2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96B2BF7" w14:textId="2B763D13" w:rsidR="00C56168" w:rsidRPr="00063EF2" w:rsidRDefault="0001010D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83</w:t>
            </w:r>
            <w:r w:rsidR="00BA21D3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593</w:t>
            </w:r>
            <w:r w:rsidR="00BA21D3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540</w:t>
            </w:r>
          </w:p>
        </w:tc>
      </w:tr>
      <w:tr w:rsidR="00C56168" w:rsidRPr="000C4FBF" w14:paraId="70AFDE34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0E6EFF49" w14:textId="69076ECA" w:rsidR="00C56168" w:rsidRPr="00063EF2" w:rsidRDefault="00C56168" w:rsidP="00C5044B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C56168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 w:rsidR="00AB22F7">
              <w:rPr>
                <w:rFonts w:ascii="Angsana New" w:hAnsi="Angsana New" w:hint="cs"/>
                <w:sz w:val="28"/>
                <w:szCs w:val="28"/>
                <w:cs/>
              </w:rPr>
              <w:t>จากกิจการ</w:t>
            </w:r>
            <w:r w:rsidR="008D6CCC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444F03" w14:textId="6855BD51" w:rsidR="00C56168" w:rsidRPr="00063EF2" w:rsidRDefault="0001010D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346</w:t>
            </w:r>
            <w:r w:rsidR="00BA21D3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959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E980878" w14:textId="77777777" w:rsidR="00C56168" w:rsidRPr="00063EF2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2989D064" w14:textId="3044EF6C" w:rsidR="00C56168" w:rsidRPr="00063EF2" w:rsidRDefault="0001010D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13</w:t>
            </w:r>
            <w:r w:rsidR="00BA21D3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0C5C47" w14:textId="77777777" w:rsidR="00C56168" w:rsidRPr="00063EF2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03CE25E" w14:textId="65849A00" w:rsidR="00C56168" w:rsidRPr="00063EF2" w:rsidRDefault="0001010D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396</w:t>
            </w:r>
            <w:r w:rsidR="00BA21D3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716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AC4EA11" w14:textId="77777777" w:rsidR="00C56168" w:rsidRPr="00063EF2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F5477AD" w14:textId="42611ADC" w:rsidR="00C56168" w:rsidRPr="00063EF2" w:rsidRDefault="00BA21D3" w:rsidP="00BA21D3">
            <w:pPr>
              <w:tabs>
                <w:tab w:val="clear" w:pos="907"/>
                <w:tab w:val="left" w:pos="280"/>
                <w:tab w:val="decimal" w:pos="708"/>
              </w:tabs>
              <w:spacing w:line="240" w:lineRule="auto"/>
              <w:ind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67FF818" w14:textId="77777777" w:rsidR="00C56168" w:rsidRPr="00063EF2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65D9F2A" w14:textId="5FBE13FC" w:rsidR="00C56168" w:rsidRPr="00063EF2" w:rsidRDefault="0001010D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409</w:t>
            </w:r>
            <w:r w:rsidR="00BA21D3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823</w:t>
            </w:r>
          </w:p>
        </w:tc>
      </w:tr>
      <w:tr w:rsidR="00C56168" w:rsidRPr="000C4FBF" w14:paraId="6CDD3CEC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3B25A7E5" w14:textId="77777777" w:rsidR="00C56168" w:rsidRPr="00063EF2" w:rsidRDefault="00C56168" w:rsidP="00C5616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A6C745" w14:textId="5747A86A" w:rsidR="00C56168" w:rsidRPr="00063EF2" w:rsidRDefault="0001010D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3</w:t>
            </w:r>
            <w:r w:rsidR="00BA21D3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364</w:t>
            </w:r>
            <w:r w:rsidR="00BA21D3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543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F377C0E" w14:textId="77777777" w:rsidR="00C56168" w:rsidRPr="00063EF2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1E9F04B2" w14:textId="2DBF08C6" w:rsidR="00C56168" w:rsidRPr="00063EF2" w:rsidRDefault="0001010D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179</w:t>
            </w:r>
            <w:r w:rsidR="00BA21D3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667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583F1CF" w14:textId="77777777" w:rsidR="00C56168" w:rsidRPr="00063EF2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1E0878A" w14:textId="31E4A407" w:rsidR="00C56168" w:rsidRPr="00063EF2" w:rsidRDefault="0001010D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890</w:t>
            </w:r>
            <w:r w:rsidR="00BA21D3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137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DBC7DD7" w14:textId="77777777" w:rsidR="00C56168" w:rsidRPr="00063EF2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334909A" w14:textId="060F0B77" w:rsidR="00C56168" w:rsidRPr="00063EF2" w:rsidRDefault="0001010D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4</w:t>
            </w:r>
            <w:r w:rsidR="00BA21D3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006</w:t>
            </w:r>
            <w:r w:rsidR="00BA21D3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650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29C2236" w14:textId="77777777" w:rsidR="00C56168" w:rsidRPr="00063EF2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AD94949" w14:textId="0FF93572" w:rsidR="00C56168" w:rsidRPr="00063EF2" w:rsidRDefault="0001010D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5</w:t>
            </w:r>
            <w:r w:rsidR="00BA21D3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076</w:t>
            </w:r>
            <w:r w:rsidR="00BA21D3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454</w:t>
            </w:r>
          </w:p>
        </w:tc>
      </w:tr>
      <w:tr w:rsidR="00C56168" w:rsidRPr="000C4FBF" w14:paraId="04D0A167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7E772DE8" w14:textId="77777777" w:rsidR="00C56168" w:rsidRPr="00063EF2" w:rsidRDefault="00C56168" w:rsidP="00C5616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90701" w14:textId="5D056254" w:rsidR="00C56168" w:rsidRPr="00063EF2" w:rsidRDefault="0001010D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24</w:t>
            </w:r>
            <w:r w:rsidR="00BA21D3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918</w:t>
            </w:r>
            <w:r w:rsidR="00BA21D3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623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9FE9697" w14:textId="77777777" w:rsidR="00C56168" w:rsidRPr="00063EF2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407E7" w14:textId="59EB1DF9" w:rsidR="00C56168" w:rsidRPr="00063EF2" w:rsidRDefault="0001010D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1</w:t>
            </w:r>
            <w:r w:rsidR="00BA21D3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296</w:t>
            </w:r>
            <w:r w:rsidR="00BA21D3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782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5101C15" w14:textId="77777777" w:rsidR="00C56168" w:rsidRPr="00063EF2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2326F" w14:textId="087896B5" w:rsidR="00C56168" w:rsidRPr="00063EF2" w:rsidRDefault="0001010D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7</w:t>
            </w:r>
            <w:r w:rsidR="00BA21D3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642</w:t>
            </w:r>
            <w:r w:rsidR="00BA21D3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647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325C03D" w14:textId="77777777" w:rsidR="00C56168" w:rsidRPr="00063EF2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CBDED" w14:textId="6DA6028B" w:rsidR="00C56168" w:rsidRPr="00063EF2" w:rsidRDefault="0001010D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21</w:t>
            </w:r>
            <w:r w:rsidR="00BA21D3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558</w:t>
            </w:r>
            <w:r w:rsidR="00BA21D3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D1EF7CD" w14:textId="77777777" w:rsidR="00C56168" w:rsidRPr="00063EF2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550FC" w14:textId="1205A099" w:rsidR="00C56168" w:rsidRPr="00063EF2" w:rsidRDefault="0001010D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30</w:t>
            </w:r>
            <w:r w:rsidR="00BA21D3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497</w:t>
            </w:r>
            <w:r w:rsidR="00BA21D3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AF4F73" w:rsidRPr="000C4FBF" w14:paraId="151BF90E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52CC9554" w14:textId="77777777" w:rsidR="00AF4F73" w:rsidRPr="00063EF2" w:rsidRDefault="00AF4F73" w:rsidP="00AF4F73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89981A" w14:textId="6E76EDDC" w:rsidR="00AF4F73" w:rsidRPr="00063EF2" w:rsidRDefault="0001010D" w:rsidP="00BA21D3">
            <w:pPr>
              <w:tabs>
                <w:tab w:val="decimal" w:pos="708"/>
              </w:tabs>
              <w:spacing w:line="240" w:lineRule="auto"/>
              <w:ind w:hanging="1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</w:rPr>
              <w:t>108</w:t>
            </w:r>
            <w:r w:rsidR="00BA21D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</w:rPr>
              <w:t>581</w:t>
            </w:r>
            <w:r w:rsidR="00BA21D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</w:rPr>
              <w:t>631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29CD617" w14:textId="77777777" w:rsidR="00AF4F73" w:rsidRPr="00063EF2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CE167D" w14:textId="6270A398" w:rsidR="00AF4F73" w:rsidRPr="00063EF2" w:rsidRDefault="0001010D" w:rsidP="005B7E74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</w:rPr>
              <w:t>27</w:t>
            </w:r>
            <w:r w:rsidR="00BA21D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</w:rPr>
              <w:t>030</w:t>
            </w:r>
            <w:r w:rsidR="00BA21D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</w:rPr>
              <w:t>139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E415CB3" w14:textId="77777777" w:rsidR="00AF4F73" w:rsidRPr="00063EF2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8E2E12" w14:textId="5259D5DA" w:rsidR="00AF4F73" w:rsidRPr="00063EF2" w:rsidRDefault="0001010D" w:rsidP="005B7E74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</w:rPr>
              <w:t>55</w:t>
            </w:r>
            <w:r w:rsidR="00BA21D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</w:rPr>
              <w:t>544</w:t>
            </w:r>
            <w:r w:rsidR="00BA21D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</w:rPr>
              <w:t>068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58A49B9" w14:textId="77777777" w:rsidR="00AF4F73" w:rsidRPr="00063EF2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3B083D" w14:textId="2204DA1C" w:rsidR="00AF4F73" w:rsidRPr="00063EF2" w:rsidRDefault="0001010D" w:rsidP="005B7E74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</w:rPr>
              <w:t>46</w:t>
            </w:r>
            <w:r w:rsidR="00BA21D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</w:rPr>
              <w:t>609</w:t>
            </w:r>
            <w:r w:rsidR="00BA21D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</w:rPr>
              <w:t>663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4B7D152" w14:textId="77777777" w:rsidR="00AF4F73" w:rsidRPr="00063EF2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E6035D" w14:textId="62C5EFF3" w:rsidR="00AF4F73" w:rsidRPr="00BA21D3" w:rsidRDefault="0001010D" w:rsidP="00BA21D3">
            <w:pPr>
              <w:tabs>
                <w:tab w:val="decimal" w:pos="708"/>
              </w:tabs>
              <w:spacing w:line="240" w:lineRule="auto"/>
              <w:ind w:hanging="100"/>
              <w:jc w:val="right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01010D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129</w:t>
            </w:r>
            <w:r w:rsidR="00BA21D3" w:rsidRPr="00BA21D3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183</w:t>
            </w:r>
            <w:r w:rsidR="00BA21D3" w:rsidRPr="00BA21D3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870</w:t>
            </w:r>
          </w:p>
        </w:tc>
      </w:tr>
      <w:tr w:rsidR="00AF4F73" w:rsidRPr="00E211E0" w14:paraId="012A9390" w14:textId="77777777" w:rsidTr="00E211E0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6D2E41B6" w14:textId="77777777" w:rsidR="00AF4F73" w:rsidRPr="00E211E0" w:rsidRDefault="00AF4F73" w:rsidP="00AF4F73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9BC2BA" w14:textId="77777777" w:rsidR="00AF4F73" w:rsidRPr="00E211E0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4C8A2AB8" w14:textId="77777777" w:rsidR="00AF4F73" w:rsidRPr="00E211E0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95A3D1" w14:textId="77777777" w:rsidR="00AF4F73" w:rsidRPr="00E211E0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6BA73FF" w14:textId="77777777" w:rsidR="00AF4F73" w:rsidRPr="00E211E0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00ED35" w14:textId="77777777" w:rsidR="00AF4F73" w:rsidRPr="00E211E0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098CF7D" w14:textId="77777777" w:rsidR="00AF4F73" w:rsidRPr="00E211E0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5CC1F4" w14:textId="77777777" w:rsidR="00AF4F73" w:rsidRPr="00E211E0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E899BCA" w14:textId="77777777" w:rsidR="00AF4F73" w:rsidRPr="00E211E0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2A4875" w14:textId="77777777" w:rsidR="00AF4F73" w:rsidRPr="00E211E0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1E0" w:rsidRPr="00E211E0" w14:paraId="63D7D793" w14:textId="77777777" w:rsidTr="00E211E0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572C9345" w14:textId="77777777" w:rsidR="00E211E0" w:rsidRPr="00E211E0" w:rsidRDefault="00E211E0" w:rsidP="00AF4F73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1A9E92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6C424571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56EEA4D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B1F5554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C194AB1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1530D3E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A2FCC0E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6B40856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3B07726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1E0" w:rsidRPr="00E211E0" w14:paraId="07D756FC" w14:textId="77777777" w:rsidTr="00E211E0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3D5C8186" w14:textId="77777777" w:rsidR="00E211E0" w:rsidRPr="00E211E0" w:rsidRDefault="00E211E0" w:rsidP="00AF4F73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E1BF75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0F7AB3D0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7150F0E6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936AC8D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18686F2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0F3D712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58E8943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83479E7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0354CFD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1E0" w:rsidRPr="00E211E0" w14:paraId="572730F3" w14:textId="77777777" w:rsidTr="00E211E0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6521C4C4" w14:textId="77777777" w:rsidR="00E211E0" w:rsidRPr="00E211E0" w:rsidRDefault="00E211E0" w:rsidP="00AF4F73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867F9F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51DAF098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74CDE65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AFCA71A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9A36531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C6DCCFC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B5DC49F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574D093D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1683E34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1E0" w:rsidRPr="00E211E0" w14:paraId="5F2EE565" w14:textId="77777777" w:rsidTr="00E211E0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126382A2" w14:textId="77777777" w:rsidR="00E211E0" w:rsidRPr="00E211E0" w:rsidRDefault="00E211E0" w:rsidP="00AF4F73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972C17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58831A6A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389926DB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6746AEF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B3748B0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2EC5710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FD4D376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2C116C2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492CF7F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1E0" w:rsidRPr="00E211E0" w14:paraId="60283448" w14:textId="77777777" w:rsidTr="00E211E0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40CF690F" w14:textId="5D5BBA61" w:rsidR="00E211E0" w:rsidRPr="00E211E0" w:rsidRDefault="0001010D" w:rsidP="00AF4F73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lastRenderedPageBreak/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FE42EE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085AA68A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18B3BC33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247AF9E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32917FD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A8A2BB6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1BBC70C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BD000B6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5B8086D" w14:textId="77777777" w:rsidR="00E211E0" w:rsidRPr="00E211E0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4F73" w:rsidRPr="000C4FBF" w14:paraId="196A032A" w14:textId="77777777" w:rsidTr="007167E4">
        <w:trPr>
          <w:gridAfter w:val="1"/>
          <w:wAfter w:w="1089" w:type="dxa"/>
          <w:trHeight w:val="290"/>
        </w:trPr>
        <w:tc>
          <w:tcPr>
            <w:tcW w:w="2700" w:type="dxa"/>
            <w:shd w:val="clear" w:color="auto" w:fill="auto"/>
            <w:vAlign w:val="bottom"/>
          </w:tcPr>
          <w:p w14:paraId="596BB3BB" w14:textId="77777777" w:rsidR="00AF4F73" w:rsidRPr="00063EF2" w:rsidRDefault="00AF4F73" w:rsidP="00AF4F73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DB0486" w14:textId="77777777" w:rsidR="00AF4F73" w:rsidRPr="005B7E74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544943B9" w14:textId="77777777" w:rsidR="00AF4F73" w:rsidRPr="005B7E74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19B7EF25" w14:textId="77777777" w:rsidR="00AF4F73" w:rsidRPr="005B7E74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05E173D" w14:textId="77777777" w:rsidR="00AF4F73" w:rsidRPr="005B7E74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4AE4CDC" w14:textId="77777777" w:rsidR="00AF4F73" w:rsidRPr="005B7E74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DC77B9F" w14:textId="77777777" w:rsidR="00AF4F73" w:rsidRPr="005B7E74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8DE6B96" w14:textId="77777777" w:rsidR="00AF4F73" w:rsidRPr="005B7E74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7D237C1" w14:textId="77777777" w:rsidR="00AF4F73" w:rsidRPr="005B7E74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6B1ADEB" w14:textId="77777777" w:rsidR="00AF4F73" w:rsidRPr="005B7E74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4F73" w:rsidRPr="000C4FBF" w14:paraId="16BCCE1B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  <w:hideMark/>
          </w:tcPr>
          <w:p w14:paraId="1308203A" w14:textId="77777777" w:rsidR="00AF4F73" w:rsidRPr="00063EF2" w:rsidRDefault="00AF4F73" w:rsidP="00AF4F73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สัญญาแลกเปลี่ยนอัตราดอกเบี้ย</w:t>
            </w:r>
            <w:r w:rsidRPr="00063EF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C90CDD" w14:textId="267BA707" w:rsidR="00AF4F73" w:rsidRPr="005B7E74" w:rsidRDefault="0001010D" w:rsidP="005B7E74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838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</w:rPr>
              <w:t>268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0FF522C" w14:textId="77777777" w:rsidR="00AF4F73" w:rsidRPr="005B7E74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E0064AA" w14:textId="4A755983" w:rsidR="00AF4F73" w:rsidRPr="0011117A" w:rsidRDefault="006838F0" w:rsidP="0011117A">
            <w:pPr>
              <w:tabs>
                <w:tab w:val="clear" w:pos="680"/>
                <w:tab w:val="clear" w:pos="907"/>
                <w:tab w:val="decimal" w:pos="380"/>
                <w:tab w:val="left" w:pos="518"/>
                <w:tab w:val="left" w:pos="968"/>
              </w:tabs>
              <w:spacing w:line="240" w:lineRule="auto"/>
              <w:ind w:right="-4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1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2278D8" w14:textId="77777777" w:rsidR="00AF4F73" w:rsidRPr="005B7E74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582BAF5" w14:textId="185CDD68" w:rsidR="00AF4F73" w:rsidRPr="005B7E74" w:rsidRDefault="0001010D" w:rsidP="005B7E74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7</w:t>
            </w:r>
            <w:r w:rsidR="006838F0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268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34AFD3C" w14:textId="77777777" w:rsidR="00AF4F73" w:rsidRPr="005B7E74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EE18B0F" w14:textId="04147804" w:rsidR="00AF4F73" w:rsidRPr="0011117A" w:rsidRDefault="006838F0" w:rsidP="0011117A">
            <w:pPr>
              <w:tabs>
                <w:tab w:val="clear" w:pos="907"/>
                <w:tab w:val="decimal" w:pos="380"/>
                <w:tab w:val="left" w:pos="740"/>
              </w:tabs>
              <w:spacing w:line="240" w:lineRule="auto"/>
              <w:ind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1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DA0BB5B" w14:textId="77777777" w:rsidR="00AF4F73" w:rsidRPr="005B7E74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A407B08" w14:textId="3D7BDAA9" w:rsidR="00AF4F73" w:rsidRPr="005B7E74" w:rsidRDefault="0001010D" w:rsidP="005B7E74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838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</w:rPr>
              <w:t>268</w:t>
            </w:r>
          </w:p>
        </w:tc>
      </w:tr>
      <w:tr w:rsidR="00AF4F73" w:rsidRPr="000C4FBF" w14:paraId="41B144DB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643BA05F" w14:textId="77777777" w:rsidR="00AF4F73" w:rsidRPr="00063EF2" w:rsidRDefault="00AF4F73" w:rsidP="00AF4F73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</w:t>
            </w:r>
          </w:p>
          <w:p w14:paraId="5E84500D" w14:textId="77777777" w:rsidR="00AF4F73" w:rsidRPr="00063EF2" w:rsidRDefault="00AF4F73" w:rsidP="00AF4F73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63EF2">
              <w:rPr>
                <w:rFonts w:ascii="Angsana New" w:hAnsi="Angsana New" w:hint="cs"/>
                <w:sz w:val="28"/>
                <w:szCs w:val="28"/>
                <w:cs/>
              </w:rPr>
              <w:t>แลกเปลี่ยนสกุลเงิน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FFE003" w14:textId="53781F8D" w:rsidR="00AF4F73" w:rsidRPr="005B7E74" w:rsidRDefault="0001010D" w:rsidP="005B7E74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0B46F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</w:rPr>
              <w:t>944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7418C09" w14:textId="77777777" w:rsidR="00AF4F73" w:rsidRPr="005B7E74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68A610E8" w14:textId="3C0F9C0B" w:rsidR="00AF4F73" w:rsidRPr="00C5044B" w:rsidRDefault="000B46FE" w:rsidP="00F60DBD">
            <w:pPr>
              <w:tabs>
                <w:tab w:val="clear" w:pos="680"/>
                <w:tab w:val="clear" w:pos="907"/>
                <w:tab w:val="decimal" w:pos="380"/>
                <w:tab w:val="left" w:pos="518"/>
                <w:tab w:val="left" w:pos="968"/>
              </w:tabs>
              <w:spacing w:line="240" w:lineRule="auto"/>
              <w:ind w:right="-47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5E373BD" w14:textId="77777777" w:rsidR="00AF4F73" w:rsidRPr="005B7E74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1DC033C" w14:textId="59C742FF" w:rsidR="00AF4F73" w:rsidRPr="005B7E74" w:rsidRDefault="0001010D" w:rsidP="005B7E74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63</w:t>
            </w:r>
            <w:r w:rsidR="000B46FE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944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074EC04" w14:textId="77777777" w:rsidR="00AF4F73" w:rsidRPr="005B7E74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08F196B" w14:textId="165605AB" w:rsidR="00AF4F73" w:rsidRPr="00C5044B" w:rsidRDefault="000B46FE" w:rsidP="00C5044B">
            <w:pPr>
              <w:tabs>
                <w:tab w:val="clear" w:pos="907"/>
                <w:tab w:val="decimal" w:pos="380"/>
                <w:tab w:val="left" w:pos="740"/>
              </w:tabs>
              <w:spacing w:line="240" w:lineRule="auto"/>
              <w:ind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CCEC7AE" w14:textId="77777777" w:rsidR="00AF4F73" w:rsidRPr="005B7E74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3CF45B1" w14:textId="6C23EEDB" w:rsidR="00AF4F73" w:rsidRPr="005B7E74" w:rsidRDefault="0001010D" w:rsidP="005B7E74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0B46F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</w:rPr>
              <w:t>944</w:t>
            </w:r>
          </w:p>
        </w:tc>
      </w:tr>
      <w:tr w:rsidR="00C5044B" w:rsidRPr="000C4FBF" w14:paraId="55C8CD60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</w:tcPr>
          <w:p w14:paraId="457B62CA" w14:textId="6EA42375" w:rsidR="00C5044B" w:rsidRPr="00D86B68" w:rsidRDefault="009560F9" w:rsidP="00C5044B">
            <w:pPr>
              <w:spacing w:line="240" w:lineRule="auto"/>
              <w:ind w:right="-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อนุพันธ์ที่เกี่ยวกับพลังงาน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89C5D0" w14:textId="4E8E2D2E" w:rsidR="00C5044B" w:rsidRPr="00C5044B" w:rsidRDefault="0001010D" w:rsidP="000B46FE">
            <w:pPr>
              <w:tabs>
                <w:tab w:val="clear" w:pos="680"/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3</w:t>
            </w:r>
            <w:r w:rsidR="000B46FE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</w:rPr>
              <w:t>660</w:t>
            </w:r>
            <w:r w:rsidR="000B46FE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541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5767BA7" w14:textId="77777777" w:rsidR="00C5044B" w:rsidRPr="00EA2FFE" w:rsidRDefault="00C5044B" w:rsidP="00F60DBD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D728D42" w14:textId="45DE16E6" w:rsidR="00C5044B" w:rsidRPr="00C5044B" w:rsidRDefault="0001010D" w:rsidP="00FE0D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0B46FE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157</w:t>
            </w:r>
            <w:r w:rsidR="000B46FE" w:rsidRPr="00FE0D35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918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A203C7" w14:textId="77777777" w:rsidR="00C5044B" w:rsidRPr="00EA2FFE" w:rsidRDefault="00C5044B" w:rsidP="00F60DBD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877CB39" w14:textId="050F74AE" w:rsidR="00C5044B" w:rsidRPr="00C5044B" w:rsidRDefault="0001010D" w:rsidP="00F60DBD">
            <w:pPr>
              <w:tabs>
                <w:tab w:val="clear" w:pos="907"/>
                <w:tab w:val="decimal" w:pos="380"/>
                <w:tab w:val="left" w:pos="740"/>
              </w:tabs>
              <w:spacing w:line="240" w:lineRule="auto"/>
              <w:ind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1</w:t>
            </w:r>
            <w:r w:rsidR="000B46FE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999</w:t>
            </w:r>
            <w:r w:rsidR="000B46FE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266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6BC330E" w14:textId="77777777" w:rsidR="00C5044B" w:rsidRPr="00EA2FFE" w:rsidRDefault="00C5044B" w:rsidP="00F60DBD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CFF88C4" w14:textId="15E3BED7" w:rsidR="00C5044B" w:rsidRPr="00C5044B" w:rsidRDefault="0001010D" w:rsidP="00F60DBD">
            <w:pPr>
              <w:tabs>
                <w:tab w:val="clear" w:pos="907"/>
                <w:tab w:val="decimal" w:pos="380"/>
                <w:tab w:val="left" w:pos="740"/>
              </w:tabs>
              <w:spacing w:line="240" w:lineRule="auto"/>
              <w:ind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503</w:t>
            </w:r>
            <w:r w:rsidR="000B46FE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357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22E712A" w14:textId="77777777" w:rsidR="00C5044B" w:rsidRPr="00EA2FFE" w:rsidRDefault="00C5044B" w:rsidP="00C504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AB82750" w14:textId="3AC5CECB" w:rsidR="00C5044B" w:rsidRPr="00F60DBD" w:rsidRDefault="0001010D" w:rsidP="00740419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B46F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</w:rPr>
              <w:t>660</w:t>
            </w:r>
            <w:r w:rsidR="000B46F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</w:tr>
      <w:tr w:rsidR="00911756" w:rsidRPr="000C4FBF" w14:paraId="3B2D32BD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60043CB4" w14:textId="77777777" w:rsidR="00911756" w:rsidRPr="00063EF2" w:rsidRDefault="00911756" w:rsidP="00911756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999C89" w14:textId="03062776" w:rsidR="00911756" w:rsidRPr="000B46FE" w:rsidRDefault="0001010D" w:rsidP="000B46FE">
            <w:pPr>
              <w:tabs>
                <w:tab w:val="clear" w:pos="680"/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0B46FE" w:rsidRPr="000B46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731</w:t>
            </w:r>
            <w:r w:rsidR="000B46FE" w:rsidRPr="000B46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916F0C3" w14:textId="77777777" w:rsidR="00911756" w:rsidRPr="005B7E74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1F3D22" w14:textId="27C8EF37" w:rsidR="00911756" w:rsidRPr="005B7E74" w:rsidRDefault="0001010D" w:rsidP="007A7CD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0B46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157</w:t>
            </w:r>
            <w:r w:rsidR="000B46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792873" w14:textId="77777777" w:rsidR="00911756" w:rsidRPr="005B7E74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11C195" w14:textId="1F39220C" w:rsidR="00911756" w:rsidRPr="000B46FE" w:rsidRDefault="0001010D" w:rsidP="000B46FE">
            <w:pPr>
              <w:tabs>
                <w:tab w:val="clear" w:pos="907"/>
                <w:tab w:val="decimal" w:pos="380"/>
                <w:tab w:val="left" w:pos="74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0B46FE" w:rsidRPr="000B46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070</w:t>
            </w:r>
            <w:r w:rsidR="000B46FE" w:rsidRPr="000B46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C3C4A12" w14:textId="77777777" w:rsidR="00911756" w:rsidRPr="005B7E74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F25F51" w14:textId="2A42EA3F" w:rsidR="00911756" w:rsidRPr="000B46FE" w:rsidRDefault="0001010D" w:rsidP="000B46FE">
            <w:pPr>
              <w:tabs>
                <w:tab w:val="clear" w:pos="907"/>
                <w:tab w:val="decimal" w:pos="380"/>
                <w:tab w:val="left" w:pos="740"/>
              </w:tabs>
              <w:spacing w:line="240" w:lineRule="auto"/>
              <w:ind w:right="-2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</w:rPr>
              <w:t>503</w:t>
            </w:r>
            <w:r w:rsidR="000B46FE" w:rsidRPr="000B46F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</w:rPr>
              <w:t>357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03F8AE8" w14:textId="77777777" w:rsidR="00911756" w:rsidRPr="005B7E74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C0B003" w14:textId="7CE84D65" w:rsidR="00911756" w:rsidRPr="005B7E74" w:rsidRDefault="0001010D" w:rsidP="00740419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0B46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731</w:t>
            </w:r>
            <w:r w:rsidR="000B46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753</w:t>
            </w:r>
          </w:p>
        </w:tc>
      </w:tr>
      <w:tr w:rsidR="00503622" w:rsidRPr="00E211E0" w14:paraId="7624C054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583D3A23" w14:textId="77777777" w:rsidR="00503622" w:rsidRPr="00E211E0" w:rsidRDefault="00503622" w:rsidP="00911756">
            <w:pPr>
              <w:spacing w:line="240" w:lineRule="auto"/>
              <w:ind w:left="73" w:right="-24" w:hanging="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EC3CFD" w14:textId="77777777" w:rsidR="00503622" w:rsidRPr="00E211E0" w:rsidRDefault="00503622" w:rsidP="005B7E74">
            <w:pPr>
              <w:tabs>
                <w:tab w:val="clear" w:pos="227"/>
                <w:tab w:val="clear" w:pos="907"/>
                <w:tab w:val="left" w:pos="610"/>
                <w:tab w:val="decimal" w:pos="708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64EC7B71" w14:textId="77777777" w:rsidR="00503622" w:rsidRPr="00E211E0" w:rsidRDefault="00503622" w:rsidP="0091175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F488D78" w14:textId="77777777" w:rsidR="00503622" w:rsidRPr="00E211E0" w:rsidRDefault="00503622" w:rsidP="005B7E74">
            <w:pPr>
              <w:tabs>
                <w:tab w:val="decimal" w:pos="708"/>
              </w:tabs>
              <w:spacing w:line="240" w:lineRule="auto"/>
              <w:ind w:right="-290" w:firstLine="2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D681240" w14:textId="77777777" w:rsidR="00503622" w:rsidRPr="00E211E0" w:rsidRDefault="00503622" w:rsidP="0091175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C912367" w14:textId="77777777" w:rsidR="00503622" w:rsidRPr="00E211E0" w:rsidRDefault="00503622" w:rsidP="005B7E74">
            <w:pPr>
              <w:tabs>
                <w:tab w:val="clear" w:pos="907"/>
                <w:tab w:val="left" w:pos="650"/>
                <w:tab w:val="decimal" w:pos="708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707ED87" w14:textId="77777777" w:rsidR="00503622" w:rsidRPr="00E211E0" w:rsidRDefault="00503622" w:rsidP="0091175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63015FB" w14:textId="77777777" w:rsidR="00503622" w:rsidRPr="00E211E0" w:rsidRDefault="00503622" w:rsidP="005B7E74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DC81208" w14:textId="77777777" w:rsidR="00503622" w:rsidRPr="00E211E0" w:rsidRDefault="00503622" w:rsidP="0091175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F687A32" w14:textId="77777777" w:rsidR="00503622" w:rsidRPr="00E211E0" w:rsidRDefault="00503622" w:rsidP="005B7E74">
            <w:pPr>
              <w:tabs>
                <w:tab w:val="clear" w:pos="227"/>
                <w:tab w:val="clear" w:pos="680"/>
                <w:tab w:val="clear" w:pos="907"/>
                <w:tab w:val="left" w:pos="530"/>
                <w:tab w:val="decimal" w:pos="708"/>
                <w:tab w:val="left" w:pos="1070"/>
              </w:tabs>
              <w:spacing w:line="240" w:lineRule="auto"/>
              <w:ind w:right="-2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11756" w:rsidRPr="000C4FBF" w14:paraId="79F6898D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2B1BBBE9" w14:textId="4726D1DA" w:rsidR="00911756" w:rsidRPr="00063EF2" w:rsidRDefault="0001010D" w:rsidP="00911756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1010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049C2E" w14:textId="77777777" w:rsidR="00911756" w:rsidRPr="00063EF2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65E88453" w14:textId="77777777" w:rsidR="00911756" w:rsidRPr="00063EF2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24294869" w14:textId="77777777" w:rsidR="00911756" w:rsidRPr="00063EF2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ECB98F8" w14:textId="77777777" w:rsidR="00911756" w:rsidRPr="00063EF2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3B83E1B" w14:textId="77777777" w:rsidR="00911756" w:rsidRPr="00063EF2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E336DC0" w14:textId="77777777" w:rsidR="00911756" w:rsidRPr="00063EF2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6060D5A" w14:textId="77777777" w:rsidR="00911756" w:rsidRPr="00063EF2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13B3527" w14:textId="77777777" w:rsidR="00911756" w:rsidRPr="00063EF2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772CB86" w14:textId="77777777" w:rsidR="00911756" w:rsidRPr="00063EF2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11756" w:rsidRPr="000C4FBF" w14:paraId="390C294B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0207D712" w14:textId="77777777" w:rsidR="00911756" w:rsidRPr="00063EF2" w:rsidRDefault="00911756" w:rsidP="00911756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D26FEF" w14:textId="77777777" w:rsidR="00911756" w:rsidRPr="00063EF2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011CE59E" w14:textId="77777777" w:rsidR="00911756" w:rsidRPr="00063EF2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CA194F1" w14:textId="77777777" w:rsidR="00911756" w:rsidRPr="00063EF2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DDBBCC0" w14:textId="77777777" w:rsidR="00911756" w:rsidRPr="00063EF2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1E51028" w14:textId="77777777" w:rsidR="00911756" w:rsidRPr="00063EF2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BA9927D" w14:textId="77777777" w:rsidR="00911756" w:rsidRPr="00063EF2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365BBF2" w14:textId="77777777" w:rsidR="00911756" w:rsidRPr="00063EF2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50E81A8A" w14:textId="77777777" w:rsidR="00911756" w:rsidRPr="00063EF2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34F01FD" w14:textId="77777777" w:rsidR="00911756" w:rsidRPr="00063EF2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03622" w:rsidRPr="000C4FBF" w14:paraId="1CDE248F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  <w:hideMark/>
          </w:tcPr>
          <w:p w14:paraId="2298E8C1" w14:textId="77777777" w:rsidR="00503622" w:rsidRPr="00063EF2" w:rsidRDefault="00503622" w:rsidP="00503622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063EF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260B07" w14:textId="646B85CD" w:rsidR="00503622" w:rsidRPr="00063EF2" w:rsidRDefault="0001010D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</w:rPr>
              <w:t>7</w:t>
            </w:r>
            <w:r w:rsidR="00503622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676</w:t>
            </w:r>
            <w:r w:rsidR="00503622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876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182005B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35483B8" w14:textId="66635AAB" w:rsidR="00503622" w:rsidRPr="00063EF2" w:rsidRDefault="0001010D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</w:rPr>
              <w:t>7</w:t>
            </w:r>
            <w:r w:rsidR="00503622" w:rsidRPr="00F66AFE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676</w:t>
            </w:r>
            <w:r w:rsidR="00503622" w:rsidRPr="00F66AFE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876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4DE975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4020F83" w14:textId="6D8A849C" w:rsidR="00503622" w:rsidRPr="00063EF2" w:rsidRDefault="00503622" w:rsidP="00503622">
            <w:pPr>
              <w:tabs>
                <w:tab w:val="clear" w:pos="454"/>
                <w:tab w:val="clear" w:pos="680"/>
                <w:tab w:val="left" w:pos="474"/>
              </w:tabs>
              <w:spacing w:line="240" w:lineRule="auto"/>
              <w:ind w:right="-2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E19F58C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4EDD759" w14:textId="1D8A9655" w:rsidR="00503622" w:rsidRPr="00063EF2" w:rsidRDefault="00503622" w:rsidP="00503622">
            <w:pPr>
              <w:tabs>
                <w:tab w:val="clear" w:pos="454"/>
                <w:tab w:val="clear" w:pos="680"/>
                <w:tab w:val="left" w:pos="469"/>
              </w:tabs>
              <w:spacing w:line="240" w:lineRule="auto"/>
              <w:ind w:right="-2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36B42DB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4F09704" w14:textId="11C62BD8" w:rsidR="00503622" w:rsidRPr="00063EF2" w:rsidRDefault="0001010D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</w:rPr>
              <w:t>7</w:t>
            </w:r>
            <w:r w:rsidR="00503622" w:rsidRPr="00F66AFE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676</w:t>
            </w:r>
            <w:r w:rsidR="00503622" w:rsidRPr="00F66AFE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876</w:t>
            </w:r>
          </w:p>
        </w:tc>
      </w:tr>
      <w:tr w:rsidR="00503622" w:rsidRPr="000C4FBF" w14:paraId="00C437A8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  <w:hideMark/>
          </w:tcPr>
          <w:p w14:paraId="112D4CF5" w14:textId="77777777" w:rsidR="00503622" w:rsidRPr="00063EF2" w:rsidRDefault="00503622" w:rsidP="00503622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EDFFAA" w14:textId="6A786509" w:rsidR="00503622" w:rsidRPr="00063EF2" w:rsidRDefault="0001010D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</w:rPr>
              <w:t>34</w:t>
            </w:r>
            <w:r w:rsidR="00503622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780</w:t>
            </w:r>
            <w:r w:rsidR="00503622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618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275DA1F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2E3DCE66" w14:textId="653965EC" w:rsidR="00503622" w:rsidRPr="00063EF2" w:rsidRDefault="0001010D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</w:rPr>
              <w:t>9</w:t>
            </w:r>
            <w:r w:rsidR="00503622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047</w:t>
            </w:r>
            <w:r w:rsidR="00503622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822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23F1B4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1FC4747" w14:textId="2B90B2C8" w:rsidR="00503622" w:rsidRPr="00063EF2" w:rsidRDefault="0001010D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</w:rPr>
              <w:t>24</w:t>
            </w:r>
            <w:r w:rsidR="00503622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222</w:t>
            </w:r>
            <w:r w:rsidR="00503622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784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647542D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974EC9B" w14:textId="1791882E" w:rsidR="00503622" w:rsidRPr="00063EF2" w:rsidRDefault="0001010D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</w:rPr>
              <w:t>4</w:t>
            </w:r>
            <w:r w:rsidR="00503622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265</w:t>
            </w:r>
            <w:r w:rsidR="00503622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275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5A5E13C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7BE7611" w14:textId="0FD92624" w:rsidR="00503622" w:rsidRPr="00063EF2" w:rsidRDefault="0001010D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</w:rPr>
              <w:t>37</w:t>
            </w:r>
            <w:r w:rsidR="00503622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535</w:t>
            </w:r>
            <w:r w:rsidR="00503622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881</w:t>
            </w:r>
          </w:p>
        </w:tc>
      </w:tr>
      <w:tr w:rsidR="00503622" w:rsidRPr="000C4FBF" w14:paraId="51F8EFA9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06FE558A" w14:textId="19E49FD3" w:rsidR="00503622" w:rsidRPr="00063EF2" w:rsidRDefault="00503622" w:rsidP="00503622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C56168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จากกิจการอื่น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2437E4" w14:textId="1244A5DC" w:rsidR="00503622" w:rsidRPr="000D72D7" w:rsidRDefault="0001010D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</w:rPr>
              <w:t>320</w:t>
            </w:r>
            <w:r w:rsidR="00503622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6811ED7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7288DEFE" w14:textId="56890A5D" w:rsidR="00503622" w:rsidRPr="000D72D7" w:rsidRDefault="0001010D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</w:rPr>
              <w:t>11</w:t>
            </w:r>
            <w:r w:rsidR="00503622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7DF9BA8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863265E" w14:textId="3BA6B4B5" w:rsidR="00503622" w:rsidRPr="000D72D7" w:rsidRDefault="0001010D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</w:rPr>
              <w:t>44</w:t>
            </w:r>
            <w:r w:rsidR="00503622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831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EC3AFAC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4375D49" w14:textId="24225CD7" w:rsidR="00503622" w:rsidRPr="000D72D7" w:rsidRDefault="0001010D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</w:rPr>
              <w:t>329</w:t>
            </w:r>
            <w:r w:rsidR="00503622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574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B02807A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A07A2AF" w14:textId="05C6FBBA" w:rsidR="00503622" w:rsidRPr="000D72D7" w:rsidRDefault="0001010D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</w:rPr>
              <w:t>385</w:t>
            </w:r>
            <w:r w:rsidR="00503622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605</w:t>
            </w:r>
          </w:p>
        </w:tc>
      </w:tr>
      <w:tr w:rsidR="00503622" w:rsidRPr="000C4FBF" w14:paraId="34563F1F" w14:textId="77777777" w:rsidTr="007167E4">
        <w:trPr>
          <w:gridAfter w:val="1"/>
          <w:wAfter w:w="1089" w:type="dxa"/>
          <w:trHeight w:val="119"/>
        </w:trPr>
        <w:tc>
          <w:tcPr>
            <w:tcW w:w="2700" w:type="dxa"/>
            <w:shd w:val="clear" w:color="auto" w:fill="auto"/>
            <w:vAlign w:val="bottom"/>
            <w:hideMark/>
          </w:tcPr>
          <w:p w14:paraId="0297D478" w14:textId="77777777" w:rsidR="00503622" w:rsidRPr="00063EF2" w:rsidRDefault="00503622" w:rsidP="00503622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BEA80F" w14:textId="06621F20" w:rsidR="00503622" w:rsidRPr="00063EF2" w:rsidRDefault="0001010D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</w:rPr>
              <w:t>1</w:t>
            </w:r>
            <w:r w:rsidR="00503622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666</w:t>
            </w:r>
            <w:r w:rsidR="00503622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936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E4209B8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67BC739" w14:textId="1BDA6C26" w:rsidR="00503622" w:rsidRPr="00063EF2" w:rsidRDefault="0001010D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</w:rPr>
              <w:t>166</w:t>
            </w:r>
            <w:r w:rsidR="00503622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819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96C31A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3C79DC6" w14:textId="33815F88" w:rsidR="00503622" w:rsidRPr="00063EF2" w:rsidRDefault="0001010D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</w:rPr>
              <w:t>504</w:t>
            </w:r>
            <w:r w:rsidR="00503622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962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BFCB341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875CE42" w14:textId="3AE33A13" w:rsidR="00503622" w:rsidRPr="00063EF2" w:rsidRDefault="0001010D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</w:rPr>
              <w:t>2</w:t>
            </w:r>
            <w:r w:rsidR="00503622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719</w:t>
            </w:r>
            <w:r w:rsidR="00503622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502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A768761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0346011" w14:textId="45103584" w:rsidR="00503622" w:rsidRPr="00063EF2" w:rsidRDefault="0001010D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</w:rPr>
              <w:t>3</w:t>
            </w:r>
            <w:r w:rsidR="00503622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391</w:t>
            </w:r>
            <w:r w:rsidR="00503622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283</w:t>
            </w:r>
          </w:p>
        </w:tc>
      </w:tr>
      <w:tr w:rsidR="00503622" w:rsidRPr="000C4FBF" w14:paraId="124C8A7D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  <w:hideMark/>
          </w:tcPr>
          <w:p w14:paraId="6BC06505" w14:textId="77777777" w:rsidR="00503622" w:rsidRPr="00063EF2" w:rsidRDefault="00503622" w:rsidP="00503622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F06C13" w14:textId="0B0848F0" w:rsidR="00503622" w:rsidRPr="00063EF2" w:rsidRDefault="0001010D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</w:rPr>
              <w:t>24</w:t>
            </w:r>
            <w:r w:rsidR="00503622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351</w:t>
            </w:r>
            <w:r w:rsidR="00503622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692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6EE718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ind w:right="2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A48DE3" w14:textId="0844418B" w:rsidR="00503622" w:rsidRPr="00063EF2" w:rsidRDefault="0001010D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</w:rPr>
              <w:t>2</w:t>
            </w:r>
            <w:r w:rsidR="00503622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231</w:t>
            </w:r>
            <w:r w:rsidR="00503622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062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0E41535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0E60A1" w14:textId="53039ED9" w:rsidR="00503622" w:rsidRPr="00063EF2" w:rsidRDefault="0001010D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</w:rPr>
              <w:t>3</w:t>
            </w:r>
            <w:r w:rsidR="00503622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213</w:t>
            </w:r>
            <w:r w:rsidR="00503622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107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79DDA2D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C7DA71" w14:textId="3100966F" w:rsidR="00503622" w:rsidRPr="00063EF2" w:rsidRDefault="0001010D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</w:rPr>
              <w:t>24</w:t>
            </w:r>
            <w:r w:rsidR="00503622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446</w:t>
            </w:r>
            <w:r w:rsidR="00503622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251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714290B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77EE9" w14:textId="2FE116C2" w:rsidR="00503622" w:rsidRPr="00063EF2" w:rsidRDefault="0001010D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</w:rPr>
              <w:t>29</w:t>
            </w:r>
            <w:r w:rsidR="00503622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890</w:t>
            </w:r>
            <w:r w:rsidR="00503622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420</w:t>
            </w:r>
          </w:p>
        </w:tc>
      </w:tr>
      <w:tr w:rsidR="00503622" w:rsidRPr="000C4FBF" w14:paraId="39304794" w14:textId="77777777" w:rsidTr="00503622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1D6988B9" w14:textId="77777777" w:rsidR="00503622" w:rsidRPr="00063EF2" w:rsidRDefault="00503622" w:rsidP="00503622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AED43B" w14:textId="6DD01471" w:rsidR="00503622" w:rsidRPr="00063EF2" w:rsidRDefault="0001010D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010D">
              <w:rPr>
                <w:rFonts w:ascii="Angsana New" w:hAnsi="Angsana New"/>
                <w:b/>
                <w:bCs/>
                <w:sz w:val="28"/>
              </w:rPr>
              <w:t>68</w:t>
            </w:r>
            <w:r w:rsidR="00503622">
              <w:rPr>
                <w:rFonts w:ascii="Angsana New" w:hAnsi="Angsana New"/>
                <w:b/>
                <w:bCs/>
                <w:sz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</w:rPr>
              <w:t>796</w:t>
            </w:r>
            <w:r w:rsidR="00503622">
              <w:rPr>
                <w:rFonts w:ascii="Angsana New" w:hAnsi="Angsana New"/>
                <w:b/>
                <w:bCs/>
                <w:sz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</w:rPr>
              <w:t>122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10D005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0941F0" w14:textId="0524F91F" w:rsidR="00503622" w:rsidRPr="00063EF2" w:rsidRDefault="0001010D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010D">
              <w:rPr>
                <w:rFonts w:ascii="Angsana New" w:hAnsi="Angsana New"/>
                <w:b/>
                <w:bCs/>
                <w:sz w:val="28"/>
              </w:rPr>
              <w:t>19</w:t>
            </w:r>
            <w:r w:rsidR="00503622">
              <w:rPr>
                <w:rFonts w:ascii="Angsana New" w:hAnsi="Angsana New"/>
                <w:b/>
                <w:bCs/>
                <w:sz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</w:rPr>
              <w:t>133</w:t>
            </w:r>
            <w:r w:rsidR="00503622">
              <w:rPr>
                <w:rFonts w:ascii="Angsana New" w:hAnsi="Angsana New"/>
                <w:b/>
                <w:bCs/>
                <w:sz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</w:rPr>
              <w:t>779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03339E1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402E39" w14:textId="1D859E50" w:rsidR="00503622" w:rsidRPr="00063EF2" w:rsidRDefault="0001010D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010D">
              <w:rPr>
                <w:rFonts w:ascii="Angsana New" w:hAnsi="Angsana New"/>
                <w:b/>
                <w:bCs/>
                <w:sz w:val="28"/>
              </w:rPr>
              <w:t>27</w:t>
            </w:r>
            <w:r w:rsidR="00503622">
              <w:rPr>
                <w:rFonts w:ascii="Angsana New" w:hAnsi="Angsana New"/>
                <w:b/>
                <w:bCs/>
                <w:sz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</w:rPr>
              <w:t>985</w:t>
            </w:r>
            <w:r w:rsidR="00503622">
              <w:rPr>
                <w:rFonts w:ascii="Angsana New" w:hAnsi="Angsana New"/>
                <w:b/>
                <w:bCs/>
                <w:sz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</w:rPr>
              <w:t>684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13A3779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6ECC9D" w14:textId="1C8AD734" w:rsidR="00503622" w:rsidRPr="00063EF2" w:rsidRDefault="0001010D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010D">
              <w:rPr>
                <w:rFonts w:ascii="Angsana New" w:hAnsi="Angsana New"/>
                <w:b/>
                <w:bCs/>
                <w:sz w:val="28"/>
              </w:rPr>
              <w:t>31</w:t>
            </w:r>
            <w:r w:rsidR="00503622">
              <w:rPr>
                <w:rFonts w:ascii="Angsana New" w:hAnsi="Angsana New"/>
                <w:b/>
                <w:bCs/>
                <w:sz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</w:rPr>
              <w:t>760</w:t>
            </w:r>
            <w:r w:rsidR="00503622">
              <w:rPr>
                <w:rFonts w:ascii="Angsana New" w:hAnsi="Angsana New"/>
                <w:b/>
                <w:bCs/>
                <w:sz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</w:rPr>
              <w:t>602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2AC6A99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821A1B" w14:textId="000F122F" w:rsidR="00503622" w:rsidRPr="00063EF2" w:rsidRDefault="0001010D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010D">
              <w:rPr>
                <w:rFonts w:ascii="Angsana New" w:hAnsi="Angsana New"/>
                <w:b/>
                <w:bCs/>
                <w:sz w:val="28"/>
              </w:rPr>
              <w:t>78</w:t>
            </w:r>
            <w:r w:rsidR="00503622">
              <w:rPr>
                <w:rFonts w:ascii="Angsana New" w:hAnsi="Angsana New"/>
                <w:b/>
                <w:bCs/>
                <w:sz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</w:rPr>
              <w:t>880</w:t>
            </w:r>
            <w:r w:rsidR="00503622">
              <w:rPr>
                <w:rFonts w:ascii="Angsana New" w:hAnsi="Angsana New"/>
                <w:b/>
                <w:bCs/>
                <w:sz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</w:rPr>
              <w:t>065</w:t>
            </w:r>
          </w:p>
        </w:tc>
      </w:tr>
      <w:tr w:rsidR="00503622" w:rsidRPr="00503622" w14:paraId="0138E4BB" w14:textId="77777777" w:rsidTr="00503622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0AE407A8" w14:textId="77777777" w:rsidR="00503622" w:rsidRPr="00503622" w:rsidRDefault="00503622" w:rsidP="00503622">
            <w:pPr>
              <w:spacing w:line="240" w:lineRule="auto"/>
              <w:ind w:left="73" w:right="-24" w:hanging="7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0666B6" w14:textId="77777777" w:rsidR="00503622" w:rsidRPr="0050362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9F342D" w14:textId="77777777" w:rsidR="00503622" w:rsidRPr="0050362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A176F1" w14:textId="77777777" w:rsidR="00503622" w:rsidRPr="0050362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85CD829" w14:textId="77777777" w:rsidR="00503622" w:rsidRPr="0050362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DD8A37" w14:textId="77777777" w:rsidR="00503622" w:rsidRPr="0050362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A0C3A58" w14:textId="77777777" w:rsidR="00503622" w:rsidRPr="0050362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271E0E" w14:textId="77777777" w:rsidR="00503622" w:rsidRPr="0050362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1B8E1FE" w14:textId="77777777" w:rsidR="00503622" w:rsidRPr="0050362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C29E1E" w14:textId="77777777" w:rsidR="00503622" w:rsidRPr="0050362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7167E4" w:rsidRPr="000C4FBF" w14:paraId="5C176170" w14:textId="38F766C3" w:rsidTr="00503622">
        <w:tc>
          <w:tcPr>
            <w:tcW w:w="2700" w:type="dxa"/>
            <w:shd w:val="clear" w:color="auto" w:fill="auto"/>
            <w:vAlign w:val="bottom"/>
            <w:hideMark/>
          </w:tcPr>
          <w:p w14:paraId="75EC668A" w14:textId="77777777" w:rsidR="007167E4" w:rsidRPr="00063EF2" w:rsidRDefault="007167E4" w:rsidP="007167E4">
            <w:pPr>
              <w:spacing w:line="240" w:lineRule="auto"/>
              <w:ind w:left="73" w:right="-108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26AB8E" w14:textId="77777777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2B901DF6" w14:textId="77777777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2DA22C2" w14:textId="77777777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57455C1" w14:textId="77777777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B0A8875" w14:textId="77777777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E21C4F3" w14:textId="77777777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08D6CF5" w14:textId="77777777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C999BD7" w14:textId="77777777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BFC60B9" w14:textId="77777777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062E2088" w14:textId="77777777" w:rsidR="007167E4" w:rsidRPr="000C4FBF" w:rsidRDefault="007167E4" w:rsidP="0071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503622" w:rsidRPr="000C4FBF" w14:paraId="1C2B3288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  <w:hideMark/>
          </w:tcPr>
          <w:p w14:paraId="0801E36D" w14:textId="77777777" w:rsidR="00503622" w:rsidRPr="00063EF2" w:rsidRDefault="00503622" w:rsidP="00503622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สัญญาแลกเปลี่ยนอัตราดอกเบี้ย</w:t>
            </w:r>
            <w:r w:rsidRPr="00063EF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7E88FD" w14:textId="00080102" w:rsidR="00503622" w:rsidRPr="00063EF2" w:rsidRDefault="0001010D" w:rsidP="0050362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667</w:t>
            </w:r>
            <w:r w:rsidR="00503622" w:rsidRPr="005B7E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05A3B2F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309D5BC8" w14:textId="0A0FEE5D" w:rsidR="00503622" w:rsidRPr="00063EF2" w:rsidRDefault="0001010D" w:rsidP="00503622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173</w:t>
            </w:r>
            <w:r w:rsidR="00503622" w:rsidRPr="005B7E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FD6DC1A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0C6A020" w14:textId="779049AF" w:rsidR="00503622" w:rsidRPr="00063EF2" w:rsidRDefault="0001010D" w:rsidP="00503622">
            <w:pPr>
              <w:tabs>
                <w:tab w:val="clear" w:pos="680"/>
                <w:tab w:val="left" w:pos="384"/>
                <w:tab w:val="decimal" w:pos="564"/>
              </w:tabs>
              <w:spacing w:line="240" w:lineRule="auto"/>
              <w:ind w:right="-2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294</w:t>
            </w:r>
            <w:r w:rsidR="00503622" w:rsidRPr="005B7E74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805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EF99476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7C14C7B" w14:textId="287EC513" w:rsidR="00503622" w:rsidRPr="00063EF2" w:rsidRDefault="0001010D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</w:rPr>
              <w:t>199</w:t>
            </w:r>
            <w:r w:rsidR="00503622" w:rsidRPr="005B7E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034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D9FEDD1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B732A51" w14:textId="2128884B" w:rsidR="00503622" w:rsidRPr="00063EF2" w:rsidRDefault="0001010D" w:rsidP="0050362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667</w:t>
            </w:r>
            <w:r w:rsidR="00503622" w:rsidRPr="005B7E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451</w:t>
            </w:r>
          </w:p>
        </w:tc>
      </w:tr>
      <w:tr w:rsidR="00503622" w:rsidRPr="000C4FBF" w14:paraId="3BACE21B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403E3B5C" w14:textId="77777777" w:rsidR="00503622" w:rsidRPr="00063EF2" w:rsidRDefault="00503622" w:rsidP="00503622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</w:t>
            </w:r>
          </w:p>
          <w:p w14:paraId="2E781BDA" w14:textId="77777777" w:rsidR="00503622" w:rsidRPr="00063EF2" w:rsidRDefault="00503622" w:rsidP="00503622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063EF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63EF2">
              <w:rPr>
                <w:rFonts w:ascii="Angsana New" w:hAnsi="Angsana New" w:hint="cs"/>
                <w:sz w:val="28"/>
                <w:szCs w:val="28"/>
                <w:cs/>
              </w:rPr>
              <w:t>แลกเปลี่ยนสกุลเงิน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D15575" w14:textId="2A7B80F3" w:rsidR="00503622" w:rsidRPr="00063EF2" w:rsidRDefault="0001010D" w:rsidP="0050362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137</w:t>
            </w:r>
            <w:r w:rsidR="00503622" w:rsidRPr="005B7E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9C84C7D" w14:textId="77777777" w:rsidR="00503622" w:rsidRPr="00063EF2" w:rsidRDefault="00503622" w:rsidP="00503622">
            <w:pPr>
              <w:tabs>
                <w:tab w:val="clear" w:pos="907"/>
                <w:tab w:val="left" w:pos="167"/>
                <w:tab w:val="decimal" w:pos="706"/>
              </w:tabs>
              <w:spacing w:line="240" w:lineRule="auto"/>
              <w:ind w:right="-46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642B08DC" w14:textId="38224E03" w:rsidR="00503622" w:rsidRPr="00063EF2" w:rsidRDefault="00503622" w:rsidP="00503622">
            <w:pPr>
              <w:tabs>
                <w:tab w:val="clear" w:pos="680"/>
                <w:tab w:val="clear" w:pos="907"/>
                <w:tab w:val="left" w:pos="384"/>
                <w:tab w:val="decimal" w:pos="564"/>
                <w:tab w:val="left" w:pos="1061"/>
              </w:tabs>
              <w:spacing w:line="240" w:lineRule="auto"/>
              <w:ind w:right="-4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044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1FFDBA0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F99850F" w14:textId="7BB8842F" w:rsidR="00503622" w:rsidRPr="00063EF2" w:rsidRDefault="0001010D" w:rsidP="00503622">
            <w:pPr>
              <w:tabs>
                <w:tab w:val="clear" w:pos="454"/>
                <w:tab w:val="clear" w:pos="907"/>
                <w:tab w:val="decimal" w:pos="706"/>
                <w:tab w:val="left" w:pos="740"/>
              </w:tabs>
              <w:spacing w:line="240" w:lineRule="auto"/>
              <w:ind w:right="-28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137</w:t>
            </w:r>
            <w:r w:rsidR="00503622" w:rsidRPr="005B7E74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764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F92548F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BC2D010" w14:textId="07C24872" w:rsidR="00503622" w:rsidRPr="00063EF2" w:rsidRDefault="00503622" w:rsidP="00503622">
            <w:pPr>
              <w:tabs>
                <w:tab w:val="clear" w:pos="454"/>
                <w:tab w:val="clear" w:pos="907"/>
                <w:tab w:val="decimal" w:pos="706"/>
                <w:tab w:val="left" w:pos="829"/>
              </w:tabs>
              <w:spacing w:line="240" w:lineRule="auto"/>
              <w:ind w:right="-28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044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BB4AEB0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D9E443D" w14:textId="4DF1A534" w:rsidR="00503622" w:rsidRPr="00063EF2" w:rsidRDefault="0001010D" w:rsidP="0050362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137</w:t>
            </w:r>
            <w:r w:rsidR="00503622" w:rsidRPr="005B7E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01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764</w:t>
            </w:r>
          </w:p>
        </w:tc>
      </w:tr>
      <w:tr w:rsidR="00503622" w:rsidRPr="000C4FBF" w14:paraId="21674B8B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  <w:hideMark/>
          </w:tcPr>
          <w:p w14:paraId="726AE8B8" w14:textId="77777777" w:rsidR="00503622" w:rsidRPr="00063EF2" w:rsidRDefault="00503622" w:rsidP="00503622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  <w:p w14:paraId="0A6EBC8E" w14:textId="77777777" w:rsidR="00503622" w:rsidRPr="00063EF2" w:rsidRDefault="00503622" w:rsidP="00503622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63EF2">
              <w:rPr>
                <w:rFonts w:ascii="Angsana New" w:hAnsi="Angsana New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4441AA" w14:textId="77777777" w:rsidR="00503622" w:rsidRPr="00063EF2" w:rsidRDefault="00503622" w:rsidP="0050362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36980BCC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2096050" w14:textId="77777777" w:rsidR="00503622" w:rsidRPr="00063EF2" w:rsidRDefault="00503622" w:rsidP="00503622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CC09050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26D3032" w14:textId="77777777" w:rsidR="00503622" w:rsidRPr="00063EF2" w:rsidRDefault="00503622" w:rsidP="00503622">
            <w:pPr>
              <w:tabs>
                <w:tab w:val="clear" w:pos="454"/>
                <w:tab w:val="clear" w:pos="907"/>
                <w:tab w:val="decimal" w:pos="706"/>
                <w:tab w:val="left" w:pos="740"/>
              </w:tabs>
              <w:spacing w:line="240" w:lineRule="auto"/>
              <w:ind w:right="-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1DEC48E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A2765FD" w14:textId="77777777" w:rsidR="00503622" w:rsidRPr="00063EF2" w:rsidRDefault="00503622" w:rsidP="00503622">
            <w:pPr>
              <w:tabs>
                <w:tab w:val="clear" w:pos="680"/>
                <w:tab w:val="decimal" w:pos="379"/>
              </w:tabs>
              <w:spacing w:line="240" w:lineRule="auto"/>
              <w:ind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4804BB1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8E4824A" w14:textId="77777777" w:rsidR="00503622" w:rsidRPr="00063EF2" w:rsidRDefault="00503622" w:rsidP="0050362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503622" w:rsidRPr="000C4FBF" w14:paraId="608FB35D" w14:textId="77777777" w:rsidTr="00F46786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  <w:hideMark/>
          </w:tcPr>
          <w:p w14:paraId="12C9D43D" w14:textId="77777777" w:rsidR="00503622" w:rsidRPr="00063EF2" w:rsidRDefault="00503622" w:rsidP="00503622">
            <w:pPr>
              <w:pStyle w:val="ListParagraph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DFD93D" w14:textId="44CA01A8" w:rsidR="00503622" w:rsidRPr="00063EF2" w:rsidRDefault="00503622" w:rsidP="0050362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5044B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168</w:t>
            </w:r>
            <w:r w:rsidRPr="00C5044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697</w:t>
            </w:r>
            <w:r w:rsidRPr="00C5044B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D9DD207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A8F1A5A" w14:textId="7E7CD33C" w:rsidR="00503622" w:rsidRPr="00063EF2" w:rsidRDefault="00503622" w:rsidP="00503622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5044B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168</w:t>
            </w:r>
            <w:r w:rsidRPr="00C5044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697</w:t>
            </w:r>
            <w:r w:rsidRPr="00C5044B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EF2D74B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53A47F6" w14:textId="15BD6B80" w:rsidR="00503622" w:rsidRPr="00063EF2" w:rsidRDefault="00503622" w:rsidP="00503622">
            <w:pPr>
              <w:tabs>
                <w:tab w:val="clear" w:pos="454"/>
                <w:tab w:val="clear" w:pos="907"/>
                <w:tab w:val="decimal" w:pos="706"/>
                <w:tab w:val="left" w:pos="740"/>
              </w:tabs>
              <w:spacing w:line="240" w:lineRule="auto"/>
              <w:ind w:right="-28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044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7E7A1FA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</w:tcPr>
          <w:p w14:paraId="6C3DC62A" w14:textId="740F7882" w:rsidR="00503622" w:rsidRPr="00063EF2" w:rsidRDefault="00503622" w:rsidP="00503622">
            <w:pPr>
              <w:tabs>
                <w:tab w:val="clear" w:pos="454"/>
                <w:tab w:val="clear" w:pos="907"/>
                <w:tab w:val="decimal" w:pos="706"/>
                <w:tab w:val="left" w:pos="829"/>
              </w:tabs>
              <w:spacing w:line="240" w:lineRule="auto"/>
              <w:ind w:right="-28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0C7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8E82B00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DC66EA7" w14:textId="1BABF58F" w:rsidR="00503622" w:rsidRPr="00063EF2" w:rsidRDefault="00503622" w:rsidP="0050362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5044B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168</w:t>
            </w:r>
            <w:r w:rsidRPr="00C5044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697</w:t>
            </w:r>
            <w:r w:rsidRPr="00C5044B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503622" w:rsidRPr="000C4FBF" w14:paraId="32D0E38F" w14:textId="77777777" w:rsidTr="00F46786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  <w:hideMark/>
          </w:tcPr>
          <w:p w14:paraId="03E0E78E" w14:textId="77777777" w:rsidR="00503622" w:rsidRPr="00063EF2" w:rsidRDefault="00503622" w:rsidP="00503622">
            <w:pPr>
              <w:pStyle w:val="ListParagraph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1FF439" w14:textId="1D74590D" w:rsidR="00503622" w:rsidRPr="00063EF2" w:rsidRDefault="0001010D" w:rsidP="0050362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170</w:t>
            </w:r>
            <w:r w:rsidR="0050362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552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E90D0A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A62CC5" w14:textId="08E5E788" w:rsidR="00503622" w:rsidRPr="00063EF2" w:rsidRDefault="0001010D" w:rsidP="00503622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170</w:t>
            </w:r>
            <w:r w:rsidR="0050362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552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F107063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B45252" w14:textId="6CE832FE" w:rsidR="00503622" w:rsidRPr="00063EF2" w:rsidRDefault="00503622" w:rsidP="00503622">
            <w:pPr>
              <w:tabs>
                <w:tab w:val="clear" w:pos="454"/>
                <w:tab w:val="clear" w:pos="907"/>
                <w:tab w:val="decimal" w:pos="706"/>
                <w:tab w:val="left" w:pos="740"/>
              </w:tabs>
              <w:spacing w:line="240" w:lineRule="auto"/>
              <w:ind w:right="-28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044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4C6CACA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5E674C" w14:textId="4B4E4E35" w:rsidR="00503622" w:rsidRPr="00063EF2" w:rsidRDefault="00503622" w:rsidP="00503622">
            <w:pPr>
              <w:tabs>
                <w:tab w:val="clear" w:pos="454"/>
                <w:tab w:val="clear" w:pos="907"/>
                <w:tab w:val="decimal" w:pos="706"/>
                <w:tab w:val="left" w:pos="829"/>
              </w:tabs>
              <w:spacing w:line="240" w:lineRule="auto"/>
              <w:ind w:right="-28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0C7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5ADA621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CAF976" w14:textId="6FC557F2" w:rsidR="00503622" w:rsidRPr="00063EF2" w:rsidRDefault="0001010D" w:rsidP="0050362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170</w:t>
            </w:r>
            <w:r w:rsidR="0050362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552</w:t>
            </w:r>
          </w:p>
        </w:tc>
      </w:tr>
      <w:tr w:rsidR="00503622" w:rsidRPr="001A7445" w14:paraId="367381C9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12B6A790" w14:textId="77777777" w:rsidR="00503622" w:rsidRPr="00063EF2" w:rsidRDefault="00503622" w:rsidP="0050362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470526" w14:textId="4ACB2F5B" w:rsidR="00503622" w:rsidRPr="00063EF2" w:rsidRDefault="0001010D" w:rsidP="0050362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807</w:t>
            </w:r>
            <w:r w:rsidR="005036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070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9D415F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E1A6B0" w14:textId="50543012" w:rsidR="00503622" w:rsidRPr="00063EF2" w:rsidRDefault="0001010D" w:rsidP="00503622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175</w:t>
            </w:r>
            <w:r w:rsidR="005036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C48B3A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1DE904" w14:textId="0186D32D" w:rsidR="00503622" w:rsidRPr="00063EF2" w:rsidRDefault="0001010D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432</w:t>
            </w:r>
            <w:r w:rsidR="005036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6811A18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D2C3D1" w14:textId="2D65E841" w:rsidR="00503622" w:rsidRPr="00063EF2" w:rsidRDefault="0001010D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199</w:t>
            </w:r>
            <w:r w:rsidR="00503622" w:rsidRPr="005B7E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</w:rPr>
              <w:t>034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DAEEC23" w14:textId="77777777" w:rsidR="00503622" w:rsidRPr="00063EF2" w:rsidRDefault="00503622" w:rsidP="00503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A5D1EF" w14:textId="5CD22612" w:rsidR="00503622" w:rsidRPr="00063EF2" w:rsidRDefault="0001010D" w:rsidP="0050362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807</w:t>
            </w:r>
            <w:r w:rsidR="005036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101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070</w:t>
            </w:r>
          </w:p>
        </w:tc>
      </w:tr>
    </w:tbl>
    <w:p w14:paraId="0846CC32" w14:textId="77777777" w:rsidR="001A7445" w:rsidRPr="007167E4" w:rsidRDefault="001A7445" w:rsidP="0011440C">
      <w:pPr>
        <w:tabs>
          <w:tab w:val="clear" w:pos="907"/>
        </w:tabs>
        <w:spacing w:line="240" w:lineRule="auto"/>
        <w:ind w:left="45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61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700"/>
        <w:gridCol w:w="1081"/>
        <w:gridCol w:w="269"/>
        <w:gridCol w:w="1258"/>
        <w:gridCol w:w="236"/>
        <w:gridCol w:w="1114"/>
        <w:gridCol w:w="240"/>
        <w:gridCol w:w="1110"/>
        <w:gridCol w:w="267"/>
        <w:gridCol w:w="1086"/>
      </w:tblGrid>
      <w:tr w:rsidR="00DA2E9E" w:rsidRPr="000C4FBF" w14:paraId="5C9E40B2" w14:textId="77777777" w:rsidTr="00737DE5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6AFE86B6" w14:textId="77777777" w:rsidR="00DA2E9E" w:rsidRPr="00063EF2" w:rsidRDefault="00DA2E9E" w:rsidP="00063E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61" w:type="dxa"/>
            <w:gridSpan w:val="9"/>
            <w:shd w:val="clear" w:color="auto" w:fill="auto"/>
            <w:vAlign w:val="bottom"/>
          </w:tcPr>
          <w:p w14:paraId="4800AA9E" w14:textId="77777777" w:rsidR="00DA2E9E" w:rsidRPr="00063EF2" w:rsidRDefault="00DA2E9E" w:rsidP="00063EF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56" w:rsidRPr="000C4FBF" w14:paraId="609AC324" w14:textId="77777777" w:rsidTr="001C4034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3E24C993" w14:textId="77777777" w:rsidR="001A7445" w:rsidRPr="00063EF2" w:rsidRDefault="001A7445" w:rsidP="00063E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455EF3C" w14:textId="77777777" w:rsidR="001A7445" w:rsidRPr="00063EF2" w:rsidRDefault="001A7445" w:rsidP="00063EF2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0FC79AAE" w14:textId="77777777" w:rsidR="001A7445" w:rsidRPr="00063EF2" w:rsidRDefault="001A7445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5BC6E" w14:textId="77777777" w:rsidR="001A7445" w:rsidRPr="00063EF2" w:rsidRDefault="001A7445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3EF2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C57756" w:rsidRPr="000C4FBF" w14:paraId="1C7BDF51" w14:textId="77777777" w:rsidTr="001C4034">
        <w:trPr>
          <w:tblHeader/>
        </w:trPr>
        <w:tc>
          <w:tcPr>
            <w:tcW w:w="2700" w:type="dxa"/>
            <w:shd w:val="clear" w:color="auto" w:fill="auto"/>
            <w:vAlign w:val="bottom"/>
            <w:hideMark/>
          </w:tcPr>
          <w:p w14:paraId="2C3D2D99" w14:textId="580DC528" w:rsidR="001A7445" w:rsidRPr="00063EF2" w:rsidRDefault="001A7445" w:rsidP="00063E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01010D" w:rsidRPr="0001010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1" w:type="dxa"/>
            <w:shd w:val="clear" w:color="auto" w:fill="auto"/>
            <w:vAlign w:val="bottom"/>
            <w:hideMark/>
          </w:tcPr>
          <w:p w14:paraId="420B012D" w14:textId="77777777" w:rsidR="001A7445" w:rsidRPr="00063EF2" w:rsidRDefault="001A7445" w:rsidP="00063EF2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3B38F6D6" w14:textId="77777777" w:rsidR="001A7445" w:rsidRPr="00063EF2" w:rsidRDefault="001A7445" w:rsidP="00063EF2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69" w:type="dxa"/>
            <w:shd w:val="clear" w:color="auto" w:fill="auto"/>
          </w:tcPr>
          <w:p w14:paraId="13624144" w14:textId="77777777" w:rsidR="001A7445" w:rsidRPr="00063EF2" w:rsidRDefault="001A7445" w:rsidP="00063EF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B6E9928" w14:textId="6AEEBFA7" w:rsidR="001A7445" w:rsidRPr="00063EF2" w:rsidRDefault="001A7445" w:rsidP="00063EF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063E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1010D" w:rsidRPr="0001010D">
              <w:rPr>
                <w:rFonts w:ascii="Angsana New" w:hAnsi="Angsana New"/>
                <w:sz w:val="28"/>
                <w:szCs w:val="28"/>
              </w:rPr>
              <w:t>1</w:t>
            </w:r>
            <w:r w:rsidRPr="00063E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63EF2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063EF2">
              <w:rPr>
                <w:rFonts w:ascii="Angsana New" w:hAnsi="Angsana New"/>
                <w:sz w:val="28"/>
                <w:szCs w:val="28"/>
                <w:cs/>
              </w:rPr>
              <w:br/>
              <w:t>หรือน้อยกว่า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66A00" w14:textId="77777777" w:rsidR="001A7445" w:rsidRPr="00063EF2" w:rsidRDefault="001A7445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44D4D01" w14:textId="54A245D9" w:rsidR="001A7445" w:rsidRPr="00063EF2" w:rsidRDefault="001A7445" w:rsidP="00063EF2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01010D" w:rsidRPr="0001010D">
              <w:rPr>
                <w:rFonts w:ascii="Angsana New" w:hAnsi="Angsana New"/>
                <w:sz w:val="28"/>
                <w:szCs w:val="28"/>
              </w:rPr>
              <w:t>1</w:t>
            </w:r>
            <w:r w:rsidRPr="00063E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63EF2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063E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63EF2">
              <w:rPr>
                <w:rFonts w:ascii="Angsana New" w:hAnsi="Angsana New"/>
                <w:sz w:val="28"/>
                <w:szCs w:val="28"/>
                <w:cs/>
              </w:rPr>
              <w:t xml:space="preserve">แต่ไม่เกิน </w:t>
            </w:r>
            <w:r w:rsidR="0001010D" w:rsidRPr="0001010D">
              <w:rPr>
                <w:rFonts w:ascii="Angsana New" w:hAnsi="Angsana New"/>
                <w:sz w:val="28"/>
                <w:szCs w:val="28"/>
              </w:rPr>
              <w:t>5</w:t>
            </w:r>
            <w:r w:rsidRPr="00063E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63EF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FF263" w14:textId="77777777" w:rsidR="001A7445" w:rsidRPr="00063EF2" w:rsidRDefault="001A7445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1527D54" w14:textId="738438EB" w:rsidR="001A7445" w:rsidRPr="00063EF2" w:rsidRDefault="001A7445" w:rsidP="00063EF2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063E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1010D" w:rsidRPr="0001010D">
              <w:rPr>
                <w:rFonts w:ascii="Angsana New" w:hAnsi="Angsana New"/>
                <w:sz w:val="28"/>
                <w:szCs w:val="28"/>
              </w:rPr>
              <w:t>5</w:t>
            </w:r>
            <w:r w:rsidRPr="00063E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63EF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EF6A8" w14:textId="77777777" w:rsidR="001A7445" w:rsidRPr="00063EF2" w:rsidRDefault="001A7445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1693750" w14:textId="77777777" w:rsidR="001A7445" w:rsidRPr="00063EF2" w:rsidRDefault="001A7445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75162" w:rsidRPr="000C4FBF" w14:paraId="4455E168" w14:textId="77777777" w:rsidTr="001C4034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5732E570" w14:textId="77777777" w:rsidR="00175162" w:rsidRPr="00063EF2" w:rsidRDefault="00175162" w:rsidP="00063EF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61" w:type="dxa"/>
            <w:gridSpan w:val="9"/>
            <w:shd w:val="clear" w:color="auto" w:fill="auto"/>
            <w:vAlign w:val="bottom"/>
          </w:tcPr>
          <w:p w14:paraId="5698F0AC" w14:textId="77777777" w:rsidR="00175162" w:rsidRPr="00063EF2" w:rsidRDefault="00175162" w:rsidP="00063EF2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63EF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063EF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063EF2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C57756" w:rsidRPr="000C4FBF" w14:paraId="0264146E" w14:textId="77777777" w:rsidTr="001C4034">
        <w:tc>
          <w:tcPr>
            <w:tcW w:w="2700" w:type="dxa"/>
            <w:shd w:val="clear" w:color="auto" w:fill="auto"/>
            <w:vAlign w:val="bottom"/>
            <w:hideMark/>
          </w:tcPr>
          <w:p w14:paraId="2DB53457" w14:textId="15268DB1" w:rsidR="001A7445" w:rsidRPr="00063EF2" w:rsidRDefault="0001010D" w:rsidP="00063EF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1010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BA5B41E" w14:textId="77777777" w:rsidR="001A7445" w:rsidRPr="00063EF2" w:rsidRDefault="001A744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3EFB9374" w14:textId="77777777" w:rsidR="001A7445" w:rsidRPr="00063EF2" w:rsidRDefault="001A744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4549797" w14:textId="77777777" w:rsidR="001A7445" w:rsidRPr="00063EF2" w:rsidRDefault="001A744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485C83" w14:textId="77777777" w:rsidR="001A7445" w:rsidRPr="00063EF2" w:rsidRDefault="001A744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F11F392" w14:textId="77777777" w:rsidR="001A7445" w:rsidRPr="00063EF2" w:rsidRDefault="001A744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EB9E3AF" w14:textId="77777777" w:rsidR="001A7445" w:rsidRPr="00063EF2" w:rsidRDefault="001A744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C607A86" w14:textId="77777777" w:rsidR="001A7445" w:rsidRPr="00063EF2" w:rsidRDefault="001A744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C497199" w14:textId="77777777" w:rsidR="001A7445" w:rsidRPr="00063EF2" w:rsidRDefault="001A744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4897CB6E" w14:textId="77777777" w:rsidR="001A7445" w:rsidRPr="00063EF2" w:rsidRDefault="001A744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57756" w:rsidRPr="002C6959" w14:paraId="36B9D8FD" w14:textId="77777777" w:rsidTr="001C4034">
        <w:tc>
          <w:tcPr>
            <w:tcW w:w="2700" w:type="dxa"/>
            <w:shd w:val="clear" w:color="auto" w:fill="auto"/>
            <w:vAlign w:val="bottom"/>
          </w:tcPr>
          <w:p w14:paraId="54706ECA" w14:textId="77777777" w:rsidR="002C6959" w:rsidRPr="00063EF2" w:rsidRDefault="002C6959" w:rsidP="00063EF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78572960" w14:textId="77777777" w:rsidR="002C6959" w:rsidRPr="00063EF2" w:rsidRDefault="002C6959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42DB5198" w14:textId="77777777" w:rsidR="002C6959" w:rsidRPr="00063EF2" w:rsidRDefault="002C6959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2D608A9" w14:textId="77777777" w:rsidR="002C6959" w:rsidRPr="00063EF2" w:rsidRDefault="002C6959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17306F" w14:textId="77777777" w:rsidR="002C6959" w:rsidRPr="00063EF2" w:rsidRDefault="002C6959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CA9E1AC" w14:textId="77777777" w:rsidR="002C6959" w:rsidRPr="00063EF2" w:rsidRDefault="002C6959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C436B09" w14:textId="77777777" w:rsidR="002C6959" w:rsidRPr="00063EF2" w:rsidRDefault="002C6959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16E1329" w14:textId="77777777" w:rsidR="002C6959" w:rsidRPr="00063EF2" w:rsidRDefault="002C6959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6E1CC08" w14:textId="77777777" w:rsidR="002C6959" w:rsidRPr="00063EF2" w:rsidRDefault="002C6959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F5D3B53" w14:textId="77777777" w:rsidR="002C6959" w:rsidRPr="00063EF2" w:rsidRDefault="002C6959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46FE" w:rsidRPr="002C6959" w14:paraId="07E02112" w14:textId="77777777" w:rsidTr="001C4034">
        <w:tc>
          <w:tcPr>
            <w:tcW w:w="2700" w:type="dxa"/>
            <w:shd w:val="clear" w:color="auto" w:fill="auto"/>
            <w:vAlign w:val="bottom"/>
          </w:tcPr>
          <w:p w14:paraId="12C622E0" w14:textId="0997A6C8" w:rsidR="000B46FE" w:rsidRPr="00063EF2" w:rsidRDefault="000B46FE" w:rsidP="000B46FE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63EF2">
              <w:rPr>
                <w:rFonts w:ascii="Angsana New" w:hAnsi="Angsana New" w:hint="cs"/>
                <w:sz w:val="28"/>
                <w:szCs w:val="28"/>
                <w:cs/>
              </w:rPr>
              <w:t>เงินกู้ยืม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5634B15B" w14:textId="7832AB62" w:rsidR="000B46FE" w:rsidRPr="00063EF2" w:rsidRDefault="0001010D" w:rsidP="000B46FE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21</w:t>
            </w:r>
            <w:r w:rsidR="000B46FE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484</w:t>
            </w:r>
            <w:r w:rsidR="00235B91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188</w:t>
            </w:r>
          </w:p>
        </w:tc>
        <w:tc>
          <w:tcPr>
            <w:tcW w:w="269" w:type="dxa"/>
            <w:shd w:val="clear" w:color="auto" w:fill="auto"/>
          </w:tcPr>
          <w:p w14:paraId="3E84E2ED" w14:textId="77777777" w:rsidR="000B46FE" w:rsidRPr="00063EF2" w:rsidRDefault="000B46FE" w:rsidP="000B46FE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B026309" w14:textId="6E5AF9A6" w:rsidR="000B46FE" w:rsidRPr="00063EF2" w:rsidRDefault="0001010D" w:rsidP="000B46FE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671</w:t>
            </w:r>
            <w:r w:rsidR="00235B91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781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9E07F0" w14:textId="77777777" w:rsidR="000B46FE" w:rsidRPr="00063EF2" w:rsidRDefault="000B46FE" w:rsidP="000B46FE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AA380D1" w14:textId="42AD5373" w:rsidR="000B46FE" w:rsidRPr="00063EF2" w:rsidRDefault="0001010D" w:rsidP="000B46FE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21</w:t>
            </w:r>
            <w:r w:rsidR="00235B91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735</w:t>
            </w:r>
            <w:r w:rsidR="00235B91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422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D91AADD" w14:textId="77777777" w:rsidR="000B46FE" w:rsidRPr="00063EF2" w:rsidRDefault="000B46FE" w:rsidP="000B46FE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854D16D" w14:textId="11E05A59" w:rsidR="000B46FE" w:rsidRPr="00063EF2" w:rsidRDefault="00235B91" w:rsidP="000B46FE">
            <w:pPr>
              <w:tabs>
                <w:tab w:val="clear" w:pos="680"/>
                <w:tab w:val="clear" w:pos="907"/>
                <w:tab w:val="decimal" w:pos="189"/>
                <w:tab w:val="left" w:pos="369"/>
                <w:tab w:val="left" w:pos="549"/>
              </w:tabs>
              <w:spacing w:line="240" w:lineRule="auto"/>
              <w:ind w:right="-29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8F3273A" w14:textId="77777777" w:rsidR="000B46FE" w:rsidRPr="00063EF2" w:rsidRDefault="000B46FE" w:rsidP="000B46FE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3334B3BD" w14:textId="0349D961" w:rsidR="000B46FE" w:rsidRPr="00063EF2" w:rsidRDefault="0001010D" w:rsidP="000B46FE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22</w:t>
            </w:r>
            <w:r w:rsidR="00235B91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407</w:t>
            </w:r>
            <w:r w:rsidR="00235B91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203</w:t>
            </w:r>
          </w:p>
        </w:tc>
      </w:tr>
      <w:tr w:rsidR="000B46FE" w:rsidRPr="002C6959" w14:paraId="0CAE4650" w14:textId="77777777" w:rsidTr="001C4034">
        <w:tc>
          <w:tcPr>
            <w:tcW w:w="2700" w:type="dxa"/>
            <w:shd w:val="clear" w:color="auto" w:fill="auto"/>
            <w:vAlign w:val="bottom"/>
          </w:tcPr>
          <w:p w14:paraId="614B91C7" w14:textId="19E60A3F" w:rsidR="000B46FE" w:rsidRPr="00063EF2" w:rsidRDefault="000B46FE" w:rsidP="000B46FE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2B247A8D" w14:textId="79CE5C7E" w:rsidR="000B46FE" w:rsidRDefault="0001010D" w:rsidP="000B46FE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5</w:t>
            </w:r>
            <w:r w:rsidR="00235B91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090</w:t>
            </w:r>
            <w:r w:rsidR="00235B91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69" w:type="dxa"/>
            <w:shd w:val="clear" w:color="auto" w:fill="auto"/>
          </w:tcPr>
          <w:p w14:paraId="317E4558" w14:textId="77777777" w:rsidR="000B46FE" w:rsidRPr="00063EF2" w:rsidRDefault="000B46FE" w:rsidP="000B46FE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4371DCE" w14:textId="26923233" w:rsidR="000B46FE" w:rsidRPr="00063EF2" w:rsidRDefault="0001010D" w:rsidP="000B46FE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5</w:t>
            </w:r>
            <w:r w:rsidR="00235B91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124</w:t>
            </w:r>
            <w:r w:rsidR="00235B91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799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7F43B2" w14:textId="77777777" w:rsidR="000B46FE" w:rsidRPr="00063EF2" w:rsidRDefault="000B46FE" w:rsidP="000B46FE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A54F807" w14:textId="24CC3FCB" w:rsidR="000B46FE" w:rsidRPr="00063EF2" w:rsidRDefault="00235B91" w:rsidP="00235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80"/>
                <w:tab w:val="left" w:pos="470"/>
                <w:tab w:val="left" w:pos="560"/>
                <w:tab w:val="decimal" w:pos="708"/>
              </w:tabs>
              <w:spacing w:line="240" w:lineRule="auto"/>
              <w:ind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8BC01C1" w14:textId="77777777" w:rsidR="000B46FE" w:rsidRPr="00063EF2" w:rsidRDefault="000B46FE" w:rsidP="000B46FE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F9C2174" w14:textId="66F6D5BB" w:rsidR="000B46FE" w:rsidRPr="00063EF2" w:rsidRDefault="00235B91" w:rsidP="000B46FE">
            <w:pPr>
              <w:tabs>
                <w:tab w:val="clear" w:pos="680"/>
                <w:tab w:val="clear" w:pos="907"/>
                <w:tab w:val="decimal" w:pos="189"/>
                <w:tab w:val="left" w:pos="369"/>
                <w:tab w:val="left" w:pos="549"/>
              </w:tabs>
              <w:spacing w:line="240" w:lineRule="auto"/>
              <w:ind w:right="-29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3BC3EE6" w14:textId="77777777" w:rsidR="000B46FE" w:rsidRPr="00063EF2" w:rsidRDefault="000B46FE" w:rsidP="000B46FE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47C5DCA3" w14:textId="24F31026" w:rsidR="000B46FE" w:rsidRPr="00063EF2" w:rsidRDefault="0001010D" w:rsidP="000B46FE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5</w:t>
            </w:r>
            <w:r w:rsidR="00235B91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124</w:t>
            </w:r>
            <w:r w:rsidR="00235B91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799</w:t>
            </w:r>
          </w:p>
        </w:tc>
      </w:tr>
      <w:tr w:rsidR="000364A0" w:rsidRPr="002C6959" w14:paraId="6A138B01" w14:textId="77777777" w:rsidTr="001C4034">
        <w:tc>
          <w:tcPr>
            <w:tcW w:w="2700" w:type="dxa"/>
            <w:shd w:val="clear" w:color="auto" w:fill="auto"/>
            <w:vAlign w:val="bottom"/>
          </w:tcPr>
          <w:p w14:paraId="3C6166FD" w14:textId="77777777" w:rsidR="000364A0" w:rsidRPr="00063EF2" w:rsidRDefault="000364A0" w:rsidP="000364A0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7FB8BB44" w14:textId="6E84D4B4" w:rsidR="000364A0" w:rsidRPr="00063EF2" w:rsidRDefault="0001010D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24</w:t>
            </w:r>
            <w:r w:rsidR="00235B91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665</w:t>
            </w:r>
          </w:p>
        </w:tc>
        <w:tc>
          <w:tcPr>
            <w:tcW w:w="269" w:type="dxa"/>
            <w:shd w:val="clear" w:color="auto" w:fill="auto"/>
          </w:tcPr>
          <w:p w14:paraId="6CF52B38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487E594" w14:textId="51C345B4" w:rsidR="000364A0" w:rsidRPr="00063EF2" w:rsidRDefault="0001010D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15</w:t>
            </w:r>
            <w:r w:rsidR="00235B91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041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7F1756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2AF1D66" w14:textId="2A1AF3F1" w:rsidR="000364A0" w:rsidRPr="00063EF2" w:rsidRDefault="0001010D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11</w:t>
            </w:r>
            <w:r w:rsidR="00235B91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186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307C61E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C4854AD" w14:textId="26725920" w:rsidR="000364A0" w:rsidRPr="00063EF2" w:rsidRDefault="00235B91" w:rsidP="00EA2FFE">
            <w:pPr>
              <w:tabs>
                <w:tab w:val="clear" w:pos="680"/>
                <w:tab w:val="clear" w:pos="907"/>
                <w:tab w:val="decimal" w:pos="189"/>
                <w:tab w:val="left" w:pos="369"/>
                <w:tab w:val="left" w:pos="549"/>
              </w:tabs>
              <w:spacing w:line="240" w:lineRule="auto"/>
              <w:ind w:right="-29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DE53A48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DF98FEE" w14:textId="5CC93D4A" w:rsidR="000364A0" w:rsidRPr="00063EF2" w:rsidRDefault="0001010D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26</w:t>
            </w:r>
            <w:r w:rsidR="00235B91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227</w:t>
            </w:r>
          </w:p>
        </w:tc>
      </w:tr>
      <w:tr w:rsidR="000364A0" w:rsidRPr="002C6959" w14:paraId="7386838A" w14:textId="77777777" w:rsidTr="001C4034">
        <w:tc>
          <w:tcPr>
            <w:tcW w:w="2700" w:type="dxa"/>
            <w:shd w:val="clear" w:color="auto" w:fill="auto"/>
            <w:vAlign w:val="bottom"/>
          </w:tcPr>
          <w:p w14:paraId="0AC894C9" w14:textId="77777777" w:rsidR="000364A0" w:rsidRPr="00063EF2" w:rsidRDefault="000364A0" w:rsidP="000364A0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09A51" w14:textId="4FED0137" w:rsidR="000364A0" w:rsidRPr="00063EF2" w:rsidRDefault="0001010D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7</w:t>
            </w:r>
            <w:r w:rsidR="00235B91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991</w:t>
            </w:r>
            <w:r w:rsidR="00235B91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446</w:t>
            </w:r>
          </w:p>
        </w:tc>
        <w:tc>
          <w:tcPr>
            <w:tcW w:w="269" w:type="dxa"/>
            <w:shd w:val="clear" w:color="auto" w:fill="auto"/>
          </w:tcPr>
          <w:p w14:paraId="4E2CF136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E9204" w14:textId="0C157958" w:rsidR="000364A0" w:rsidRPr="00063EF2" w:rsidRDefault="0001010D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1</w:t>
            </w:r>
            <w:r w:rsidR="00235B91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194</w:t>
            </w:r>
            <w:r w:rsidR="00235B91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252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A45E6B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72D34" w14:textId="3CA254C2" w:rsidR="000364A0" w:rsidRPr="00063EF2" w:rsidRDefault="0001010D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2</w:t>
            </w:r>
            <w:r w:rsidR="00235B91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175</w:t>
            </w:r>
            <w:r w:rsidR="00235B91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605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E1DE0F6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BF243" w14:textId="3EEAB199" w:rsidR="000364A0" w:rsidRPr="00063EF2" w:rsidRDefault="0001010D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6</w:t>
            </w:r>
            <w:r w:rsidR="00235B91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533</w:t>
            </w:r>
            <w:r w:rsidR="00235B91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B99FDAF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5FA77" w14:textId="4ECB8804" w:rsidR="000364A0" w:rsidRPr="00063EF2" w:rsidRDefault="0001010D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9</w:t>
            </w:r>
            <w:r w:rsidR="00235B91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903</w:t>
            </w:r>
            <w:r w:rsidR="00235B91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199</w:t>
            </w:r>
          </w:p>
        </w:tc>
      </w:tr>
      <w:tr w:rsidR="000364A0" w:rsidRPr="000C4FBF" w14:paraId="4C5E38E6" w14:textId="77777777" w:rsidTr="001C4034">
        <w:tc>
          <w:tcPr>
            <w:tcW w:w="2700" w:type="dxa"/>
            <w:shd w:val="clear" w:color="auto" w:fill="auto"/>
            <w:vAlign w:val="bottom"/>
          </w:tcPr>
          <w:p w14:paraId="0A713CF2" w14:textId="77777777" w:rsidR="000364A0" w:rsidRPr="00063EF2" w:rsidRDefault="000364A0" w:rsidP="000364A0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3BD479" w14:textId="07371E70" w:rsidR="000364A0" w:rsidRPr="00EA2FFE" w:rsidRDefault="0001010D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</w:rPr>
              <w:t>34</w:t>
            </w:r>
            <w:r w:rsidR="00235B9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</w:rPr>
              <w:t>590</w:t>
            </w:r>
            <w:r w:rsidR="00235B9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</w:rPr>
              <w:t>299</w:t>
            </w:r>
          </w:p>
        </w:tc>
        <w:tc>
          <w:tcPr>
            <w:tcW w:w="269" w:type="dxa"/>
            <w:shd w:val="clear" w:color="auto" w:fill="auto"/>
          </w:tcPr>
          <w:p w14:paraId="53530783" w14:textId="77777777" w:rsidR="000364A0" w:rsidRPr="00EA2FFE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541976" w14:textId="4ED4A238" w:rsidR="000364A0" w:rsidRPr="00EA2FFE" w:rsidRDefault="0001010D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235B9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</w:rPr>
              <w:t>005</w:t>
            </w:r>
            <w:r w:rsidR="00235B9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</w:rPr>
              <w:t>873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619AC9" w14:textId="77777777" w:rsidR="000364A0" w:rsidRPr="00EA2FFE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7BDF79" w14:textId="70A30DA4" w:rsidR="000364A0" w:rsidRPr="00EA2FFE" w:rsidRDefault="0001010D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</w:rPr>
              <w:t>23</w:t>
            </w:r>
            <w:r w:rsidR="00235B9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</w:rPr>
              <w:t>922</w:t>
            </w:r>
            <w:r w:rsidR="00235B9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</w:rPr>
              <w:t>213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638DF41" w14:textId="77777777" w:rsidR="000364A0" w:rsidRPr="00EA2FFE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D9803A" w14:textId="0258B0BC" w:rsidR="000364A0" w:rsidRPr="00EA2FFE" w:rsidRDefault="0001010D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235B9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</w:rPr>
              <w:t>533</w:t>
            </w:r>
            <w:r w:rsidR="00235B9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</w:rPr>
              <w:t>342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9191314" w14:textId="77777777" w:rsidR="000364A0" w:rsidRPr="00EA2FFE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FDB039" w14:textId="2911B183" w:rsidR="000364A0" w:rsidRPr="00EA2FFE" w:rsidRDefault="0001010D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</w:rPr>
              <w:t>37</w:t>
            </w:r>
            <w:r w:rsidR="00235B9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</w:rPr>
              <w:t>461</w:t>
            </w:r>
            <w:r w:rsidR="00235B9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</w:rPr>
              <w:t>428</w:t>
            </w:r>
          </w:p>
        </w:tc>
      </w:tr>
      <w:tr w:rsidR="005D4F1E" w:rsidRPr="005D4F1E" w14:paraId="7467A884" w14:textId="77777777" w:rsidTr="005D4F1E">
        <w:tc>
          <w:tcPr>
            <w:tcW w:w="2700" w:type="dxa"/>
            <w:shd w:val="clear" w:color="auto" w:fill="auto"/>
            <w:vAlign w:val="bottom"/>
          </w:tcPr>
          <w:p w14:paraId="457572D7" w14:textId="77777777" w:rsidR="005D4F1E" w:rsidRPr="005D4F1E" w:rsidRDefault="005D4F1E" w:rsidP="000364A0">
            <w:pPr>
              <w:spacing w:line="240" w:lineRule="auto"/>
              <w:ind w:left="73" w:right="-24" w:hanging="7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38995" w14:textId="77777777" w:rsidR="005D4F1E" w:rsidRPr="005D4F1E" w:rsidRDefault="005D4F1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69" w:type="dxa"/>
            <w:shd w:val="clear" w:color="auto" w:fill="auto"/>
          </w:tcPr>
          <w:p w14:paraId="7981ED0C" w14:textId="77777777" w:rsidR="005D4F1E" w:rsidRPr="005D4F1E" w:rsidRDefault="005D4F1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FCFFC" w14:textId="77777777" w:rsidR="005D4F1E" w:rsidRPr="005D4F1E" w:rsidRDefault="005D4F1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8ABC4E" w14:textId="77777777" w:rsidR="005D4F1E" w:rsidRPr="005D4F1E" w:rsidRDefault="005D4F1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6DA4C" w14:textId="77777777" w:rsidR="005D4F1E" w:rsidRPr="005D4F1E" w:rsidRDefault="005D4F1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9D166E9" w14:textId="77777777" w:rsidR="005D4F1E" w:rsidRPr="005D4F1E" w:rsidRDefault="005D4F1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5AF32" w14:textId="77777777" w:rsidR="005D4F1E" w:rsidRPr="005D4F1E" w:rsidRDefault="005D4F1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4FECDA3" w14:textId="77777777" w:rsidR="005D4F1E" w:rsidRPr="005D4F1E" w:rsidRDefault="005D4F1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389BB" w14:textId="77777777" w:rsidR="005D4F1E" w:rsidRPr="005D4F1E" w:rsidRDefault="005D4F1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0364A0" w:rsidRPr="000C4FBF" w14:paraId="5A143983" w14:textId="77777777" w:rsidTr="005D4F1E">
        <w:tc>
          <w:tcPr>
            <w:tcW w:w="2700" w:type="dxa"/>
            <w:shd w:val="clear" w:color="auto" w:fill="auto"/>
            <w:vAlign w:val="bottom"/>
          </w:tcPr>
          <w:p w14:paraId="55B9A040" w14:textId="26D56AB1" w:rsidR="000364A0" w:rsidRPr="00063EF2" w:rsidRDefault="0001010D" w:rsidP="000364A0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1010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D45A924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0476A785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70539D6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889A22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98E10EC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A2C1044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778D512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193019D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FB190FD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364A0" w:rsidRPr="000C4FBF" w14:paraId="577996E1" w14:textId="77777777" w:rsidTr="001C4034">
        <w:tc>
          <w:tcPr>
            <w:tcW w:w="2700" w:type="dxa"/>
            <w:shd w:val="clear" w:color="auto" w:fill="auto"/>
            <w:vAlign w:val="bottom"/>
          </w:tcPr>
          <w:p w14:paraId="54EF48DB" w14:textId="77777777" w:rsidR="000364A0" w:rsidRPr="00063EF2" w:rsidRDefault="000364A0" w:rsidP="000364A0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7ACAD378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521FA199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2873FED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AC3CAB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FA0303C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F67258B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31824BC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045EE9B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35DF6D87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E3965" w:rsidRPr="000C4FBF" w14:paraId="5A8F7269" w14:textId="77777777" w:rsidTr="001C4034">
        <w:tc>
          <w:tcPr>
            <w:tcW w:w="2700" w:type="dxa"/>
            <w:shd w:val="clear" w:color="auto" w:fill="auto"/>
            <w:vAlign w:val="bottom"/>
          </w:tcPr>
          <w:p w14:paraId="6E9E1079" w14:textId="52E99340" w:rsidR="00CE3965" w:rsidRPr="00063EF2" w:rsidRDefault="00CE3965" w:rsidP="00CE3965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063EF2">
              <w:rPr>
                <w:rFonts w:ascii="Angsana New" w:hAnsi="Angsana New" w:hint="cs"/>
                <w:sz w:val="28"/>
                <w:szCs w:val="28"/>
                <w:cs/>
              </w:rPr>
              <w:t>เงินกู้ยืม</w:t>
            </w:r>
            <w:r w:rsidR="000B46FE">
              <w:rPr>
                <w:rFonts w:ascii="Angsana New"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0EAF0E3" w14:textId="1514B9E0" w:rsidR="00CE3965" w:rsidRPr="00063EF2" w:rsidRDefault="0001010D" w:rsidP="00CE3965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7</w:t>
            </w:r>
            <w:r w:rsidR="00CE3965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536</w:t>
            </w:r>
            <w:r w:rsidR="00CE3965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69" w:type="dxa"/>
            <w:shd w:val="clear" w:color="auto" w:fill="auto"/>
          </w:tcPr>
          <w:p w14:paraId="102802EB" w14:textId="77777777" w:rsidR="00CE3965" w:rsidRPr="00063EF2" w:rsidRDefault="00CE3965" w:rsidP="00CE39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A04ABAA" w14:textId="3B00A667" w:rsidR="00CE3965" w:rsidRPr="00063EF2" w:rsidRDefault="0001010D" w:rsidP="00CE3965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</w:rPr>
              <w:t>2</w:t>
            </w:r>
            <w:r w:rsidR="000B46FE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591</w:t>
            </w:r>
            <w:r w:rsidR="000B46FE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679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3A7EBC" w14:textId="77777777" w:rsidR="00CE3965" w:rsidRPr="00063EF2" w:rsidRDefault="00CE3965" w:rsidP="00CE39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F1CD44D" w14:textId="23CF2C16" w:rsidR="00CE3965" w:rsidRPr="00063EF2" w:rsidRDefault="0001010D" w:rsidP="00396B77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</w:rPr>
              <w:t>5</w:t>
            </w:r>
            <w:r w:rsidR="00CE3965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096</w:t>
            </w:r>
            <w:r w:rsidR="00CE3965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088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0097E4A" w14:textId="77777777" w:rsidR="00CE3965" w:rsidRPr="00063EF2" w:rsidRDefault="00CE3965" w:rsidP="00CE39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73EC183" w14:textId="1A6507ED" w:rsidR="00CE3965" w:rsidRPr="00063EF2" w:rsidRDefault="00CE3965" w:rsidP="00CE3965">
            <w:pPr>
              <w:tabs>
                <w:tab w:val="clear" w:pos="907"/>
                <w:tab w:val="left" w:pos="643"/>
                <w:tab w:val="decimal" w:pos="708"/>
              </w:tabs>
              <w:spacing w:line="240" w:lineRule="auto"/>
              <w:ind w:right="-28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D929641" w14:textId="77777777" w:rsidR="00CE3965" w:rsidRPr="00063EF2" w:rsidRDefault="00CE3965" w:rsidP="00CE39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B9B2963" w14:textId="0BD88324" w:rsidR="00CE3965" w:rsidRPr="00063EF2" w:rsidRDefault="0001010D" w:rsidP="00CE3965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</w:rPr>
              <w:t>7</w:t>
            </w:r>
            <w:r w:rsidR="000B46FE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687</w:t>
            </w:r>
            <w:r w:rsidR="000B46FE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767</w:t>
            </w:r>
          </w:p>
        </w:tc>
      </w:tr>
      <w:tr w:rsidR="000B46FE" w:rsidRPr="000C4FBF" w14:paraId="47353351" w14:textId="77777777" w:rsidTr="001C4034">
        <w:tc>
          <w:tcPr>
            <w:tcW w:w="2700" w:type="dxa"/>
            <w:shd w:val="clear" w:color="auto" w:fill="auto"/>
            <w:vAlign w:val="bottom"/>
          </w:tcPr>
          <w:p w14:paraId="473697DD" w14:textId="3AE90424" w:rsidR="000B46FE" w:rsidRPr="00063EF2" w:rsidRDefault="000B46FE" w:rsidP="00CE3965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46CC86A" w14:textId="0E0E68B9" w:rsidR="000B46FE" w:rsidRDefault="0001010D" w:rsidP="00CE3965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  <w:szCs w:val="28"/>
              </w:rPr>
              <w:t>5</w:t>
            </w:r>
            <w:r w:rsidR="000B46FE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140</w:t>
            </w:r>
            <w:r w:rsidR="000B46FE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69" w:type="dxa"/>
            <w:shd w:val="clear" w:color="auto" w:fill="auto"/>
          </w:tcPr>
          <w:p w14:paraId="2C5136CB" w14:textId="77777777" w:rsidR="000B46FE" w:rsidRPr="00063EF2" w:rsidRDefault="000B46FE" w:rsidP="00CE39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2AFCAA2" w14:textId="5EEE94E2" w:rsidR="000B46FE" w:rsidRDefault="0001010D" w:rsidP="00CE3965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  <w:r w:rsidRPr="0001010D">
              <w:rPr>
                <w:rFonts w:ascii="Angsana New" w:hAnsi="Angsana New"/>
                <w:sz w:val="28"/>
              </w:rPr>
              <w:t>5</w:t>
            </w:r>
            <w:r w:rsidR="000B46FE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159</w:t>
            </w:r>
            <w:r w:rsidR="000B46FE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818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FD8E3A" w14:textId="77777777" w:rsidR="000B46FE" w:rsidRPr="00063EF2" w:rsidRDefault="000B46FE" w:rsidP="00CE39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6463E0E" w14:textId="36842578" w:rsidR="000B46FE" w:rsidRPr="000D72D7" w:rsidRDefault="000B46FE" w:rsidP="00CE3965">
            <w:pPr>
              <w:tabs>
                <w:tab w:val="clear" w:pos="907"/>
                <w:tab w:val="left" w:pos="643"/>
                <w:tab w:val="decimal" w:pos="708"/>
              </w:tabs>
              <w:spacing w:line="240" w:lineRule="auto"/>
              <w:ind w:right="-28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FC78A02" w14:textId="77777777" w:rsidR="000B46FE" w:rsidRPr="00063EF2" w:rsidRDefault="000B46FE" w:rsidP="00CE39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506504A" w14:textId="069E4637" w:rsidR="000B46FE" w:rsidRDefault="000B46FE" w:rsidP="00CE3965">
            <w:pPr>
              <w:tabs>
                <w:tab w:val="clear" w:pos="907"/>
                <w:tab w:val="left" w:pos="643"/>
                <w:tab w:val="decimal" w:pos="708"/>
              </w:tabs>
              <w:spacing w:line="240" w:lineRule="auto"/>
              <w:ind w:right="-28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E42C707" w14:textId="77777777" w:rsidR="000B46FE" w:rsidRPr="00063EF2" w:rsidRDefault="000B46FE" w:rsidP="00CE39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42DA2E76" w14:textId="04E66756" w:rsidR="000B46FE" w:rsidRDefault="0001010D" w:rsidP="00CE3965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  <w:r w:rsidRPr="0001010D">
              <w:rPr>
                <w:rFonts w:ascii="Angsana New" w:hAnsi="Angsana New"/>
                <w:sz w:val="28"/>
              </w:rPr>
              <w:t>5</w:t>
            </w:r>
            <w:r w:rsidR="000B46FE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159</w:t>
            </w:r>
            <w:r w:rsidR="000B46FE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818</w:t>
            </w:r>
          </w:p>
        </w:tc>
      </w:tr>
      <w:tr w:rsidR="00CE3965" w:rsidRPr="000C4FBF" w14:paraId="523E82B3" w14:textId="77777777" w:rsidTr="001C4034">
        <w:trPr>
          <w:trHeight w:val="119"/>
        </w:trPr>
        <w:tc>
          <w:tcPr>
            <w:tcW w:w="2700" w:type="dxa"/>
            <w:shd w:val="clear" w:color="auto" w:fill="auto"/>
            <w:vAlign w:val="bottom"/>
            <w:hideMark/>
          </w:tcPr>
          <w:p w14:paraId="4C250FDE" w14:textId="77777777" w:rsidR="00CE3965" w:rsidRPr="00063EF2" w:rsidRDefault="00CE3965" w:rsidP="00CE3965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4DE9CCD" w14:textId="611B2899" w:rsidR="00CE3965" w:rsidRPr="00063EF2" w:rsidRDefault="0001010D" w:rsidP="00CE39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</w:rPr>
              <w:t>31</w:t>
            </w:r>
            <w:r w:rsidR="00CE3965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342</w:t>
            </w:r>
          </w:p>
        </w:tc>
        <w:tc>
          <w:tcPr>
            <w:tcW w:w="269" w:type="dxa"/>
            <w:shd w:val="clear" w:color="auto" w:fill="auto"/>
          </w:tcPr>
          <w:p w14:paraId="2B32468E" w14:textId="77777777" w:rsidR="00CE3965" w:rsidRPr="00063EF2" w:rsidRDefault="00CE3965" w:rsidP="00CE39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2C98682" w14:textId="5FAAD6D5" w:rsidR="00CE3965" w:rsidRPr="00063EF2" w:rsidRDefault="0001010D" w:rsidP="00CE39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</w:rPr>
              <w:t>16</w:t>
            </w:r>
            <w:r w:rsidR="00CE3965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884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3A09A9" w14:textId="77777777" w:rsidR="00CE3965" w:rsidRPr="00063EF2" w:rsidRDefault="00CE3965" w:rsidP="00CE39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5916977" w14:textId="22BF1958" w:rsidR="00CE3965" w:rsidRPr="00063EF2" w:rsidRDefault="0001010D" w:rsidP="00CE39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</w:rPr>
              <w:t>16</w:t>
            </w:r>
            <w:r w:rsidR="00CE3965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667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687E899" w14:textId="77777777" w:rsidR="00CE3965" w:rsidRPr="00063EF2" w:rsidRDefault="00CE3965" w:rsidP="00CE39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6F324DB" w14:textId="7FA95E45" w:rsidR="00CE3965" w:rsidRPr="00063EF2" w:rsidRDefault="00CE3965" w:rsidP="00CE3965">
            <w:pPr>
              <w:tabs>
                <w:tab w:val="clear" w:pos="907"/>
                <w:tab w:val="left" w:pos="643"/>
                <w:tab w:val="decimal" w:pos="706"/>
              </w:tabs>
              <w:spacing w:line="240" w:lineRule="auto"/>
              <w:ind w:right="-28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8D98EEB" w14:textId="77777777" w:rsidR="00CE3965" w:rsidRPr="00063EF2" w:rsidRDefault="00CE3965" w:rsidP="00CE39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D4CB167" w14:textId="1CB700BC" w:rsidR="00CE3965" w:rsidRPr="00063EF2" w:rsidRDefault="0001010D" w:rsidP="00CE39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</w:rPr>
              <w:t>33</w:t>
            </w:r>
            <w:r w:rsidR="00CE3965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551</w:t>
            </w:r>
          </w:p>
        </w:tc>
      </w:tr>
      <w:tr w:rsidR="00CE3965" w:rsidRPr="000C4FBF" w14:paraId="36482915" w14:textId="77777777" w:rsidTr="001C4034">
        <w:tc>
          <w:tcPr>
            <w:tcW w:w="2700" w:type="dxa"/>
            <w:shd w:val="clear" w:color="auto" w:fill="auto"/>
            <w:vAlign w:val="bottom"/>
            <w:hideMark/>
          </w:tcPr>
          <w:p w14:paraId="4328F567" w14:textId="77777777" w:rsidR="00CE3965" w:rsidRPr="00063EF2" w:rsidRDefault="00CE3965" w:rsidP="00CE3965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5B4B3C" w14:textId="4E687CBD" w:rsidR="00CE3965" w:rsidRPr="00063EF2" w:rsidRDefault="0001010D" w:rsidP="00CE39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</w:rPr>
              <w:t>7</w:t>
            </w:r>
            <w:r w:rsidR="00CE3965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989</w:t>
            </w:r>
            <w:r w:rsidR="00CE3965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734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61F5F7" w14:textId="77777777" w:rsidR="00CE3965" w:rsidRPr="00063EF2" w:rsidRDefault="00CE3965" w:rsidP="00CE3965">
            <w:pPr>
              <w:tabs>
                <w:tab w:val="decimal" w:pos="706"/>
              </w:tabs>
              <w:spacing w:line="240" w:lineRule="auto"/>
              <w:ind w:right="-4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25F546" w14:textId="3B973F06" w:rsidR="00CE3965" w:rsidRPr="00063EF2" w:rsidRDefault="0001010D" w:rsidP="00CE3965">
            <w:pPr>
              <w:tabs>
                <w:tab w:val="decimal" w:pos="706"/>
              </w:tabs>
              <w:spacing w:line="240" w:lineRule="auto"/>
              <w:ind w:right="-4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</w:rPr>
              <w:t>196</w:t>
            </w:r>
            <w:r w:rsidR="00CE3965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350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3F5187" w14:textId="77777777" w:rsidR="00CE3965" w:rsidRPr="00063EF2" w:rsidRDefault="00CE3965" w:rsidP="00CE39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276C61" w14:textId="6E59C247" w:rsidR="00CE3965" w:rsidRPr="00063EF2" w:rsidRDefault="0001010D" w:rsidP="00CE39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</w:rPr>
              <w:t>3</w:t>
            </w:r>
            <w:r w:rsidR="00CE3965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213</w:t>
            </w:r>
            <w:r w:rsidR="00CE3965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107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57591E5" w14:textId="77777777" w:rsidR="00CE3965" w:rsidRPr="00063EF2" w:rsidRDefault="00CE3965" w:rsidP="00CE39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6AAAB3" w14:textId="3BE88209" w:rsidR="00CE3965" w:rsidRPr="00063EF2" w:rsidRDefault="0001010D" w:rsidP="00CE39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</w:rPr>
              <w:t>6</w:t>
            </w:r>
            <w:r w:rsidR="00CE3965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690</w:t>
            </w:r>
            <w:r w:rsidR="00CE3965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092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9236AD2" w14:textId="77777777" w:rsidR="00CE3965" w:rsidRPr="00063EF2" w:rsidRDefault="00CE3965" w:rsidP="00CE39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C5D34D" w14:textId="0CEFFD18" w:rsidR="00CE3965" w:rsidRPr="00063EF2" w:rsidRDefault="0001010D" w:rsidP="00CE39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/>
                <w:sz w:val="28"/>
              </w:rPr>
              <w:t>10</w:t>
            </w:r>
            <w:r w:rsidR="00CE3965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099</w:t>
            </w:r>
            <w:r w:rsidR="00CE3965">
              <w:rPr>
                <w:rFonts w:ascii="Angsana New" w:hAnsi="Angsana New"/>
                <w:sz w:val="28"/>
              </w:rPr>
              <w:t>,</w:t>
            </w:r>
            <w:r w:rsidRPr="0001010D">
              <w:rPr>
                <w:rFonts w:ascii="Angsana New" w:hAnsi="Angsana New"/>
                <w:sz w:val="28"/>
              </w:rPr>
              <w:t>549</w:t>
            </w:r>
          </w:p>
        </w:tc>
      </w:tr>
      <w:tr w:rsidR="00CE3965" w:rsidRPr="000C4FBF" w14:paraId="56C32F55" w14:textId="77777777" w:rsidTr="001C4034">
        <w:tc>
          <w:tcPr>
            <w:tcW w:w="2700" w:type="dxa"/>
            <w:shd w:val="clear" w:color="auto" w:fill="auto"/>
            <w:vAlign w:val="bottom"/>
          </w:tcPr>
          <w:p w14:paraId="095CEB11" w14:textId="77777777" w:rsidR="00CE3965" w:rsidRPr="00063EF2" w:rsidRDefault="00CE3965" w:rsidP="00CE3965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B295E2" w14:textId="0D498DE0" w:rsidR="00CE3965" w:rsidRPr="00063EF2" w:rsidRDefault="0001010D" w:rsidP="00CE39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010D">
              <w:rPr>
                <w:rFonts w:ascii="Angsana New" w:hAnsi="Angsana New"/>
                <w:b/>
                <w:bCs/>
                <w:sz w:val="28"/>
              </w:rPr>
              <w:t>20</w:t>
            </w:r>
            <w:r w:rsidR="00CE3965">
              <w:rPr>
                <w:rFonts w:ascii="Angsana New" w:hAnsi="Angsana New"/>
                <w:b/>
                <w:bCs/>
                <w:sz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</w:rPr>
              <w:t>697</w:t>
            </w:r>
            <w:r w:rsidR="00CE3965">
              <w:rPr>
                <w:rFonts w:ascii="Angsana New" w:hAnsi="Angsana New"/>
                <w:b/>
                <w:bCs/>
                <w:sz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</w:rPr>
              <w:t>076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7A2CED78" w14:textId="77777777" w:rsidR="00CE3965" w:rsidRPr="00063EF2" w:rsidRDefault="00CE3965" w:rsidP="00CE39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9F03CA" w14:textId="6B122C22" w:rsidR="00CE3965" w:rsidRPr="00063EF2" w:rsidRDefault="0001010D" w:rsidP="00CE39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010D">
              <w:rPr>
                <w:rFonts w:ascii="Angsana New" w:hAnsi="Angsana New"/>
                <w:b/>
                <w:bCs/>
                <w:sz w:val="28"/>
              </w:rPr>
              <w:t>7</w:t>
            </w:r>
            <w:r w:rsidR="00CE3965">
              <w:rPr>
                <w:rFonts w:ascii="Angsana New" w:hAnsi="Angsana New"/>
                <w:b/>
                <w:bCs/>
                <w:sz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</w:rPr>
              <w:t>964</w:t>
            </w:r>
            <w:r w:rsidR="00CE3965">
              <w:rPr>
                <w:rFonts w:ascii="Angsana New" w:hAnsi="Angsana New"/>
                <w:b/>
                <w:bCs/>
                <w:sz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</w:rPr>
              <w:t>731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612523" w14:textId="77777777" w:rsidR="00CE3965" w:rsidRPr="00063EF2" w:rsidRDefault="00CE3965" w:rsidP="00CE39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DA97DD" w14:textId="215377A7" w:rsidR="00CE3965" w:rsidRPr="00063EF2" w:rsidRDefault="0001010D" w:rsidP="00CE39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010D">
              <w:rPr>
                <w:rFonts w:ascii="Angsana New" w:hAnsi="Angsana New"/>
                <w:b/>
                <w:bCs/>
                <w:sz w:val="28"/>
              </w:rPr>
              <w:t>8</w:t>
            </w:r>
            <w:r w:rsidR="00CE3965" w:rsidRPr="00EA2FFE">
              <w:rPr>
                <w:rFonts w:ascii="Angsana New" w:hAnsi="Angsana New"/>
                <w:b/>
                <w:bCs/>
                <w:sz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</w:rPr>
              <w:t>325</w:t>
            </w:r>
            <w:r w:rsidR="00CE3965" w:rsidRPr="00EA2FFE">
              <w:rPr>
                <w:rFonts w:ascii="Angsana New" w:hAnsi="Angsana New"/>
                <w:b/>
                <w:bCs/>
                <w:sz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</w:rPr>
              <w:t>862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100E5B5" w14:textId="77777777" w:rsidR="00CE3965" w:rsidRPr="00063EF2" w:rsidRDefault="00CE3965" w:rsidP="00CE39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79243A" w14:textId="75B2CEAE" w:rsidR="00CE3965" w:rsidRPr="00063EF2" w:rsidRDefault="0001010D" w:rsidP="00CE39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010D">
              <w:rPr>
                <w:rFonts w:ascii="Angsana New" w:hAnsi="Angsana New"/>
                <w:b/>
                <w:bCs/>
                <w:sz w:val="28"/>
              </w:rPr>
              <w:t>6</w:t>
            </w:r>
            <w:r w:rsidR="00CE3965" w:rsidRPr="00EA2FFE">
              <w:rPr>
                <w:rFonts w:ascii="Angsana New" w:hAnsi="Angsana New"/>
                <w:b/>
                <w:bCs/>
                <w:sz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</w:rPr>
              <w:t>690</w:t>
            </w:r>
            <w:r w:rsidR="00CE3965" w:rsidRPr="00EA2FFE">
              <w:rPr>
                <w:rFonts w:ascii="Angsana New" w:hAnsi="Angsana New"/>
                <w:b/>
                <w:bCs/>
                <w:sz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</w:rPr>
              <w:t>092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46F85E2" w14:textId="77777777" w:rsidR="00CE3965" w:rsidRPr="00063EF2" w:rsidRDefault="00CE3965" w:rsidP="00CE39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700D83" w14:textId="61F3A0C1" w:rsidR="00CE3965" w:rsidRPr="00063EF2" w:rsidRDefault="0001010D" w:rsidP="00CE39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010D">
              <w:rPr>
                <w:rFonts w:ascii="Angsana New" w:hAnsi="Angsana New"/>
                <w:b/>
                <w:bCs/>
                <w:sz w:val="28"/>
              </w:rPr>
              <w:t>22</w:t>
            </w:r>
            <w:r w:rsidR="00CE3965">
              <w:rPr>
                <w:rFonts w:ascii="Angsana New" w:hAnsi="Angsana New"/>
                <w:b/>
                <w:bCs/>
                <w:sz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</w:rPr>
              <w:t>980</w:t>
            </w:r>
            <w:r w:rsidR="00CE3965">
              <w:rPr>
                <w:rFonts w:ascii="Angsana New" w:hAnsi="Angsana New"/>
                <w:b/>
                <w:bCs/>
                <w:sz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</w:rPr>
              <w:t>685</w:t>
            </w:r>
          </w:p>
        </w:tc>
      </w:tr>
    </w:tbl>
    <w:p w14:paraId="18FBBA6E" w14:textId="77777777" w:rsidR="00BB0E95" w:rsidRPr="00063EF2" w:rsidRDefault="00BB0E95" w:rsidP="0011440C">
      <w:pPr>
        <w:tabs>
          <w:tab w:val="clear" w:pos="907"/>
        </w:tabs>
        <w:spacing w:line="240" w:lineRule="auto"/>
        <w:ind w:left="450"/>
        <w:jc w:val="thaiDistribute"/>
        <w:rPr>
          <w:rFonts w:ascii="Angsana New" w:hAnsi="Angsana New"/>
          <w:sz w:val="24"/>
          <w:szCs w:val="24"/>
        </w:rPr>
      </w:pPr>
    </w:p>
    <w:p w14:paraId="0C2BCCAE" w14:textId="77777777" w:rsidR="00DD1562" w:rsidRPr="00063EF2" w:rsidRDefault="00DD1562" w:rsidP="00DD156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63EF2">
        <w:rPr>
          <w:rFonts w:ascii="Angsana New" w:hAnsi="Angsana New"/>
          <w:sz w:val="30"/>
          <w:szCs w:val="30"/>
          <w:cs/>
        </w:rPr>
        <w:t>กระแสเงินสดเข้า</w:t>
      </w:r>
      <w:r w:rsidR="00996CAF" w:rsidRPr="00063EF2">
        <w:rPr>
          <w:rFonts w:ascii="Angsana New" w:hAnsi="Angsana New" w:hint="cs"/>
          <w:sz w:val="30"/>
          <w:szCs w:val="30"/>
          <w:cs/>
        </w:rPr>
        <w:t>และ</w:t>
      </w:r>
      <w:r w:rsidRPr="00063EF2">
        <w:rPr>
          <w:rFonts w:ascii="Angsana New" w:hAnsi="Angsana New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</w:t>
      </w:r>
      <w:r w:rsidR="00996CAF" w:rsidRPr="00063EF2">
        <w:rPr>
          <w:rFonts w:ascii="Angsana New" w:hAnsi="Angsana New"/>
          <w:sz w:val="30"/>
          <w:szCs w:val="30"/>
          <w:cs/>
        </w:rPr>
        <w:br/>
      </w:r>
      <w:r w:rsidRPr="00063EF2">
        <w:rPr>
          <w:rFonts w:ascii="Angsana New" w:hAnsi="Angsana New"/>
          <w:sz w:val="30"/>
          <w:szCs w:val="30"/>
          <w:cs/>
        </w:rPr>
        <w:t>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063EF2">
        <w:rPr>
          <w:rFonts w:ascii="Angsana New" w:hAnsi="Angsana New"/>
          <w:sz w:val="30"/>
          <w:szCs w:val="30"/>
        </w:rPr>
        <w:t xml:space="preserve"> </w:t>
      </w:r>
      <w:r w:rsidRPr="00063EF2">
        <w:rPr>
          <w:rFonts w:ascii="Angsana New" w:hAnsi="Angsana New"/>
          <w:sz w:val="30"/>
          <w:szCs w:val="30"/>
          <w:cs/>
        </w:rPr>
        <w:t xml:space="preserve"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</w:t>
      </w:r>
      <w:r w:rsidR="003059ED" w:rsidRPr="00063EF2">
        <w:rPr>
          <w:rFonts w:ascii="Angsana New" w:hAnsi="Angsana New"/>
          <w:sz w:val="30"/>
          <w:szCs w:val="30"/>
        </w:rPr>
        <w:br/>
      </w:r>
      <w:r w:rsidRPr="00063EF2">
        <w:rPr>
          <w:rFonts w:ascii="Angsana New" w:hAnsi="Angsana New"/>
          <w:sz w:val="30"/>
          <w:szCs w:val="30"/>
          <w:cs/>
        </w:rPr>
        <w:t>ซึ่งชำระเป็นเงินสดด้วยจำนวนขั้นต้นพร้อมกัน</w:t>
      </w:r>
      <w:r w:rsidRPr="00063EF2">
        <w:rPr>
          <w:rFonts w:ascii="Angsana New" w:hAnsi="Angsana New"/>
          <w:sz w:val="30"/>
          <w:szCs w:val="30"/>
        </w:rPr>
        <w:t xml:space="preserve"> </w:t>
      </w:r>
    </w:p>
    <w:p w14:paraId="0757E3F7" w14:textId="77777777" w:rsidR="00DD1562" w:rsidRPr="00063EF2" w:rsidRDefault="00DD1562" w:rsidP="00656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51D12969" w14:textId="23D61748" w:rsidR="00DD1562" w:rsidRPr="00063EF2" w:rsidRDefault="00DD1562" w:rsidP="00326964">
      <w:pPr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063EF2">
        <w:rPr>
          <w:rFonts w:ascii="Angsana New" w:hAnsi="Angsana New"/>
          <w:i/>
          <w:iCs/>
          <w:sz w:val="30"/>
          <w:szCs w:val="30"/>
        </w:rPr>
        <w:t>(</w:t>
      </w:r>
      <w:r w:rsidR="002C6959" w:rsidRPr="00063EF2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063EF2">
        <w:rPr>
          <w:rFonts w:ascii="Angsana New" w:hAnsi="Angsana New"/>
          <w:i/>
          <w:iCs/>
          <w:sz w:val="30"/>
          <w:szCs w:val="30"/>
        </w:rPr>
        <w:t>.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3</w:t>
      </w:r>
      <w:r w:rsidRPr="00063EF2">
        <w:rPr>
          <w:rFonts w:ascii="Angsana New" w:hAnsi="Angsana New"/>
          <w:i/>
          <w:iCs/>
          <w:sz w:val="30"/>
          <w:szCs w:val="30"/>
        </w:rPr>
        <w:t xml:space="preserve">) </w:t>
      </w:r>
      <w:r w:rsidRPr="00063EF2">
        <w:rPr>
          <w:rFonts w:ascii="Angsana New" w:hAnsi="Angsana New"/>
          <w:i/>
          <w:iCs/>
          <w:sz w:val="30"/>
          <w:szCs w:val="30"/>
          <w:cs/>
        </w:rPr>
        <w:t>ความเสี่ยงด้านตลาด</w:t>
      </w:r>
    </w:p>
    <w:p w14:paraId="602E8133" w14:textId="77777777" w:rsidR="00DD1562" w:rsidRPr="00063EF2" w:rsidRDefault="00DD1562" w:rsidP="00DD1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31F7C7B" w14:textId="074CC36A" w:rsidR="00DD1562" w:rsidRDefault="00DD1562" w:rsidP="00326964">
      <w:pPr>
        <w:tabs>
          <w:tab w:val="clear" w:pos="454"/>
          <w:tab w:val="clear" w:pos="907"/>
          <w:tab w:val="left" w:pos="990"/>
          <w:tab w:val="left" w:pos="117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63EF2">
        <w:rPr>
          <w:rFonts w:ascii="Angsana New" w:hAnsi="Angsana New"/>
          <w:sz w:val="30"/>
          <w:szCs w:val="30"/>
          <w:cs/>
        </w:rPr>
        <w:t>กลุ่มบริษัท</w:t>
      </w:r>
      <w:r w:rsidR="00360F58" w:rsidRPr="00063EF2">
        <w:rPr>
          <w:rFonts w:ascii="Angsana New" w:hAnsi="Angsana New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="00360F58" w:rsidRPr="00063EF2">
        <w:rPr>
          <w:rFonts w:ascii="Angsana New" w:hAnsi="Angsana New"/>
          <w:sz w:val="30"/>
          <w:szCs w:val="30"/>
          <w:cs/>
        </w:rPr>
        <w:br/>
        <w:t>ผันผวนอันเนื่องมาจากการเปลี่ยนแปลงของราคาตลาด ความเสี่ยงด้านตลาดมีดังนี้</w:t>
      </w:r>
    </w:p>
    <w:p w14:paraId="26F15EF9" w14:textId="5109E716" w:rsidR="00CE3965" w:rsidRDefault="00CE3965" w:rsidP="00326964">
      <w:pPr>
        <w:tabs>
          <w:tab w:val="clear" w:pos="454"/>
          <w:tab w:val="clear" w:pos="907"/>
          <w:tab w:val="left" w:pos="990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F329B6" w14:textId="2293E21E" w:rsidR="00777DE7" w:rsidRDefault="00777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0FEA69A" w14:textId="2A2F8B8D" w:rsidR="00CE3965" w:rsidRDefault="00CE3965" w:rsidP="00CE3965">
      <w:pPr>
        <w:tabs>
          <w:tab w:val="clear" w:pos="907"/>
        </w:tabs>
        <w:spacing w:line="240" w:lineRule="auto"/>
        <w:ind w:left="90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AC21FE">
        <w:rPr>
          <w:rFonts w:ascii="Angsana New" w:hAnsi="Angsana New"/>
          <w:i/>
          <w:iCs/>
          <w:sz w:val="30"/>
          <w:szCs w:val="30"/>
          <w:cs/>
        </w:rPr>
        <w:lastRenderedPageBreak/>
        <w:t>การบริหารการปฏิรูปอัตราดอกเบี้ยอ้างอิง</w:t>
      </w:r>
    </w:p>
    <w:p w14:paraId="7D09636E" w14:textId="77777777" w:rsidR="00AC21FE" w:rsidRPr="00976AEE" w:rsidRDefault="00AC21FE" w:rsidP="0092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650250C7" w14:textId="77777777" w:rsidR="00F432FD" w:rsidRPr="00F432FD" w:rsidRDefault="00F432FD" w:rsidP="00F43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F432FD">
        <w:rPr>
          <w:rFonts w:ascii="Angsana New" w:hAnsi="Angsana New"/>
          <w:sz w:val="30"/>
          <w:szCs w:val="30"/>
          <w:cs/>
        </w:rPr>
        <w:t>กลุ่มบริษัทได้ติดตามและพิจารณาการเปลี่ยนแปลงการยุติการประกาศใช้อัตราดอกเบี้ยอ้างอิง โดยมีการประเมินว่าสัญญาที่จะยุติอัตราดอกเบี้ยอ้างอิงจำเป็นต้องมีการเปลี่ยนแปลงแก้ไขอัตราดอกเบี้ยอ้างอิงใหม่ ซึ่งได้มีการรายงานความเสี่ยงด้านอัตราดอกเบี้ยและความเสี่ยงอื่นที่เกิดจากการยุติอัตราดอกเบี้ยอ้างอิงให้ผู้บริหารทราบเป็นระยะ</w:t>
      </w:r>
    </w:p>
    <w:p w14:paraId="24E1D7DC" w14:textId="77777777" w:rsidR="00F432FD" w:rsidRPr="00F432FD" w:rsidRDefault="00F432FD" w:rsidP="00F43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48793930" w14:textId="212DCDB4" w:rsidR="00CE3965" w:rsidRDefault="00F432FD" w:rsidP="00F43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F432FD">
        <w:rPr>
          <w:rFonts w:ascii="Angsana New" w:hAnsi="Angsana New"/>
          <w:sz w:val="30"/>
          <w:szCs w:val="30"/>
          <w:cs/>
        </w:rPr>
        <w:t xml:space="preserve">ความเสี่ยงหลักจากการยุติอัตราดอกเบี้ยอ้างอิงของกลุ่มบริษัท ณ วันที่ 31 ธันวาคม 2565 อ้างอิงกับอัตราดอกเบี้ย </w:t>
      </w:r>
      <w:r w:rsidRPr="00F432FD">
        <w:rPr>
          <w:rFonts w:ascii="Angsana New" w:hAnsi="Angsana New"/>
          <w:sz w:val="30"/>
          <w:szCs w:val="30"/>
        </w:rPr>
        <w:t xml:space="preserve">LIBOR </w:t>
      </w:r>
      <w:r w:rsidRPr="00F432FD">
        <w:rPr>
          <w:rFonts w:ascii="Angsana New" w:hAnsi="Angsana New"/>
          <w:sz w:val="30"/>
          <w:szCs w:val="30"/>
          <w:cs/>
        </w:rPr>
        <w:t xml:space="preserve">และ </w:t>
      </w:r>
      <w:r w:rsidRPr="00F432FD">
        <w:rPr>
          <w:rFonts w:ascii="Angsana New" w:hAnsi="Angsana New"/>
          <w:sz w:val="30"/>
          <w:szCs w:val="30"/>
        </w:rPr>
        <w:t xml:space="preserve">THBFIX </w:t>
      </w:r>
      <w:r w:rsidRPr="00F432FD">
        <w:rPr>
          <w:rFonts w:ascii="Angsana New" w:hAnsi="Angsana New"/>
          <w:sz w:val="30"/>
          <w:szCs w:val="30"/>
          <w:cs/>
        </w:rPr>
        <w:t xml:space="preserve">ณ วันที่ 31 ธันวาคม 2565 กลุ่มบริษัทได้มีการเจรจาปรับปรุงเงื่อนไขในสัญญาเกี่ยวกับความเสี่ยงในอัตราดอกเบี้ยที่อ้างอิง </w:t>
      </w:r>
      <w:r w:rsidRPr="00F432FD">
        <w:rPr>
          <w:rFonts w:ascii="Angsana New" w:hAnsi="Angsana New"/>
          <w:sz w:val="30"/>
          <w:szCs w:val="30"/>
        </w:rPr>
        <w:t xml:space="preserve">LIBOR </w:t>
      </w:r>
      <w:r w:rsidRPr="00F432FD">
        <w:rPr>
          <w:rFonts w:ascii="Angsana New" w:hAnsi="Angsana New"/>
          <w:sz w:val="30"/>
          <w:szCs w:val="30"/>
          <w:cs/>
        </w:rPr>
        <w:t xml:space="preserve">และ </w:t>
      </w:r>
      <w:r w:rsidRPr="00F432FD">
        <w:rPr>
          <w:rFonts w:ascii="Angsana New" w:hAnsi="Angsana New"/>
          <w:sz w:val="30"/>
          <w:szCs w:val="30"/>
        </w:rPr>
        <w:t xml:space="preserve">THBFIX </w:t>
      </w:r>
      <w:r w:rsidRPr="00F432FD">
        <w:rPr>
          <w:rFonts w:ascii="Angsana New" w:hAnsi="Angsana New"/>
          <w:sz w:val="30"/>
          <w:szCs w:val="30"/>
          <w:cs/>
        </w:rPr>
        <w:t xml:space="preserve">บางส่วนมาใช้อัตราดอกเบี้ยที่อ้างอิง </w:t>
      </w:r>
      <w:r w:rsidRPr="00F432FD">
        <w:rPr>
          <w:rFonts w:ascii="Angsana New" w:hAnsi="Angsana New"/>
          <w:sz w:val="30"/>
          <w:szCs w:val="30"/>
        </w:rPr>
        <w:t xml:space="preserve">SOFR </w:t>
      </w:r>
      <w:r w:rsidRPr="00F432FD">
        <w:rPr>
          <w:rFonts w:ascii="Angsana New" w:hAnsi="Angsana New"/>
          <w:sz w:val="30"/>
          <w:szCs w:val="30"/>
          <w:cs/>
        </w:rPr>
        <w:t xml:space="preserve">และ </w:t>
      </w:r>
      <w:r w:rsidRPr="00F432FD">
        <w:rPr>
          <w:rFonts w:ascii="Angsana New" w:hAnsi="Angsana New"/>
          <w:sz w:val="30"/>
          <w:szCs w:val="30"/>
        </w:rPr>
        <w:t xml:space="preserve">THOR </w:t>
      </w:r>
      <w:r w:rsidRPr="00F432FD">
        <w:rPr>
          <w:rFonts w:ascii="Angsana New" w:hAnsi="Angsana New"/>
          <w:sz w:val="30"/>
          <w:szCs w:val="30"/>
          <w:cs/>
        </w:rPr>
        <w:t>แล้ว</w:t>
      </w:r>
    </w:p>
    <w:p w14:paraId="753941D0" w14:textId="77777777" w:rsidR="00F432FD" w:rsidRPr="00976AEE" w:rsidRDefault="00F432FD" w:rsidP="00F43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6D93B496" w14:textId="2FD15E10" w:rsidR="00CE3965" w:rsidRPr="00B51BBF" w:rsidRDefault="00CE3965" w:rsidP="00CE3965">
      <w:pPr>
        <w:tabs>
          <w:tab w:val="clear" w:pos="907"/>
        </w:tabs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925F6C">
        <w:rPr>
          <w:rFonts w:asciiTheme="majorBidi" w:hAnsiTheme="majorBidi" w:cstheme="majorBidi"/>
          <w:b/>
          <w:sz w:val="30"/>
          <w:szCs w:val="30"/>
          <w:cs/>
        </w:rPr>
        <w:t>ตารางดังต่อไปนี้แสดงจำนวนเงินทั้งหมดของเครื่องมือทางการเงินที่ยังไม่ได้เปลี่ยนไปใช้อัตราดอกเบี้ยอ้างอิงอื่น</w:t>
      </w:r>
      <w:r w:rsidRPr="00925F6C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925F6C">
        <w:rPr>
          <w:rFonts w:asciiTheme="majorBidi" w:hAnsiTheme="majorBidi" w:cstheme="majorBidi"/>
          <w:b/>
          <w:sz w:val="30"/>
          <w:szCs w:val="30"/>
          <w:cs/>
        </w:rPr>
        <w:t>จำนวนเงินของสินทรัพย์ทางการเงินและหนี้สินทางการเงินแสดงด้วยมูลค่าตามบัญชี</w:t>
      </w:r>
      <w:r w:rsidRPr="00925F6C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5683C9A3" w14:textId="77777777" w:rsidR="00CE3965" w:rsidRPr="00976AEE" w:rsidRDefault="00CE3965" w:rsidP="00CE3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8694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5"/>
        <w:gridCol w:w="957"/>
        <w:gridCol w:w="180"/>
        <w:gridCol w:w="958"/>
        <w:gridCol w:w="180"/>
        <w:gridCol w:w="957"/>
        <w:gridCol w:w="180"/>
        <w:gridCol w:w="957"/>
      </w:tblGrid>
      <w:tr w:rsidR="00CE3965" w:rsidRPr="0090444B" w14:paraId="70FA15D2" w14:textId="77777777" w:rsidTr="0090444B">
        <w:trPr>
          <w:cantSplit/>
          <w:trHeight w:val="20"/>
          <w:tblHeader/>
        </w:trPr>
        <w:tc>
          <w:tcPr>
            <w:tcW w:w="4325" w:type="dxa"/>
            <w:shd w:val="clear" w:color="auto" w:fill="auto"/>
            <w:vAlign w:val="bottom"/>
          </w:tcPr>
          <w:p w14:paraId="18DB68D4" w14:textId="2FAC6DC5" w:rsidR="00CE3965" w:rsidRPr="00B51BBF" w:rsidRDefault="00CE3965" w:rsidP="00505F10">
            <w:pPr>
              <w:pStyle w:val="acctfourfigures"/>
              <w:spacing w:line="240" w:lineRule="auto"/>
              <w:ind w:left="1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2095" w:type="dxa"/>
            <w:gridSpan w:val="3"/>
            <w:shd w:val="clear" w:color="auto" w:fill="auto"/>
            <w:vAlign w:val="bottom"/>
          </w:tcPr>
          <w:p w14:paraId="34515519" w14:textId="004FB95E" w:rsidR="00CE3965" w:rsidRPr="0090444B" w:rsidRDefault="00CE3965" w:rsidP="00505F10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90444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90444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2F3A6FE2" w14:textId="77777777" w:rsidR="00CE3965" w:rsidRPr="0090444B" w:rsidRDefault="00CE3965" w:rsidP="00505F10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094" w:type="dxa"/>
            <w:gridSpan w:val="3"/>
            <w:shd w:val="clear" w:color="auto" w:fill="auto"/>
          </w:tcPr>
          <w:p w14:paraId="6FE2F5BC" w14:textId="63B9D7C4" w:rsidR="00CE3965" w:rsidRPr="0090444B" w:rsidDel="004448B6" w:rsidRDefault="00CE3965" w:rsidP="00505F10">
            <w:pPr>
              <w:pStyle w:val="acctmergecolhdg"/>
              <w:spacing w:line="240" w:lineRule="auto"/>
              <w:ind w:left="-112" w:right="-114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90444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  <w:r w:rsidRPr="0090444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CE3965" w:rsidRPr="0090444B" w14:paraId="17EC7869" w14:textId="77777777" w:rsidTr="0090444B">
        <w:trPr>
          <w:cantSplit/>
          <w:trHeight w:val="20"/>
          <w:tblHeader/>
        </w:trPr>
        <w:tc>
          <w:tcPr>
            <w:tcW w:w="4325" w:type="dxa"/>
            <w:shd w:val="clear" w:color="auto" w:fill="auto"/>
            <w:vAlign w:val="bottom"/>
          </w:tcPr>
          <w:p w14:paraId="4524021D" w14:textId="77777777" w:rsidR="00CE3965" w:rsidRPr="0090444B" w:rsidRDefault="00CE3965" w:rsidP="00505F10">
            <w:pPr>
              <w:pStyle w:val="acctfourfigures"/>
              <w:spacing w:line="240" w:lineRule="auto"/>
              <w:ind w:left="1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90444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  <w:t>อัตราดอกเบี้ยอ้างอิงที่สำคัญตามสัญญาเดิม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1171F0DF" w14:textId="77777777" w:rsidR="00CE3965" w:rsidRPr="0090444B" w:rsidRDefault="00CE3965" w:rsidP="00505F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90444B">
              <w:rPr>
                <w:rFonts w:asciiTheme="majorBidi" w:hAnsiTheme="majorBidi" w:cstheme="majorBidi"/>
                <w:b w:val="0"/>
                <w:sz w:val="30"/>
                <w:szCs w:val="30"/>
              </w:rPr>
              <w:t>LIBOR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3268C9" w14:textId="77777777" w:rsidR="00CE3965" w:rsidRPr="0090444B" w:rsidRDefault="00CE3965" w:rsidP="00505F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37EAD5B0" w14:textId="77777777" w:rsidR="00CE3965" w:rsidRPr="0090444B" w:rsidRDefault="00CE3965" w:rsidP="00505F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90444B">
              <w:rPr>
                <w:rFonts w:asciiTheme="majorBidi" w:hAnsiTheme="majorBidi" w:cstheme="majorBidi"/>
                <w:b w:val="0"/>
                <w:sz w:val="30"/>
                <w:szCs w:val="30"/>
              </w:rPr>
              <w:t>THBFIX</w:t>
            </w:r>
          </w:p>
        </w:tc>
        <w:tc>
          <w:tcPr>
            <w:tcW w:w="180" w:type="dxa"/>
            <w:shd w:val="clear" w:color="auto" w:fill="auto"/>
          </w:tcPr>
          <w:p w14:paraId="4714A5A4" w14:textId="77777777" w:rsidR="00CE3965" w:rsidRPr="0090444B" w:rsidRDefault="00CE3965" w:rsidP="00505F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57" w:type="dxa"/>
            <w:shd w:val="clear" w:color="auto" w:fill="auto"/>
          </w:tcPr>
          <w:p w14:paraId="7E236336" w14:textId="77777777" w:rsidR="00CE3965" w:rsidRPr="0090444B" w:rsidRDefault="00CE3965" w:rsidP="00505F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90444B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LIBOR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A1F844" w14:textId="77777777" w:rsidR="00CE3965" w:rsidRPr="0090444B" w:rsidRDefault="00CE3965" w:rsidP="00505F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57" w:type="dxa"/>
            <w:shd w:val="clear" w:color="auto" w:fill="auto"/>
          </w:tcPr>
          <w:p w14:paraId="16BE270A" w14:textId="77777777" w:rsidR="00CE3965" w:rsidRPr="0090444B" w:rsidDel="004448B6" w:rsidRDefault="00CE3965" w:rsidP="00505F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90444B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THBFIX</w:t>
            </w:r>
          </w:p>
        </w:tc>
      </w:tr>
      <w:tr w:rsidR="00CE3965" w:rsidRPr="0090444B" w14:paraId="5E06E951" w14:textId="77777777" w:rsidTr="0090444B">
        <w:trPr>
          <w:cantSplit/>
          <w:trHeight w:val="20"/>
          <w:tblHeader/>
        </w:trPr>
        <w:tc>
          <w:tcPr>
            <w:tcW w:w="4325" w:type="dxa"/>
            <w:shd w:val="clear" w:color="auto" w:fill="auto"/>
            <w:vAlign w:val="bottom"/>
          </w:tcPr>
          <w:p w14:paraId="65D41C73" w14:textId="77777777" w:rsidR="00CE3965" w:rsidRPr="0090444B" w:rsidRDefault="00CE3965" w:rsidP="00505F10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369" w:type="dxa"/>
            <w:gridSpan w:val="7"/>
            <w:shd w:val="clear" w:color="auto" w:fill="auto"/>
            <w:vAlign w:val="bottom"/>
          </w:tcPr>
          <w:p w14:paraId="15544C7C" w14:textId="2B044523" w:rsidR="00CE3965" w:rsidRPr="0090444B" w:rsidRDefault="00CE3965" w:rsidP="00505F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bidi="th-TH"/>
              </w:rPr>
            </w:pPr>
            <w:r w:rsidRPr="0090444B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="0052467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044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0444B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CE3965" w:rsidRPr="0090444B" w14:paraId="045E6F33" w14:textId="77777777" w:rsidTr="0090444B">
        <w:trPr>
          <w:cantSplit/>
          <w:trHeight w:val="20"/>
          <w:tblHeader/>
        </w:trPr>
        <w:tc>
          <w:tcPr>
            <w:tcW w:w="4325" w:type="dxa"/>
            <w:shd w:val="clear" w:color="auto" w:fill="auto"/>
            <w:vAlign w:val="bottom"/>
          </w:tcPr>
          <w:p w14:paraId="4A31B213" w14:textId="685C9B14" w:rsidR="00CE3965" w:rsidRPr="0090444B" w:rsidRDefault="00CE3965" w:rsidP="00505F10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9044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01010D" w:rsidRPr="000101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9044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 w:rsidR="0001010D" w:rsidRPr="000101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4369" w:type="dxa"/>
            <w:gridSpan w:val="7"/>
            <w:shd w:val="clear" w:color="auto" w:fill="auto"/>
            <w:vAlign w:val="bottom"/>
          </w:tcPr>
          <w:p w14:paraId="6F896116" w14:textId="77777777" w:rsidR="00CE3965" w:rsidRPr="0090444B" w:rsidRDefault="00CE3965" w:rsidP="00505F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</w:tr>
      <w:tr w:rsidR="00CE3965" w:rsidRPr="0090444B" w14:paraId="6E43B8BA" w14:textId="77777777" w:rsidTr="0090444B">
        <w:trPr>
          <w:cantSplit/>
          <w:trHeight w:val="20"/>
        </w:trPr>
        <w:tc>
          <w:tcPr>
            <w:tcW w:w="4325" w:type="dxa"/>
            <w:shd w:val="clear" w:color="auto" w:fill="auto"/>
          </w:tcPr>
          <w:p w14:paraId="6FCF215D" w14:textId="77777777" w:rsidR="00CE3965" w:rsidRPr="0090444B" w:rsidRDefault="00CE3965" w:rsidP="00505F10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0444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เงินให้กู้ยืมแก่กิจการที่เกี่ยวข้องกัน</w:t>
            </w:r>
          </w:p>
        </w:tc>
        <w:tc>
          <w:tcPr>
            <w:tcW w:w="957" w:type="dxa"/>
            <w:shd w:val="clear" w:color="auto" w:fill="auto"/>
          </w:tcPr>
          <w:p w14:paraId="783FF168" w14:textId="582394D8" w:rsidR="00CE3965" w:rsidRPr="0090444B" w:rsidRDefault="0001010D" w:rsidP="00505F1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651</w:t>
            </w:r>
            <w:r w:rsidR="0090444B" w:rsidRPr="0090444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563</w:t>
            </w:r>
          </w:p>
        </w:tc>
        <w:tc>
          <w:tcPr>
            <w:tcW w:w="180" w:type="dxa"/>
            <w:shd w:val="clear" w:color="auto" w:fill="auto"/>
          </w:tcPr>
          <w:p w14:paraId="481D101A" w14:textId="77777777" w:rsidR="00CE3965" w:rsidRPr="0090444B" w:rsidRDefault="00CE3965" w:rsidP="00505F1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</w:tcPr>
          <w:p w14:paraId="1DFF8FE3" w14:textId="35C2996D" w:rsidR="00CE3965" w:rsidRPr="0090444B" w:rsidRDefault="0090444B" w:rsidP="0090444B">
            <w:pPr>
              <w:pStyle w:val="acctmergecolhdg"/>
              <w:spacing w:line="240" w:lineRule="auto"/>
              <w:ind w:right="-14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444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3FB427" w14:textId="77777777" w:rsidR="00CE3965" w:rsidRPr="0090444B" w:rsidRDefault="00CE3965" w:rsidP="00505F1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  <w:shd w:val="clear" w:color="auto" w:fill="auto"/>
          </w:tcPr>
          <w:p w14:paraId="56EF4151" w14:textId="1DB02885" w:rsidR="00CE3965" w:rsidRPr="0090444B" w:rsidRDefault="0001010D" w:rsidP="00505F1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651</w:t>
            </w:r>
            <w:r w:rsidR="0090444B" w:rsidRPr="0090444B">
              <w:rPr>
                <w:rFonts w:asciiTheme="majorBidi" w:hAnsiTheme="majorBidi" w:cstheme="majorBidi"/>
                <w:b w:val="0"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563</w:t>
            </w:r>
          </w:p>
        </w:tc>
        <w:tc>
          <w:tcPr>
            <w:tcW w:w="180" w:type="dxa"/>
            <w:shd w:val="clear" w:color="auto" w:fill="auto"/>
          </w:tcPr>
          <w:p w14:paraId="33A991B9" w14:textId="77777777" w:rsidR="00CE3965" w:rsidRPr="0090444B" w:rsidRDefault="00CE3965" w:rsidP="00505F1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57" w:type="dxa"/>
            <w:shd w:val="clear" w:color="auto" w:fill="auto"/>
          </w:tcPr>
          <w:p w14:paraId="0B48431F" w14:textId="0CABB79B" w:rsidR="00CE3965" w:rsidRPr="0090444B" w:rsidRDefault="0090444B" w:rsidP="0090444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90444B">
              <w:rPr>
                <w:rFonts w:asciiTheme="majorBidi" w:hAnsiTheme="majorBidi" w:cstheme="majorBidi"/>
                <w:b w:val="0"/>
                <w:sz w:val="30"/>
                <w:szCs w:val="30"/>
              </w:rPr>
              <w:t>-</w:t>
            </w:r>
          </w:p>
        </w:tc>
      </w:tr>
      <w:tr w:rsidR="0090444B" w:rsidRPr="0090444B" w14:paraId="0EC44D12" w14:textId="77777777" w:rsidTr="0090444B">
        <w:trPr>
          <w:cantSplit/>
          <w:trHeight w:val="20"/>
        </w:trPr>
        <w:tc>
          <w:tcPr>
            <w:tcW w:w="4325" w:type="dxa"/>
            <w:shd w:val="clear" w:color="auto" w:fill="auto"/>
          </w:tcPr>
          <w:p w14:paraId="449B93E4" w14:textId="5CB610E0" w:rsidR="0090444B" w:rsidRPr="0090444B" w:rsidRDefault="0090444B" w:rsidP="00505F10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0444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เงินให้กู้ยืมแก่กิจการอื่น</w:t>
            </w:r>
          </w:p>
        </w:tc>
        <w:tc>
          <w:tcPr>
            <w:tcW w:w="957" w:type="dxa"/>
            <w:shd w:val="clear" w:color="auto" w:fill="auto"/>
          </w:tcPr>
          <w:p w14:paraId="1F856094" w14:textId="1684EBC5" w:rsidR="0090444B" w:rsidRPr="0090444B" w:rsidRDefault="0001010D" w:rsidP="00505F1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01010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</w:t>
            </w:r>
            <w:r w:rsidR="0090444B" w:rsidRPr="0090444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01010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764</w:t>
            </w:r>
            <w:r w:rsidR="0090444B" w:rsidRPr="0090444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01010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992</w:t>
            </w:r>
          </w:p>
        </w:tc>
        <w:tc>
          <w:tcPr>
            <w:tcW w:w="180" w:type="dxa"/>
            <w:shd w:val="clear" w:color="auto" w:fill="auto"/>
          </w:tcPr>
          <w:p w14:paraId="5AD6E3EF" w14:textId="77777777" w:rsidR="0090444B" w:rsidRPr="0090444B" w:rsidRDefault="0090444B" w:rsidP="00505F1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</w:tcPr>
          <w:p w14:paraId="00F31D52" w14:textId="29745A15" w:rsidR="0090444B" w:rsidRPr="0090444B" w:rsidRDefault="0090444B" w:rsidP="0090444B">
            <w:pPr>
              <w:pStyle w:val="acctmergecolhdg"/>
              <w:spacing w:line="240" w:lineRule="auto"/>
              <w:ind w:right="-14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444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B88FEF" w14:textId="77777777" w:rsidR="0090444B" w:rsidRPr="0090444B" w:rsidRDefault="0090444B" w:rsidP="00505F1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  <w:shd w:val="clear" w:color="auto" w:fill="auto"/>
          </w:tcPr>
          <w:p w14:paraId="08767FB2" w14:textId="6FB0B104" w:rsidR="0090444B" w:rsidRPr="0090444B" w:rsidRDefault="0090444B" w:rsidP="0090444B">
            <w:pPr>
              <w:pStyle w:val="acctmergecolhdg"/>
              <w:spacing w:line="240" w:lineRule="auto"/>
              <w:ind w:right="-170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90444B">
              <w:rPr>
                <w:rFonts w:asciiTheme="majorBidi" w:hAnsiTheme="majorBidi" w:cstheme="majorBidi"/>
                <w:b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0D93A9" w14:textId="77777777" w:rsidR="0090444B" w:rsidRPr="0090444B" w:rsidRDefault="0090444B" w:rsidP="00505F1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57" w:type="dxa"/>
            <w:shd w:val="clear" w:color="auto" w:fill="auto"/>
          </w:tcPr>
          <w:p w14:paraId="34E6A13C" w14:textId="6883DB0A" w:rsidR="0090444B" w:rsidRPr="0090444B" w:rsidRDefault="0090444B" w:rsidP="0090444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90444B">
              <w:rPr>
                <w:rFonts w:asciiTheme="majorBidi" w:hAnsiTheme="majorBidi" w:cstheme="majorBidi"/>
                <w:b w:val="0"/>
                <w:sz w:val="30"/>
                <w:szCs w:val="30"/>
              </w:rPr>
              <w:t>-</w:t>
            </w:r>
          </w:p>
        </w:tc>
      </w:tr>
      <w:tr w:rsidR="00CE3965" w:rsidRPr="0090444B" w14:paraId="0A898EDC" w14:textId="77777777" w:rsidTr="0090444B">
        <w:trPr>
          <w:cantSplit/>
          <w:trHeight w:val="20"/>
        </w:trPr>
        <w:tc>
          <w:tcPr>
            <w:tcW w:w="4325" w:type="dxa"/>
            <w:shd w:val="clear" w:color="auto" w:fill="auto"/>
          </w:tcPr>
          <w:p w14:paraId="3712A7D0" w14:textId="77777777" w:rsidR="00CE3965" w:rsidRPr="0090444B" w:rsidDel="0082352A" w:rsidRDefault="00CE3965" w:rsidP="00505F10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0444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สินทรัพย์อนุพันธ์</w:t>
            </w:r>
          </w:p>
        </w:tc>
        <w:tc>
          <w:tcPr>
            <w:tcW w:w="957" w:type="dxa"/>
            <w:shd w:val="clear" w:color="auto" w:fill="auto"/>
          </w:tcPr>
          <w:p w14:paraId="61BCB44C" w14:textId="63B0C46A" w:rsidR="00CE3965" w:rsidRPr="0090444B" w:rsidRDefault="0001010D" w:rsidP="00505F1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</w:t>
            </w:r>
            <w:r w:rsidR="0052467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159</w:t>
            </w:r>
            <w:r w:rsidR="0052467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367</w:t>
            </w:r>
          </w:p>
        </w:tc>
        <w:tc>
          <w:tcPr>
            <w:tcW w:w="180" w:type="dxa"/>
            <w:shd w:val="clear" w:color="auto" w:fill="auto"/>
          </w:tcPr>
          <w:p w14:paraId="1F5DAA5E" w14:textId="77777777" w:rsidR="00CE3965" w:rsidRPr="0090444B" w:rsidRDefault="00CE3965" w:rsidP="00505F1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</w:tcPr>
          <w:p w14:paraId="675D9B0F" w14:textId="6A751DF9" w:rsidR="00CE3965" w:rsidRPr="0090444B" w:rsidRDefault="0090444B" w:rsidP="0090444B">
            <w:pPr>
              <w:pStyle w:val="acctmergecolhdg"/>
              <w:spacing w:line="240" w:lineRule="auto"/>
              <w:ind w:right="-14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444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D127029" w14:textId="77777777" w:rsidR="00CE3965" w:rsidRPr="0090444B" w:rsidRDefault="00CE3965" w:rsidP="00505F1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  <w:shd w:val="clear" w:color="auto" w:fill="auto"/>
          </w:tcPr>
          <w:p w14:paraId="176582FA" w14:textId="2A0BDB4F" w:rsidR="00CE3965" w:rsidRPr="0090444B" w:rsidRDefault="0090444B" w:rsidP="0090444B">
            <w:pPr>
              <w:pStyle w:val="acctmergecolhdg"/>
              <w:spacing w:line="240" w:lineRule="auto"/>
              <w:ind w:right="-170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90444B">
              <w:rPr>
                <w:rFonts w:asciiTheme="majorBidi" w:hAnsiTheme="majorBidi" w:cstheme="majorBidi"/>
                <w:b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5E7F7F" w14:textId="77777777" w:rsidR="00CE3965" w:rsidRPr="0090444B" w:rsidRDefault="00CE3965" w:rsidP="00505F1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57" w:type="dxa"/>
            <w:shd w:val="clear" w:color="auto" w:fill="auto"/>
          </w:tcPr>
          <w:p w14:paraId="404DFA56" w14:textId="23E93739" w:rsidR="00CE3965" w:rsidRPr="0090444B" w:rsidRDefault="0090444B" w:rsidP="0090444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90444B">
              <w:rPr>
                <w:rFonts w:asciiTheme="majorBidi" w:hAnsiTheme="majorBidi" w:cstheme="majorBidi"/>
                <w:b w:val="0"/>
                <w:sz w:val="30"/>
                <w:szCs w:val="30"/>
              </w:rPr>
              <w:t>-</w:t>
            </w:r>
          </w:p>
        </w:tc>
      </w:tr>
      <w:tr w:rsidR="00CE3965" w:rsidRPr="0090444B" w14:paraId="37514481" w14:textId="77777777" w:rsidTr="0090444B">
        <w:trPr>
          <w:cantSplit/>
          <w:trHeight w:val="20"/>
        </w:trPr>
        <w:tc>
          <w:tcPr>
            <w:tcW w:w="4325" w:type="dxa"/>
            <w:shd w:val="clear" w:color="auto" w:fill="auto"/>
          </w:tcPr>
          <w:p w14:paraId="5A3A4AB0" w14:textId="77777777" w:rsidR="00CE3965" w:rsidRPr="0090444B" w:rsidRDefault="00CE3965" w:rsidP="00505F10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0444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เงินกู้ยืมจากสถาบันการเงิน</w:t>
            </w:r>
          </w:p>
        </w:tc>
        <w:tc>
          <w:tcPr>
            <w:tcW w:w="957" w:type="dxa"/>
            <w:shd w:val="clear" w:color="auto" w:fill="auto"/>
          </w:tcPr>
          <w:p w14:paraId="095027B2" w14:textId="6EBF1A21" w:rsidR="00CE3965" w:rsidRPr="0090444B" w:rsidRDefault="0001010D" w:rsidP="00505F1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</w:t>
            </w:r>
            <w:r w:rsidR="0052467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111</w:t>
            </w:r>
            <w:r w:rsidR="0052467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643</w:t>
            </w:r>
          </w:p>
        </w:tc>
        <w:tc>
          <w:tcPr>
            <w:tcW w:w="180" w:type="dxa"/>
            <w:shd w:val="clear" w:color="auto" w:fill="auto"/>
          </w:tcPr>
          <w:p w14:paraId="630F7E66" w14:textId="77777777" w:rsidR="00CE3965" w:rsidRPr="0090444B" w:rsidRDefault="00CE3965" w:rsidP="00505F1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</w:tcPr>
          <w:p w14:paraId="64710BBC" w14:textId="5451D8CD" w:rsidR="00CE3965" w:rsidRPr="0090444B" w:rsidRDefault="0001010D" w:rsidP="00505F1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1010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  <w:r w:rsidR="0090444B" w:rsidRPr="0090444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425</w:t>
            </w:r>
            <w:r w:rsidR="0090444B" w:rsidRPr="0090444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,</w:t>
            </w:r>
            <w:r w:rsidRPr="0001010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205</w:t>
            </w:r>
          </w:p>
        </w:tc>
        <w:tc>
          <w:tcPr>
            <w:tcW w:w="180" w:type="dxa"/>
            <w:shd w:val="clear" w:color="auto" w:fill="auto"/>
          </w:tcPr>
          <w:p w14:paraId="5FDC0EBA" w14:textId="77777777" w:rsidR="00CE3965" w:rsidRPr="0090444B" w:rsidRDefault="00CE3965" w:rsidP="00505F1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  <w:shd w:val="clear" w:color="auto" w:fill="auto"/>
          </w:tcPr>
          <w:p w14:paraId="182DD0D6" w14:textId="36E930B0" w:rsidR="00CE3965" w:rsidRPr="0090444B" w:rsidRDefault="0090444B" w:rsidP="0090444B">
            <w:pPr>
              <w:pStyle w:val="acctmergecolhdg"/>
              <w:spacing w:line="240" w:lineRule="auto"/>
              <w:ind w:right="-170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90444B">
              <w:rPr>
                <w:rFonts w:asciiTheme="majorBidi" w:hAnsiTheme="majorBidi" w:cstheme="majorBidi"/>
                <w:b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B15E5C" w14:textId="77777777" w:rsidR="00CE3965" w:rsidRPr="0090444B" w:rsidRDefault="00CE3965" w:rsidP="00505F1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57" w:type="dxa"/>
            <w:shd w:val="clear" w:color="auto" w:fill="auto"/>
          </w:tcPr>
          <w:p w14:paraId="1F7DC73D" w14:textId="2AFD8E0E" w:rsidR="00CE3965" w:rsidRPr="0090444B" w:rsidRDefault="0090444B" w:rsidP="0090444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90444B">
              <w:rPr>
                <w:rFonts w:asciiTheme="majorBidi" w:hAnsiTheme="majorBidi" w:cstheme="majorBidi"/>
                <w:b w:val="0"/>
                <w:sz w:val="30"/>
                <w:szCs w:val="30"/>
              </w:rPr>
              <w:t>-</w:t>
            </w:r>
          </w:p>
        </w:tc>
      </w:tr>
    </w:tbl>
    <w:p w14:paraId="556DD12E" w14:textId="77777777" w:rsidR="00CE3965" w:rsidRPr="00065978" w:rsidRDefault="00CE3965" w:rsidP="00326964">
      <w:pPr>
        <w:tabs>
          <w:tab w:val="clear" w:pos="454"/>
          <w:tab w:val="clear" w:pos="907"/>
          <w:tab w:val="left" w:pos="990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z w:val="10"/>
          <w:szCs w:val="10"/>
        </w:rPr>
      </w:pPr>
    </w:p>
    <w:p w14:paraId="7131BC17" w14:textId="77777777" w:rsidR="00F432FD" w:rsidRDefault="00F432FD" w:rsidP="009B7CCB">
      <w:pPr>
        <w:pStyle w:val="block"/>
        <w:spacing w:after="0" w:line="240" w:lineRule="auto"/>
        <w:ind w:right="-7" w:firstLine="423"/>
        <w:jc w:val="both"/>
        <w:rPr>
          <w:rFonts w:asciiTheme="majorBidi" w:hAnsiTheme="majorBidi" w:cstheme="majorBidi"/>
          <w:sz w:val="30"/>
          <w:szCs w:val="30"/>
        </w:rPr>
      </w:pPr>
    </w:p>
    <w:p w14:paraId="469C835A" w14:textId="0E125ACA" w:rsidR="00DD1562" w:rsidRPr="00B51BBF" w:rsidRDefault="00DD1562" w:rsidP="009B7CCB">
      <w:pPr>
        <w:pStyle w:val="block"/>
        <w:spacing w:after="0" w:line="240" w:lineRule="auto"/>
        <w:ind w:right="-7" w:firstLine="423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B51BBF">
        <w:rPr>
          <w:rFonts w:asciiTheme="majorBidi" w:hAnsiTheme="majorBidi" w:cstheme="majorBidi"/>
          <w:sz w:val="30"/>
          <w:szCs w:val="30"/>
        </w:rPr>
        <w:t>(</w:t>
      </w:r>
      <w:r w:rsidR="00360F58" w:rsidRPr="00B51BBF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B51BBF">
        <w:rPr>
          <w:rFonts w:asciiTheme="majorBidi" w:hAnsiTheme="majorBidi" w:cstheme="majorBidi"/>
          <w:sz w:val="30"/>
          <w:szCs w:val="30"/>
        </w:rPr>
        <w:t>.</w:t>
      </w:r>
      <w:r w:rsidR="0001010D" w:rsidRPr="0001010D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B51BBF">
        <w:rPr>
          <w:rFonts w:asciiTheme="majorBidi" w:hAnsiTheme="majorBidi" w:cstheme="majorBidi"/>
          <w:sz w:val="30"/>
          <w:szCs w:val="30"/>
        </w:rPr>
        <w:t>.</w:t>
      </w:r>
      <w:r w:rsidR="0001010D" w:rsidRPr="0001010D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B51BBF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B51BBF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7D67EE0E" w14:textId="77777777" w:rsidR="00DD1562" w:rsidRPr="00E82EF8" w:rsidRDefault="00DD1562" w:rsidP="00963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24918A" w14:textId="77777777" w:rsidR="00DD1562" w:rsidRPr="00063EF2" w:rsidRDefault="008537DE" w:rsidP="009B7CCB">
      <w:pPr>
        <w:pStyle w:val="block"/>
        <w:tabs>
          <w:tab w:val="left" w:pos="810"/>
        </w:tabs>
        <w:spacing w:after="0" w:line="240" w:lineRule="atLeast"/>
        <w:ind w:left="162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B51BBF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  <w:r w:rsidR="00C67230" w:rsidRPr="00B51BBF">
        <w:rPr>
          <w:rFonts w:asciiTheme="majorBidi" w:hAnsiTheme="majorBidi" w:cstheme="majorBidi"/>
          <w:sz w:val="30"/>
          <w:szCs w:val="30"/>
        </w:rPr>
        <w:t xml:space="preserve"> </w:t>
      </w:r>
      <w:r w:rsidRPr="00B51BBF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</w:t>
      </w:r>
      <w:r w:rsidRPr="00063EF2">
        <w:rPr>
          <w:rFonts w:ascii="Angsana New" w:hAnsi="Angsana New"/>
          <w:sz w:val="30"/>
          <w:szCs w:val="30"/>
          <w:cs/>
          <w:lang w:bidi="th-TH"/>
        </w:rPr>
        <w:t>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70F017BF" w14:textId="77777777" w:rsidR="00E602D1" w:rsidRPr="00E82EF8" w:rsidRDefault="00E602D1" w:rsidP="008D71C3">
      <w:pPr>
        <w:pStyle w:val="block"/>
        <w:tabs>
          <w:tab w:val="left" w:pos="810"/>
        </w:tabs>
        <w:spacing w:after="0" w:line="240" w:lineRule="atLeast"/>
        <w:ind w:left="162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5CBF891" w14:textId="1302CFF1" w:rsidR="00C67230" w:rsidRPr="00D72D73" w:rsidRDefault="00C67230" w:rsidP="009B7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ind w:left="1620"/>
        <w:jc w:val="thaiDistribute"/>
        <w:rPr>
          <w:rFonts w:ascii="Angsana New" w:hAnsi="Angsana New"/>
          <w:sz w:val="30"/>
          <w:szCs w:val="30"/>
        </w:rPr>
      </w:pPr>
      <w:r w:rsidRPr="00D72D73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="0001010D" w:rsidRPr="0001010D">
        <w:rPr>
          <w:rFonts w:ascii="Angsana New" w:hAnsi="Angsana New" w:hint="cs"/>
          <w:sz w:val="30"/>
          <w:szCs w:val="30"/>
        </w:rPr>
        <w:t>31</w:t>
      </w:r>
      <w:r w:rsidRPr="00D72D73">
        <w:rPr>
          <w:rFonts w:ascii="Angsana New" w:hAnsi="Angsana New" w:hint="cs"/>
          <w:sz w:val="30"/>
          <w:szCs w:val="30"/>
        </w:rPr>
        <w:t xml:space="preserve"> </w:t>
      </w:r>
      <w:r w:rsidRPr="00D72D73">
        <w:rPr>
          <w:rFonts w:ascii="Angsana New" w:hAnsi="Angsana New" w:hint="cs"/>
          <w:sz w:val="30"/>
          <w:szCs w:val="30"/>
          <w:cs/>
        </w:rPr>
        <w:t>ธันวาคม 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ที่มีสาระสำคัญดังนี้</w:t>
      </w:r>
    </w:p>
    <w:p w14:paraId="3D0BA805" w14:textId="77777777" w:rsidR="00C67230" w:rsidRPr="00E82EF8" w:rsidRDefault="00C67230" w:rsidP="00753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="Angsana New" w:hAnsi="Angsana New"/>
          <w:sz w:val="30"/>
          <w:szCs w:val="30"/>
        </w:rPr>
      </w:pPr>
    </w:p>
    <w:tbl>
      <w:tblPr>
        <w:tblW w:w="8390" w:type="dxa"/>
        <w:tblInd w:w="15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125"/>
        <w:gridCol w:w="180"/>
        <w:gridCol w:w="1053"/>
        <w:gridCol w:w="180"/>
        <w:gridCol w:w="1098"/>
        <w:gridCol w:w="180"/>
        <w:gridCol w:w="1064"/>
      </w:tblGrid>
      <w:tr w:rsidR="00C67230" w:rsidRPr="00D246FB" w14:paraId="450E651E" w14:textId="77777777" w:rsidTr="009B7CCB">
        <w:trPr>
          <w:cantSplit/>
          <w:tblHeader/>
        </w:trPr>
        <w:tc>
          <w:tcPr>
            <w:tcW w:w="3510" w:type="dxa"/>
            <w:shd w:val="clear" w:color="auto" w:fill="auto"/>
            <w:vAlign w:val="bottom"/>
          </w:tcPr>
          <w:p w14:paraId="03399D63" w14:textId="77777777" w:rsidR="00C67230" w:rsidRPr="00D246FB" w:rsidRDefault="00C67230" w:rsidP="00C6723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8" w:type="dxa"/>
            <w:gridSpan w:val="3"/>
            <w:shd w:val="clear" w:color="auto" w:fill="auto"/>
            <w:vAlign w:val="bottom"/>
          </w:tcPr>
          <w:p w14:paraId="5457A313" w14:textId="77777777" w:rsidR="00C67230" w:rsidRPr="00D246FB" w:rsidRDefault="00C67230" w:rsidP="00C672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17EE04" w14:textId="77777777" w:rsidR="00C67230" w:rsidRPr="00D246FB" w:rsidRDefault="00C67230" w:rsidP="00C6723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2" w:type="dxa"/>
            <w:gridSpan w:val="3"/>
            <w:shd w:val="clear" w:color="auto" w:fill="auto"/>
            <w:vAlign w:val="bottom"/>
          </w:tcPr>
          <w:p w14:paraId="4E12DF53" w14:textId="77777777" w:rsidR="00C67230" w:rsidRPr="00D246FB" w:rsidRDefault="00C67230" w:rsidP="00C672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67230" w:rsidRPr="00D246FB" w14:paraId="19B1EDC9" w14:textId="77777777" w:rsidTr="009B7CCB">
        <w:trPr>
          <w:cantSplit/>
          <w:tblHeader/>
        </w:trPr>
        <w:tc>
          <w:tcPr>
            <w:tcW w:w="3510" w:type="dxa"/>
            <w:shd w:val="clear" w:color="auto" w:fill="auto"/>
            <w:vAlign w:val="bottom"/>
          </w:tcPr>
          <w:p w14:paraId="544A144D" w14:textId="77777777" w:rsidR="00C67230" w:rsidRPr="00D246FB" w:rsidRDefault="00C67230" w:rsidP="00C6723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8F9B719" w14:textId="0B551708" w:rsidR="00C67230" w:rsidRPr="00D246FB" w:rsidRDefault="0001010D" w:rsidP="00C672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F20DDA" w14:textId="77777777" w:rsidR="00C67230" w:rsidRPr="00D246FB" w:rsidRDefault="00C67230" w:rsidP="00C6723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70A40E3" w14:textId="5F5B46AE" w:rsidR="00C67230" w:rsidRPr="00D246FB" w:rsidRDefault="0001010D" w:rsidP="00C672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67EC07" w14:textId="77777777" w:rsidR="00C67230" w:rsidRPr="00D246FB" w:rsidRDefault="00C67230" w:rsidP="00C6723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0D69EC9" w14:textId="3A8DB556" w:rsidR="00C67230" w:rsidRPr="00D246FB" w:rsidRDefault="0001010D" w:rsidP="00C672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96617C" w14:textId="77777777" w:rsidR="00C67230" w:rsidRPr="00D246FB" w:rsidRDefault="00C67230" w:rsidP="00C6723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18268B12" w14:textId="660E77D0" w:rsidR="00C67230" w:rsidRPr="00D246FB" w:rsidRDefault="0001010D" w:rsidP="00C672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C67230" w:rsidRPr="00D246FB" w14:paraId="45BE7C67" w14:textId="77777777" w:rsidTr="009B7CCB">
        <w:trPr>
          <w:cantSplit/>
          <w:tblHeader/>
        </w:trPr>
        <w:tc>
          <w:tcPr>
            <w:tcW w:w="3510" w:type="dxa"/>
            <w:shd w:val="clear" w:color="auto" w:fill="auto"/>
            <w:vAlign w:val="bottom"/>
          </w:tcPr>
          <w:p w14:paraId="59FBECFE" w14:textId="77777777" w:rsidR="00C67230" w:rsidRPr="00D246FB" w:rsidRDefault="00C67230" w:rsidP="00C6723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0" w:type="dxa"/>
            <w:gridSpan w:val="7"/>
            <w:shd w:val="clear" w:color="auto" w:fill="auto"/>
            <w:vAlign w:val="bottom"/>
          </w:tcPr>
          <w:p w14:paraId="30BFB639" w14:textId="77777777" w:rsidR="00C67230" w:rsidRPr="00D246FB" w:rsidRDefault="00C67230" w:rsidP="00C6723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67230" w:rsidRPr="00D246FB" w14:paraId="7C8A1DF0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37B75123" w14:textId="77777777" w:rsidR="00C67230" w:rsidRPr="00D246FB" w:rsidRDefault="00C67230" w:rsidP="0064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EB07DC4" w14:textId="77777777" w:rsidR="00C67230" w:rsidRPr="00D246FB" w:rsidRDefault="00C67230" w:rsidP="00C6723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D577B6" w14:textId="77777777" w:rsidR="00C67230" w:rsidRPr="00D246FB" w:rsidRDefault="00C67230" w:rsidP="00C6723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F5E3ABD" w14:textId="77777777" w:rsidR="00C67230" w:rsidRPr="00D246FB" w:rsidRDefault="00C67230" w:rsidP="008D71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003249" w14:textId="77777777" w:rsidR="00C67230" w:rsidRPr="00D246FB" w:rsidRDefault="00C67230" w:rsidP="00C6723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B95FB41" w14:textId="77777777" w:rsidR="00C67230" w:rsidRPr="00D246FB" w:rsidRDefault="00C67230" w:rsidP="00C67230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D4B346" w14:textId="77777777" w:rsidR="00C67230" w:rsidRPr="00D246FB" w:rsidRDefault="00C67230" w:rsidP="00C6723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11EE42EC" w14:textId="77777777" w:rsidR="00C67230" w:rsidRPr="00D246FB" w:rsidRDefault="00C67230" w:rsidP="00C67230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844BB" w:rsidRPr="00D246FB" w14:paraId="70B15111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2476B10A" w14:textId="1453DFA3" w:rsidR="006844BB" w:rsidRPr="00780DA1" w:rsidRDefault="006844BB" w:rsidP="0068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87280A1" w14:textId="21CB5A67" w:rsidR="006844BB" w:rsidRPr="00780DA1" w:rsidRDefault="0001010D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90444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BDA2F0" w14:textId="77777777" w:rsidR="006844BB" w:rsidRPr="00D246F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520B42C" w14:textId="4CED9BB7" w:rsidR="006844BB" w:rsidRPr="00D246FB" w:rsidRDefault="0001010D" w:rsidP="006844B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6844B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006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ACAD70" w14:textId="77777777" w:rsidR="006844BB" w:rsidRPr="00D246F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5867708" w14:textId="30583A47" w:rsidR="006844BB" w:rsidRPr="0090444B" w:rsidRDefault="0001010D" w:rsidP="00396B77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  <w:r w:rsidR="00396B7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91437A" w14:textId="77777777" w:rsidR="006844BB" w:rsidRPr="00D246F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9D6636E" w14:textId="4AB82987" w:rsidR="006844BB" w:rsidRPr="00D246FB" w:rsidRDefault="0001010D" w:rsidP="008A1ADE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  <w:r w:rsidR="006844B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055</w:t>
            </w:r>
          </w:p>
        </w:tc>
      </w:tr>
      <w:tr w:rsidR="006844BB" w:rsidRPr="00D246FB" w14:paraId="62A58CE5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59AB87F5" w14:textId="77777777" w:rsidR="006844BB" w:rsidRPr="009B7CCB" w:rsidRDefault="006844BB" w:rsidP="0068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right="-78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9B7CC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48BA0F1" w14:textId="0E8A2DD4" w:rsidR="006844BB" w:rsidRPr="00D246FB" w:rsidRDefault="0001010D" w:rsidP="006844B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651</w:t>
            </w:r>
            <w:r w:rsidR="0090444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A9F659" w14:textId="77777777" w:rsidR="006844BB" w:rsidRPr="00D246F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25C8208" w14:textId="11DA3D8A" w:rsidR="006844BB" w:rsidRPr="00D246FB" w:rsidRDefault="0001010D" w:rsidP="006844B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  <w:r w:rsidR="006844BB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042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F5549C" w14:textId="77777777" w:rsidR="006844BB" w:rsidRPr="00D246F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BBBA723" w14:textId="3EA20D75" w:rsidR="006844BB" w:rsidRPr="00473E93" w:rsidRDefault="0001010D" w:rsidP="00396B77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396B7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769</w:t>
            </w:r>
            <w:r w:rsidR="00396B7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07A19D" w14:textId="77777777" w:rsidR="006844BB" w:rsidRPr="00D246F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4CFCAD7" w14:textId="10B1587C" w:rsidR="006844BB" w:rsidRPr="00D246FB" w:rsidRDefault="0001010D" w:rsidP="006844B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6844BB" w:rsidRPr="00473E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680</w:t>
            </w:r>
            <w:r w:rsidR="006844BB" w:rsidRPr="00473E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839</w:t>
            </w:r>
          </w:p>
        </w:tc>
      </w:tr>
      <w:tr w:rsidR="0090444B" w:rsidRPr="00D246FB" w14:paraId="0E89B63E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0871E880" w14:textId="464F063E" w:rsidR="0090444B" w:rsidRPr="009B7CCB" w:rsidRDefault="0090444B" w:rsidP="0068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right="-7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4F127F5" w14:textId="4DDC89E6" w:rsidR="0090444B" w:rsidRPr="0090444B" w:rsidRDefault="0090444B" w:rsidP="006844B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151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072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9690FD" w14:textId="77777777" w:rsidR="0090444B" w:rsidRPr="00D246FB" w:rsidRDefault="0090444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544E91D" w14:textId="155566C7" w:rsidR="0090444B" w:rsidRPr="000D72D7" w:rsidRDefault="0090444B" w:rsidP="0090444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AFE803" w14:textId="77777777" w:rsidR="0090444B" w:rsidRPr="00D246FB" w:rsidRDefault="0090444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A6489D7" w14:textId="08549DD0" w:rsidR="0090444B" w:rsidRPr="00473E93" w:rsidRDefault="0090444B" w:rsidP="0090444B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08D346" w14:textId="77777777" w:rsidR="0090444B" w:rsidRPr="00D246FB" w:rsidRDefault="0090444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39DF9EC" w14:textId="3136ECE9" w:rsidR="0090444B" w:rsidRPr="000D72D7" w:rsidRDefault="0090444B" w:rsidP="0090444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844BB" w:rsidRPr="00D246FB" w14:paraId="2CCB6A2D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041B1186" w14:textId="77777777" w:rsidR="006844BB" w:rsidRPr="00D246FB" w:rsidRDefault="006844BB" w:rsidP="0068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D7BFD7A" w14:textId="06105C0F" w:rsidR="006844BB" w:rsidRPr="00473E93" w:rsidRDefault="0090444B" w:rsidP="006844B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518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827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B7E2D9" w14:textId="77777777" w:rsidR="006844BB" w:rsidRPr="00D246F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1867B26" w14:textId="69B4CF9E" w:rsidR="006844BB" w:rsidRPr="00D246FB" w:rsidRDefault="006844BB" w:rsidP="006844B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3E93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  <w:r w:rsidRPr="00473E93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279</w:t>
            </w:r>
            <w:r w:rsidRPr="00473E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2F0BE4" w14:textId="77777777" w:rsidR="006844BB" w:rsidRPr="00D246F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AE7EE50" w14:textId="243CE587" w:rsidR="006844BB" w:rsidRPr="00EA2FFE" w:rsidRDefault="00396B77" w:rsidP="00396B77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152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AE5927" w14:textId="77777777" w:rsidR="006844BB" w:rsidRPr="00D246F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19F068E" w14:textId="203D211B" w:rsidR="006844BB" w:rsidRPr="00D246FB" w:rsidRDefault="006844BB" w:rsidP="006844B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A2FF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Pr="00EA2FF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284</w:t>
            </w:r>
            <w:r w:rsidRPr="00EA2FF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6844BB" w:rsidRPr="00E82EF8" w14:paraId="0682DA7F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12B50C1A" w14:textId="77777777" w:rsidR="006844BB" w:rsidRPr="00E82EF8" w:rsidRDefault="006844BB" w:rsidP="006844BB">
            <w:pPr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69E0D6C" w14:textId="77777777" w:rsidR="006844BB" w:rsidRPr="00E82EF8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75C91E" w14:textId="77777777" w:rsidR="006844BB" w:rsidRPr="00E82EF8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9B1586C" w14:textId="77777777" w:rsidR="006844BB" w:rsidRPr="00E82EF8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99D684" w14:textId="77777777" w:rsidR="006844BB" w:rsidRPr="00E82EF8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FC75107" w14:textId="77777777" w:rsidR="006844BB" w:rsidRPr="00E82EF8" w:rsidRDefault="006844BB" w:rsidP="006844B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7C79E6" w14:textId="77777777" w:rsidR="006844BB" w:rsidRPr="00E82EF8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E5D25DF" w14:textId="77777777" w:rsidR="006844BB" w:rsidRPr="00E82EF8" w:rsidRDefault="006844BB" w:rsidP="006844BB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844BB" w:rsidRPr="00D246FB" w14:paraId="34A22499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6504DEA0" w14:textId="77777777" w:rsidR="006844BB" w:rsidRPr="00D246FB" w:rsidRDefault="006844BB" w:rsidP="006844BB">
            <w:pPr>
              <w:ind w:left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เงินกีบ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6DD8B93" w14:textId="77777777" w:rsidR="006844BB" w:rsidRPr="00473E93" w:rsidRDefault="006844BB" w:rsidP="006844BB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404C02" w14:textId="77777777" w:rsidR="006844BB" w:rsidRPr="00D246F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9B0DF1D" w14:textId="77777777" w:rsidR="006844BB" w:rsidRPr="00D246FB" w:rsidRDefault="006844BB" w:rsidP="006844BB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6C3514" w14:textId="77777777" w:rsidR="006844BB" w:rsidRPr="00D246F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F3CF610" w14:textId="77777777" w:rsidR="006844BB" w:rsidRPr="00EA2FFE" w:rsidRDefault="006844BB" w:rsidP="006844B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B8ADAF" w14:textId="77777777" w:rsidR="006844BB" w:rsidRPr="00D246F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7EC05A9" w14:textId="77777777" w:rsidR="006844BB" w:rsidRPr="00D246FB" w:rsidRDefault="006844BB" w:rsidP="006844BB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844BB" w:rsidRPr="00D246FB" w14:paraId="55B4F12E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4B62D354" w14:textId="77777777" w:rsidR="006844BB" w:rsidRPr="00FA6E93" w:rsidRDefault="006844BB" w:rsidP="006844BB">
            <w:pPr>
              <w:ind w:left="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9521DE0" w14:textId="2DAFDA92" w:rsidR="006844BB" w:rsidRPr="00473E93" w:rsidRDefault="0001010D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794</w:t>
            </w:r>
            <w:r w:rsidR="0090444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930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50E47B" w14:textId="77777777" w:rsidR="006844BB" w:rsidRPr="00D246F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05A0ED0" w14:textId="72F438E1" w:rsidR="006844BB" w:rsidRPr="00D246FB" w:rsidRDefault="0001010D" w:rsidP="006844B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844BB" w:rsidRPr="00473E93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209</w:t>
            </w:r>
            <w:r w:rsidR="006844BB" w:rsidRPr="00473E93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F70A04" w14:textId="77777777" w:rsidR="006844BB" w:rsidRPr="00D246F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5482E18" w14:textId="040F2038" w:rsidR="006844BB" w:rsidRPr="00EA2FFE" w:rsidRDefault="003C30D8" w:rsidP="006844BB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1D251C" w14:textId="77777777" w:rsidR="006844BB" w:rsidRPr="00D246F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2258D91" w14:textId="5AC6A359" w:rsidR="006844BB" w:rsidRPr="00D246FB" w:rsidRDefault="006844BB" w:rsidP="006844B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A2FF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844BB" w:rsidRPr="00D246FB" w14:paraId="73B667FE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19955512" w14:textId="77777777" w:rsidR="006844BB" w:rsidRPr="00D246FB" w:rsidRDefault="006844BB" w:rsidP="006844BB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0ED4179" w14:textId="43B24A84" w:rsidR="006844BB" w:rsidRPr="00473E93" w:rsidRDefault="003C30D8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626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F57FB1" w14:textId="77777777" w:rsidR="006844BB" w:rsidRPr="00D246F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D30A71A" w14:textId="4B402024" w:rsidR="006844BB" w:rsidRPr="00D246FB" w:rsidRDefault="006844BB" w:rsidP="006844B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3E93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473E93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133</w:t>
            </w:r>
            <w:r w:rsidRPr="00473E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878FBF" w14:textId="77777777" w:rsidR="006844BB" w:rsidRPr="00D246F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1A2839B" w14:textId="02D90BF5" w:rsidR="006844BB" w:rsidRPr="00EA2FFE" w:rsidRDefault="003C30D8" w:rsidP="006844BB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9F9665" w14:textId="77777777" w:rsidR="006844BB" w:rsidRPr="00D246F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F59664E" w14:textId="629BD6C8" w:rsidR="006844BB" w:rsidRPr="00780DA1" w:rsidRDefault="006844BB" w:rsidP="006844B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A2FF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76AEE" w:rsidRPr="00E82EF8" w14:paraId="4C59FC44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28D9C198" w14:textId="77777777" w:rsidR="00976AEE" w:rsidRPr="00E82EF8" w:rsidRDefault="00976AEE" w:rsidP="006844BB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4E4A4F5" w14:textId="77777777" w:rsidR="00976AEE" w:rsidRPr="00E82EF8" w:rsidRDefault="00976AEE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992273" w14:textId="77777777" w:rsidR="00976AEE" w:rsidRPr="00E82EF8" w:rsidRDefault="00976AEE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7CB4848" w14:textId="77777777" w:rsidR="00976AEE" w:rsidRPr="00E82EF8" w:rsidRDefault="00976AEE" w:rsidP="006844B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A0B5F7" w14:textId="77777777" w:rsidR="00976AEE" w:rsidRPr="00E82EF8" w:rsidRDefault="00976AEE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C71AD54" w14:textId="77777777" w:rsidR="00976AEE" w:rsidRPr="00E82EF8" w:rsidRDefault="00976AEE" w:rsidP="006844BB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135F3B" w14:textId="77777777" w:rsidR="00976AEE" w:rsidRPr="00E82EF8" w:rsidRDefault="00976AEE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239540A" w14:textId="77777777" w:rsidR="00976AEE" w:rsidRPr="00E82EF8" w:rsidRDefault="00976AEE" w:rsidP="006844B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C30D8" w:rsidRPr="00D246FB" w14:paraId="5A183132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4AEE66E6" w14:textId="6E1544A1" w:rsidR="003C30D8" w:rsidRPr="003C30D8" w:rsidRDefault="003C30D8" w:rsidP="006844BB">
            <w:pPr>
              <w:ind w:left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30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เงินดองเวียดนาม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6EE59C6" w14:textId="77777777" w:rsidR="003C30D8" w:rsidRPr="00473E93" w:rsidRDefault="003C30D8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F6E10F" w14:textId="77777777" w:rsidR="003C30D8" w:rsidRPr="00D246FB" w:rsidRDefault="003C30D8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A24FE60" w14:textId="77777777" w:rsidR="003C30D8" w:rsidRPr="00473E93" w:rsidRDefault="003C30D8" w:rsidP="006844B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3F8185" w14:textId="77777777" w:rsidR="003C30D8" w:rsidRPr="00D246FB" w:rsidRDefault="003C30D8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7587A3A" w14:textId="77777777" w:rsidR="003C30D8" w:rsidRPr="00EA2FFE" w:rsidRDefault="003C30D8" w:rsidP="006844BB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55AB4E" w14:textId="77777777" w:rsidR="003C30D8" w:rsidRPr="00D246FB" w:rsidRDefault="003C30D8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999BDEE" w14:textId="77777777" w:rsidR="003C30D8" w:rsidRPr="00EA2FFE" w:rsidRDefault="003C30D8" w:rsidP="006844B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C30D8" w:rsidRPr="00D246FB" w14:paraId="7D5BC747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015A1FC0" w14:textId="348D47EA" w:rsidR="003C30D8" w:rsidRPr="00D246FB" w:rsidRDefault="003C30D8" w:rsidP="006844BB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980C849" w14:textId="753C952D" w:rsidR="003C30D8" w:rsidRPr="00473E93" w:rsidRDefault="003C30D8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335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9099EC" w14:textId="77777777" w:rsidR="003C30D8" w:rsidRPr="00D246FB" w:rsidRDefault="003C30D8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26DCC6D" w14:textId="39864A24" w:rsidR="003C30D8" w:rsidRPr="00473E93" w:rsidRDefault="003C30D8" w:rsidP="003C30D8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483555" w14:textId="77777777" w:rsidR="003C30D8" w:rsidRPr="00D246FB" w:rsidRDefault="003C30D8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232DF83" w14:textId="6FD70AF6" w:rsidR="003C30D8" w:rsidRPr="00EA2FFE" w:rsidRDefault="003C30D8" w:rsidP="006844BB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B57212" w14:textId="77777777" w:rsidR="003C30D8" w:rsidRPr="00D246FB" w:rsidRDefault="003C30D8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FE5C8FA" w14:textId="27CC6EF0" w:rsidR="003C30D8" w:rsidRPr="00EA2FFE" w:rsidRDefault="003C30D8" w:rsidP="006844B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C30D8" w:rsidRPr="00D246FB" w14:paraId="093C16E7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34242001" w14:textId="5D716C39" w:rsidR="003C30D8" w:rsidRPr="00D246FB" w:rsidRDefault="003C30D8" w:rsidP="006844BB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8EC982F" w14:textId="03366420" w:rsidR="003C30D8" w:rsidRPr="00473E93" w:rsidRDefault="003C30D8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396B7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416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972A66" w14:textId="77777777" w:rsidR="003C30D8" w:rsidRPr="00D246FB" w:rsidRDefault="003C30D8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D427766" w14:textId="736EED36" w:rsidR="003C30D8" w:rsidRPr="00473E93" w:rsidRDefault="003C30D8" w:rsidP="003C30D8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EB76EB" w14:textId="77777777" w:rsidR="003C30D8" w:rsidRPr="00D246FB" w:rsidRDefault="003C30D8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93E00AB" w14:textId="018F2416" w:rsidR="003C30D8" w:rsidRPr="00EA2FFE" w:rsidRDefault="003C30D8" w:rsidP="006844BB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AC7E29" w14:textId="77777777" w:rsidR="003C30D8" w:rsidRPr="00D246FB" w:rsidRDefault="003C30D8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6709CCB" w14:textId="6B681005" w:rsidR="003C30D8" w:rsidRPr="00EA2FFE" w:rsidRDefault="003C30D8" w:rsidP="006844B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C30D8" w:rsidRPr="00E82EF8" w14:paraId="366B6535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19A9EB9B" w14:textId="77777777" w:rsidR="003C30D8" w:rsidRPr="00E82EF8" w:rsidRDefault="003C30D8" w:rsidP="006844BB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6C05734" w14:textId="77777777" w:rsidR="003C30D8" w:rsidRPr="00E82EF8" w:rsidRDefault="003C30D8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DE1AB7" w14:textId="77777777" w:rsidR="003C30D8" w:rsidRPr="00E82EF8" w:rsidRDefault="003C30D8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2B3BA7E" w14:textId="77777777" w:rsidR="003C30D8" w:rsidRPr="00E82EF8" w:rsidRDefault="003C30D8" w:rsidP="006844B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064FB6" w14:textId="77777777" w:rsidR="003C30D8" w:rsidRPr="00E82EF8" w:rsidRDefault="003C30D8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12CCE17" w14:textId="77777777" w:rsidR="003C30D8" w:rsidRPr="00E82EF8" w:rsidRDefault="003C30D8" w:rsidP="006844BB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EAFB14" w14:textId="77777777" w:rsidR="003C30D8" w:rsidRPr="00E82EF8" w:rsidRDefault="003C30D8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17AF2D59" w14:textId="77777777" w:rsidR="003C30D8" w:rsidRPr="00E82EF8" w:rsidRDefault="003C30D8" w:rsidP="006844B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844BB" w:rsidRPr="00D246FB" w14:paraId="6C60BC57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37C07B2D" w14:textId="77777777" w:rsidR="006844BB" w:rsidRPr="00D246FB" w:rsidRDefault="006844BB" w:rsidP="006844BB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เงินเหรียญออสเตรเลีย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E424995" w14:textId="77777777" w:rsidR="006844BB" w:rsidRPr="00473E93" w:rsidRDefault="006844BB" w:rsidP="006844BB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0DC9FA" w14:textId="77777777" w:rsidR="006844BB" w:rsidRPr="00D246FB" w:rsidRDefault="006844BB" w:rsidP="006844BB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C0A1E37" w14:textId="77777777" w:rsidR="006844BB" w:rsidRPr="00D246FB" w:rsidRDefault="006844BB" w:rsidP="006844BB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35E5C5" w14:textId="77777777" w:rsidR="006844BB" w:rsidRPr="00D246FB" w:rsidRDefault="006844BB" w:rsidP="006844BB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DBC8A1C" w14:textId="77777777" w:rsidR="006844BB" w:rsidRPr="00EA2FFE" w:rsidRDefault="006844BB" w:rsidP="006844B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0B4251" w14:textId="77777777" w:rsidR="006844BB" w:rsidRPr="00D246FB" w:rsidRDefault="006844BB" w:rsidP="006844BB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BFBF7DD" w14:textId="77777777" w:rsidR="006844BB" w:rsidRPr="00D246FB" w:rsidRDefault="006844BB" w:rsidP="006844BB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30D8" w:rsidRPr="003C30D8" w14:paraId="68403A35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04A8B638" w14:textId="7DEAD4AF" w:rsidR="003C30D8" w:rsidRPr="003C30D8" w:rsidRDefault="003C30D8" w:rsidP="006844BB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7634178" w14:textId="7A5010A4" w:rsidR="003C30D8" w:rsidRPr="00473E93" w:rsidRDefault="003C30D8" w:rsidP="003C30D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525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419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D386DB" w14:textId="77777777" w:rsidR="003C30D8" w:rsidRPr="00D246FB" w:rsidRDefault="003C30D8" w:rsidP="003C30D8">
            <w:pPr>
              <w:ind w:left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EE92AB7" w14:textId="3395BDC5" w:rsidR="003C30D8" w:rsidRPr="00D246FB" w:rsidRDefault="003C30D8" w:rsidP="003C30D8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18A04D" w14:textId="77777777" w:rsidR="003C30D8" w:rsidRPr="00D246FB" w:rsidRDefault="003C30D8" w:rsidP="003C30D8">
            <w:pPr>
              <w:ind w:left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5CA5A28" w14:textId="129E0BEE" w:rsidR="003C30D8" w:rsidRPr="00EA2FFE" w:rsidRDefault="003C30D8" w:rsidP="003C30D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F15C24" w14:textId="77777777" w:rsidR="003C30D8" w:rsidRPr="00D246FB" w:rsidRDefault="003C30D8" w:rsidP="003C30D8">
            <w:pPr>
              <w:ind w:left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C68B6F9" w14:textId="543C6960" w:rsidR="003C30D8" w:rsidRPr="00D246FB" w:rsidRDefault="003C30D8" w:rsidP="003C30D8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44BB" w:rsidRPr="00D246FB" w14:paraId="33BBB6B3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56263464" w14:textId="77777777" w:rsidR="006844BB" w:rsidRPr="00D246FB" w:rsidRDefault="006844BB" w:rsidP="006844BB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2B4B1A1" w14:textId="3FEFF35E" w:rsidR="006844BB" w:rsidRPr="00473E93" w:rsidRDefault="00E933D5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652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709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0F2409" w14:textId="77777777" w:rsidR="006844BB" w:rsidRPr="00D246FB" w:rsidRDefault="006844BB" w:rsidP="006844BB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4E6501A" w14:textId="7F4F14B6" w:rsidR="006844BB" w:rsidRPr="00D246FB" w:rsidRDefault="006844BB" w:rsidP="006844B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3E93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Pr="00473E93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337</w:t>
            </w:r>
            <w:r w:rsidRPr="00473E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9BBF53" w14:textId="77777777" w:rsidR="006844BB" w:rsidRPr="00D246FB" w:rsidRDefault="006844BB" w:rsidP="006844BB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C07B0BE" w14:textId="300A401D" w:rsidR="006844BB" w:rsidRPr="00EA2FFE" w:rsidRDefault="00E933D5" w:rsidP="006844B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379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14177B" w14:textId="77777777" w:rsidR="006844BB" w:rsidRPr="00D246F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3D594D7" w14:textId="215991F1" w:rsidR="006844BB" w:rsidRPr="00D246FB" w:rsidRDefault="006844BB" w:rsidP="006844B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A2FF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A2FF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757</w:t>
            </w:r>
            <w:r w:rsidRPr="00EA2FF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6844BB" w:rsidRPr="00E82EF8" w14:paraId="17BB6999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435CCC84" w14:textId="77777777" w:rsidR="006844BB" w:rsidRPr="00E82EF8" w:rsidRDefault="006844BB" w:rsidP="006844BB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A1EB579" w14:textId="77777777" w:rsidR="006844BB" w:rsidRPr="00E82EF8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24D4C5" w14:textId="77777777" w:rsidR="006844BB" w:rsidRPr="00E82EF8" w:rsidRDefault="006844BB" w:rsidP="006844BB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B038667" w14:textId="77777777" w:rsidR="006844BB" w:rsidRPr="00E82EF8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47C20F" w14:textId="77777777" w:rsidR="006844BB" w:rsidRPr="00E82EF8" w:rsidRDefault="006844BB" w:rsidP="006844BB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8EC8C78" w14:textId="77777777" w:rsidR="006844BB" w:rsidRPr="00E82EF8" w:rsidRDefault="006844BB" w:rsidP="006844B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D5BB54" w14:textId="77777777" w:rsidR="006844BB" w:rsidRPr="00E82EF8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3802FEC" w14:textId="77777777" w:rsidR="006844BB" w:rsidRPr="00E82EF8" w:rsidRDefault="006844BB" w:rsidP="006844BB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933D5" w:rsidRPr="0008287B" w14:paraId="1D52EBA5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3AFCD021" w14:textId="2B24781B" w:rsidR="00E933D5" w:rsidRPr="0008287B" w:rsidRDefault="00E933D5" w:rsidP="006844BB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เหรียญสิงคโปร์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FC95A08" w14:textId="77777777" w:rsidR="00E933D5" w:rsidRPr="0008287B" w:rsidRDefault="00E933D5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8FA8CB" w14:textId="77777777" w:rsidR="00E933D5" w:rsidRPr="0008287B" w:rsidRDefault="00E933D5" w:rsidP="006844BB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44B3CF4" w14:textId="77777777" w:rsidR="00E933D5" w:rsidRPr="0008287B" w:rsidRDefault="00E933D5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6E21E0" w14:textId="77777777" w:rsidR="00E933D5" w:rsidRPr="0008287B" w:rsidRDefault="00E933D5" w:rsidP="006844BB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D1661EC" w14:textId="77777777" w:rsidR="00E933D5" w:rsidRPr="0008287B" w:rsidRDefault="00E933D5" w:rsidP="006844B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B76284" w14:textId="77777777" w:rsidR="00E933D5" w:rsidRPr="0008287B" w:rsidRDefault="00E933D5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C4B3C3D" w14:textId="77777777" w:rsidR="00E933D5" w:rsidRPr="0008287B" w:rsidRDefault="00E933D5" w:rsidP="006844BB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933D5" w:rsidRPr="0008287B" w14:paraId="2910BA6F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39FC9823" w14:textId="6ABFAA06" w:rsidR="00E933D5" w:rsidRPr="0008287B" w:rsidRDefault="00E933D5" w:rsidP="006844BB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A654099" w14:textId="4896B9DF" w:rsidR="00E933D5" w:rsidRPr="00E933D5" w:rsidRDefault="00E933D5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949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6BE4CF" w14:textId="77777777" w:rsidR="00E933D5" w:rsidRPr="0008287B" w:rsidRDefault="00E933D5" w:rsidP="006844BB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B3587A9" w14:textId="278365E6" w:rsidR="00E933D5" w:rsidRPr="0008287B" w:rsidRDefault="00E933D5" w:rsidP="00E933D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A20330" w14:textId="77777777" w:rsidR="00E933D5" w:rsidRPr="0008287B" w:rsidRDefault="00E933D5" w:rsidP="006844BB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5610309" w14:textId="76E8E000" w:rsidR="00E933D5" w:rsidRPr="0008287B" w:rsidRDefault="00E933D5" w:rsidP="00E933D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BE2566" w14:textId="77777777" w:rsidR="00E933D5" w:rsidRPr="0008287B" w:rsidRDefault="00E933D5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AAD6537" w14:textId="5EE649B9" w:rsidR="00E933D5" w:rsidRPr="0008287B" w:rsidRDefault="00E933D5" w:rsidP="006844BB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E933D5" w:rsidRPr="0008287B" w14:paraId="2C752359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6091E177" w14:textId="77777777" w:rsidR="00E933D5" w:rsidRPr="0008287B" w:rsidRDefault="00E933D5" w:rsidP="006844BB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7837655" w14:textId="77777777" w:rsidR="00E933D5" w:rsidRPr="0008287B" w:rsidRDefault="00E933D5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5F8E7E" w14:textId="77777777" w:rsidR="00E933D5" w:rsidRPr="0008287B" w:rsidRDefault="00E933D5" w:rsidP="006844BB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1EA5C08" w14:textId="77777777" w:rsidR="00E933D5" w:rsidRPr="0008287B" w:rsidRDefault="00E933D5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D953BB" w14:textId="77777777" w:rsidR="00E933D5" w:rsidRPr="0008287B" w:rsidRDefault="00E933D5" w:rsidP="006844BB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A6E08F2" w14:textId="77777777" w:rsidR="00E933D5" w:rsidRPr="0008287B" w:rsidRDefault="00E933D5" w:rsidP="006844B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5A07DA" w14:textId="77777777" w:rsidR="00E933D5" w:rsidRPr="0008287B" w:rsidRDefault="00E933D5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AEC0B2A" w14:textId="77777777" w:rsidR="00E933D5" w:rsidRPr="0008287B" w:rsidRDefault="00E933D5" w:rsidP="006844BB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844BB" w:rsidRPr="00D246FB" w14:paraId="5DCE532A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0BCEC59D" w14:textId="77777777" w:rsidR="006844BB" w:rsidRPr="00D246FB" w:rsidRDefault="006844BB" w:rsidP="006844BB">
            <w:pPr>
              <w:ind w:left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67FBFE6" w14:textId="77777777" w:rsidR="006844BB" w:rsidRPr="00473E93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F1A64F" w14:textId="77777777" w:rsidR="006844BB" w:rsidRPr="00D246F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A85F0AC" w14:textId="77777777" w:rsidR="006844BB" w:rsidRPr="00D246F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6EFDBA" w14:textId="77777777" w:rsidR="006844BB" w:rsidRPr="00D246F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008C387" w14:textId="77777777" w:rsidR="006844BB" w:rsidRPr="00EA2FFE" w:rsidRDefault="006844BB" w:rsidP="006844B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41EEBB" w14:textId="77777777" w:rsidR="006844BB" w:rsidRPr="00D246F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B7049DC" w14:textId="77777777" w:rsidR="006844BB" w:rsidRPr="00D246FB" w:rsidRDefault="006844BB" w:rsidP="006844BB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844BB" w:rsidRPr="00D246FB" w14:paraId="699D57B3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5D9816DA" w14:textId="5E87376B" w:rsidR="006844BB" w:rsidRPr="00D246FB" w:rsidRDefault="006844BB" w:rsidP="006844BB">
            <w:pPr>
              <w:ind w:left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EB19BE9" w14:textId="5DDAA4FB" w:rsidR="006844BB" w:rsidRPr="00473E93" w:rsidRDefault="00E933D5" w:rsidP="00E933D5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B71701" w14:textId="77777777" w:rsidR="006844BB" w:rsidRPr="00D246F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0FA67A5" w14:textId="28B00D87" w:rsidR="006844BB" w:rsidRPr="00D246FB" w:rsidRDefault="0001010D" w:rsidP="008A1A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6844B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66D62C" w14:textId="77777777" w:rsidR="006844BB" w:rsidRPr="00D246F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133166E" w14:textId="27F82B3E" w:rsidR="006844BB" w:rsidRPr="00EA2FFE" w:rsidRDefault="00E933D5" w:rsidP="00E933D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F01AAB" w14:textId="77777777" w:rsidR="006844BB" w:rsidRPr="00D246F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93BE3C1" w14:textId="7A101609" w:rsidR="006844BB" w:rsidRPr="00D246FB" w:rsidRDefault="0001010D" w:rsidP="008A1ADE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6844B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615</w:t>
            </w:r>
          </w:p>
        </w:tc>
      </w:tr>
      <w:tr w:rsidR="006844BB" w:rsidRPr="00D246FB" w14:paraId="0465C37B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4F594EB8" w14:textId="77777777" w:rsidR="006844BB" w:rsidRPr="00D246FB" w:rsidRDefault="006844BB" w:rsidP="006844BB">
            <w:pPr>
              <w:ind w:left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02DC83B" w14:textId="64260E16" w:rsidR="006844BB" w:rsidRPr="00473E93" w:rsidRDefault="00E933D5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747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673BAD" w14:textId="77777777" w:rsidR="006844BB" w:rsidRPr="00D246F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E69372F" w14:textId="1C44E26F" w:rsidR="006844BB" w:rsidRPr="00D246FB" w:rsidRDefault="006844BB" w:rsidP="006844B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3E93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367</w:t>
            </w:r>
            <w:r w:rsidRPr="00473E93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940</w:t>
            </w:r>
            <w:r w:rsidRPr="00473E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76F006" w14:textId="77777777" w:rsidR="006844BB" w:rsidRPr="00D246F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EE2EA06" w14:textId="573E62A1" w:rsidR="006844BB" w:rsidRPr="00EA2FFE" w:rsidRDefault="00E933D5" w:rsidP="00E933D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38CBD6" w14:textId="77777777" w:rsidR="006844BB" w:rsidRPr="00D246F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17F09A8D" w14:textId="7EC1EAB4" w:rsidR="006844BB" w:rsidRPr="00D246FB" w:rsidRDefault="006844BB" w:rsidP="008A1ADE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A2FF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EA2FF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230</w:t>
            </w:r>
            <w:r w:rsidRPr="00EA2FF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6844BB" w:rsidRPr="00D246FB" w14:paraId="26D32982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4F08F842" w14:textId="77777777" w:rsidR="006844BB" w:rsidRPr="00D246FB" w:rsidRDefault="006844BB" w:rsidP="006844BB">
            <w:pPr>
              <w:ind w:left="15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628ED1F" w14:textId="69269024" w:rsidR="006844BB" w:rsidRPr="00473E93" w:rsidRDefault="00E933D5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926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395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1D7C61" w14:textId="77777777" w:rsidR="006844BB" w:rsidRPr="00D246F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5395EF9" w14:textId="79FB3B39" w:rsidR="006844BB" w:rsidRPr="00D246FB" w:rsidRDefault="006844BB" w:rsidP="006844B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3E93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73E93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351</w:t>
            </w:r>
            <w:r w:rsidRPr="00473E93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652</w:t>
            </w:r>
            <w:r w:rsidRPr="00473E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FD1FBF" w14:textId="77777777" w:rsidR="006844BB" w:rsidRPr="00D246F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DB79915" w14:textId="2AC7BCE3" w:rsidR="006844BB" w:rsidRPr="00EA2FFE" w:rsidRDefault="00E933D5" w:rsidP="006844BB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78AB66" w14:textId="77777777" w:rsidR="006844BB" w:rsidRPr="00D246F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B5429C4" w14:textId="6E31E596" w:rsidR="006844BB" w:rsidRPr="00D246FB" w:rsidRDefault="006844BB" w:rsidP="006844BB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A2FF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6844BB" w:rsidRPr="0008287B" w14:paraId="31239CA8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0DEC29E2" w14:textId="77777777" w:rsidR="006844BB" w:rsidRPr="0008287B" w:rsidRDefault="006844BB" w:rsidP="006844BB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80F8BC8" w14:textId="77777777" w:rsidR="006844BB" w:rsidRPr="0008287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7258D7" w14:textId="77777777" w:rsidR="006844BB" w:rsidRPr="0008287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8C6FA23" w14:textId="77777777" w:rsidR="006844BB" w:rsidRPr="0008287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76D5DF" w14:textId="77777777" w:rsidR="006844BB" w:rsidRPr="0008287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DF7BEF3" w14:textId="77777777" w:rsidR="006844BB" w:rsidRPr="0008287B" w:rsidRDefault="006844BB" w:rsidP="006844BB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65628B" w14:textId="77777777" w:rsidR="006844BB" w:rsidRPr="0008287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082487C" w14:textId="77777777" w:rsidR="006844BB" w:rsidRPr="0008287B" w:rsidRDefault="006844BB" w:rsidP="006844BB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844BB" w:rsidRPr="00D246FB" w14:paraId="24C01DE8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3E3DAA2E" w14:textId="77777777" w:rsidR="006844BB" w:rsidRPr="00D246FB" w:rsidRDefault="006844BB" w:rsidP="006844BB">
            <w:pPr>
              <w:ind w:left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เงินสกุลอื่น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EB675AF" w14:textId="77777777" w:rsidR="006844BB" w:rsidRPr="00D246F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CDA5A6" w14:textId="77777777" w:rsidR="006844BB" w:rsidRPr="00D246F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4589A70" w14:textId="77777777" w:rsidR="006844BB" w:rsidRPr="00D246F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2978F3" w14:textId="77777777" w:rsidR="006844BB" w:rsidRPr="00D246F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012004F" w14:textId="77777777" w:rsidR="006844BB" w:rsidRPr="00EA2FFE" w:rsidRDefault="006844BB" w:rsidP="006844BB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A29E42" w14:textId="77777777" w:rsidR="006844BB" w:rsidRPr="00D246F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229E0F5D" w14:textId="77777777" w:rsidR="006844BB" w:rsidRPr="00D246FB" w:rsidRDefault="006844BB" w:rsidP="006844BB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933D5" w:rsidRPr="00E933D5" w14:paraId="60142C01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7ECDE686" w14:textId="5C2584F5" w:rsidR="00E933D5" w:rsidRPr="00E933D5" w:rsidRDefault="00E933D5" w:rsidP="006844BB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C119C5D" w14:textId="2E2BC1C2" w:rsidR="00E933D5" w:rsidRPr="00D246FB" w:rsidRDefault="00B90FCA" w:rsidP="00B90FC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506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A87507" w14:textId="77777777" w:rsidR="00E933D5" w:rsidRPr="00D246FB" w:rsidRDefault="00E933D5" w:rsidP="00E933D5">
            <w:pPr>
              <w:ind w:left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B9E4DD4" w14:textId="14B8ECC5" w:rsidR="00E933D5" w:rsidRPr="00D246FB" w:rsidRDefault="00B90FCA" w:rsidP="00B90FCA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1CB861" w14:textId="77777777" w:rsidR="00E933D5" w:rsidRPr="00D246FB" w:rsidRDefault="00E933D5" w:rsidP="00E933D5">
            <w:pPr>
              <w:ind w:left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FDA062D" w14:textId="63EF4012" w:rsidR="00E933D5" w:rsidRPr="00EA2FFE" w:rsidRDefault="00B90FCA" w:rsidP="00B90FC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2BDB3E" w14:textId="77777777" w:rsidR="00E933D5" w:rsidRPr="00D246FB" w:rsidRDefault="00E933D5" w:rsidP="00E933D5">
            <w:pPr>
              <w:ind w:left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2F86C3D9" w14:textId="16E82C11" w:rsidR="00E933D5" w:rsidRPr="00D246FB" w:rsidRDefault="00B90FCA" w:rsidP="00B90FC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44BB" w:rsidRPr="00D246FB" w14:paraId="112BE2C7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79480CD1" w14:textId="77777777" w:rsidR="006844BB" w:rsidRPr="00D246FB" w:rsidRDefault="006844BB" w:rsidP="006844BB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0AF53" w14:textId="3F4A3910" w:rsidR="006844BB" w:rsidRPr="00EA2FFE" w:rsidRDefault="00B90FCA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121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F2F7AA" w14:textId="77777777" w:rsidR="006844BB" w:rsidRPr="00D246F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41FE8" w14:textId="382333CE" w:rsidR="006844BB" w:rsidRPr="00D246FB" w:rsidRDefault="006844BB" w:rsidP="006844B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A2FFE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620</w:t>
            </w:r>
            <w:r w:rsidRPr="00EA2FF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18D787" w14:textId="77777777" w:rsidR="006844BB" w:rsidRPr="00D246F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1447C" w14:textId="7C5DF921" w:rsidR="006844BB" w:rsidRPr="00EA2FFE" w:rsidRDefault="00B90FCA" w:rsidP="006844B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522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7D3F35" w14:textId="77777777" w:rsidR="006844BB" w:rsidRPr="00D246FB" w:rsidRDefault="006844BB" w:rsidP="006844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EBF40" w14:textId="20579071" w:rsidR="006844BB" w:rsidRPr="00D246FB" w:rsidRDefault="006844BB" w:rsidP="006844B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A2FFE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Pr="00EA2FF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1ADE" w:rsidRPr="00D246FB" w14:paraId="7057DED4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5BA7AEC1" w14:textId="77777777" w:rsidR="008A1ADE" w:rsidRPr="00D246FB" w:rsidRDefault="008A1ADE" w:rsidP="008A1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</w:t>
            </w:r>
            <w:r w:rsidRPr="00D246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ความเสี่ยง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AE8005F" w14:textId="0BA75770" w:rsidR="008A1ADE" w:rsidRPr="00EA2FFE" w:rsidRDefault="00B90FCA" w:rsidP="008A1AD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6329AF" w14:textId="77777777" w:rsidR="008A1ADE" w:rsidRPr="00D246FB" w:rsidRDefault="008A1ADE" w:rsidP="008A1AD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442EB01" w14:textId="1AFFA9AC" w:rsidR="008A1ADE" w:rsidRPr="00D246FB" w:rsidRDefault="008A1ADE" w:rsidP="008A1A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A2FF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EA2FF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020</w:t>
            </w:r>
            <w:r w:rsidRPr="00EA2FF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857</w:t>
            </w:r>
            <w:r w:rsidRPr="00EA2FF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3E4354" w14:textId="77777777" w:rsidR="008A1ADE" w:rsidRPr="00D246FB" w:rsidRDefault="008A1ADE" w:rsidP="008A1AD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DA9CFAB" w14:textId="1DF79AE8" w:rsidR="008A1ADE" w:rsidRPr="00D246FB" w:rsidRDefault="0001010D" w:rsidP="008A1ADE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3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B90FC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795</w:t>
            </w:r>
            <w:r w:rsidR="00B90FC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90D15F" w14:textId="77777777" w:rsidR="008A1ADE" w:rsidRPr="00D246FB" w:rsidRDefault="008A1ADE" w:rsidP="008A1AD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2CBD2C43" w14:textId="4456A4AE" w:rsidR="008A1ADE" w:rsidRPr="00D246FB" w:rsidRDefault="0001010D" w:rsidP="008A1AD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3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A1A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729</w:t>
            </w:r>
            <w:r w:rsidR="008A1A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211</w:t>
            </w:r>
          </w:p>
        </w:tc>
      </w:tr>
      <w:tr w:rsidR="008A1ADE" w:rsidRPr="00D246FB" w14:paraId="2E3C7ABC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760C58B5" w14:textId="77777777" w:rsidR="008A1ADE" w:rsidRPr="00D246FB" w:rsidRDefault="008A1ADE" w:rsidP="008A1ADE">
            <w:pPr>
              <w:ind w:left="15" w:hanging="15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ประมาณการยอดซื้อสินค้า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414F5" w14:textId="3BC70552" w:rsidR="008A1ADE" w:rsidRPr="00EA2FFE" w:rsidRDefault="00B90FCA" w:rsidP="008A1AD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185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803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94E8EC" w14:textId="77777777" w:rsidR="008A1ADE" w:rsidRPr="00D246FB" w:rsidRDefault="008A1ADE" w:rsidP="008A1AD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8917C" w14:textId="581196BC" w:rsidR="008A1ADE" w:rsidRPr="00D246FB" w:rsidRDefault="008A1ADE" w:rsidP="008A1A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A2FFE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A2FFE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664</w:t>
            </w:r>
            <w:r w:rsidRPr="00EA2FF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B1FD2A" w14:textId="77777777" w:rsidR="008A1ADE" w:rsidRPr="00D246FB" w:rsidRDefault="008A1ADE" w:rsidP="008A1AD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A1A2A" w14:textId="0165DD08" w:rsidR="008A1ADE" w:rsidRPr="00D246FB" w:rsidRDefault="00B90FCA" w:rsidP="008A1AD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DA71EE" w14:textId="77777777" w:rsidR="008A1ADE" w:rsidRPr="00D246FB" w:rsidRDefault="008A1ADE" w:rsidP="008A1AD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1ABE6" w14:textId="1E5C5FF8" w:rsidR="008A1ADE" w:rsidRPr="00D246FB" w:rsidRDefault="008A1ADE" w:rsidP="008A1AD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1ADE" w:rsidRPr="00D246FB" w14:paraId="15F0679A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613D5284" w14:textId="77777777" w:rsidR="008A1ADE" w:rsidRPr="00D246FB" w:rsidRDefault="008A1ADE" w:rsidP="008A1ADE">
            <w:pPr>
              <w:ind w:left="15" w:hanging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ยอดรวมความเสี่ยงทั้งสิ้น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8937217" w14:textId="43AF613A" w:rsidR="008A1ADE" w:rsidRPr="00EA2FFE" w:rsidRDefault="00B90FCA" w:rsidP="008A1AD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8C918F" w14:textId="77777777" w:rsidR="008A1ADE" w:rsidRPr="00D246FB" w:rsidRDefault="008A1ADE" w:rsidP="008A1AD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AB8CD13" w14:textId="216D773A" w:rsidR="008A1ADE" w:rsidRPr="00D246FB" w:rsidRDefault="008A1ADE" w:rsidP="008A1A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A2FF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EA2FF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024</w:t>
            </w:r>
            <w:r w:rsidRPr="00EA2FF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521</w:t>
            </w:r>
            <w:r w:rsidRPr="00EA2FF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A03F9A" w14:textId="77777777" w:rsidR="008A1ADE" w:rsidRPr="00D246FB" w:rsidRDefault="008A1ADE" w:rsidP="008A1AD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4B4A76E" w14:textId="38BB3592" w:rsidR="008A1ADE" w:rsidRPr="00D246FB" w:rsidRDefault="0001010D" w:rsidP="008A1ADE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B90FC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795</w:t>
            </w:r>
            <w:r w:rsidR="00B90FC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87C815" w14:textId="77777777" w:rsidR="008A1ADE" w:rsidRPr="00D246FB" w:rsidRDefault="008A1ADE" w:rsidP="008A1AD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1138C0B" w14:textId="69100938" w:rsidR="008A1ADE" w:rsidRPr="00D246FB" w:rsidRDefault="0001010D" w:rsidP="008A1AD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A1A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729</w:t>
            </w:r>
            <w:r w:rsidR="008A1A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211</w:t>
            </w:r>
          </w:p>
        </w:tc>
      </w:tr>
      <w:tr w:rsidR="008A1ADE" w:rsidRPr="00D246FB" w14:paraId="1180A2D0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42C33E1C" w14:textId="77777777" w:rsidR="008A1ADE" w:rsidRPr="00D246FB" w:rsidRDefault="008A1ADE" w:rsidP="008A1ADE">
            <w:pPr>
              <w:ind w:left="15" w:hanging="15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73296BB" w14:textId="54CC88C5" w:rsidR="008A1ADE" w:rsidRPr="00EA2FFE" w:rsidRDefault="00B90FCA" w:rsidP="00B90FCA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CD669D" w14:textId="77777777" w:rsidR="008A1ADE" w:rsidRPr="00D246FB" w:rsidRDefault="008A1ADE" w:rsidP="008A1AD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4E67757" w14:textId="29B6401A" w:rsidR="008A1ADE" w:rsidRPr="00D246FB" w:rsidRDefault="0001010D" w:rsidP="008A1A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168</w:t>
            </w:r>
            <w:r w:rsidR="008A1ADE" w:rsidRPr="00EA2FFE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697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7D2A6F" w14:textId="77777777" w:rsidR="008A1ADE" w:rsidRPr="00D246FB" w:rsidRDefault="008A1ADE" w:rsidP="008A1AD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4D1B865" w14:textId="011ED014" w:rsidR="008A1ADE" w:rsidRPr="00D246FB" w:rsidRDefault="00B90FCA" w:rsidP="008A1AD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9BCCE4" w14:textId="77777777" w:rsidR="008A1ADE" w:rsidRPr="00D246FB" w:rsidRDefault="008A1ADE" w:rsidP="008A1AD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0100445" w14:textId="5167508E" w:rsidR="008A1ADE" w:rsidRPr="00D246FB" w:rsidRDefault="008A1ADE" w:rsidP="008A1AD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1ADE" w:rsidRPr="00D246FB" w14:paraId="1BC63CA6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0EF2AD94" w14:textId="77777777" w:rsidR="008A1ADE" w:rsidRPr="009B7CCB" w:rsidRDefault="008A1ADE" w:rsidP="008A1ADE">
            <w:pPr>
              <w:ind w:left="15" w:hanging="15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B7CCB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สัญญาแลกเปลี่ยนอัตราแลกเปลี่ยนสกุลเงิน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9BA18" w14:textId="2C942D51" w:rsidR="008A1ADE" w:rsidRPr="00EA2FFE" w:rsidRDefault="0001010D" w:rsidP="008A1AD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B90FC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929</w:t>
            </w:r>
            <w:r w:rsidR="00B90FC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64EE75" w14:textId="77777777" w:rsidR="008A1ADE" w:rsidRPr="00D246FB" w:rsidRDefault="008A1ADE" w:rsidP="008A1AD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CB9C6" w14:textId="3AC1CDA2" w:rsidR="008A1ADE" w:rsidRPr="00D246FB" w:rsidRDefault="0001010D" w:rsidP="008A1A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8A1ADE" w:rsidRPr="00EA2FFE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356</w:t>
            </w:r>
            <w:r w:rsidR="008A1ADE" w:rsidRPr="00EA2FFE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0FAE68" w14:textId="77777777" w:rsidR="008A1ADE" w:rsidRPr="00D246FB" w:rsidRDefault="008A1ADE" w:rsidP="008A1AD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29E93" w14:textId="16213E06" w:rsidR="008A1ADE" w:rsidRPr="00D246FB" w:rsidRDefault="00B90FCA" w:rsidP="008A1AD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AA6297" w14:textId="77777777" w:rsidR="008A1ADE" w:rsidRPr="00D246FB" w:rsidRDefault="008A1ADE" w:rsidP="008A1AD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517FE" w14:textId="65E7C7AB" w:rsidR="008A1ADE" w:rsidRPr="00D246FB" w:rsidRDefault="008A1ADE" w:rsidP="008A1AD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1ADE" w:rsidRPr="00D246FB" w14:paraId="2E574D06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1F1169D3" w14:textId="77777777" w:rsidR="008A1ADE" w:rsidRPr="00D246FB" w:rsidRDefault="008A1ADE" w:rsidP="008A1ADE">
            <w:pPr>
              <w:ind w:left="15" w:hanging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157BFF" w14:textId="4EA24D32" w:rsidR="008A1ADE" w:rsidRPr="00EA2FFE" w:rsidRDefault="00B90FCA" w:rsidP="008A1AD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42D642" w14:textId="77777777" w:rsidR="008A1ADE" w:rsidRPr="00D246FB" w:rsidRDefault="008A1ADE" w:rsidP="008A1AD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2255C1" w14:textId="23411F13" w:rsidR="008A1ADE" w:rsidRPr="00D246FB" w:rsidRDefault="0001010D" w:rsidP="008A1A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A1ADE" w:rsidRPr="00EA2FF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500</w:t>
            </w:r>
            <w:r w:rsidR="008A1ADE" w:rsidRPr="00EA2FF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40944C" w14:textId="77777777" w:rsidR="008A1ADE" w:rsidRPr="00D246FB" w:rsidRDefault="008A1ADE" w:rsidP="008A1AD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85F084" w14:textId="2054EB5F" w:rsidR="008A1ADE" w:rsidRPr="00D246FB" w:rsidRDefault="0001010D" w:rsidP="008A1ADE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B90FC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795</w:t>
            </w:r>
            <w:r w:rsidR="00B90FC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68C7AD" w14:textId="77777777" w:rsidR="008A1ADE" w:rsidRPr="00D246FB" w:rsidRDefault="008A1ADE" w:rsidP="008A1AD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C11BE0" w14:textId="5D5069B1" w:rsidR="008A1ADE" w:rsidRPr="00D246FB" w:rsidRDefault="0001010D" w:rsidP="008A1AD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A1A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729</w:t>
            </w:r>
            <w:r w:rsidR="008A1A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211</w:t>
            </w:r>
          </w:p>
        </w:tc>
      </w:tr>
    </w:tbl>
    <w:p w14:paraId="0BAF0E3A" w14:textId="44C9794E" w:rsidR="00CF098A" w:rsidRPr="00976AEE" w:rsidRDefault="00CF098A" w:rsidP="00473E93">
      <w:pPr>
        <w:pStyle w:val="block"/>
        <w:tabs>
          <w:tab w:val="left" w:pos="810"/>
        </w:tabs>
        <w:spacing w:after="0" w:line="240" w:lineRule="atLeast"/>
        <w:ind w:left="1170" w:right="-7"/>
        <w:jc w:val="both"/>
        <w:rPr>
          <w:rFonts w:ascii="Angsana New" w:hAnsi="Angsana New"/>
          <w:sz w:val="24"/>
          <w:szCs w:val="24"/>
          <w:lang w:val="en-US"/>
        </w:rPr>
      </w:pPr>
    </w:p>
    <w:p w14:paraId="3F646F5B" w14:textId="020B6F07" w:rsidR="008537DE" w:rsidRPr="00473E93" w:rsidRDefault="008537DE" w:rsidP="00B728FA">
      <w:pPr>
        <w:pStyle w:val="block"/>
        <w:tabs>
          <w:tab w:val="left" w:pos="810"/>
        </w:tabs>
        <w:spacing w:after="0" w:line="240" w:lineRule="atLeast"/>
        <w:ind w:left="1170" w:right="-7" w:hanging="180"/>
        <w:jc w:val="both"/>
        <w:rPr>
          <w:rFonts w:ascii="Angsana New" w:hAnsi="Angsana New"/>
          <w:sz w:val="30"/>
          <w:szCs w:val="30"/>
          <w:lang w:val="en-US"/>
        </w:rPr>
      </w:pPr>
      <w:r w:rsidRPr="00473E93">
        <w:rPr>
          <w:rFonts w:ascii="Angsana New" w:hAnsi="Angsana New"/>
          <w:i/>
          <w:iCs/>
          <w:sz w:val="30"/>
          <w:szCs w:val="30"/>
          <w:cs/>
          <w:lang w:bidi="th-TH"/>
        </w:rPr>
        <w:t>การวิเคราะห์ความอ่อนไหว</w:t>
      </w:r>
    </w:p>
    <w:p w14:paraId="0B10CD5B" w14:textId="77777777" w:rsidR="008537DE" w:rsidRPr="001240F0" w:rsidRDefault="008537DE" w:rsidP="007C2002">
      <w:pPr>
        <w:pStyle w:val="block"/>
        <w:tabs>
          <w:tab w:val="left" w:pos="810"/>
        </w:tabs>
        <w:spacing w:after="0" w:line="240" w:lineRule="atLeast"/>
        <w:ind w:left="1170" w:right="-7"/>
        <w:jc w:val="both"/>
        <w:rPr>
          <w:rFonts w:ascii="Angsana New" w:hAnsi="Angsana New"/>
          <w:sz w:val="24"/>
          <w:szCs w:val="24"/>
          <w:lang w:val="en-US"/>
        </w:rPr>
      </w:pPr>
    </w:p>
    <w:p w14:paraId="1EA2C0A0" w14:textId="77777777" w:rsidR="008537DE" w:rsidRPr="00063EF2" w:rsidRDefault="008537DE" w:rsidP="00B728FA">
      <w:pPr>
        <w:pStyle w:val="block"/>
        <w:tabs>
          <w:tab w:val="left" w:pos="810"/>
        </w:tabs>
        <w:spacing w:after="0" w:line="240" w:lineRule="atLeast"/>
        <w:ind w:left="990" w:right="-7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063EF2">
        <w:rPr>
          <w:rFonts w:ascii="Angsana New" w:hAnsi="Angsana New" w:hint="cs"/>
          <w:sz w:val="30"/>
          <w:szCs w:val="30"/>
          <w:cs/>
          <w:lang w:val="en-US" w:bidi="th-TH"/>
        </w:rPr>
        <w:t>การแข็งค่า</w:t>
      </w:r>
      <w:r w:rsidR="00F22886" w:rsidRPr="00063EF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063EF2">
        <w:rPr>
          <w:rFonts w:ascii="Angsana New" w:hAnsi="Angsana New" w:hint="cs"/>
          <w:sz w:val="30"/>
          <w:szCs w:val="30"/>
          <w:cs/>
          <w:lang w:val="en-US" w:bidi="th-TH"/>
        </w:rPr>
        <w:t>(การอ่อนค่า) ที่เป็นไปได้อย่างสมเหตุสมผลของ</w:t>
      </w:r>
      <w:r w:rsidR="00653692" w:rsidRPr="00063EF2">
        <w:rPr>
          <w:rFonts w:ascii="Angsana New" w:hAnsi="Angsana New" w:hint="cs"/>
          <w:sz w:val="30"/>
          <w:szCs w:val="30"/>
          <w:cs/>
          <w:lang w:val="en-US" w:bidi="th-TH"/>
        </w:rPr>
        <w:t>เงินบาทที่มีต่อ</w:t>
      </w:r>
      <w:r w:rsidR="00B51639" w:rsidRPr="00063EF2">
        <w:rPr>
          <w:rFonts w:ascii="Angsana New" w:hAnsi="Angsana New" w:hint="cs"/>
          <w:sz w:val="30"/>
          <w:szCs w:val="30"/>
          <w:cs/>
          <w:lang w:bidi="th-TH"/>
        </w:rPr>
        <w:t>สกุลเงินตราต่างประเทศ</w:t>
      </w:r>
      <w:r w:rsidRPr="00063EF2">
        <w:rPr>
          <w:rFonts w:ascii="Angsana New" w:hAnsi="Angsana New" w:hint="cs"/>
          <w:sz w:val="30"/>
          <w:szCs w:val="30"/>
          <w:cs/>
          <w:lang w:val="en-US" w:bidi="th-TH"/>
        </w:rPr>
        <w:t xml:space="preserve"> ณ วันที่ </w:t>
      </w:r>
      <w:r w:rsidR="00653692" w:rsidRPr="00063EF2">
        <w:rPr>
          <w:rFonts w:ascii="Angsana New" w:hAnsi="Angsana New" w:hint="cs"/>
          <w:sz w:val="30"/>
          <w:szCs w:val="30"/>
          <w:cs/>
          <w:lang w:val="en-US" w:bidi="th-TH"/>
        </w:rPr>
        <w:t>รายงาน ส่</w:t>
      </w:r>
      <w:r w:rsidRPr="00063EF2">
        <w:rPr>
          <w:rFonts w:ascii="Angsana New" w:hAnsi="Angsana New" w:hint="cs"/>
          <w:sz w:val="30"/>
          <w:szCs w:val="30"/>
          <w:cs/>
          <w:lang w:val="en-US" w:bidi="th-TH"/>
        </w:rPr>
        <w:t xml:space="preserve">งผลกระทบต่อการวัดมูลค่าของเครื่องมือทางการเงินในสกุลเงินตราต่างประเทศ </w:t>
      </w:r>
      <w:r w:rsidR="00653692" w:rsidRPr="00063EF2">
        <w:rPr>
          <w:rFonts w:ascii="Angsana New" w:hAnsi="Angsana New" w:hint="cs"/>
          <w:sz w:val="30"/>
          <w:szCs w:val="30"/>
          <w:cs/>
          <w:lang w:val="en-US" w:bidi="th-TH"/>
        </w:rPr>
        <w:t>โดย</w:t>
      </w:r>
      <w:r w:rsidRPr="00063EF2">
        <w:rPr>
          <w:rFonts w:ascii="Angsana New" w:hAnsi="Angsana New" w:hint="cs"/>
          <w:sz w:val="30"/>
          <w:szCs w:val="30"/>
          <w:cs/>
          <w:lang w:val="en-US" w:bidi="th-TH"/>
        </w:rPr>
        <w:t xml:space="preserve">ตั้งอยู่บนข้อสมมติที่ว่าตัวแปรอื่นโดยเฉพาะอัตราดอกเบี้ยเป็นอัตราคงที่ </w:t>
      </w:r>
    </w:p>
    <w:p w14:paraId="55CC43DC" w14:textId="77777777" w:rsidR="00976AEE" w:rsidRPr="001240F0" w:rsidRDefault="00976AEE" w:rsidP="0093556F">
      <w:pPr>
        <w:pStyle w:val="block"/>
        <w:tabs>
          <w:tab w:val="left" w:pos="810"/>
        </w:tabs>
        <w:spacing w:after="0" w:line="240" w:lineRule="atLeast"/>
        <w:ind w:left="1170" w:right="-7"/>
        <w:jc w:val="both"/>
        <w:rPr>
          <w:rFonts w:ascii="Angsana New" w:hAnsi="Angsana New"/>
          <w:sz w:val="24"/>
          <w:szCs w:val="24"/>
          <w:lang w:val="en-US"/>
        </w:rPr>
      </w:pPr>
    </w:p>
    <w:tbl>
      <w:tblPr>
        <w:tblW w:w="855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170"/>
        <w:gridCol w:w="1080"/>
        <w:gridCol w:w="180"/>
        <w:gridCol w:w="1080"/>
        <w:gridCol w:w="180"/>
        <w:gridCol w:w="1080"/>
        <w:gridCol w:w="180"/>
        <w:gridCol w:w="1170"/>
      </w:tblGrid>
      <w:tr w:rsidR="00190ED1" w:rsidRPr="00682AA6" w14:paraId="77A70EF2" w14:textId="77777777" w:rsidTr="00B728FA">
        <w:trPr>
          <w:trHeight w:val="218"/>
          <w:tblHeader/>
        </w:trPr>
        <w:tc>
          <w:tcPr>
            <w:tcW w:w="2430" w:type="dxa"/>
            <w:vAlign w:val="bottom"/>
          </w:tcPr>
          <w:p w14:paraId="625C5432" w14:textId="77777777" w:rsidR="00190ED1" w:rsidRPr="00063EF2" w:rsidRDefault="00190ED1" w:rsidP="00190ED1">
            <w:pPr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B16F8EE" w14:textId="0B46CCFD" w:rsidR="00190ED1" w:rsidRPr="00063EF2" w:rsidRDefault="00190ED1" w:rsidP="00190ED1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B58721E" w14:textId="77777777" w:rsidR="00190ED1" w:rsidRPr="00063EF2" w:rsidRDefault="00190ED1" w:rsidP="00190ED1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63EF2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B1EB074" w14:textId="77777777" w:rsidR="00190ED1" w:rsidRPr="00063EF2" w:rsidRDefault="00190ED1" w:rsidP="00190ED1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</w:tcPr>
          <w:p w14:paraId="43643DE3" w14:textId="77777777" w:rsidR="00190ED1" w:rsidRPr="00063EF2" w:rsidRDefault="00190ED1" w:rsidP="00190ED1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63EF2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063EF2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41261A" w:rsidRPr="00682AA6" w14:paraId="05C33F2D" w14:textId="77777777" w:rsidTr="00B728FA">
        <w:trPr>
          <w:trHeight w:val="218"/>
          <w:tblHeader/>
        </w:trPr>
        <w:tc>
          <w:tcPr>
            <w:tcW w:w="2430" w:type="dxa"/>
            <w:vAlign w:val="bottom"/>
          </w:tcPr>
          <w:p w14:paraId="3650DCF7" w14:textId="77777777" w:rsidR="0041261A" w:rsidRPr="00063EF2" w:rsidRDefault="0041261A" w:rsidP="00190ED1">
            <w:pPr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739C48C" w14:textId="6CE794DD" w:rsidR="0041261A" w:rsidRPr="00063EF2" w:rsidRDefault="0041261A" w:rsidP="00190ED1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340" w:type="dxa"/>
            <w:gridSpan w:val="3"/>
            <w:vAlign w:val="bottom"/>
          </w:tcPr>
          <w:p w14:paraId="5E362060" w14:textId="77777777" w:rsidR="0041261A" w:rsidRPr="00063EF2" w:rsidRDefault="0041261A" w:rsidP="00190ED1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D84E3D5" w14:textId="77777777" w:rsidR="0041261A" w:rsidRPr="00063EF2" w:rsidRDefault="0041261A" w:rsidP="00190ED1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</w:tcPr>
          <w:p w14:paraId="4E253DDE" w14:textId="77777777" w:rsidR="0041261A" w:rsidRPr="00063EF2" w:rsidRDefault="0041261A" w:rsidP="00190ED1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190ED1" w:rsidRPr="00682AA6" w14:paraId="5DD110B2" w14:textId="77777777" w:rsidTr="00B728FA">
        <w:trPr>
          <w:tblHeader/>
        </w:trPr>
        <w:tc>
          <w:tcPr>
            <w:tcW w:w="2430" w:type="dxa"/>
            <w:vAlign w:val="bottom"/>
          </w:tcPr>
          <w:p w14:paraId="5EF53FD1" w14:textId="77777777" w:rsidR="00190ED1" w:rsidRPr="00063EF2" w:rsidRDefault="00190ED1" w:rsidP="00EE12C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rtl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70" w:type="dxa"/>
            <w:vAlign w:val="bottom"/>
            <w:hideMark/>
          </w:tcPr>
          <w:p w14:paraId="019E0FF8" w14:textId="77777777" w:rsidR="00190ED1" w:rsidRPr="00063EF2" w:rsidRDefault="00190ED1" w:rsidP="00190ED1">
            <w:pPr>
              <w:pStyle w:val="acctmergecolhdg"/>
              <w:spacing w:line="240" w:lineRule="auto"/>
              <w:ind w:right="-81"/>
              <w:rPr>
                <w:rFonts w:ascii="Angsana New" w:hAnsi="Angsana New"/>
                <w:i/>
                <w:iCs/>
                <w:spacing w:val="-4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080" w:type="dxa"/>
            <w:vAlign w:val="bottom"/>
            <w:hideMark/>
          </w:tcPr>
          <w:p w14:paraId="27D744CF" w14:textId="77777777" w:rsidR="00190ED1" w:rsidRPr="00063EF2" w:rsidRDefault="00190ED1" w:rsidP="00190ED1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  <w:vAlign w:val="bottom"/>
          </w:tcPr>
          <w:p w14:paraId="08777705" w14:textId="77777777" w:rsidR="00190ED1" w:rsidRPr="00063EF2" w:rsidRDefault="00190ED1" w:rsidP="00190ED1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6A1DB42C" w14:textId="77777777" w:rsidR="00190ED1" w:rsidRPr="00063EF2" w:rsidRDefault="00190ED1" w:rsidP="00190ED1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1095EAC5" w14:textId="77777777" w:rsidR="00190ED1" w:rsidRPr="00063EF2" w:rsidRDefault="00190ED1" w:rsidP="00190ED1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25C3D37" w14:textId="77777777" w:rsidR="00190ED1" w:rsidRPr="00063EF2" w:rsidRDefault="00190ED1" w:rsidP="00190ED1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  <w:vAlign w:val="bottom"/>
          </w:tcPr>
          <w:p w14:paraId="07A542EC" w14:textId="77777777" w:rsidR="00190ED1" w:rsidRPr="00063EF2" w:rsidRDefault="00190ED1" w:rsidP="00190ED1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A050656" w14:textId="77777777" w:rsidR="00190ED1" w:rsidRPr="00063EF2" w:rsidRDefault="00190ED1" w:rsidP="00190ED1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190ED1" w:rsidRPr="00682AA6" w14:paraId="2B000114" w14:textId="77777777" w:rsidTr="00B728FA">
        <w:tc>
          <w:tcPr>
            <w:tcW w:w="2430" w:type="dxa"/>
            <w:vAlign w:val="bottom"/>
          </w:tcPr>
          <w:p w14:paraId="387A5561" w14:textId="77777777" w:rsidR="00190ED1" w:rsidRPr="00063EF2" w:rsidRDefault="00190ED1" w:rsidP="00190ED1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82A467A" w14:textId="77777777" w:rsidR="00190ED1" w:rsidRPr="00063EF2" w:rsidRDefault="00190ED1" w:rsidP="00190ED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ร้อยละ)</w:t>
            </w:r>
          </w:p>
        </w:tc>
        <w:tc>
          <w:tcPr>
            <w:tcW w:w="4950" w:type="dxa"/>
            <w:gridSpan w:val="7"/>
            <w:vAlign w:val="bottom"/>
          </w:tcPr>
          <w:p w14:paraId="18DE80CD" w14:textId="77777777" w:rsidR="00190ED1" w:rsidRPr="00063EF2" w:rsidRDefault="00190ED1" w:rsidP="00190ED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73E93" w:rsidRPr="00682AA6" w14:paraId="6BBCD62E" w14:textId="77777777" w:rsidTr="00B728FA">
        <w:tc>
          <w:tcPr>
            <w:tcW w:w="2430" w:type="dxa"/>
            <w:vAlign w:val="bottom"/>
          </w:tcPr>
          <w:p w14:paraId="3A36367B" w14:textId="2A9C2B4B" w:rsidR="00473E93" w:rsidRPr="00063EF2" w:rsidRDefault="0001010D" w:rsidP="00473E93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170" w:type="dxa"/>
            <w:vAlign w:val="bottom"/>
          </w:tcPr>
          <w:p w14:paraId="4CD4DAD5" w14:textId="725A1B51" w:rsidR="00473E93" w:rsidRPr="00063EF2" w:rsidRDefault="00473E93" w:rsidP="00473E9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DC0887" w14:textId="77777777" w:rsidR="00473E93" w:rsidRPr="00063EF2" w:rsidRDefault="00473E93" w:rsidP="00473E9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03FF324" w14:textId="77777777" w:rsidR="00473E93" w:rsidRPr="00063EF2" w:rsidRDefault="00473E93" w:rsidP="00473E9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5F8C95" w14:textId="77777777" w:rsidR="00473E93" w:rsidRPr="00063EF2" w:rsidRDefault="00473E93" w:rsidP="00473E9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A12E89" w14:textId="77777777" w:rsidR="00473E93" w:rsidRPr="00063EF2" w:rsidRDefault="00473E93" w:rsidP="00473E9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E8301BA" w14:textId="77777777" w:rsidR="00473E93" w:rsidRPr="00063EF2" w:rsidRDefault="00473E93" w:rsidP="00473E9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2E6331C" w14:textId="77777777" w:rsidR="00473E93" w:rsidRPr="00063EF2" w:rsidRDefault="00473E93" w:rsidP="00473E9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4437A6F" w14:textId="77777777" w:rsidR="00473E93" w:rsidRPr="00063EF2" w:rsidRDefault="00473E93" w:rsidP="00473E9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73E93" w:rsidRPr="00682AA6" w14:paraId="2E8BB164" w14:textId="77777777" w:rsidTr="00B728FA">
        <w:tc>
          <w:tcPr>
            <w:tcW w:w="2430" w:type="dxa"/>
            <w:vAlign w:val="bottom"/>
          </w:tcPr>
          <w:p w14:paraId="46718517" w14:textId="77777777" w:rsidR="00473E93" w:rsidRPr="00063EF2" w:rsidRDefault="00473E93" w:rsidP="00473E93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  <w:r w:rsidRPr="00063EF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0C0BB03B" w14:textId="0AB3331A" w:rsidR="00473E93" w:rsidRPr="00063EF2" w:rsidRDefault="0001010D" w:rsidP="00473E9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080" w:type="dxa"/>
            <w:vAlign w:val="bottom"/>
          </w:tcPr>
          <w:p w14:paraId="377477FD" w14:textId="226E5DEB" w:rsidR="00473E93" w:rsidRPr="005444A2" w:rsidRDefault="0001010D" w:rsidP="00473E9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318</w:t>
            </w:r>
          </w:p>
        </w:tc>
        <w:tc>
          <w:tcPr>
            <w:tcW w:w="180" w:type="dxa"/>
            <w:vAlign w:val="bottom"/>
          </w:tcPr>
          <w:p w14:paraId="0A2BF35D" w14:textId="77777777" w:rsidR="00473E93" w:rsidRPr="005444A2" w:rsidRDefault="00473E93" w:rsidP="00473E9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23F114" w14:textId="7EFA797E" w:rsidR="00473E93" w:rsidRPr="005444A2" w:rsidRDefault="009D09B4" w:rsidP="005444A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318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24E4723F" w14:textId="77777777" w:rsidR="00473E93" w:rsidRPr="00063EF2" w:rsidRDefault="00473E93" w:rsidP="00473E9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AFF9687" w14:textId="4BCB6AC8" w:rsidR="00473E93" w:rsidRPr="005444A2" w:rsidRDefault="0001010D" w:rsidP="002A2A19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  <w:r w:rsidR="009D09B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738</w:t>
            </w:r>
          </w:p>
        </w:tc>
        <w:tc>
          <w:tcPr>
            <w:tcW w:w="180" w:type="dxa"/>
          </w:tcPr>
          <w:p w14:paraId="6A3EA95C" w14:textId="77777777" w:rsidR="00473E93" w:rsidRPr="005444A2" w:rsidRDefault="00473E93" w:rsidP="00473E9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0F4130E" w14:textId="1A6AE278" w:rsidR="00473E93" w:rsidRPr="005444A2" w:rsidRDefault="009D09B4" w:rsidP="00473E9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738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73E93" w:rsidRPr="00682AA6" w14:paraId="6588CF6D" w14:textId="77777777" w:rsidTr="00B728FA">
        <w:tc>
          <w:tcPr>
            <w:tcW w:w="2430" w:type="dxa"/>
            <w:vAlign w:val="bottom"/>
          </w:tcPr>
          <w:p w14:paraId="402110BC" w14:textId="77777777" w:rsidR="00473E93" w:rsidRPr="00063EF2" w:rsidRDefault="00473E93" w:rsidP="00473E9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เงินกีบ</w:t>
            </w:r>
          </w:p>
        </w:tc>
        <w:tc>
          <w:tcPr>
            <w:tcW w:w="1170" w:type="dxa"/>
          </w:tcPr>
          <w:p w14:paraId="4F8BE59C" w14:textId="27CB0AC7" w:rsidR="00473E93" w:rsidRPr="00682AA6" w:rsidRDefault="0001010D" w:rsidP="00473E93">
            <w:pPr>
              <w:jc w:val="center"/>
            </w:pPr>
            <w:r w:rsidRPr="0001010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44F463A5" w14:textId="7192F86D" w:rsidR="00473E93" w:rsidRPr="005444A2" w:rsidRDefault="0001010D" w:rsidP="00473E9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  <w:r w:rsidR="009D09B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437</w:t>
            </w:r>
          </w:p>
        </w:tc>
        <w:tc>
          <w:tcPr>
            <w:tcW w:w="180" w:type="dxa"/>
            <w:vAlign w:val="bottom"/>
          </w:tcPr>
          <w:p w14:paraId="6E9F7FD7" w14:textId="77777777" w:rsidR="00473E93" w:rsidRPr="005444A2" w:rsidRDefault="00473E93" w:rsidP="00473E9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F83F35" w14:textId="0469E92C" w:rsidR="00473E93" w:rsidRPr="005444A2" w:rsidRDefault="009D09B4" w:rsidP="005444A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437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99DC7DF" w14:textId="77777777" w:rsidR="00473E93" w:rsidRPr="00063EF2" w:rsidRDefault="00473E93" w:rsidP="00473E9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50973FB" w14:textId="30CFBED8" w:rsidR="00473E93" w:rsidRPr="005444A2" w:rsidRDefault="009D09B4" w:rsidP="00810BE7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0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6B31FFA" w14:textId="77777777" w:rsidR="00473E93" w:rsidRPr="005444A2" w:rsidRDefault="00473E93" w:rsidP="00473E9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0DE91B6" w14:textId="2CD92967" w:rsidR="00473E93" w:rsidRPr="005444A2" w:rsidRDefault="009D09B4" w:rsidP="00810BE7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D09B4" w:rsidRPr="00682AA6" w14:paraId="5FC29A39" w14:textId="77777777" w:rsidTr="00B728FA">
        <w:tc>
          <w:tcPr>
            <w:tcW w:w="2430" w:type="dxa"/>
            <w:vAlign w:val="bottom"/>
          </w:tcPr>
          <w:p w14:paraId="5C75E8A9" w14:textId="45C609BD" w:rsidR="009D09B4" w:rsidRPr="00063EF2" w:rsidRDefault="009D09B4" w:rsidP="009D09B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เงินดองเวียดนาม</w:t>
            </w:r>
          </w:p>
        </w:tc>
        <w:tc>
          <w:tcPr>
            <w:tcW w:w="1170" w:type="dxa"/>
          </w:tcPr>
          <w:p w14:paraId="326B7B9B" w14:textId="67E4B72C" w:rsidR="009D09B4" w:rsidRPr="000D72D7" w:rsidRDefault="0001010D" w:rsidP="009D09B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6071A579" w14:textId="224E253F" w:rsidR="009D09B4" w:rsidRDefault="009D09B4" w:rsidP="009D09B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250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2E60DB2" w14:textId="77777777" w:rsidR="009D09B4" w:rsidRPr="005444A2" w:rsidRDefault="009D09B4" w:rsidP="009D09B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A80702" w14:textId="7BB60E14" w:rsidR="009D09B4" w:rsidRDefault="0001010D" w:rsidP="009D09B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250</w:t>
            </w:r>
          </w:p>
        </w:tc>
        <w:tc>
          <w:tcPr>
            <w:tcW w:w="180" w:type="dxa"/>
          </w:tcPr>
          <w:p w14:paraId="1F21AB0D" w14:textId="77777777" w:rsidR="009D09B4" w:rsidRPr="00063EF2" w:rsidRDefault="009D09B4" w:rsidP="009D09B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9ABDB9A" w14:textId="22163275" w:rsidR="009D09B4" w:rsidRPr="005444A2" w:rsidRDefault="009D09B4" w:rsidP="009D09B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0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01148089" w14:textId="77777777" w:rsidR="009D09B4" w:rsidRPr="005444A2" w:rsidRDefault="009D09B4" w:rsidP="009D09B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A93B63B" w14:textId="489A6468" w:rsidR="009D09B4" w:rsidRPr="005444A2" w:rsidRDefault="009D09B4" w:rsidP="009D09B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73E93" w:rsidRPr="00682AA6" w14:paraId="397723AF" w14:textId="77777777" w:rsidTr="00B728FA">
        <w:tc>
          <w:tcPr>
            <w:tcW w:w="2430" w:type="dxa"/>
            <w:vAlign w:val="bottom"/>
          </w:tcPr>
          <w:p w14:paraId="4C8A8068" w14:textId="77777777" w:rsidR="00473E93" w:rsidRPr="00063EF2" w:rsidRDefault="00473E93" w:rsidP="00473E9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เงินเหรียญออสเตรเลีย</w:t>
            </w:r>
          </w:p>
        </w:tc>
        <w:tc>
          <w:tcPr>
            <w:tcW w:w="1170" w:type="dxa"/>
          </w:tcPr>
          <w:p w14:paraId="786D00A0" w14:textId="17BA2AF6" w:rsidR="00473E93" w:rsidRPr="00682AA6" w:rsidRDefault="0001010D" w:rsidP="00473E93">
            <w:pPr>
              <w:jc w:val="center"/>
            </w:pPr>
            <w:r w:rsidRPr="0001010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08BDFB15" w14:textId="7ECC34FD" w:rsidR="00473E93" w:rsidRPr="005444A2" w:rsidRDefault="009D09B4" w:rsidP="005444A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007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7B55F8F7" w14:textId="77777777" w:rsidR="00473E93" w:rsidRPr="005444A2" w:rsidRDefault="00473E93" w:rsidP="00473E9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3D1F9B" w14:textId="005757D0" w:rsidR="00473E93" w:rsidRPr="005444A2" w:rsidRDefault="0001010D" w:rsidP="005444A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  <w:r w:rsidR="009D09B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007</w:t>
            </w:r>
          </w:p>
        </w:tc>
        <w:tc>
          <w:tcPr>
            <w:tcW w:w="180" w:type="dxa"/>
          </w:tcPr>
          <w:p w14:paraId="3FF24B29" w14:textId="77777777" w:rsidR="00473E93" w:rsidRPr="00063EF2" w:rsidRDefault="00473E93" w:rsidP="00473E9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D3A332B" w14:textId="0CA4F01A" w:rsidR="00473E93" w:rsidRPr="005444A2" w:rsidRDefault="009D09B4" w:rsidP="005444A2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4CC9D934" w14:textId="77777777" w:rsidR="00473E93" w:rsidRPr="005444A2" w:rsidRDefault="00473E93" w:rsidP="00473E9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69E7EE6" w14:textId="2C0E3B9C" w:rsidR="00473E93" w:rsidRPr="005444A2" w:rsidRDefault="0001010D" w:rsidP="002A2A19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</w:p>
        </w:tc>
      </w:tr>
      <w:tr w:rsidR="009D09B4" w:rsidRPr="00682AA6" w14:paraId="05A2370F" w14:textId="77777777" w:rsidTr="00B728FA">
        <w:tc>
          <w:tcPr>
            <w:tcW w:w="2430" w:type="dxa"/>
            <w:vAlign w:val="bottom"/>
          </w:tcPr>
          <w:p w14:paraId="0A4927E4" w14:textId="7669C2C5" w:rsidR="009D09B4" w:rsidRPr="00063EF2" w:rsidRDefault="009D09B4" w:rsidP="00473E9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เงินเหรียญสิงคโปร์</w:t>
            </w:r>
          </w:p>
        </w:tc>
        <w:tc>
          <w:tcPr>
            <w:tcW w:w="1170" w:type="dxa"/>
          </w:tcPr>
          <w:p w14:paraId="338C143F" w14:textId="4333B22E" w:rsidR="009D09B4" w:rsidRPr="000D72D7" w:rsidRDefault="0001010D" w:rsidP="00473E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1FF17421" w14:textId="233A8216" w:rsidR="009D09B4" w:rsidRDefault="009D09B4" w:rsidP="005444A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103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0D00D528" w14:textId="77777777" w:rsidR="009D09B4" w:rsidRPr="005444A2" w:rsidRDefault="009D09B4" w:rsidP="00473E9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FE17BA" w14:textId="2E0AC4B5" w:rsidR="009D09B4" w:rsidRDefault="0001010D" w:rsidP="005444A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103</w:t>
            </w:r>
          </w:p>
        </w:tc>
        <w:tc>
          <w:tcPr>
            <w:tcW w:w="180" w:type="dxa"/>
          </w:tcPr>
          <w:p w14:paraId="75E11D3F" w14:textId="77777777" w:rsidR="009D09B4" w:rsidRPr="00063EF2" w:rsidRDefault="009D09B4" w:rsidP="00473E9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82C02A1" w14:textId="2B5210FE" w:rsidR="009D09B4" w:rsidRPr="005444A2" w:rsidRDefault="009D09B4" w:rsidP="009D09B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0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B6DC75C" w14:textId="77777777" w:rsidR="009D09B4" w:rsidRPr="005444A2" w:rsidRDefault="009D09B4" w:rsidP="00473E9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D85EB57" w14:textId="06629879" w:rsidR="009D09B4" w:rsidRPr="005444A2" w:rsidRDefault="009D09B4" w:rsidP="009D09B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90635" w:rsidRPr="00682AA6" w14:paraId="4FCAA41A" w14:textId="77777777" w:rsidTr="00B728FA">
        <w:tc>
          <w:tcPr>
            <w:tcW w:w="2430" w:type="dxa"/>
            <w:vAlign w:val="bottom"/>
            <w:hideMark/>
          </w:tcPr>
          <w:p w14:paraId="2AA0BA3B" w14:textId="77777777" w:rsidR="00890635" w:rsidRPr="00063EF2" w:rsidRDefault="00890635" w:rsidP="0089063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170" w:type="dxa"/>
            <w:vAlign w:val="bottom"/>
          </w:tcPr>
          <w:p w14:paraId="7315321C" w14:textId="1A54E87A" w:rsidR="00890635" w:rsidRPr="00682AA6" w:rsidRDefault="0001010D" w:rsidP="002A2A19">
            <w:pPr>
              <w:jc w:val="center"/>
              <w:rPr>
                <w:cs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0F3063B8" w14:textId="3BF23B76" w:rsidR="00890635" w:rsidRPr="005444A2" w:rsidRDefault="009D09B4" w:rsidP="005444A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208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639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E6E53F3" w14:textId="77777777" w:rsidR="00890635" w:rsidRPr="005444A2" w:rsidRDefault="00890635" w:rsidP="0089063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975D67" w14:textId="68D2B090" w:rsidR="00890635" w:rsidRPr="005444A2" w:rsidRDefault="0001010D" w:rsidP="005444A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208</w:t>
            </w:r>
            <w:r w:rsidR="009D09B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639</w:t>
            </w:r>
          </w:p>
        </w:tc>
        <w:tc>
          <w:tcPr>
            <w:tcW w:w="180" w:type="dxa"/>
          </w:tcPr>
          <w:p w14:paraId="3EE7273D" w14:textId="77777777" w:rsidR="00890635" w:rsidRPr="00063EF2" w:rsidRDefault="00890635" w:rsidP="0089063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4D91B83" w14:textId="0F801647" w:rsidR="00890635" w:rsidRPr="005444A2" w:rsidRDefault="009D09B4" w:rsidP="009D09B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0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8014DF3" w14:textId="77777777" w:rsidR="00890635" w:rsidRPr="005444A2" w:rsidRDefault="00890635" w:rsidP="0089063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518498E" w14:textId="3FE35DBC" w:rsidR="00890635" w:rsidRPr="005444A2" w:rsidRDefault="009D09B4" w:rsidP="009D09B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90635" w:rsidRPr="00E82EF8" w14:paraId="6F3B3D5A" w14:textId="77777777" w:rsidTr="00B728FA">
        <w:tc>
          <w:tcPr>
            <w:tcW w:w="2430" w:type="dxa"/>
            <w:vAlign w:val="bottom"/>
          </w:tcPr>
          <w:p w14:paraId="2C065948" w14:textId="77777777" w:rsidR="00890635" w:rsidRPr="00E82EF8" w:rsidRDefault="00890635" w:rsidP="0089063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A9BDED9" w14:textId="77777777" w:rsidR="00890635" w:rsidRPr="00E82EF8" w:rsidRDefault="00890635" w:rsidP="0089063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C0ED72" w14:textId="77777777" w:rsidR="00890635" w:rsidRPr="00E82EF8" w:rsidRDefault="00890635" w:rsidP="0089063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C61F43F" w14:textId="77777777" w:rsidR="00890635" w:rsidRPr="00E82EF8" w:rsidRDefault="00890635" w:rsidP="0089063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E3F9D1" w14:textId="77777777" w:rsidR="00890635" w:rsidRPr="00E82EF8" w:rsidRDefault="00890635" w:rsidP="0089063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8F3941B" w14:textId="77777777" w:rsidR="00890635" w:rsidRPr="00E82EF8" w:rsidRDefault="00890635" w:rsidP="0089063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38586BC" w14:textId="77777777" w:rsidR="00890635" w:rsidRPr="00E82EF8" w:rsidRDefault="00890635" w:rsidP="0089063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48E933E" w14:textId="77777777" w:rsidR="00890635" w:rsidRPr="00E82EF8" w:rsidRDefault="00890635" w:rsidP="0089063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CB38D29" w14:textId="77777777" w:rsidR="00890635" w:rsidRPr="00E82EF8" w:rsidRDefault="00890635" w:rsidP="0089063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90635" w:rsidRPr="00682AA6" w14:paraId="0C6ABE49" w14:textId="77777777" w:rsidTr="00B728FA">
        <w:tc>
          <w:tcPr>
            <w:tcW w:w="2430" w:type="dxa"/>
            <w:vAlign w:val="bottom"/>
          </w:tcPr>
          <w:p w14:paraId="4EAD8F45" w14:textId="7C24ABD2" w:rsidR="00890635" w:rsidRPr="00063EF2" w:rsidRDefault="0001010D" w:rsidP="00890635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lastRenderedPageBreak/>
              <w:t>2564</w:t>
            </w:r>
          </w:p>
        </w:tc>
        <w:tc>
          <w:tcPr>
            <w:tcW w:w="1170" w:type="dxa"/>
            <w:vAlign w:val="bottom"/>
          </w:tcPr>
          <w:p w14:paraId="735E215B" w14:textId="77777777" w:rsidR="00890635" w:rsidRPr="00063EF2" w:rsidRDefault="00890635" w:rsidP="0089063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329159" w14:textId="77777777" w:rsidR="00890635" w:rsidRPr="00063EF2" w:rsidRDefault="00890635" w:rsidP="0089063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7FEF5C0" w14:textId="77777777" w:rsidR="00890635" w:rsidRPr="00063EF2" w:rsidRDefault="00890635" w:rsidP="0089063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268850" w14:textId="77777777" w:rsidR="00890635" w:rsidRPr="00063EF2" w:rsidRDefault="00890635" w:rsidP="0089063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483C6F" w14:textId="77777777" w:rsidR="00890635" w:rsidRPr="00063EF2" w:rsidRDefault="00890635" w:rsidP="0089063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E4319DB" w14:textId="77777777" w:rsidR="00890635" w:rsidRPr="00063EF2" w:rsidRDefault="00890635" w:rsidP="0089063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F43D4DB" w14:textId="77777777" w:rsidR="00890635" w:rsidRPr="00063EF2" w:rsidRDefault="00890635" w:rsidP="0089063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849A5CF" w14:textId="77777777" w:rsidR="00890635" w:rsidRPr="00063EF2" w:rsidRDefault="00890635" w:rsidP="0089063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A1ADE" w:rsidRPr="00682AA6" w14:paraId="39587639" w14:textId="77777777" w:rsidTr="00F80856">
        <w:tc>
          <w:tcPr>
            <w:tcW w:w="2430" w:type="dxa"/>
            <w:vAlign w:val="bottom"/>
          </w:tcPr>
          <w:p w14:paraId="76129FF4" w14:textId="77777777" w:rsidR="008A1ADE" w:rsidRPr="00063EF2" w:rsidRDefault="008A1ADE" w:rsidP="008A1ADE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  <w:r w:rsidRPr="00063EF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38F3EA3" w14:textId="1823DA5E" w:rsidR="008A1ADE" w:rsidRPr="00063EF2" w:rsidRDefault="0001010D" w:rsidP="008A1AD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080" w:type="dxa"/>
            <w:vAlign w:val="bottom"/>
          </w:tcPr>
          <w:p w14:paraId="6962DBBD" w14:textId="5A961E0A" w:rsidR="008A1ADE" w:rsidRPr="00063EF2" w:rsidRDefault="0001010D" w:rsidP="008A1AD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8A1ADE" w:rsidRPr="005444A2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725</w:t>
            </w:r>
          </w:p>
        </w:tc>
        <w:tc>
          <w:tcPr>
            <w:tcW w:w="180" w:type="dxa"/>
            <w:vAlign w:val="bottom"/>
          </w:tcPr>
          <w:p w14:paraId="1094CA6A" w14:textId="77777777" w:rsidR="008A1ADE" w:rsidRPr="00063EF2" w:rsidRDefault="008A1ADE" w:rsidP="008A1AD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25F570" w14:textId="2E6189E8" w:rsidR="008A1ADE" w:rsidRPr="00063EF2" w:rsidRDefault="008A1ADE" w:rsidP="008A1A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44A2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Pr="005444A2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725</w:t>
            </w:r>
            <w:r w:rsidRPr="005444A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645949E" w14:textId="77777777" w:rsidR="008A1ADE" w:rsidRPr="00063EF2" w:rsidRDefault="008A1ADE" w:rsidP="008A1A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6633D73" w14:textId="3EB773A6" w:rsidR="008A1ADE" w:rsidRPr="00063EF2" w:rsidRDefault="0001010D" w:rsidP="0008287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  <w:r w:rsidR="008A1AD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979</w:t>
            </w:r>
          </w:p>
        </w:tc>
        <w:tc>
          <w:tcPr>
            <w:tcW w:w="180" w:type="dxa"/>
          </w:tcPr>
          <w:p w14:paraId="58394CA0" w14:textId="77777777" w:rsidR="008A1ADE" w:rsidRPr="00063EF2" w:rsidRDefault="008A1ADE" w:rsidP="008A1A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93D8D0A" w14:textId="09DAD692" w:rsidR="008A1ADE" w:rsidRPr="00063EF2" w:rsidRDefault="008A1ADE" w:rsidP="008A1A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44A2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979</w:t>
            </w:r>
            <w:r w:rsidRPr="005444A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1ADE" w:rsidRPr="00682AA6" w14:paraId="2D602F6C" w14:textId="77777777" w:rsidTr="00B728FA">
        <w:tc>
          <w:tcPr>
            <w:tcW w:w="2430" w:type="dxa"/>
            <w:vAlign w:val="bottom"/>
          </w:tcPr>
          <w:p w14:paraId="11BC4E63" w14:textId="77777777" w:rsidR="008A1ADE" w:rsidRPr="00063EF2" w:rsidRDefault="008A1ADE" w:rsidP="008A1AD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เงินกีบ</w:t>
            </w:r>
          </w:p>
        </w:tc>
        <w:tc>
          <w:tcPr>
            <w:tcW w:w="1170" w:type="dxa"/>
          </w:tcPr>
          <w:p w14:paraId="0017F21A" w14:textId="08BDCA7C" w:rsidR="008A1ADE" w:rsidRPr="00682AA6" w:rsidRDefault="0001010D" w:rsidP="008A1ADE">
            <w:pPr>
              <w:jc w:val="center"/>
            </w:pPr>
            <w:r w:rsidRPr="0001010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31AF8386" w14:textId="02B5FB5D" w:rsidR="008A1ADE" w:rsidRPr="00063EF2" w:rsidRDefault="0001010D" w:rsidP="008A1AD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8A1ADE" w:rsidRPr="005444A2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385</w:t>
            </w:r>
          </w:p>
        </w:tc>
        <w:tc>
          <w:tcPr>
            <w:tcW w:w="180" w:type="dxa"/>
            <w:vAlign w:val="bottom"/>
          </w:tcPr>
          <w:p w14:paraId="35556860" w14:textId="77777777" w:rsidR="008A1ADE" w:rsidRPr="00063EF2" w:rsidRDefault="008A1ADE" w:rsidP="008A1AD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91F0EF" w14:textId="28B6DF8D" w:rsidR="008A1ADE" w:rsidRPr="00063EF2" w:rsidRDefault="008A1ADE" w:rsidP="008A1A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44A2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Pr="005444A2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385</w:t>
            </w:r>
            <w:r w:rsidRPr="005444A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1D4D44C" w14:textId="77777777" w:rsidR="008A1ADE" w:rsidRPr="00063EF2" w:rsidRDefault="008A1ADE" w:rsidP="008A1A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CE1286C" w14:textId="34897700" w:rsidR="008A1ADE" w:rsidRPr="00063EF2" w:rsidRDefault="008A1ADE" w:rsidP="0008287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44A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4D895A5" w14:textId="77777777" w:rsidR="008A1ADE" w:rsidRPr="00063EF2" w:rsidRDefault="008A1ADE" w:rsidP="008A1A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3F1C6B0" w14:textId="5DCBA2C8" w:rsidR="008A1ADE" w:rsidRPr="00063EF2" w:rsidRDefault="008A1ADE" w:rsidP="008A1AD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44A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1ADE" w:rsidRPr="00682AA6" w14:paraId="329F5744" w14:textId="77777777" w:rsidTr="00F80856">
        <w:tc>
          <w:tcPr>
            <w:tcW w:w="2430" w:type="dxa"/>
            <w:vAlign w:val="bottom"/>
          </w:tcPr>
          <w:p w14:paraId="5E0801C6" w14:textId="77777777" w:rsidR="008A1ADE" w:rsidRPr="00063EF2" w:rsidRDefault="008A1ADE" w:rsidP="008A1AD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เงินเหรียญออสเตรเลีย</w:t>
            </w:r>
          </w:p>
        </w:tc>
        <w:tc>
          <w:tcPr>
            <w:tcW w:w="1170" w:type="dxa"/>
          </w:tcPr>
          <w:p w14:paraId="7438E3F7" w14:textId="448B6CB4" w:rsidR="008A1ADE" w:rsidRPr="00682AA6" w:rsidRDefault="0001010D" w:rsidP="008A1ADE">
            <w:pPr>
              <w:jc w:val="center"/>
            </w:pPr>
            <w:r w:rsidRPr="0001010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458E6F2B" w14:textId="099236A7" w:rsidR="008A1ADE" w:rsidRPr="00063EF2" w:rsidRDefault="008A1ADE" w:rsidP="008A1AD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5444A2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965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44BA8F4" w14:textId="77777777" w:rsidR="008A1ADE" w:rsidRPr="00063EF2" w:rsidRDefault="008A1ADE" w:rsidP="008A1AD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9D546E" w14:textId="51AE4DDF" w:rsidR="008A1ADE" w:rsidRPr="00063EF2" w:rsidRDefault="0001010D" w:rsidP="008A1ADE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A1ADE" w:rsidRPr="005444A2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965</w:t>
            </w:r>
          </w:p>
        </w:tc>
        <w:tc>
          <w:tcPr>
            <w:tcW w:w="180" w:type="dxa"/>
          </w:tcPr>
          <w:p w14:paraId="5FBCFE37" w14:textId="77777777" w:rsidR="008A1ADE" w:rsidRPr="00063EF2" w:rsidRDefault="008A1ADE" w:rsidP="008A1ADE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071604A" w14:textId="1C9F67AE" w:rsidR="008A1ADE" w:rsidRPr="00063EF2" w:rsidRDefault="008A1ADE" w:rsidP="008A1AD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198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887EEB1" w14:textId="77777777" w:rsidR="008A1ADE" w:rsidRPr="00063EF2" w:rsidRDefault="008A1ADE" w:rsidP="008A1ADE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1DCE73A" w14:textId="3DA85E05" w:rsidR="008A1ADE" w:rsidRPr="00063EF2" w:rsidRDefault="0001010D" w:rsidP="008A1ADE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198</w:t>
            </w:r>
          </w:p>
        </w:tc>
      </w:tr>
      <w:tr w:rsidR="008A1ADE" w:rsidRPr="00682AA6" w14:paraId="5B8C08C8" w14:textId="77777777" w:rsidTr="00B728FA">
        <w:tc>
          <w:tcPr>
            <w:tcW w:w="2430" w:type="dxa"/>
            <w:vAlign w:val="bottom"/>
            <w:hideMark/>
          </w:tcPr>
          <w:p w14:paraId="25E39236" w14:textId="77777777" w:rsidR="008A1ADE" w:rsidRPr="00063EF2" w:rsidRDefault="008A1ADE" w:rsidP="008A1AD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170" w:type="dxa"/>
          </w:tcPr>
          <w:p w14:paraId="266CF889" w14:textId="046A6E55" w:rsidR="008A1ADE" w:rsidRPr="00682AA6" w:rsidRDefault="0001010D" w:rsidP="008A1ADE">
            <w:pPr>
              <w:jc w:val="center"/>
            </w:pPr>
            <w:r w:rsidRPr="0001010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3D876E38" w14:textId="0D4ABCB8" w:rsidR="008A1ADE" w:rsidRPr="00063EF2" w:rsidRDefault="008A1ADE" w:rsidP="008A1A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248</w:t>
            </w:r>
            <w:r w:rsidRPr="005444A2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104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F9C3B01" w14:textId="77777777" w:rsidR="008A1ADE" w:rsidRPr="00063EF2" w:rsidRDefault="008A1ADE" w:rsidP="008A1AD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9054F9" w14:textId="529B30D7" w:rsidR="008A1ADE" w:rsidRPr="00063EF2" w:rsidRDefault="0001010D" w:rsidP="008A1ADE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248</w:t>
            </w:r>
            <w:r w:rsidR="008A1ADE" w:rsidRPr="005444A2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</w:p>
        </w:tc>
        <w:tc>
          <w:tcPr>
            <w:tcW w:w="180" w:type="dxa"/>
          </w:tcPr>
          <w:p w14:paraId="7718DCD3" w14:textId="77777777" w:rsidR="008A1ADE" w:rsidRPr="00063EF2" w:rsidRDefault="008A1ADE" w:rsidP="008A1ADE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FDC7AF9" w14:textId="6842C47D" w:rsidR="008A1ADE" w:rsidRPr="00063EF2" w:rsidRDefault="0001010D" w:rsidP="0008287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231</w:t>
            </w:r>
          </w:p>
        </w:tc>
        <w:tc>
          <w:tcPr>
            <w:tcW w:w="180" w:type="dxa"/>
          </w:tcPr>
          <w:p w14:paraId="186660BA" w14:textId="77777777" w:rsidR="008A1ADE" w:rsidRPr="00063EF2" w:rsidRDefault="008A1ADE" w:rsidP="008A1ADE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A9970E0" w14:textId="0BA4AD35" w:rsidR="008A1ADE" w:rsidRPr="00063EF2" w:rsidRDefault="008A1ADE" w:rsidP="0008287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231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</w:tbl>
    <w:p w14:paraId="2639BE78" w14:textId="77777777" w:rsidR="00D72D73" w:rsidRPr="00E82EF8" w:rsidRDefault="00D72D73" w:rsidP="00D72D73">
      <w:pPr>
        <w:pStyle w:val="block"/>
        <w:tabs>
          <w:tab w:val="left" w:pos="810"/>
        </w:tabs>
        <w:spacing w:after="0" w:line="240" w:lineRule="atLeast"/>
        <w:ind w:left="1620" w:right="-7"/>
        <w:jc w:val="both"/>
        <w:rPr>
          <w:rFonts w:ascii="Angsana New" w:hAnsi="Angsana New"/>
          <w:sz w:val="30"/>
          <w:szCs w:val="30"/>
        </w:rPr>
      </w:pPr>
    </w:p>
    <w:p w14:paraId="104CC4F5" w14:textId="4BEE6D26" w:rsidR="008537DE" w:rsidRPr="00063EF2" w:rsidRDefault="008537DE" w:rsidP="00F93E01">
      <w:pPr>
        <w:pStyle w:val="block"/>
        <w:tabs>
          <w:tab w:val="left" w:pos="810"/>
        </w:tabs>
        <w:spacing w:after="0" w:line="240" w:lineRule="atLeast"/>
        <w:ind w:left="1530" w:right="-7" w:hanging="540"/>
        <w:jc w:val="both"/>
        <w:rPr>
          <w:rFonts w:ascii="Angsana New" w:hAnsi="Angsana New"/>
          <w:sz w:val="30"/>
          <w:szCs w:val="30"/>
        </w:rPr>
      </w:pPr>
      <w:r w:rsidRPr="00063EF2">
        <w:rPr>
          <w:rFonts w:ascii="Angsana New" w:hAnsi="Angsana New"/>
          <w:sz w:val="30"/>
          <w:szCs w:val="30"/>
        </w:rPr>
        <w:t>(</w:t>
      </w:r>
      <w:r w:rsidR="00E10574" w:rsidRPr="00063EF2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063EF2">
        <w:rPr>
          <w:rFonts w:ascii="Angsana New" w:hAnsi="Angsana New"/>
          <w:sz w:val="30"/>
          <w:szCs w:val="30"/>
        </w:rPr>
        <w:t>.</w:t>
      </w:r>
      <w:r w:rsidR="0001010D" w:rsidRPr="0001010D">
        <w:rPr>
          <w:rFonts w:ascii="Angsana New" w:hAnsi="Angsana New"/>
          <w:sz w:val="30"/>
          <w:szCs w:val="30"/>
          <w:lang w:val="en-US"/>
        </w:rPr>
        <w:t>3</w:t>
      </w:r>
      <w:r w:rsidRPr="00063EF2">
        <w:rPr>
          <w:rFonts w:ascii="Angsana New" w:hAnsi="Angsana New"/>
          <w:sz w:val="30"/>
          <w:szCs w:val="30"/>
        </w:rPr>
        <w:t>.</w:t>
      </w:r>
      <w:r w:rsidR="0001010D" w:rsidRPr="0001010D">
        <w:rPr>
          <w:rFonts w:ascii="Angsana New" w:hAnsi="Angsana New"/>
          <w:sz w:val="30"/>
          <w:szCs w:val="30"/>
          <w:lang w:val="en-US"/>
        </w:rPr>
        <w:t>2</w:t>
      </w:r>
      <w:r w:rsidRPr="00063EF2">
        <w:rPr>
          <w:rFonts w:ascii="Angsana New" w:hAnsi="Angsana New"/>
          <w:sz w:val="30"/>
          <w:szCs w:val="30"/>
          <w:lang w:val="en-US" w:bidi="th-TH"/>
        </w:rPr>
        <w:t xml:space="preserve">) </w:t>
      </w:r>
      <w:r w:rsidRPr="00063EF2">
        <w:rPr>
          <w:rFonts w:ascii="Angsana New" w:hAnsi="Angsana New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6C2CA9CB" w14:textId="77777777" w:rsidR="008537DE" w:rsidRPr="00E82EF8" w:rsidRDefault="008537DE" w:rsidP="008465B4">
      <w:pPr>
        <w:pStyle w:val="block"/>
        <w:tabs>
          <w:tab w:val="left" w:pos="810"/>
        </w:tabs>
        <w:spacing w:after="0" w:line="240" w:lineRule="atLeast"/>
        <w:ind w:left="1620" w:right="-7"/>
        <w:jc w:val="both"/>
        <w:rPr>
          <w:rFonts w:ascii="Angsana New" w:hAnsi="Angsana New"/>
          <w:sz w:val="30"/>
          <w:szCs w:val="30"/>
        </w:rPr>
      </w:pPr>
    </w:p>
    <w:p w14:paraId="73786359" w14:textId="7BB1329C" w:rsidR="001C145E" w:rsidRDefault="008537DE" w:rsidP="00F93E01">
      <w:pPr>
        <w:tabs>
          <w:tab w:val="clear" w:pos="454"/>
          <w:tab w:val="clear" w:pos="907"/>
          <w:tab w:val="clear" w:pos="1644"/>
          <w:tab w:val="left" w:pos="630"/>
          <w:tab w:val="left" w:pos="180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063EF2">
        <w:rPr>
          <w:rFonts w:ascii="Angsana New" w:hAnsi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063EF2">
        <w:rPr>
          <w:rFonts w:ascii="Angsana New" w:eastAsia="Calibri" w:hAnsi="Angsana New"/>
          <w:sz w:val="30"/>
          <w:szCs w:val="30"/>
          <w:cs/>
          <w:lang w:val="en-GB"/>
        </w:rPr>
        <w:t>กลุ่มบริษัท</w:t>
      </w:r>
      <w:r w:rsidR="009D6DDD" w:rsidRPr="00063EF2"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 </w:t>
      </w:r>
      <w:r w:rsidRPr="00063EF2">
        <w:rPr>
          <w:rFonts w:ascii="Angsana New" w:hAnsi="Angsana New"/>
          <w:sz w:val="30"/>
          <w:szCs w:val="30"/>
          <w:cs/>
        </w:rPr>
        <w:t>เนื่องจาก</w:t>
      </w:r>
      <w:r w:rsidRPr="00063EF2">
        <w:rPr>
          <w:rFonts w:ascii="Angsana New" w:eastAsia="Calibri" w:hAnsi="Angsana New"/>
          <w:sz w:val="30"/>
          <w:szCs w:val="30"/>
          <w:cs/>
          <w:lang w:val="en-GB"/>
        </w:rPr>
        <w:t>ตราสารหนี้และ</w:t>
      </w:r>
      <w:r w:rsidRPr="00063EF2">
        <w:rPr>
          <w:rFonts w:ascii="Angsana New" w:hAnsi="Angsana New"/>
          <w:sz w:val="30"/>
          <w:szCs w:val="30"/>
          <w:cs/>
        </w:rPr>
        <w:t>เงินกู้ยืม</w:t>
      </w:r>
      <w:r w:rsidR="00A70FA6">
        <w:rPr>
          <w:rFonts w:ascii="Angsana New" w:hAnsi="Angsana New" w:hint="cs"/>
          <w:sz w:val="30"/>
          <w:szCs w:val="30"/>
          <w:cs/>
        </w:rPr>
        <w:t xml:space="preserve"> </w:t>
      </w:r>
      <w:r w:rsidR="00AB551D" w:rsidRPr="00AB551D">
        <w:rPr>
          <w:rFonts w:ascii="Angsana New" w:hAnsi="Angsana New"/>
          <w:sz w:val="30"/>
          <w:szCs w:val="30"/>
          <w:cs/>
        </w:rPr>
        <w:t>หนี้สินทางการเงินส่วนใหญ่มีอัตราดอกเบี้ยผันแปรทำให้กลุ่มบริษัทมีความเสี่ยงด้านอัตราดอกเบี้ย กลุ่มบริษัทได้ลดความเสี่ยงดังกล่าวด้วยการทำให้มั่นใจว่าตราสารหนี้และเงินกู้ยืมส่วนใหญ่มีอัตราดอกเบี้ยคงที่ โดยใช้สัญญาแลกเปลี่ยนอัตราดอกเบี้ยเป็นหลัก เพื่อจัดการความผันผวนในอัตราดอกเบี้ยสำหรับตราสารหนี้และเงินกู้ยืมบางรายการ</w:t>
      </w:r>
    </w:p>
    <w:p w14:paraId="3C4609A0" w14:textId="39132B2F" w:rsidR="00CF098A" w:rsidRPr="00E82EF8" w:rsidRDefault="00CF098A" w:rsidP="00F93E01">
      <w:pPr>
        <w:tabs>
          <w:tab w:val="clear" w:pos="454"/>
          <w:tab w:val="clear" w:pos="907"/>
          <w:tab w:val="clear" w:pos="1644"/>
          <w:tab w:val="left" w:pos="630"/>
          <w:tab w:val="left" w:pos="180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</w:p>
    <w:tbl>
      <w:tblPr>
        <w:tblW w:w="8190" w:type="dxa"/>
        <w:tblInd w:w="153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270"/>
        <w:gridCol w:w="1170"/>
        <w:gridCol w:w="270"/>
        <w:gridCol w:w="1170"/>
        <w:gridCol w:w="268"/>
        <w:gridCol w:w="1082"/>
      </w:tblGrid>
      <w:tr w:rsidR="00C57756" w:rsidRPr="00A52A0F" w14:paraId="1D6A8517" w14:textId="77777777" w:rsidTr="00AA4383">
        <w:trPr>
          <w:tblHeader/>
        </w:trPr>
        <w:tc>
          <w:tcPr>
            <w:tcW w:w="2790" w:type="dxa"/>
            <w:shd w:val="clear" w:color="auto" w:fill="auto"/>
            <w:vAlign w:val="bottom"/>
            <w:hideMark/>
          </w:tcPr>
          <w:p w14:paraId="6C885147" w14:textId="77777777" w:rsidR="008537DE" w:rsidRPr="00063EF2" w:rsidRDefault="008537DE" w:rsidP="00063EF2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44A30C0D" w14:textId="77777777" w:rsidR="008537DE" w:rsidRPr="00063EF2" w:rsidRDefault="008537DE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1220EB" w14:textId="77777777" w:rsidR="008537DE" w:rsidRPr="00063EF2" w:rsidRDefault="008537DE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5885BB2D" w14:textId="77777777" w:rsidR="008537DE" w:rsidRPr="00063EF2" w:rsidRDefault="008537DE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57756" w:rsidRPr="00A52A0F" w14:paraId="259A24F4" w14:textId="77777777" w:rsidTr="000F0FDF">
        <w:trPr>
          <w:tblHeader/>
        </w:trPr>
        <w:tc>
          <w:tcPr>
            <w:tcW w:w="2790" w:type="dxa"/>
            <w:shd w:val="clear" w:color="auto" w:fill="auto"/>
            <w:vAlign w:val="bottom"/>
            <w:hideMark/>
          </w:tcPr>
          <w:p w14:paraId="1A8091BC" w14:textId="2B896496" w:rsidR="008537DE" w:rsidRPr="00063EF2" w:rsidRDefault="009E4EEE" w:rsidP="00063EF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  </w:t>
            </w:r>
            <w:r w:rsidR="008537DE"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01010D" w:rsidRPr="0001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="008537DE"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8537DE"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51638C9F" w14:textId="1B696885" w:rsidR="008537DE" w:rsidRPr="00063EF2" w:rsidRDefault="0001010D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1699DB" w14:textId="77777777" w:rsidR="008537DE" w:rsidRPr="00063EF2" w:rsidRDefault="008537DE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45196E8E" w14:textId="40D4BB9F" w:rsidR="008537DE" w:rsidRPr="00063EF2" w:rsidRDefault="0001010D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B30B22" w14:textId="77777777" w:rsidR="008537DE" w:rsidRPr="00063EF2" w:rsidRDefault="008537DE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1EBF177B" w14:textId="61DBE165" w:rsidR="008537DE" w:rsidRPr="00063EF2" w:rsidRDefault="0001010D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3F4948A" w14:textId="77777777" w:rsidR="008537DE" w:rsidRPr="00063EF2" w:rsidRDefault="008537DE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bottom"/>
            <w:hideMark/>
          </w:tcPr>
          <w:p w14:paraId="78F33737" w14:textId="25FE61DF" w:rsidR="008537DE" w:rsidRPr="00063EF2" w:rsidRDefault="0001010D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8537DE" w:rsidRPr="00A52A0F" w14:paraId="5863E4A9" w14:textId="77777777" w:rsidTr="00AA4383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258874BE" w14:textId="77777777" w:rsidR="008537DE" w:rsidRPr="00063EF2" w:rsidRDefault="008537DE" w:rsidP="00063EF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bottom"/>
            <w:hideMark/>
          </w:tcPr>
          <w:p w14:paraId="7EF3572A" w14:textId="77777777" w:rsidR="008537DE" w:rsidRPr="00063EF2" w:rsidRDefault="008537DE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4A63BF" w:rsidRPr="00063EF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</w:t>
            </w: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นบาท)</w:t>
            </w:r>
          </w:p>
        </w:tc>
      </w:tr>
      <w:tr w:rsidR="00C57756" w:rsidRPr="00A52A0F" w14:paraId="7BA7FE36" w14:textId="77777777" w:rsidTr="000F0FDF">
        <w:tc>
          <w:tcPr>
            <w:tcW w:w="2790" w:type="dxa"/>
            <w:shd w:val="clear" w:color="auto" w:fill="auto"/>
            <w:vAlign w:val="bottom"/>
            <w:hideMark/>
          </w:tcPr>
          <w:p w14:paraId="0B4811B9" w14:textId="77777777" w:rsidR="00D72D73" w:rsidRPr="00063EF2" w:rsidRDefault="008537DE" w:rsidP="00063EF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</w:t>
            </w:r>
          </w:p>
          <w:p w14:paraId="66DC9004" w14:textId="77777777" w:rsidR="008537DE" w:rsidRPr="00063EF2" w:rsidRDefault="00D72D73" w:rsidP="00063EF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  </w:t>
            </w:r>
            <w:r w:rsidR="008537DE"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อัตราดอกเบี้ยผันแปร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8DD0EE" w14:textId="77777777" w:rsidR="008537DE" w:rsidRPr="00063EF2" w:rsidRDefault="008537DE" w:rsidP="00063EF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950E61" w14:textId="77777777" w:rsidR="008537DE" w:rsidRPr="00063EF2" w:rsidRDefault="008537DE" w:rsidP="00063EF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5589DC" w14:textId="77777777" w:rsidR="008537DE" w:rsidRPr="00063EF2" w:rsidRDefault="008537DE" w:rsidP="00063EF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96A90A" w14:textId="77777777" w:rsidR="008537DE" w:rsidRPr="00063EF2" w:rsidRDefault="008537DE" w:rsidP="00063EF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DFE8F6" w14:textId="77777777" w:rsidR="008537DE" w:rsidRPr="00063EF2" w:rsidRDefault="008537DE" w:rsidP="00063EF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8F8D074" w14:textId="77777777" w:rsidR="008537DE" w:rsidRPr="00063EF2" w:rsidRDefault="008537DE" w:rsidP="00063EF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C61B6A0" w14:textId="77777777" w:rsidR="008537DE" w:rsidRPr="00063EF2" w:rsidRDefault="008537DE" w:rsidP="00063EF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A1ADE" w:rsidRPr="00A52A0F" w14:paraId="39844FFD" w14:textId="77777777" w:rsidTr="000F0FDF">
        <w:tc>
          <w:tcPr>
            <w:tcW w:w="2790" w:type="dxa"/>
            <w:shd w:val="clear" w:color="auto" w:fill="auto"/>
            <w:vAlign w:val="bottom"/>
            <w:hideMark/>
          </w:tcPr>
          <w:p w14:paraId="76D05D5E" w14:textId="77777777" w:rsidR="008A1ADE" w:rsidRPr="00063EF2" w:rsidRDefault="008A1ADE" w:rsidP="008A1AD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9AD3D0" w14:textId="28EEBDA2" w:rsidR="008A1ADE" w:rsidRPr="00ED29E6" w:rsidRDefault="0001010D" w:rsidP="008A1ADE">
            <w:pPr>
              <w:pStyle w:val="block"/>
              <w:tabs>
                <w:tab w:val="decimal" w:pos="1154"/>
              </w:tabs>
              <w:spacing w:after="0" w:line="240" w:lineRule="atLeast"/>
              <w:ind w:left="0" w:right="-21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396B7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F0FDF">
              <w:rPr>
                <w:rFonts w:ascii="Angsana New" w:hAnsi="Angsana New"/>
                <w:sz w:val="30"/>
                <w:szCs w:val="30"/>
                <w:lang w:val="en-US"/>
              </w:rPr>
              <w:t>267</w:t>
            </w:r>
            <w:r w:rsidR="00396B7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F0FDF">
              <w:rPr>
                <w:rFonts w:ascii="Angsana New" w:hAnsi="Angsana New"/>
                <w:sz w:val="30"/>
                <w:szCs w:val="30"/>
                <w:lang w:val="en-US"/>
              </w:rPr>
              <w:t>268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BCA55B" w14:textId="77777777" w:rsidR="008A1ADE" w:rsidRPr="00063EF2" w:rsidRDefault="008A1ADE" w:rsidP="008A1AD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20893E" w14:textId="6BE8955B" w:rsidR="008A1ADE" w:rsidRPr="00063EF2" w:rsidRDefault="0001010D" w:rsidP="008A1ADE">
            <w:pPr>
              <w:pStyle w:val="block"/>
              <w:tabs>
                <w:tab w:val="decimal" w:pos="1154"/>
              </w:tabs>
              <w:spacing w:after="0" w:line="240" w:lineRule="atLeast"/>
              <w:ind w:left="0" w:right="-2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8A1ADE" w:rsidRPr="00ED29E6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  <w:r w:rsidR="008A1ADE" w:rsidRPr="00ED29E6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926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3E1307" w14:textId="77777777" w:rsidR="008A1ADE" w:rsidRPr="00063EF2" w:rsidRDefault="008A1ADE" w:rsidP="008A1AD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6C9EA0" w14:textId="00EAA33B" w:rsidR="008A1ADE" w:rsidRPr="00ED29E6" w:rsidRDefault="0001010D" w:rsidP="008A1ADE">
            <w:pPr>
              <w:pStyle w:val="block"/>
              <w:tabs>
                <w:tab w:val="decimal" w:pos="700"/>
              </w:tabs>
              <w:spacing w:after="0" w:line="240" w:lineRule="atLeast"/>
              <w:ind w:left="0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396B77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111</w:t>
            </w:r>
            <w:r w:rsidR="00396B77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059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50E4AFA" w14:textId="77777777" w:rsidR="008A1ADE" w:rsidRPr="00063EF2" w:rsidRDefault="008A1ADE" w:rsidP="008A1AD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05F0D0B" w14:textId="347474CB" w:rsidR="008A1ADE" w:rsidRPr="00063EF2" w:rsidRDefault="0001010D" w:rsidP="008A1AD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A1ADE" w:rsidRPr="00ED29E6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084</w:t>
            </w:r>
            <w:r w:rsidR="008A1ADE" w:rsidRPr="00ED29E6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543</w:t>
            </w:r>
          </w:p>
        </w:tc>
      </w:tr>
      <w:tr w:rsidR="008A1ADE" w:rsidRPr="00A52A0F" w14:paraId="456CF412" w14:textId="77777777" w:rsidTr="000F0FDF">
        <w:tc>
          <w:tcPr>
            <w:tcW w:w="2790" w:type="dxa"/>
            <w:shd w:val="clear" w:color="auto" w:fill="auto"/>
            <w:vAlign w:val="bottom"/>
            <w:hideMark/>
          </w:tcPr>
          <w:p w14:paraId="23FD7374" w14:textId="77777777" w:rsidR="008A1ADE" w:rsidRPr="00063EF2" w:rsidRDefault="008A1ADE" w:rsidP="008A1AD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42FB1D" w14:textId="4504C977" w:rsidR="008A1ADE" w:rsidRPr="00ED29E6" w:rsidRDefault="00396B77" w:rsidP="008A1ADE">
            <w:pPr>
              <w:pStyle w:val="block"/>
              <w:tabs>
                <w:tab w:val="decimal" w:pos="970"/>
              </w:tabs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394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534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A85670" w14:textId="77777777" w:rsidR="008A1ADE" w:rsidRPr="00063EF2" w:rsidRDefault="008A1ADE" w:rsidP="008A1AD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08C46D" w14:textId="34195F6B" w:rsidR="008A1ADE" w:rsidRPr="00063EF2" w:rsidRDefault="008A1ADE" w:rsidP="007C0221">
            <w:pPr>
              <w:pStyle w:val="block"/>
              <w:tabs>
                <w:tab w:val="decimal" w:pos="953"/>
              </w:tabs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29E6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Pr="00ED29E6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879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  <w:r w:rsidRPr="00ED29E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647D37" w14:textId="77777777" w:rsidR="008A1ADE" w:rsidRPr="00063EF2" w:rsidRDefault="008A1ADE" w:rsidP="008A1AD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464DF" w14:textId="039C745D" w:rsidR="008A1ADE" w:rsidRPr="000F0FDF" w:rsidRDefault="000F0FDF" w:rsidP="000F0FDF">
            <w:pPr>
              <w:pStyle w:val="block"/>
              <w:tabs>
                <w:tab w:val="decimal" w:pos="953"/>
              </w:tabs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  <w:rtl/>
                <w:cs/>
              </w:rPr>
            </w:pPr>
            <w:r w:rsidRPr="000F0FDF">
              <w:rPr>
                <w:rFonts w:ascii="Angsana New" w:hAnsi="Angsana New"/>
                <w:spacing w:val="-4"/>
                <w:sz w:val="30"/>
                <w:szCs w:val="30"/>
              </w:rPr>
              <w:t>(16,</w:t>
            </w:r>
            <w:r w:rsidRPr="000F0FDF">
              <w:rPr>
                <w:rFonts w:ascii="Angsana New" w:hAnsi="Angsana New"/>
                <w:sz w:val="30"/>
                <w:szCs w:val="30"/>
              </w:rPr>
              <w:t>484</w:t>
            </w:r>
            <w:r w:rsidRPr="000F0FDF">
              <w:rPr>
                <w:rFonts w:ascii="Angsana New" w:hAnsi="Angsana New"/>
                <w:spacing w:val="-4"/>
                <w:sz w:val="30"/>
                <w:szCs w:val="30"/>
              </w:rPr>
              <w:t>,188)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A3E9A33" w14:textId="77777777" w:rsidR="008A1ADE" w:rsidRPr="00890635" w:rsidRDefault="008A1ADE" w:rsidP="008A1AD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AE728A" w14:textId="70D0C27B" w:rsidR="008A1ADE" w:rsidRPr="00063EF2" w:rsidRDefault="008A1ADE" w:rsidP="008A1AD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29E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1ADE" w:rsidRPr="00A52A0F" w14:paraId="7FDAC0EC" w14:textId="77777777" w:rsidTr="000F0FDF">
        <w:tc>
          <w:tcPr>
            <w:tcW w:w="2790" w:type="dxa"/>
            <w:shd w:val="clear" w:color="auto" w:fill="auto"/>
            <w:vAlign w:val="bottom"/>
          </w:tcPr>
          <w:p w14:paraId="7FDC2B81" w14:textId="77777777" w:rsidR="008A1ADE" w:rsidRPr="00063EF2" w:rsidRDefault="008A1ADE" w:rsidP="008A1ADE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ยอดบัญชีในงบแสดงฐานะ</w:t>
            </w: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br/>
            </w: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  การเงินที่มีความเสี่ยง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DF351" w14:textId="0A463630" w:rsidR="008A1ADE" w:rsidRPr="00ED29E6" w:rsidRDefault="00396B77" w:rsidP="008A1ADE">
            <w:pPr>
              <w:pStyle w:val="block"/>
              <w:tabs>
                <w:tab w:val="decimal" w:pos="970"/>
              </w:tabs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0F0FD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0F0FD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266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EC4337" w14:textId="77777777" w:rsidR="008A1ADE" w:rsidRPr="00ED29E6" w:rsidRDefault="008A1ADE" w:rsidP="008A1ADE">
            <w:pPr>
              <w:pStyle w:val="block"/>
              <w:tabs>
                <w:tab w:val="decimal" w:pos="1154"/>
              </w:tabs>
              <w:spacing w:after="0" w:line="240" w:lineRule="atLeast"/>
              <w:ind w:left="0" w:right="-2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B782F" w14:textId="406F1DBD" w:rsidR="008A1ADE" w:rsidRPr="00ED29E6" w:rsidRDefault="008A1ADE" w:rsidP="007C0221">
            <w:pPr>
              <w:pStyle w:val="block"/>
              <w:tabs>
                <w:tab w:val="decimal" w:pos="953"/>
              </w:tabs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D29E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Pr="00ED29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776</w:t>
            </w:r>
            <w:r w:rsidRPr="00ED29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246</w:t>
            </w:r>
            <w:r w:rsidRPr="00ED29E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9E8FCC" w14:textId="77777777" w:rsidR="008A1ADE" w:rsidRPr="00ED29E6" w:rsidRDefault="008A1ADE" w:rsidP="008A1AD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F4E2B" w14:textId="659BE0C7" w:rsidR="008A1ADE" w:rsidRPr="00ED29E6" w:rsidRDefault="000F0FDF" w:rsidP="000F0FDF">
            <w:pPr>
              <w:pStyle w:val="block"/>
              <w:tabs>
                <w:tab w:val="decimal" w:pos="953"/>
              </w:tabs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0F0FD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1010D" w:rsidRPr="000F0FD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96B7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373</w:t>
            </w:r>
            <w:r w:rsidR="00396B7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129)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4667EEB" w14:textId="77777777" w:rsidR="008A1ADE" w:rsidRPr="00ED29E6" w:rsidRDefault="008A1ADE" w:rsidP="008A1AD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FD929" w14:textId="3F9AA7DE" w:rsidR="008A1ADE" w:rsidRPr="00063EF2" w:rsidRDefault="0001010D" w:rsidP="008A1AD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A1ADE" w:rsidRPr="00ED29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084</w:t>
            </w:r>
            <w:r w:rsidR="008A1ADE" w:rsidRPr="00ED29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543</w:t>
            </w:r>
          </w:p>
        </w:tc>
      </w:tr>
      <w:tr w:rsidR="008A1ADE" w:rsidRPr="00A52A0F" w14:paraId="6E518911" w14:textId="77777777" w:rsidTr="000F0FDF">
        <w:tc>
          <w:tcPr>
            <w:tcW w:w="2790" w:type="dxa"/>
            <w:shd w:val="clear" w:color="auto" w:fill="auto"/>
            <w:vAlign w:val="bottom"/>
            <w:hideMark/>
          </w:tcPr>
          <w:p w14:paraId="0628256F" w14:textId="77777777" w:rsidR="008A1ADE" w:rsidRPr="00063EF2" w:rsidRDefault="008A1ADE" w:rsidP="008A1AD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30C500" w14:textId="0C347941" w:rsidR="008A1ADE" w:rsidRPr="00ED29E6" w:rsidRDefault="0001010D" w:rsidP="008A1ADE">
            <w:pPr>
              <w:pStyle w:val="block"/>
              <w:tabs>
                <w:tab w:val="decimal" w:pos="970"/>
              </w:tabs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396B7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366</w:t>
            </w:r>
            <w:r w:rsidR="00396B7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027B3F" w14:textId="77777777" w:rsidR="008A1ADE" w:rsidRPr="00063EF2" w:rsidRDefault="008A1ADE" w:rsidP="008A1AD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3F0F74" w14:textId="554F6246" w:rsidR="008A1ADE" w:rsidRPr="00063EF2" w:rsidRDefault="0001010D" w:rsidP="005D7C1A">
            <w:pPr>
              <w:pStyle w:val="block"/>
              <w:tabs>
                <w:tab w:val="decimal" w:pos="1154"/>
              </w:tabs>
              <w:spacing w:after="0" w:line="240" w:lineRule="atLeast"/>
              <w:ind w:left="0" w:right="-2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 w:rsidR="008A1AD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476</w:t>
            </w:r>
            <w:r w:rsidR="008A1AD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327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40C0BD" w14:textId="77777777" w:rsidR="008A1ADE" w:rsidRPr="00063EF2" w:rsidRDefault="008A1ADE" w:rsidP="008A1AD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2EE635" w14:textId="0A93FA48" w:rsidR="008A1ADE" w:rsidRPr="00ED29E6" w:rsidRDefault="00396B77" w:rsidP="008A1ADE">
            <w:pPr>
              <w:pStyle w:val="block"/>
              <w:tabs>
                <w:tab w:val="decimal" w:pos="340"/>
              </w:tabs>
              <w:spacing w:after="0" w:line="240" w:lineRule="atLeast"/>
              <w:ind w:left="0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842470A" w14:textId="77777777" w:rsidR="008A1ADE" w:rsidRPr="00063EF2" w:rsidRDefault="008A1ADE" w:rsidP="008A1AD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ABFE8E" w14:textId="38B5DDDD" w:rsidR="008A1ADE" w:rsidRPr="00063EF2" w:rsidRDefault="008A1ADE" w:rsidP="008A1AD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29E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1ADE" w:rsidRPr="006E5CFD" w14:paraId="5946DB48" w14:textId="77777777" w:rsidTr="000F0FDF">
        <w:tc>
          <w:tcPr>
            <w:tcW w:w="2790" w:type="dxa"/>
            <w:shd w:val="clear" w:color="auto" w:fill="auto"/>
            <w:vAlign w:val="bottom"/>
          </w:tcPr>
          <w:p w14:paraId="49043834" w14:textId="77777777" w:rsidR="008A1ADE" w:rsidRPr="00063EF2" w:rsidRDefault="008A1ADE" w:rsidP="008A1AD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ECF370" w14:textId="2559ACAC" w:rsidR="008A1ADE" w:rsidRPr="00ED29E6" w:rsidRDefault="00396B77" w:rsidP="008A1ADE">
            <w:pPr>
              <w:pStyle w:val="block"/>
              <w:tabs>
                <w:tab w:val="decimal" w:pos="970"/>
              </w:tabs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F0F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F0F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43F3A4" w14:textId="77777777" w:rsidR="008A1ADE" w:rsidRPr="00063EF2" w:rsidRDefault="008A1ADE" w:rsidP="008A1AD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E6C041" w14:textId="68D922D3" w:rsidR="008A1ADE" w:rsidRPr="00063EF2" w:rsidRDefault="008A1ADE" w:rsidP="007C0221">
            <w:pPr>
              <w:pStyle w:val="block"/>
              <w:tabs>
                <w:tab w:val="decimal" w:pos="953"/>
              </w:tabs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D29E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919</w:t>
            </w:r>
            <w:r w:rsidRPr="00ED29E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6A6A1C" w14:textId="77777777" w:rsidR="008A1ADE" w:rsidRPr="00063EF2" w:rsidRDefault="008A1ADE" w:rsidP="008A1AD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758E9D" w14:textId="27FE2C47" w:rsidR="008A1ADE" w:rsidRPr="00ED29E6" w:rsidRDefault="000F0FDF" w:rsidP="000F0FDF">
            <w:pPr>
              <w:pStyle w:val="block"/>
              <w:tabs>
                <w:tab w:val="decimal" w:pos="953"/>
              </w:tabs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396B7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373</w:t>
            </w:r>
            <w:r w:rsidR="00396B7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FECD9BB" w14:textId="77777777" w:rsidR="008A1ADE" w:rsidRPr="00063EF2" w:rsidRDefault="008A1ADE" w:rsidP="008A1AD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69935A" w14:textId="47A94A11" w:rsidR="008A1ADE" w:rsidRPr="00063EF2" w:rsidRDefault="0001010D" w:rsidP="008A1AD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A1ADE" w:rsidRPr="00ED29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084</w:t>
            </w:r>
            <w:r w:rsidR="008A1ADE" w:rsidRPr="00ED29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543</w:t>
            </w:r>
          </w:p>
        </w:tc>
      </w:tr>
    </w:tbl>
    <w:p w14:paraId="0E572F1A" w14:textId="081AF733" w:rsidR="008537DE" w:rsidRDefault="008537DE" w:rsidP="00F93E01">
      <w:pPr>
        <w:pStyle w:val="block"/>
        <w:tabs>
          <w:tab w:val="left" w:pos="810"/>
        </w:tabs>
        <w:spacing w:after="0" w:line="240" w:lineRule="atLeast"/>
        <w:ind w:left="1530" w:right="-7" w:firstLine="90"/>
        <w:jc w:val="both"/>
        <w:rPr>
          <w:rFonts w:ascii="Angsana New" w:hAnsi="Angsana New"/>
          <w:sz w:val="24"/>
          <w:szCs w:val="24"/>
          <w:lang w:val="en-US" w:bidi="th-TH"/>
        </w:rPr>
      </w:pPr>
    </w:p>
    <w:p w14:paraId="0D8A1E9F" w14:textId="5EA652B6" w:rsidR="00AA4383" w:rsidRDefault="00AA4383" w:rsidP="00F93E01">
      <w:pPr>
        <w:pStyle w:val="block"/>
        <w:tabs>
          <w:tab w:val="left" w:pos="810"/>
        </w:tabs>
        <w:spacing w:after="0" w:line="240" w:lineRule="atLeast"/>
        <w:ind w:left="1530" w:right="-7" w:firstLine="90"/>
        <w:jc w:val="both"/>
        <w:rPr>
          <w:rFonts w:ascii="Angsana New" w:hAnsi="Angsana New"/>
          <w:sz w:val="24"/>
          <w:szCs w:val="24"/>
          <w:cs/>
          <w:lang w:val="en-US" w:bidi="th-TH"/>
        </w:rPr>
      </w:pPr>
      <w:r>
        <w:rPr>
          <w:rFonts w:ascii="Angsana New" w:hAnsi="Angsana New"/>
          <w:sz w:val="24"/>
          <w:szCs w:val="24"/>
          <w:cs/>
          <w:lang w:val="en-US" w:bidi="th-TH"/>
        </w:rPr>
        <w:br w:type="page"/>
      </w:r>
    </w:p>
    <w:p w14:paraId="6115D7F1" w14:textId="77777777" w:rsidR="00587864" w:rsidRPr="00D246FB" w:rsidRDefault="00587864" w:rsidP="00587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620"/>
        <w:rPr>
          <w:rFonts w:ascii="Angsana New" w:hAnsi="Angsana New"/>
          <w:i/>
          <w:iCs/>
          <w:sz w:val="30"/>
          <w:szCs w:val="30"/>
        </w:rPr>
      </w:pPr>
      <w:r w:rsidRPr="00D246FB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สัญญาแลกเปลี่ยนอัตราดอกเบี้ยและอัตราแลกเปลี่ยนสกุลเงิน</w:t>
      </w:r>
    </w:p>
    <w:p w14:paraId="1E0A2B1E" w14:textId="77777777" w:rsidR="00587864" w:rsidRPr="00AA4383" w:rsidRDefault="00587864" w:rsidP="00587864">
      <w:pPr>
        <w:pStyle w:val="block"/>
        <w:tabs>
          <w:tab w:val="left" w:pos="810"/>
        </w:tabs>
        <w:spacing w:after="0" w:line="240" w:lineRule="atLeast"/>
        <w:ind w:left="1530" w:right="-7" w:firstLine="90"/>
        <w:jc w:val="both"/>
        <w:rPr>
          <w:rFonts w:ascii="Angsana New" w:hAnsi="Angsana New"/>
          <w:sz w:val="20"/>
          <w:lang w:val="en-US" w:bidi="th-TH"/>
        </w:rPr>
      </w:pPr>
    </w:p>
    <w:p w14:paraId="0724ED54" w14:textId="35B3B546" w:rsidR="00587864" w:rsidRDefault="00587864" w:rsidP="00587864">
      <w:pPr>
        <w:tabs>
          <w:tab w:val="clear" w:pos="454"/>
          <w:tab w:val="clear" w:pos="907"/>
          <w:tab w:val="left" w:pos="900"/>
        </w:tabs>
        <w:ind w:left="1620"/>
        <w:jc w:val="thaiDistribute"/>
        <w:rPr>
          <w:rFonts w:ascii="Angsana New" w:hAnsi="Angsana New"/>
          <w:i/>
          <w:iCs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กลุ่มบริษัทได้ทำสัญญาแลกเปลี่ยนอัตราดอกเบี้ยและอัตราแลกเปลี่ยนสกุลเงินหลายสัญญากับสถาบันการเงินหลายแห่ง เพื่อใช้ในการจัดการความเสี่ยงที่เกิดจากความผันผวนของอัตราดอกเบี้ยและความเสี่ยงจากอัตราแลกเปลี่ยน</w:t>
      </w:r>
      <w:r w:rsidRPr="00814104">
        <w:rPr>
          <w:rFonts w:ascii="Angsana New" w:hAnsi="Angsana New" w:hint="cs"/>
          <w:sz w:val="30"/>
          <w:szCs w:val="30"/>
          <w:cs/>
        </w:rPr>
        <w:t xml:space="preserve">เงินตราต่างประเทศที่เกิดจากเงินกู้ยืม มูลค่าของสัญญาแลกเปลี่ยนอัตราดอกเบี้ยและอัตราแลกเปลี่ยนสกุลเงิน ณ วันที่ </w:t>
      </w:r>
      <w:r w:rsidR="0001010D" w:rsidRPr="0001010D">
        <w:rPr>
          <w:rFonts w:ascii="Angsana New" w:hAnsi="Angsana New" w:hint="cs"/>
          <w:sz w:val="30"/>
          <w:szCs w:val="30"/>
        </w:rPr>
        <w:t>3</w:t>
      </w:r>
      <w:r w:rsidR="0001010D" w:rsidRPr="0001010D">
        <w:rPr>
          <w:rFonts w:ascii="Angsana New" w:hAnsi="Angsana New"/>
          <w:sz w:val="30"/>
          <w:szCs w:val="30"/>
        </w:rPr>
        <w:t>1</w:t>
      </w:r>
      <w:r w:rsidRPr="00814104">
        <w:rPr>
          <w:rFonts w:ascii="Angsana New" w:hAnsi="Angsana New" w:hint="cs"/>
          <w:sz w:val="30"/>
          <w:szCs w:val="30"/>
        </w:rPr>
        <w:t xml:space="preserve"> </w:t>
      </w:r>
      <w:r w:rsidR="00764417" w:rsidRPr="00814104">
        <w:rPr>
          <w:rFonts w:ascii="Angsana New" w:hAnsi="Angsana New" w:hint="cs"/>
          <w:sz w:val="30"/>
          <w:szCs w:val="30"/>
          <w:cs/>
        </w:rPr>
        <w:t>ธันวาคม</w:t>
      </w:r>
      <w:r w:rsidRPr="00814104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01010D" w:rsidRPr="0001010D">
        <w:rPr>
          <w:rFonts w:ascii="Angsana New" w:hAnsi="Angsana New" w:hint="cs"/>
          <w:sz w:val="30"/>
          <w:szCs w:val="30"/>
        </w:rPr>
        <w:t>256</w:t>
      </w:r>
      <w:r w:rsidR="0001010D" w:rsidRPr="0001010D">
        <w:rPr>
          <w:rFonts w:ascii="Angsana New" w:hAnsi="Angsana New"/>
          <w:sz w:val="30"/>
          <w:szCs w:val="30"/>
        </w:rPr>
        <w:t>5</w:t>
      </w:r>
      <w:r w:rsidRPr="00814104">
        <w:rPr>
          <w:rFonts w:ascii="Angsana New" w:hAnsi="Angsana New" w:hint="cs"/>
          <w:sz w:val="30"/>
          <w:szCs w:val="30"/>
        </w:rPr>
        <w:t xml:space="preserve"> </w:t>
      </w:r>
      <w:r w:rsidRPr="00814104">
        <w:rPr>
          <w:rFonts w:ascii="Angsana New" w:hAnsi="Angsana New" w:hint="cs"/>
          <w:sz w:val="30"/>
          <w:szCs w:val="30"/>
          <w:cs/>
        </w:rPr>
        <w:t>ประกอบด้วยสกุลเงินบาทเป็นจำนวนเงินรวม</w:t>
      </w:r>
      <w:r w:rsidRPr="00814104">
        <w:rPr>
          <w:rFonts w:ascii="Angsana New" w:hAnsi="Angsana New" w:hint="cs"/>
          <w:sz w:val="30"/>
          <w:szCs w:val="30"/>
        </w:rPr>
        <w:t xml:space="preserve"> </w:t>
      </w:r>
      <w:r w:rsidR="00AB44CE">
        <w:rPr>
          <w:rFonts w:ascii="Angsana New" w:hAnsi="Angsana New"/>
          <w:sz w:val="30"/>
          <w:szCs w:val="30"/>
        </w:rPr>
        <w:t>3,563</w:t>
      </w:r>
      <w:r w:rsidR="00814104" w:rsidRPr="00814104">
        <w:rPr>
          <w:rFonts w:ascii="Angsana New" w:hAnsi="Angsana New"/>
          <w:sz w:val="30"/>
          <w:szCs w:val="30"/>
        </w:rPr>
        <w:t>.</w:t>
      </w:r>
      <w:r w:rsidR="00AB44CE">
        <w:rPr>
          <w:rFonts w:ascii="Angsana New" w:hAnsi="Angsana New"/>
          <w:sz w:val="30"/>
          <w:szCs w:val="30"/>
        </w:rPr>
        <w:t>49</w:t>
      </w:r>
      <w:r w:rsidRPr="00814104">
        <w:rPr>
          <w:rFonts w:ascii="Angsana New" w:hAnsi="Angsana New" w:hint="cs"/>
          <w:sz w:val="30"/>
          <w:szCs w:val="30"/>
          <w:cs/>
        </w:rPr>
        <w:t xml:space="preserve"> ล้านบาท สกุลเงินเยนเป็นจำนวนเงินรวม </w:t>
      </w:r>
      <w:r w:rsidR="0001010D" w:rsidRPr="0001010D">
        <w:rPr>
          <w:rFonts w:ascii="Angsana New" w:hAnsi="Angsana New"/>
          <w:sz w:val="30"/>
          <w:szCs w:val="30"/>
        </w:rPr>
        <w:t>15</w:t>
      </w:r>
      <w:r w:rsidR="00DE23F2" w:rsidRPr="00814104">
        <w:rPr>
          <w:rFonts w:ascii="Angsana New" w:hAnsi="Angsana New"/>
          <w:sz w:val="30"/>
          <w:szCs w:val="30"/>
        </w:rPr>
        <w:t>,</w:t>
      </w:r>
      <w:r w:rsidR="0001010D" w:rsidRPr="0001010D">
        <w:rPr>
          <w:rFonts w:ascii="Angsana New" w:hAnsi="Angsana New"/>
          <w:sz w:val="30"/>
          <w:szCs w:val="30"/>
        </w:rPr>
        <w:t>000</w:t>
      </w:r>
      <w:r w:rsidR="00A07806" w:rsidRPr="00814104">
        <w:rPr>
          <w:rFonts w:ascii="Angsana New" w:hAnsi="Angsana New"/>
          <w:sz w:val="30"/>
          <w:szCs w:val="30"/>
        </w:rPr>
        <w:t>.</w:t>
      </w:r>
      <w:r w:rsidR="0001010D" w:rsidRPr="0001010D">
        <w:rPr>
          <w:rFonts w:ascii="Angsana New" w:hAnsi="Angsana New"/>
          <w:sz w:val="30"/>
          <w:szCs w:val="30"/>
        </w:rPr>
        <w:t>00</w:t>
      </w:r>
      <w:r w:rsidR="00764417" w:rsidRPr="00814104">
        <w:rPr>
          <w:rFonts w:ascii="Angsana New" w:hAnsi="Angsana New"/>
          <w:sz w:val="30"/>
          <w:szCs w:val="30"/>
        </w:rPr>
        <w:t xml:space="preserve"> </w:t>
      </w:r>
      <w:r w:rsidRPr="00814104">
        <w:rPr>
          <w:rFonts w:ascii="Angsana New" w:hAnsi="Angsana New" w:hint="cs"/>
          <w:sz w:val="30"/>
          <w:szCs w:val="30"/>
          <w:cs/>
        </w:rPr>
        <w:t xml:space="preserve">ล้านเยน สกุลเหรียญออสเตรเลียเป็นจำนวนเงินรวม </w:t>
      </w:r>
      <w:r w:rsidR="009560F9">
        <w:rPr>
          <w:rFonts w:ascii="Angsana New" w:hAnsi="Angsana New"/>
          <w:sz w:val="30"/>
          <w:szCs w:val="30"/>
        </w:rPr>
        <w:t>626</w:t>
      </w:r>
      <w:r w:rsidR="00DE23F2" w:rsidRPr="00814104">
        <w:rPr>
          <w:rFonts w:ascii="Angsana New" w:hAnsi="Angsana New"/>
          <w:sz w:val="30"/>
          <w:szCs w:val="30"/>
        </w:rPr>
        <w:t>.</w:t>
      </w:r>
      <w:r w:rsidR="009560F9">
        <w:rPr>
          <w:rFonts w:ascii="Angsana New" w:hAnsi="Angsana New"/>
          <w:sz w:val="30"/>
          <w:szCs w:val="30"/>
        </w:rPr>
        <w:t>36</w:t>
      </w:r>
      <w:r w:rsidR="00764417" w:rsidRPr="00814104">
        <w:rPr>
          <w:rFonts w:ascii="Angsana New" w:hAnsi="Angsana New"/>
          <w:sz w:val="30"/>
          <w:szCs w:val="30"/>
        </w:rPr>
        <w:t xml:space="preserve"> </w:t>
      </w:r>
      <w:r w:rsidRPr="00814104">
        <w:rPr>
          <w:rFonts w:ascii="Angsana New" w:hAnsi="Angsana New" w:hint="cs"/>
          <w:sz w:val="30"/>
          <w:szCs w:val="30"/>
          <w:cs/>
        </w:rPr>
        <w:t>ล้านเหรียญออสเตรเลีย</w:t>
      </w:r>
      <w:r w:rsidRPr="00814104">
        <w:rPr>
          <w:rFonts w:ascii="Angsana New" w:hAnsi="Angsana New" w:hint="cs"/>
          <w:sz w:val="30"/>
          <w:szCs w:val="30"/>
        </w:rPr>
        <w:t xml:space="preserve"> </w:t>
      </w:r>
      <w:r w:rsidR="00A16E63" w:rsidRPr="00814104">
        <w:rPr>
          <w:rFonts w:ascii="Angsana New" w:hAnsi="Angsana New" w:hint="cs"/>
          <w:sz w:val="30"/>
          <w:szCs w:val="30"/>
          <w:cs/>
        </w:rPr>
        <w:t>และสกุลเงินเหรียญสหรัฐอเมริกา เป็นจำนวนรวม</w:t>
      </w:r>
      <w:r w:rsidR="00A16E63" w:rsidRPr="00814104">
        <w:rPr>
          <w:rFonts w:ascii="Angsana New" w:hAnsi="Angsana New"/>
          <w:sz w:val="30"/>
          <w:szCs w:val="30"/>
        </w:rPr>
        <w:t xml:space="preserve"> </w:t>
      </w:r>
      <w:r w:rsidR="0001010D" w:rsidRPr="0001010D">
        <w:rPr>
          <w:rFonts w:ascii="Angsana New" w:hAnsi="Angsana New"/>
          <w:sz w:val="30"/>
          <w:szCs w:val="30"/>
        </w:rPr>
        <w:t>178</w:t>
      </w:r>
      <w:r w:rsidR="00A16E63" w:rsidRPr="00814104">
        <w:rPr>
          <w:rFonts w:ascii="Angsana New" w:hAnsi="Angsana New"/>
          <w:sz w:val="30"/>
          <w:szCs w:val="30"/>
        </w:rPr>
        <w:t>.</w:t>
      </w:r>
      <w:r w:rsidR="0001010D" w:rsidRPr="0001010D">
        <w:rPr>
          <w:rFonts w:ascii="Angsana New" w:hAnsi="Angsana New"/>
          <w:sz w:val="30"/>
          <w:szCs w:val="30"/>
        </w:rPr>
        <w:t>21</w:t>
      </w:r>
      <w:r w:rsidR="00A16E63" w:rsidRPr="00814104">
        <w:rPr>
          <w:rFonts w:ascii="Angsana New" w:hAnsi="Angsana New"/>
          <w:sz w:val="30"/>
          <w:szCs w:val="30"/>
        </w:rPr>
        <w:t xml:space="preserve"> </w:t>
      </w:r>
      <w:r w:rsidR="00A16E63" w:rsidRPr="00814104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814104">
        <w:rPr>
          <w:rFonts w:ascii="Angsana New" w:hAnsi="Angsana New" w:hint="cs"/>
          <w:sz w:val="30"/>
          <w:szCs w:val="30"/>
          <w:cs/>
        </w:rPr>
        <w:t>โดยคู่สัญญา</w:t>
      </w:r>
      <w:r w:rsidRPr="00D246FB">
        <w:rPr>
          <w:rFonts w:ascii="Angsana New" w:hAnsi="Angsana New" w:hint="cs"/>
          <w:sz w:val="30"/>
          <w:szCs w:val="30"/>
          <w:cs/>
        </w:rPr>
        <w:t>มีข้อตกลงจะจ่ายชำระดอกเบี้ยและเงินต้นระหว่างกันตามเงื่อนไขและข้อกำหนดที่ระบุไว้ในสัญญา</w:t>
      </w:r>
      <w:r w:rsidR="00D5594C" w:rsidRPr="00D246FB">
        <w:rPr>
          <w:rFonts w:ascii="Angsana New" w:hAnsi="Angsana New" w:hint="cs"/>
          <w:sz w:val="30"/>
          <w:szCs w:val="30"/>
          <w:cs/>
        </w:rPr>
        <w:t xml:space="preserve"> </w:t>
      </w:r>
      <w:r w:rsidR="00D5594C" w:rsidRPr="00D246F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2564</w:t>
      </w:r>
      <w:r w:rsidR="00D5594C" w:rsidRPr="00D246FB">
        <w:rPr>
          <w:rFonts w:ascii="Angsana New" w:hAnsi="Angsana New"/>
          <w:i/>
          <w:iCs/>
          <w:sz w:val="30"/>
          <w:szCs w:val="30"/>
        </w:rPr>
        <w:t xml:space="preserve">: </w:t>
      </w:r>
      <w:r w:rsidR="008A1ADE" w:rsidRPr="008A1ADE">
        <w:rPr>
          <w:rFonts w:ascii="Angsana New" w:hAnsi="Angsana New"/>
          <w:i/>
          <w:iCs/>
          <w:sz w:val="30"/>
          <w:szCs w:val="30"/>
          <w:cs/>
        </w:rPr>
        <w:t xml:space="preserve">สกุลเงินบาทเป็นจำนวนเงินรวม 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1</w:t>
      </w:r>
      <w:r w:rsidR="008A1ADE" w:rsidRPr="008A1ADE">
        <w:rPr>
          <w:rFonts w:ascii="Angsana New" w:hAnsi="Angsana New"/>
          <w:i/>
          <w:iCs/>
          <w:sz w:val="30"/>
          <w:szCs w:val="30"/>
        </w:rPr>
        <w:t>,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421</w:t>
      </w:r>
      <w:r w:rsidR="008A1ADE" w:rsidRPr="008A1ADE">
        <w:rPr>
          <w:rFonts w:ascii="Angsana New" w:hAnsi="Angsana New"/>
          <w:i/>
          <w:iCs/>
          <w:sz w:val="30"/>
          <w:szCs w:val="30"/>
          <w:cs/>
        </w:rPr>
        <w:t>.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40</w:t>
      </w:r>
      <w:r w:rsidR="008A1ADE" w:rsidRPr="008A1ADE">
        <w:rPr>
          <w:rFonts w:ascii="Angsana New" w:hAnsi="Angsana New"/>
          <w:i/>
          <w:iCs/>
          <w:sz w:val="30"/>
          <w:szCs w:val="30"/>
          <w:cs/>
        </w:rPr>
        <w:t xml:space="preserve"> ล้านบาท สกุลเงินเยนเป็นจำนวนเงินรวม 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15</w:t>
      </w:r>
      <w:r w:rsidR="008A1ADE" w:rsidRPr="008A1ADE">
        <w:rPr>
          <w:rFonts w:ascii="Angsana New" w:hAnsi="Angsana New"/>
          <w:i/>
          <w:iCs/>
          <w:sz w:val="30"/>
          <w:szCs w:val="30"/>
        </w:rPr>
        <w:t>,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000</w:t>
      </w:r>
      <w:r w:rsidR="008A1ADE" w:rsidRPr="008A1ADE">
        <w:rPr>
          <w:rFonts w:ascii="Angsana New" w:hAnsi="Angsana New"/>
          <w:i/>
          <w:iCs/>
          <w:sz w:val="30"/>
          <w:szCs w:val="30"/>
          <w:cs/>
        </w:rPr>
        <w:t>.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00</w:t>
      </w:r>
      <w:r w:rsidR="008A1ADE" w:rsidRPr="008A1ADE">
        <w:rPr>
          <w:rFonts w:ascii="Angsana New" w:hAnsi="Angsana New"/>
          <w:i/>
          <w:iCs/>
          <w:sz w:val="30"/>
          <w:szCs w:val="30"/>
          <w:cs/>
        </w:rPr>
        <w:t xml:space="preserve"> ล้านเยน สกุลเหรียญออสเตรเลียเป็นจำนวนเงินรวม 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445</w:t>
      </w:r>
      <w:r w:rsidR="008A1ADE" w:rsidRPr="008A1ADE">
        <w:rPr>
          <w:rFonts w:ascii="Angsana New" w:hAnsi="Angsana New"/>
          <w:i/>
          <w:iCs/>
          <w:sz w:val="30"/>
          <w:szCs w:val="30"/>
          <w:cs/>
        </w:rPr>
        <w:t>.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29</w:t>
      </w:r>
      <w:r w:rsidR="008A1ADE" w:rsidRPr="008A1ADE">
        <w:rPr>
          <w:rFonts w:ascii="Angsana New" w:hAnsi="Angsana New"/>
          <w:i/>
          <w:iCs/>
          <w:sz w:val="30"/>
          <w:szCs w:val="30"/>
          <w:cs/>
        </w:rPr>
        <w:t xml:space="preserve"> ล้านเหรียญออสเตรเลีย และสกุลเงินเหรียญสหรัฐอเมริกา เป็นจำนวนรวม 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157</w:t>
      </w:r>
      <w:r w:rsidR="008A1ADE" w:rsidRPr="008A1ADE">
        <w:rPr>
          <w:rFonts w:ascii="Angsana New" w:hAnsi="Angsana New"/>
          <w:i/>
          <w:iCs/>
          <w:sz w:val="30"/>
          <w:szCs w:val="30"/>
          <w:cs/>
        </w:rPr>
        <w:t>.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12</w:t>
      </w:r>
      <w:r w:rsidR="008A1ADE" w:rsidRPr="008A1ADE">
        <w:rPr>
          <w:rFonts w:ascii="Angsana New" w:hAnsi="Angsana New"/>
          <w:i/>
          <w:iCs/>
          <w:sz w:val="30"/>
          <w:szCs w:val="30"/>
          <w:cs/>
        </w:rPr>
        <w:t xml:space="preserve"> ล้านเหรียญสหรัฐอเมริกา</w:t>
      </w:r>
      <w:r w:rsidR="003634DF" w:rsidRPr="00D246FB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2EB1514F" w14:textId="77777777" w:rsidR="008537DE" w:rsidRPr="00AA4383" w:rsidRDefault="008537DE" w:rsidP="00267A96">
      <w:pPr>
        <w:tabs>
          <w:tab w:val="clear" w:pos="454"/>
        </w:tabs>
        <w:ind w:left="1620"/>
        <w:jc w:val="thaiDistribute"/>
        <w:rPr>
          <w:rFonts w:ascii="Angsana New" w:hAnsi="Angsana New"/>
          <w:sz w:val="24"/>
          <w:szCs w:val="24"/>
        </w:rPr>
      </w:pPr>
    </w:p>
    <w:p w14:paraId="63891A77" w14:textId="77777777" w:rsidR="008537DE" w:rsidRPr="00063EF2" w:rsidRDefault="008537DE" w:rsidP="00D72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10" w:hanging="90"/>
        <w:rPr>
          <w:rFonts w:ascii="Angsana New" w:hAnsi="Angsana New"/>
          <w:b/>
          <w:bCs/>
          <w:sz w:val="30"/>
          <w:szCs w:val="30"/>
        </w:rPr>
      </w:pPr>
      <w:r w:rsidRPr="00063EF2">
        <w:rPr>
          <w:rFonts w:ascii="Angsana New" w:hAnsi="Angsana New"/>
          <w:i/>
          <w:iCs/>
          <w:sz w:val="30"/>
          <w:szCs w:val="30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1DC92E1C" w14:textId="77777777" w:rsidR="008537DE" w:rsidRPr="00AA4383" w:rsidRDefault="008537DE" w:rsidP="00E64444">
      <w:pPr>
        <w:pStyle w:val="block"/>
        <w:tabs>
          <w:tab w:val="left" w:pos="810"/>
        </w:tabs>
        <w:spacing w:after="0" w:line="240" w:lineRule="atLeast"/>
        <w:ind w:left="1530" w:right="-7" w:firstLine="90"/>
        <w:jc w:val="both"/>
        <w:rPr>
          <w:rFonts w:ascii="Angsana New" w:hAnsi="Angsana New"/>
          <w:sz w:val="24"/>
          <w:szCs w:val="24"/>
          <w:lang w:val="en-US" w:bidi="th-TH"/>
        </w:rPr>
      </w:pPr>
    </w:p>
    <w:p w14:paraId="49FAAAB5" w14:textId="10F30570" w:rsidR="00267A96" w:rsidRPr="00063EF2" w:rsidRDefault="008537DE" w:rsidP="00E64444">
      <w:pPr>
        <w:pStyle w:val="block"/>
        <w:tabs>
          <w:tab w:val="left" w:pos="1080"/>
        </w:tabs>
        <w:spacing w:after="0" w:line="240" w:lineRule="atLeast"/>
        <w:ind w:left="162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63EF2">
        <w:rPr>
          <w:rFonts w:ascii="Angsana New" w:hAnsi="Angsana New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="0001010D" w:rsidRPr="0001010D">
        <w:rPr>
          <w:rFonts w:ascii="Angsana New" w:hAnsi="Angsana New"/>
          <w:sz w:val="30"/>
          <w:szCs w:val="30"/>
          <w:lang w:val="en-US" w:bidi="th-TH"/>
        </w:rPr>
        <w:t>1</w:t>
      </w:r>
      <w:r w:rsidRPr="00063EF2">
        <w:rPr>
          <w:rFonts w:ascii="Angsana New" w:hAnsi="Angsana New"/>
          <w:sz w:val="30"/>
          <w:szCs w:val="30"/>
          <w:lang w:val="en-US" w:bidi="th-TH"/>
        </w:rPr>
        <w:t xml:space="preserve">% </w:t>
      </w:r>
      <w:r w:rsidRPr="00063EF2">
        <w:rPr>
          <w:rFonts w:ascii="Angsana New" w:hAnsi="Angsana New"/>
          <w:sz w:val="30"/>
          <w:szCs w:val="30"/>
          <w:cs/>
          <w:lang w:val="en-US" w:bidi="th-TH"/>
        </w:rPr>
        <w:t>ซึ่งเป็นไปได้อย่างสมเหตุสมผล</w:t>
      </w:r>
      <w:r w:rsidRPr="00063EF2">
        <w:rPr>
          <w:rFonts w:ascii="Angsana New" w:hAnsi="Angsana New"/>
          <w:sz w:val="30"/>
          <w:szCs w:val="30"/>
          <w:cs/>
          <w:lang w:bidi="th-TH"/>
        </w:rPr>
        <w:t xml:space="preserve"> ณ วันที่รายงาน </w:t>
      </w:r>
      <w:r w:rsidR="0054697B" w:rsidRPr="00063EF2">
        <w:rPr>
          <w:rFonts w:ascii="Angsana New" w:hAnsi="Angsana New"/>
          <w:sz w:val="30"/>
          <w:szCs w:val="30"/>
          <w:cs/>
          <w:lang w:val="en-US" w:bidi="th-TH"/>
        </w:rPr>
        <w:t>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3073C6FC" w14:textId="6493C107" w:rsidR="0054697B" w:rsidRPr="00AA4383" w:rsidRDefault="0054697B" w:rsidP="00E64444">
      <w:pPr>
        <w:pStyle w:val="block"/>
        <w:tabs>
          <w:tab w:val="left" w:pos="1080"/>
        </w:tabs>
        <w:spacing w:after="0" w:line="240" w:lineRule="atLeast"/>
        <w:ind w:left="1620"/>
        <w:jc w:val="thaiDistribute"/>
        <w:rPr>
          <w:rFonts w:ascii="Angsana New" w:hAnsi="Angsana New"/>
          <w:sz w:val="24"/>
          <w:szCs w:val="24"/>
          <w:lang w:val="en-US"/>
        </w:rPr>
      </w:pPr>
    </w:p>
    <w:tbl>
      <w:tblPr>
        <w:tblW w:w="8190" w:type="dxa"/>
        <w:tblInd w:w="15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260"/>
        <w:gridCol w:w="180"/>
        <w:gridCol w:w="1170"/>
        <w:gridCol w:w="180"/>
        <w:gridCol w:w="1262"/>
        <w:gridCol w:w="180"/>
        <w:gridCol w:w="1258"/>
      </w:tblGrid>
      <w:tr w:rsidR="0054697B" w:rsidRPr="00D246FB" w14:paraId="4C4BFA80" w14:textId="77777777" w:rsidTr="00D11C39">
        <w:tc>
          <w:tcPr>
            <w:tcW w:w="2700" w:type="dxa"/>
            <w:vAlign w:val="bottom"/>
          </w:tcPr>
          <w:p w14:paraId="64A5743B" w14:textId="77777777" w:rsidR="0054697B" w:rsidRPr="00063EF2" w:rsidRDefault="0054697B" w:rsidP="008537D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14:paraId="3A68EE99" w14:textId="77777777" w:rsidR="0054697B" w:rsidRPr="00063EF2" w:rsidRDefault="0054697B" w:rsidP="008537DE">
            <w:pPr>
              <w:pStyle w:val="NoSpacing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6964463" w14:textId="77777777" w:rsidR="0054697B" w:rsidRPr="00063EF2" w:rsidRDefault="0054697B" w:rsidP="008537DE">
            <w:pPr>
              <w:pStyle w:val="NoSpacing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DCA7DE1" w14:textId="77777777" w:rsidR="0054697B" w:rsidRPr="00063EF2" w:rsidRDefault="0054697B" w:rsidP="008537DE">
            <w:pPr>
              <w:pStyle w:val="NoSpacing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5C4B03"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537DE" w:rsidRPr="00D246FB" w14:paraId="12CC12AC" w14:textId="77777777" w:rsidTr="00D11C39">
        <w:tc>
          <w:tcPr>
            <w:tcW w:w="2700" w:type="dxa"/>
            <w:vAlign w:val="bottom"/>
            <w:hideMark/>
          </w:tcPr>
          <w:p w14:paraId="19D5F192" w14:textId="77777777" w:rsidR="008537DE" w:rsidRPr="00063EF2" w:rsidRDefault="0054697B" w:rsidP="0054697B">
            <w:pPr>
              <w:pStyle w:val="NoSpacing"/>
              <w:ind w:right="-1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260" w:type="dxa"/>
            <w:vAlign w:val="bottom"/>
            <w:hideMark/>
          </w:tcPr>
          <w:p w14:paraId="3FA12530" w14:textId="481BC82A" w:rsidR="008537DE" w:rsidRPr="00063EF2" w:rsidRDefault="008537DE" w:rsidP="00062430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01010D" w:rsidRPr="0001010D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063EF2">
              <w:rPr>
                <w:rFonts w:ascii="Angsana New" w:hAnsi="Angsana New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  <w:vAlign w:val="bottom"/>
          </w:tcPr>
          <w:p w14:paraId="241C704A" w14:textId="77777777" w:rsidR="008537DE" w:rsidRPr="00063EF2" w:rsidRDefault="008537DE" w:rsidP="00062430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720C9627" w14:textId="21C160D5" w:rsidR="008537DE" w:rsidRPr="00063EF2" w:rsidRDefault="008537DE" w:rsidP="00062430">
            <w:pPr>
              <w:pStyle w:val="Pa38"/>
              <w:ind w:hanging="8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01010D" w:rsidRPr="0001010D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063EF2">
              <w:rPr>
                <w:rFonts w:ascii="Angsana New" w:hAnsi="Angsana New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  <w:vAlign w:val="bottom"/>
          </w:tcPr>
          <w:p w14:paraId="67E95D1D" w14:textId="77777777" w:rsidR="008537DE" w:rsidRPr="00063EF2" w:rsidRDefault="008537DE" w:rsidP="00062430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  <w:hideMark/>
          </w:tcPr>
          <w:p w14:paraId="7EA6009E" w14:textId="01DE42F4" w:rsidR="008537DE" w:rsidRPr="00063EF2" w:rsidRDefault="008537DE" w:rsidP="00062430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01010D" w:rsidRPr="0001010D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063EF2">
              <w:rPr>
                <w:rFonts w:ascii="Angsana New" w:hAnsi="Angsana New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  <w:vAlign w:val="bottom"/>
          </w:tcPr>
          <w:p w14:paraId="41729A7F" w14:textId="77777777" w:rsidR="008537DE" w:rsidRPr="00063EF2" w:rsidRDefault="008537DE" w:rsidP="00062430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  <w:hideMark/>
          </w:tcPr>
          <w:p w14:paraId="649DBF98" w14:textId="196489E7" w:rsidR="008537DE" w:rsidRPr="00063EF2" w:rsidRDefault="008537DE" w:rsidP="00062430">
            <w:pPr>
              <w:pStyle w:val="Pa3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01010D" w:rsidRPr="0001010D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063EF2">
              <w:rPr>
                <w:rFonts w:ascii="Angsana New" w:hAnsi="Angsana New"/>
                <w:bCs/>
                <w:sz w:val="30"/>
                <w:szCs w:val="30"/>
              </w:rPr>
              <w:t>%</w:t>
            </w:r>
          </w:p>
        </w:tc>
      </w:tr>
      <w:tr w:rsidR="008537DE" w:rsidRPr="00D246FB" w14:paraId="26D31F6F" w14:textId="77777777" w:rsidTr="00D11C39">
        <w:tc>
          <w:tcPr>
            <w:tcW w:w="2700" w:type="dxa"/>
            <w:vAlign w:val="bottom"/>
          </w:tcPr>
          <w:p w14:paraId="39F50BE7" w14:textId="77777777" w:rsidR="008537DE" w:rsidRPr="00063EF2" w:rsidRDefault="008537DE" w:rsidP="008537D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08D67856" w14:textId="77777777" w:rsidR="008537DE" w:rsidRPr="00063EF2" w:rsidRDefault="008537DE" w:rsidP="008537DE">
            <w:pPr>
              <w:pStyle w:val="NoSpacing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764417" w:rsidRPr="00063E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063E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8537DE" w:rsidRPr="00D246FB" w14:paraId="7E5313F0" w14:textId="77777777" w:rsidTr="00D11C39">
        <w:tc>
          <w:tcPr>
            <w:tcW w:w="2700" w:type="dxa"/>
            <w:vAlign w:val="bottom"/>
          </w:tcPr>
          <w:p w14:paraId="0C69B4E7" w14:textId="3E121815" w:rsidR="008537DE" w:rsidRPr="00063EF2" w:rsidRDefault="0001010D" w:rsidP="008537DE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14:paraId="4E4DB1A6" w14:textId="77777777" w:rsidR="008537DE" w:rsidRPr="00063EF2" w:rsidRDefault="008537DE" w:rsidP="00E64444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A4FBD5" w14:textId="77777777" w:rsidR="008537DE" w:rsidRPr="00063EF2" w:rsidRDefault="008537DE" w:rsidP="00E64444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5DDBA3" w14:textId="77777777" w:rsidR="008537DE" w:rsidRPr="00063EF2" w:rsidRDefault="008537DE" w:rsidP="00E64444">
            <w:pPr>
              <w:pStyle w:val="NoSpacing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CC00470" w14:textId="77777777" w:rsidR="008537DE" w:rsidRPr="00063EF2" w:rsidRDefault="008537DE" w:rsidP="00E64444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D76F8DA" w14:textId="77777777" w:rsidR="008537DE" w:rsidRPr="00063EF2" w:rsidRDefault="008537DE" w:rsidP="0085191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35BDEE" w14:textId="77777777" w:rsidR="008537DE" w:rsidRPr="00063EF2" w:rsidRDefault="008537DE" w:rsidP="00E64444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00C41B2C" w14:textId="77777777" w:rsidR="008537DE" w:rsidRPr="00063EF2" w:rsidRDefault="008537DE" w:rsidP="00054A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7222" w:rsidRPr="00D246FB" w14:paraId="435FB729" w14:textId="77777777" w:rsidTr="00D11C39">
        <w:tc>
          <w:tcPr>
            <w:tcW w:w="2700" w:type="dxa"/>
            <w:vAlign w:val="bottom"/>
          </w:tcPr>
          <w:p w14:paraId="5430DDCA" w14:textId="77777777" w:rsidR="000B7222" w:rsidRPr="00063EF2" w:rsidRDefault="000B7222" w:rsidP="000B7222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เครื่องมือทางการเงินที่มีอัตรา</w:t>
            </w:r>
          </w:p>
          <w:p w14:paraId="71B980A5" w14:textId="77777777" w:rsidR="000B7222" w:rsidRPr="00063EF2" w:rsidRDefault="000B7222" w:rsidP="000B7222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   ดอกเบี้ยผันแปร</w:t>
            </w:r>
          </w:p>
        </w:tc>
        <w:tc>
          <w:tcPr>
            <w:tcW w:w="1260" w:type="dxa"/>
            <w:vAlign w:val="bottom"/>
          </w:tcPr>
          <w:p w14:paraId="74893A37" w14:textId="05A35F49" w:rsidR="000B7222" w:rsidRPr="00976AEE" w:rsidRDefault="00396B77" w:rsidP="00976AE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76AE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  <w:r w:rsidR="000F0FD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24675" w:rsidRPr="00976AE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F0FDF">
              <w:rPr>
                <w:rFonts w:ascii="Angsana New" w:hAnsi="Angsana New"/>
                <w:sz w:val="30"/>
                <w:szCs w:val="30"/>
                <w:lang w:val="en-US" w:bidi="th-TH"/>
              </w:rPr>
              <w:t>273</w:t>
            </w:r>
            <w:r w:rsidRPr="00976AE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F8B4EFC" w14:textId="77777777" w:rsidR="000B7222" w:rsidRPr="00ED29E6" w:rsidRDefault="000B7222" w:rsidP="000B7222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61EEE4" w14:textId="6D5B2C04" w:rsidR="000B7222" w:rsidRPr="00976AEE" w:rsidRDefault="0001010D" w:rsidP="00976AEE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  <w:r w:rsidR="000F0FD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24675" w:rsidRPr="00976AE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F0FDF">
              <w:rPr>
                <w:rFonts w:ascii="Angsana New" w:hAnsi="Angsana New"/>
                <w:sz w:val="30"/>
                <w:szCs w:val="30"/>
                <w:lang w:val="en-US" w:bidi="th-TH"/>
              </w:rPr>
              <w:t>273</w:t>
            </w:r>
          </w:p>
        </w:tc>
        <w:tc>
          <w:tcPr>
            <w:tcW w:w="180" w:type="dxa"/>
            <w:vAlign w:val="bottom"/>
          </w:tcPr>
          <w:p w14:paraId="7E167665" w14:textId="77777777" w:rsidR="000B7222" w:rsidRPr="00ED29E6" w:rsidRDefault="000B7222" w:rsidP="00976AEE">
            <w:pPr>
              <w:pStyle w:val="NoSpacing"/>
              <w:tabs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3EC8EB2A" w14:textId="7E88B9CE" w:rsidR="000B7222" w:rsidRPr="00ED29E6" w:rsidRDefault="000F0FDF" w:rsidP="000F0F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52467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731)</w:t>
            </w:r>
          </w:p>
        </w:tc>
        <w:tc>
          <w:tcPr>
            <w:tcW w:w="180" w:type="dxa"/>
            <w:vAlign w:val="bottom"/>
          </w:tcPr>
          <w:p w14:paraId="3CF28871" w14:textId="77777777" w:rsidR="000B7222" w:rsidRPr="00ED29E6" w:rsidRDefault="000B7222" w:rsidP="00976AEE">
            <w:pPr>
              <w:pStyle w:val="NoSpacing"/>
              <w:tabs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3F693D41" w14:textId="0284CF34" w:rsidR="000B7222" w:rsidRPr="00ED29E6" w:rsidRDefault="000F0FDF" w:rsidP="00976AE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133,731</w:t>
            </w:r>
          </w:p>
        </w:tc>
      </w:tr>
      <w:tr w:rsidR="00DE23F2" w:rsidRPr="00D246FB" w14:paraId="0649F9BD" w14:textId="77777777" w:rsidTr="00D11C39">
        <w:tc>
          <w:tcPr>
            <w:tcW w:w="2700" w:type="dxa"/>
            <w:vAlign w:val="bottom"/>
          </w:tcPr>
          <w:p w14:paraId="4A0283D9" w14:textId="77777777" w:rsidR="00DE23F2" w:rsidRPr="00063EF2" w:rsidRDefault="00DE23F2" w:rsidP="00DE23F2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260" w:type="dxa"/>
            <w:vAlign w:val="bottom"/>
          </w:tcPr>
          <w:p w14:paraId="5D890182" w14:textId="7A616697" w:rsidR="00DE23F2" w:rsidRPr="00976AEE" w:rsidRDefault="00396B77" w:rsidP="00976AE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6AE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125</w:t>
            </w:r>
            <w:r w:rsidRPr="00976AE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C0BC4B8" w14:textId="77777777" w:rsidR="00DE23F2" w:rsidRPr="00063EF2" w:rsidRDefault="00DE23F2" w:rsidP="00CF098A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86C7A6" w14:textId="58DEAD82" w:rsidR="00DE23F2" w:rsidRPr="00976AEE" w:rsidRDefault="0001010D" w:rsidP="00976AEE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125</w:t>
            </w:r>
          </w:p>
        </w:tc>
        <w:tc>
          <w:tcPr>
            <w:tcW w:w="180" w:type="dxa"/>
            <w:vAlign w:val="bottom"/>
          </w:tcPr>
          <w:p w14:paraId="3FA5E812" w14:textId="77777777" w:rsidR="00DE23F2" w:rsidRPr="00063EF2" w:rsidRDefault="00DE23F2" w:rsidP="00976AEE">
            <w:pPr>
              <w:pStyle w:val="NoSpacing"/>
              <w:tabs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AC4E04A" w14:textId="122AB192" w:rsidR="00DE23F2" w:rsidRPr="00063EF2" w:rsidRDefault="00396B77" w:rsidP="00976AE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tLeast"/>
              <w:ind w:left="-169" w:right="-304" w:firstLine="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DDD6A59" w14:textId="77777777" w:rsidR="00DE23F2" w:rsidRPr="00063EF2" w:rsidRDefault="00DE23F2" w:rsidP="00976AEE">
            <w:pPr>
              <w:pStyle w:val="NoSpacing"/>
              <w:tabs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4245AEA6" w14:textId="0AEAF5AD" w:rsidR="00DE23F2" w:rsidRPr="00063EF2" w:rsidRDefault="00396B77" w:rsidP="00976AE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E23F2" w:rsidRPr="00AA4383" w14:paraId="3F0BCB98" w14:textId="77777777" w:rsidTr="00D11C39">
        <w:tc>
          <w:tcPr>
            <w:tcW w:w="2700" w:type="dxa"/>
            <w:vAlign w:val="bottom"/>
          </w:tcPr>
          <w:p w14:paraId="5EFE7C8F" w14:textId="77777777" w:rsidR="00DE23F2" w:rsidRPr="00AA4383" w:rsidRDefault="00DE23F2" w:rsidP="00DE23F2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3FD5CED" w14:textId="77777777" w:rsidR="00DE23F2" w:rsidRPr="00AA4383" w:rsidRDefault="00DE23F2" w:rsidP="00976AE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E2EE48" w14:textId="77777777" w:rsidR="00DE23F2" w:rsidRPr="00AA4383" w:rsidRDefault="00DE23F2" w:rsidP="00DE23F2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1DBEF22" w14:textId="77777777" w:rsidR="00DE23F2" w:rsidRPr="00AA4383" w:rsidRDefault="00DE23F2" w:rsidP="00976AEE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169" w:right="-304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71E748" w14:textId="77777777" w:rsidR="00DE23F2" w:rsidRPr="00AA4383" w:rsidRDefault="00DE23F2" w:rsidP="00976AEE">
            <w:pPr>
              <w:pStyle w:val="NoSpacing"/>
              <w:tabs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vAlign w:val="bottom"/>
          </w:tcPr>
          <w:p w14:paraId="25C29FA2" w14:textId="77777777" w:rsidR="00DE23F2" w:rsidRPr="00AA4383" w:rsidRDefault="00DE23F2" w:rsidP="00976AE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672C199" w14:textId="77777777" w:rsidR="00DE23F2" w:rsidRPr="00AA4383" w:rsidRDefault="00DE23F2" w:rsidP="00976AEE">
            <w:pPr>
              <w:pStyle w:val="NoSpacing"/>
              <w:tabs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8" w:type="dxa"/>
            <w:vAlign w:val="bottom"/>
          </w:tcPr>
          <w:p w14:paraId="6B79E9D0" w14:textId="77777777" w:rsidR="00DE23F2" w:rsidRPr="00AA4383" w:rsidRDefault="00DE23F2" w:rsidP="00976AE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E23F2" w:rsidRPr="00D246FB" w14:paraId="79259613" w14:textId="77777777" w:rsidTr="00D11C39">
        <w:tc>
          <w:tcPr>
            <w:tcW w:w="2700" w:type="dxa"/>
            <w:vAlign w:val="bottom"/>
          </w:tcPr>
          <w:p w14:paraId="428E69F3" w14:textId="51B7D11E" w:rsidR="00DE23F2" w:rsidRPr="00063EF2" w:rsidRDefault="0001010D" w:rsidP="00DE23F2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01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260" w:type="dxa"/>
            <w:vAlign w:val="bottom"/>
          </w:tcPr>
          <w:p w14:paraId="6C83600C" w14:textId="77777777" w:rsidR="00DE23F2" w:rsidRPr="00976AEE" w:rsidRDefault="00DE23F2" w:rsidP="00976AE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708A539" w14:textId="77777777" w:rsidR="00DE23F2" w:rsidRPr="00063EF2" w:rsidRDefault="00DE23F2" w:rsidP="00DE23F2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B72EBB" w14:textId="77777777" w:rsidR="00DE23F2" w:rsidRPr="00976AEE" w:rsidRDefault="00DE23F2" w:rsidP="00976AEE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B88B086" w14:textId="77777777" w:rsidR="00DE23F2" w:rsidRPr="00063EF2" w:rsidRDefault="00DE23F2" w:rsidP="00976AEE">
            <w:pPr>
              <w:pStyle w:val="NoSpacing"/>
              <w:tabs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5E8D06E" w14:textId="77777777" w:rsidR="00DE23F2" w:rsidRPr="00063EF2" w:rsidRDefault="00DE23F2" w:rsidP="00976AE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F90FE4E" w14:textId="77777777" w:rsidR="00DE23F2" w:rsidRPr="00063EF2" w:rsidRDefault="00DE23F2" w:rsidP="00976AEE">
            <w:pPr>
              <w:pStyle w:val="NoSpacing"/>
              <w:tabs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6878B0DA" w14:textId="77777777" w:rsidR="00DE23F2" w:rsidRPr="00063EF2" w:rsidRDefault="00DE23F2" w:rsidP="00976AE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1ADE" w:rsidRPr="00D246FB" w14:paraId="03CDE3F8" w14:textId="77777777" w:rsidTr="00D11C39">
        <w:tc>
          <w:tcPr>
            <w:tcW w:w="2700" w:type="dxa"/>
            <w:vAlign w:val="bottom"/>
          </w:tcPr>
          <w:p w14:paraId="31FB52E9" w14:textId="77777777" w:rsidR="008A1ADE" w:rsidRPr="00063EF2" w:rsidRDefault="008A1ADE" w:rsidP="008A1AD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เครื่องมือทางการเงินที่มีอัตรา</w:t>
            </w:r>
          </w:p>
          <w:p w14:paraId="11A87FCD" w14:textId="77777777" w:rsidR="008A1ADE" w:rsidRPr="00063EF2" w:rsidRDefault="008A1ADE" w:rsidP="008A1ADE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   ดอกเบี้ยผันแปร</w:t>
            </w:r>
          </w:p>
        </w:tc>
        <w:tc>
          <w:tcPr>
            <w:tcW w:w="1260" w:type="dxa"/>
            <w:vAlign w:val="bottom"/>
          </w:tcPr>
          <w:p w14:paraId="083B9612" w14:textId="01A997A9" w:rsidR="008A1ADE" w:rsidRPr="00976AEE" w:rsidRDefault="008A1ADE" w:rsidP="00976AE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6AE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197</w:t>
            </w:r>
            <w:r w:rsidRPr="00976AE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762</w:t>
            </w:r>
            <w:r w:rsidRPr="00976AE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0F8E5A9" w14:textId="77777777" w:rsidR="008A1ADE" w:rsidRPr="00063EF2" w:rsidRDefault="008A1ADE" w:rsidP="008A1AD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8F7C48" w14:textId="4A2E668B" w:rsidR="008A1ADE" w:rsidRPr="00976AEE" w:rsidRDefault="0001010D" w:rsidP="00976AEE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197</w:t>
            </w:r>
            <w:r w:rsidR="008A1ADE" w:rsidRPr="00976AE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762</w:t>
            </w:r>
          </w:p>
        </w:tc>
        <w:tc>
          <w:tcPr>
            <w:tcW w:w="180" w:type="dxa"/>
            <w:vAlign w:val="bottom"/>
          </w:tcPr>
          <w:p w14:paraId="769FA19B" w14:textId="77777777" w:rsidR="008A1ADE" w:rsidRPr="00063EF2" w:rsidRDefault="008A1ADE" w:rsidP="00976AEE">
            <w:pPr>
              <w:pStyle w:val="NoSpacing"/>
              <w:tabs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507B423" w14:textId="51BE5FA9" w:rsidR="008A1ADE" w:rsidRPr="00063EF2" w:rsidRDefault="0001010D" w:rsidP="00976AE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10</w:t>
            </w:r>
            <w:r w:rsidR="008A1ADE" w:rsidRPr="00ED29E6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845</w:t>
            </w:r>
          </w:p>
        </w:tc>
        <w:tc>
          <w:tcPr>
            <w:tcW w:w="180" w:type="dxa"/>
            <w:vAlign w:val="bottom"/>
          </w:tcPr>
          <w:p w14:paraId="7396943A" w14:textId="77777777" w:rsidR="008A1ADE" w:rsidRPr="00063EF2" w:rsidRDefault="008A1ADE" w:rsidP="00976AEE">
            <w:pPr>
              <w:pStyle w:val="NoSpacing"/>
              <w:tabs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72C17C63" w14:textId="3CCAF027" w:rsidR="008A1ADE" w:rsidRPr="00063EF2" w:rsidRDefault="008A1ADE" w:rsidP="00976AE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  <w:r w:rsidRPr="00ED29E6">
              <w:rPr>
                <w:rFonts w:ascii="Angsana New" w:hAnsi="Angsana New"/>
                <w:sz w:val="30"/>
                <w:szCs w:val="30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10</w:t>
            </w:r>
            <w:r w:rsidRPr="00ED29E6">
              <w:rPr>
                <w:rFonts w:ascii="Angsana New" w:hAnsi="Angsana New"/>
                <w:sz w:val="30"/>
                <w:szCs w:val="30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</w:rPr>
              <w:t>845</w:t>
            </w:r>
            <w:r w:rsidRPr="00ED29E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1ADE" w:rsidRPr="00D246FB" w14:paraId="28005CE2" w14:textId="77777777" w:rsidTr="00D11C39">
        <w:tc>
          <w:tcPr>
            <w:tcW w:w="2700" w:type="dxa"/>
            <w:vAlign w:val="bottom"/>
            <w:hideMark/>
          </w:tcPr>
          <w:p w14:paraId="0CAF5A44" w14:textId="77777777" w:rsidR="008A1ADE" w:rsidRPr="00063EF2" w:rsidRDefault="008A1ADE" w:rsidP="008A1AD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E26ACE2" w14:textId="20A89CB4" w:rsidR="008A1ADE" w:rsidRPr="00976AEE" w:rsidRDefault="0001010D" w:rsidP="00976AE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542</w:t>
            </w:r>
          </w:p>
        </w:tc>
        <w:tc>
          <w:tcPr>
            <w:tcW w:w="180" w:type="dxa"/>
            <w:vAlign w:val="bottom"/>
          </w:tcPr>
          <w:p w14:paraId="6CC32D32" w14:textId="77777777" w:rsidR="008A1ADE" w:rsidRPr="00063EF2" w:rsidRDefault="008A1ADE" w:rsidP="008A1AD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6A9C1DD" w14:textId="63FDDCA8" w:rsidR="008A1ADE" w:rsidRPr="00976AEE" w:rsidRDefault="008A1ADE" w:rsidP="00976AEE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6AE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542</w:t>
            </w:r>
            <w:r w:rsidRPr="00976AE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97F07F1" w14:textId="77777777" w:rsidR="008A1ADE" w:rsidRPr="00063EF2" w:rsidRDefault="008A1ADE" w:rsidP="00976AEE">
            <w:pPr>
              <w:pStyle w:val="NoSpacing"/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6960550E" w14:textId="438E0368" w:rsidR="008A1ADE" w:rsidRPr="00063EF2" w:rsidRDefault="008A1ADE" w:rsidP="00976AE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tLeast"/>
              <w:ind w:left="-169" w:right="-304" w:firstLine="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FABF63E" w14:textId="77777777" w:rsidR="008A1ADE" w:rsidRPr="00063EF2" w:rsidRDefault="008A1ADE" w:rsidP="00976AEE">
            <w:pPr>
              <w:pStyle w:val="NoSpacing"/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  <w:vAlign w:val="bottom"/>
          </w:tcPr>
          <w:p w14:paraId="73128189" w14:textId="4CFDAFAF" w:rsidR="008A1ADE" w:rsidRPr="00063EF2" w:rsidRDefault="008A1ADE" w:rsidP="00976AE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0F8042C" w14:textId="12CFD1DE" w:rsidR="0055094D" w:rsidRPr="00E82EF8" w:rsidRDefault="0055094D" w:rsidP="00E64444">
      <w:pPr>
        <w:pStyle w:val="block"/>
        <w:tabs>
          <w:tab w:val="left" w:pos="810"/>
        </w:tabs>
        <w:spacing w:after="0" w:line="240" w:lineRule="atLeast"/>
        <w:ind w:left="1530" w:right="-7" w:firstLine="90"/>
        <w:jc w:val="both"/>
        <w:rPr>
          <w:rFonts w:ascii="Angsana New" w:hAnsi="Angsana New"/>
          <w:sz w:val="30"/>
          <w:szCs w:val="30"/>
          <w:lang w:val="en-US"/>
        </w:rPr>
      </w:pPr>
    </w:p>
    <w:p w14:paraId="35C4DD0F" w14:textId="77777777" w:rsidR="009A706F" w:rsidRPr="00063EF2" w:rsidRDefault="009A706F" w:rsidP="005125F4">
      <w:pPr>
        <w:pStyle w:val="ListParagraph"/>
        <w:numPr>
          <w:ilvl w:val="1"/>
          <w:numId w:val="18"/>
        </w:numPr>
        <w:tabs>
          <w:tab w:val="clear" w:pos="454"/>
          <w:tab w:val="clear" w:pos="504"/>
          <w:tab w:val="left" w:pos="630"/>
          <w:tab w:val="num" w:pos="1170"/>
        </w:tabs>
        <w:spacing w:line="240" w:lineRule="auto"/>
        <w:ind w:left="720" w:hanging="540"/>
        <w:rPr>
          <w:rFonts w:ascii="Angsana New" w:hAnsi="Angsana New"/>
          <w:i/>
          <w:iCs/>
          <w:sz w:val="30"/>
          <w:szCs w:val="30"/>
        </w:rPr>
      </w:pPr>
      <w:r w:rsidRPr="00063EF2">
        <w:rPr>
          <w:rFonts w:ascii="Angsana New" w:hAnsi="Angsana New"/>
          <w:i/>
          <w:iCs/>
          <w:sz w:val="30"/>
          <w:szCs w:val="30"/>
          <w:cs/>
        </w:rPr>
        <w:lastRenderedPageBreak/>
        <w:t>การป้องกันความเสี่ยง</w:t>
      </w:r>
    </w:p>
    <w:p w14:paraId="5C615074" w14:textId="77777777" w:rsidR="005C4B03" w:rsidRPr="00E82EF8" w:rsidRDefault="005C4B03" w:rsidP="00524675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C586156" w14:textId="2D7F23E8" w:rsidR="005C4B03" w:rsidRPr="00063EF2" w:rsidRDefault="005C4B03" w:rsidP="005125F4">
      <w:pPr>
        <w:pStyle w:val="ListParagraph"/>
        <w:spacing w:line="240" w:lineRule="auto"/>
        <w:ind w:left="504" w:firstLine="126"/>
        <w:rPr>
          <w:rFonts w:ascii="Angsana New" w:hAnsi="Angsana New"/>
          <w:i/>
          <w:iCs/>
          <w:sz w:val="30"/>
          <w:szCs w:val="30"/>
          <w:cs/>
        </w:rPr>
      </w:pPr>
      <w:r w:rsidRPr="00063EF2">
        <w:rPr>
          <w:rFonts w:ascii="Angsana New" w:hAnsi="Angsana New" w:hint="cs"/>
          <w:i/>
          <w:iCs/>
          <w:sz w:val="30"/>
          <w:szCs w:val="30"/>
          <w:cs/>
        </w:rPr>
        <w:t>(ค</w:t>
      </w:r>
      <w:r w:rsidRPr="00063EF2">
        <w:rPr>
          <w:rFonts w:ascii="Angsana New" w:hAnsi="Angsana New"/>
          <w:i/>
          <w:iCs/>
          <w:sz w:val="30"/>
          <w:szCs w:val="30"/>
        </w:rPr>
        <w:t>.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1</w:t>
      </w:r>
      <w:r w:rsidRPr="00063EF2">
        <w:rPr>
          <w:rFonts w:ascii="Angsana New" w:hAnsi="Angsana New" w:hint="cs"/>
          <w:i/>
          <w:iCs/>
          <w:sz w:val="30"/>
          <w:szCs w:val="30"/>
          <w:cs/>
        </w:rPr>
        <w:t>) การป้องกันความเสี่ยงในกระแสเงินสด</w:t>
      </w:r>
    </w:p>
    <w:p w14:paraId="059AE900" w14:textId="77777777" w:rsidR="009A706F" w:rsidRPr="00E82EF8" w:rsidRDefault="009A706F" w:rsidP="00F235F3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2E966CA" w14:textId="2F7A9E18" w:rsidR="00F235F3" w:rsidRPr="00063EF2" w:rsidRDefault="00F235F3" w:rsidP="005125F4">
      <w:pPr>
        <w:pStyle w:val="block"/>
        <w:tabs>
          <w:tab w:val="left" w:pos="1080"/>
        </w:tabs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063EF2">
        <w:rPr>
          <w:rFonts w:ascii="Angsana New" w:hAnsi="Angsana New"/>
          <w:sz w:val="30"/>
          <w:szCs w:val="30"/>
          <w:cs/>
          <w:lang w:val="en-US" w:bidi="th-TH"/>
        </w:rPr>
        <w:t xml:space="preserve">ณ วันที่ </w:t>
      </w:r>
      <w:r w:rsidR="0001010D" w:rsidRPr="0001010D">
        <w:rPr>
          <w:rFonts w:ascii="Angsana New" w:hAnsi="Angsana New"/>
          <w:sz w:val="30"/>
          <w:szCs w:val="30"/>
          <w:lang w:val="en-US" w:bidi="th-TH"/>
        </w:rPr>
        <w:t>31</w:t>
      </w:r>
      <w:r w:rsidRPr="00063EF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063EF2">
        <w:rPr>
          <w:rFonts w:ascii="Angsana New" w:hAnsi="Angsana New"/>
          <w:sz w:val="30"/>
          <w:szCs w:val="30"/>
          <w:cs/>
          <w:lang w:val="en-US" w:bidi="th-TH"/>
        </w:rPr>
        <w:t xml:space="preserve">ธันวาคม </w:t>
      </w:r>
      <w:r w:rsidR="0001010D" w:rsidRPr="0001010D">
        <w:rPr>
          <w:rFonts w:ascii="Angsana New" w:hAnsi="Angsana New"/>
          <w:sz w:val="30"/>
          <w:szCs w:val="30"/>
          <w:lang w:val="en-US" w:bidi="th-TH"/>
        </w:rPr>
        <w:t>2565</w:t>
      </w:r>
      <w:r w:rsidR="007B231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7B2315"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 </w:t>
      </w:r>
      <w:r w:rsidR="0001010D" w:rsidRPr="0001010D">
        <w:rPr>
          <w:rFonts w:ascii="Angsana New" w:hAnsi="Angsana New"/>
          <w:sz w:val="30"/>
          <w:szCs w:val="30"/>
          <w:lang w:val="en-US" w:bidi="th-TH"/>
        </w:rPr>
        <w:t>2564</w:t>
      </w:r>
      <w:r w:rsidRPr="00063EF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063EF2">
        <w:rPr>
          <w:rFonts w:ascii="Angsana New" w:hAnsi="Angsana New"/>
          <w:sz w:val="30"/>
          <w:szCs w:val="30"/>
          <w:cs/>
          <w:lang w:val="en-US" w:bidi="th-TH"/>
        </w:rPr>
        <w:t>กลุ่มบริษัทถือเครื่องมือทางการเงินเหล่านี้เพื่อป้องกันความเสี่ยง</w:t>
      </w:r>
      <w:r w:rsidR="005C4B03" w:rsidRPr="00063EF2">
        <w:rPr>
          <w:rFonts w:ascii="Angsana New" w:hAnsi="Angsana New" w:hint="cs"/>
          <w:sz w:val="30"/>
          <w:szCs w:val="30"/>
          <w:cs/>
          <w:lang w:val="en-US" w:bidi="th-TH"/>
        </w:rPr>
        <w:t>จาก</w:t>
      </w:r>
      <w:r w:rsidRPr="00063EF2">
        <w:rPr>
          <w:rFonts w:ascii="Angsana New" w:hAnsi="Angsana New"/>
          <w:sz w:val="30"/>
          <w:szCs w:val="30"/>
          <w:cs/>
          <w:lang w:val="en-US" w:bidi="th-TH"/>
        </w:rPr>
        <w:t>การเปลี่ยนแปลง</w:t>
      </w:r>
      <w:r w:rsidR="005C4B03" w:rsidRPr="00063EF2">
        <w:rPr>
          <w:rFonts w:ascii="Angsana New" w:hAnsi="Angsana New" w:hint="cs"/>
          <w:sz w:val="30"/>
          <w:szCs w:val="30"/>
          <w:cs/>
          <w:lang w:val="en-US" w:bidi="th-TH"/>
        </w:rPr>
        <w:t>ใน</w:t>
      </w:r>
      <w:r w:rsidRPr="00063EF2">
        <w:rPr>
          <w:rFonts w:ascii="Angsana New" w:hAnsi="Angsana New"/>
          <w:sz w:val="30"/>
          <w:szCs w:val="30"/>
          <w:cs/>
          <w:lang w:val="en-US" w:bidi="th-TH"/>
        </w:rPr>
        <w:t>อัตราดอกเบี้ย</w:t>
      </w:r>
      <w:r w:rsidR="00351534">
        <w:rPr>
          <w:rFonts w:ascii="Angsana New" w:hAnsi="Angsana New"/>
          <w:sz w:val="30"/>
          <w:szCs w:val="30"/>
          <w:lang w:val="en-US" w:bidi="th-TH"/>
        </w:rPr>
        <w:t xml:space="preserve"> </w:t>
      </w:r>
    </w:p>
    <w:p w14:paraId="6F19194A" w14:textId="77777777" w:rsidR="006711BA" w:rsidRPr="00E82EF8" w:rsidRDefault="006711BA" w:rsidP="00F235F3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445" w:type="dxa"/>
        <w:tblInd w:w="990" w:type="dxa"/>
        <w:tblLook w:val="04A0" w:firstRow="1" w:lastRow="0" w:firstColumn="1" w:lastColumn="0" w:noHBand="0" w:noVBand="1"/>
      </w:tblPr>
      <w:tblGrid>
        <w:gridCol w:w="2496"/>
        <w:gridCol w:w="878"/>
        <w:gridCol w:w="228"/>
        <w:gridCol w:w="991"/>
        <w:gridCol w:w="238"/>
        <w:gridCol w:w="1083"/>
        <w:gridCol w:w="245"/>
        <w:gridCol w:w="935"/>
        <w:gridCol w:w="228"/>
        <w:gridCol w:w="958"/>
        <w:gridCol w:w="246"/>
        <w:gridCol w:w="919"/>
      </w:tblGrid>
      <w:tr w:rsidR="00AF02D9" w:rsidRPr="00BE758C" w14:paraId="31AF4FC7" w14:textId="77777777" w:rsidTr="00D52983">
        <w:trPr>
          <w:tblHeader/>
        </w:trPr>
        <w:tc>
          <w:tcPr>
            <w:tcW w:w="2496" w:type="dxa"/>
            <w:shd w:val="clear" w:color="auto" w:fill="auto"/>
            <w:vAlign w:val="bottom"/>
          </w:tcPr>
          <w:p w14:paraId="30EC17C8" w14:textId="77777777" w:rsidR="00AF02D9" w:rsidRPr="00063EF2" w:rsidRDefault="00AF02D9" w:rsidP="00063EF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sz w:val="28"/>
                <w:szCs w:val="28"/>
                <w:shd w:val="clear" w:color="auto" w:fill="E0E0E0"/>
              </w:rPr>
            </w:pPr>
          </w:p>
        </w:tc>
        <w:tc>
          <w:tcPr>
            <w:tcW w:w="6949" w:type="dxa"/>
            <w:gridSpan w:val="11"/>
            <w:shd w:val="clear" w:color="auto" w:fill="auto"/>
          </w:tcPr>
          <w:p w14:paraId="6C591CB5" w14:textId="77777777" w:rsidR="00AF02D9" w:rsidRPr="00063EF2" w:rsidRDefault="00AF02D9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63EF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063EF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</w:tr>
      <w:tr w:rsidR="00C57756" w:rsidRPr="00BE758C" w14:paraId="679435C9" w14:textId="77777777" w:rsidTr="00D52983">
        <w:trPr>
          <w:tblHeader/>
        </w:trPr>
        <w:tc>
          <w:tcPr>
            <w:tcW w:w="2496" w:type="dxa"/>
            <w:shd w:val="clear" w:color="auto" w:fill="auto"/>
            <w:vAlign w:val="bottom"/>
          </w:tcPr>
          <w:p w14:paraId="2D94613B" w14:textId="646D7A8E" w:rsidR="00A52A0F" w:rsidRPr="00063EF2" w:rsidRDefault="00A52A0F" w:rsidP="00063EF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sz w:val="28"/>
                <w:szCs w:val="28"/>
                <w:shd w:val="clear" w:color="auto" w:fill="E0E0E0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="0001010D" w:rsidRPr="0001010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3418" w:type="dxa"/>
            <w:gridSpan w:val="5"/>
            <w:shd w:val="clear" w:color="auto" w:fill="auto"/>
            <w:vAlign w:val="bottom"/>
          </w:tcPr>
          <w:p w14:paraId="3062E967" w14:textId="02525B7D" w:rsidR="00A52A0F" w:rsidRPr="00063EF2" w:rsidRDefault="0001010D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45" w:type="dxa"/>
            <w:shd w:val="clear" w:color="auto" w:fill="auto"/>
          </w:tcPr>
          <w:p w14:paraId="5DA0ED82" w14:textId="77777777" w:rsidR="00A52A0F" w:rsidRPr="00063EF2" w:rsidRDefault="00A52A0F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3286" w:type="dxa"/>
            <w:gridSpan w:val="5"/>
            <w:shd w:val="clear" w:color="auto" w:fill="auto"/>
          </w:tcPr>
          <w:p w14:paraId="01C46CF2" w14:textId="26614CA6" w:rsidR="00A52A0F" w:rsidRPr="00063EF2" w:rsidRDefault="0001010D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</w:tr>
      <w:tr w:rsidR="00C57756" w:rsidRPr="00BE758C" w14:paraId="6A9183D6" w14:textId="77777777" w:rsidTr="00D52983">
        <w:trPr>
          <w:tblHeader/>
        </w:trPr>
        <w:tc>
          <w:tcPr>
            <w:tcW w:w="2496" w:type="dxa"/>
            <w:shd w:val="clear" w:color="auto" w:fill="auto"/>
            <w:vAlign w:val="bottom"/>
          </w:tcPr>
          <w:p w14:paraId="3BE050DD" w14:textId="77777777" w:rsidR="00A52A0F" w:rsidRPr="00063EF2" w:rsidRDefault="00A52A0F" w:rsidP="00063EF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418" w:type="dxa"/>
            <w:gridSpan w:val="5"/>
            <w:shd w:val="clear" w:color="auto" w:fill="auto"/>
            <w:vAlign w:val="bottom"/>
          </w:tcPr>
          <w:p w14:paraId="278B0DE5" w14:textId="77777777" w:rsidR="00A52A0F" w:rsidRPr="00063EF2" w:rsidRDefault="00A52A0F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การครบกำหนด</w:t>
            </w:r>
          </w:p>
        </w:tc>
        <w:tc>
          <w:tcPr>
            <w:tcW w:w="245" w:type="dxa"/>
            <w:shd w:val="clear" w:color="auto" w:fill="auto"/>
          </w:tcPr>
          <w:p w14:paraId="1CA0DB57" w14:textId="77777777" w:rsidR="00A52A0F" w:rsidRPr="00063EF2" w:rsidRDefault="00A52A0F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286" w:type="dxa"/>
            <w:gridSpan w:val="5"/>
            <w:shd w:val="clear" w:color="auto" w:fill="auto"/>
          </w:tcPr>
          <w:p w14:paraId="620B6794" w14:textId="77777777" w:rsidR="00A52A0F" w:rsidRPr="00063EF2" w:rsidRDefault="00F461D6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การครบกำหนด</w:t>
            </w:r>
          </w:p>
        </w:tc>
      </w:tr>
      <w:tr w:rsidR="00225FD3" w:rsidRPr="00BE758C" w14:paraId="60D0CC3E" w14:textId="77777777" w:rsidTr="00D52983">
        <w:trPr>
          <w:tblHeader/>
        </w:trPr>
        <w:tc>
          <w:tcPr>
            <w:tcW w:w="2496" w:type="dxa"/>
            <w:shd w:val="clear" w:color="auto" w:fill="auto"/>
            <w:vAlign w:val="bottom"/>
          </w:tcPr>
          <w:p w14:paraId="6B7B983C" w14:textId="77777777" w:rsidR="00A52A0F" w:rsidRPr="00063EF2" w:rsidRDefault="00A52A0F" w:rsidP="00063EF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7F8C1A6C" w14:textId="74804DB5" w:rsidR="00A52A0F" w:rsidRPr="00FB4843" w:rsidRDefault="00A52A0F" w:rsidP="00063EF2">
            <w:pPr>
              <w:pStyle w:val="block"/>
              <w:spacing w:after="0" w:line="240" w:lineRule="atLeast"/>
              <w:ind w:left="-70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B484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ภายใน </w:t>
            </w:r>
            <w:r w:rsidR="00F461D6" w:rsidRPr="00FB4843">
              <w:rPr>
                <w:rFonts w:ascii="Angsana New" w:hAnsi="Angsana New"/>
                <w:sz w:val="28"/>
                <w:szCs w:val="28"/>
                <w:lang w:val="en-US" w:bidi="th-TH"/>
              </w:rPr>
              <w:br/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FB4843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FB484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ปีหรือน้อยกว่า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3CDE9F57" w14:textId="77777777" w:rsidR="00A52A0F" w:rsidRPr="00FB4843" w:rsidRDefault="00A52A0F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3939B0E" w14:textId="2B012F61" w:rsidR="00A52A0F" w:rsidRPr="00FB4843" w:rsidRDefault="00A52A0F" w:rsidP="00FB484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B484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="00F461D6" w:rsidRPr="00FB4843">
              <w:rPr>
                <w:rFonts w:ascii="Angsana New" w:hAnsi="Angsana New"/>
                <w:sz w:val="28"/>
                <w:szCs w:val="28"/>
                <w:lang w:val="en-US" w:bidi="th-TH"/>
              </w:rPr>
              <w:br/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FB4843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FB484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ปีแต่ไม่เกิน 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FB4843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FB484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0B048BF" w14:textId="77777777" w:rsidR="00A52A0F" w:rsidRPr="00FB4843" w:rsidRDefault="00A52A0F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5E38700" w14:textId="36E8CADF" w:rsidR="00A52A0F" w:rsidRPr="00FB4843" w:rsidRDefault="00524675" w:rsidP="00FB4843">
            <w:pPr>
              <w:pStyle w:val="block"/>
              <w:spacing w:after="0" w:line="240" w:lineRule="atLeast"/>
              <w:ind w:left="-83" w:right="-1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484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Pr="00FB4843">
              <w:rPr>
                <w:rFonts w:ascii="Angsana New" w:hAnsi="Angsana New"/>
                <w:sz w:val="28"/>
                <w:szCs w:val="28"/>
                <w:lang w:val="en-US" w:bidi="th-TH"/>
              </w:rPr>
              <w:br/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FB4843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FB484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245" w:type="dxa"/>
            <w:shd w:val="clear" w:color="auto" w:fill="auto"/>
          </w:tcPr>
          <w:p w14:paraId="14BEED02" w14:textId="77777777" w:rsidR="00A52A0F" w:rsidRPr="00FB4843" w:rsidRDefault="00A52A0F" w:rsidP="00063EF2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B972FAD" w14:textId="174156AF" w:rsidR="00A52A0F" w:rsidRPr="00FB4843" w:rsidRDefault="00A52A0F" w:rsidP="00063EF2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B484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ภายใน </w:t>
            </w:r>
            <w:r w:rsidR="00F461D6" w:rsidRPr="00FB4843">
              <w:rPr>
                <w:rFonts w:ascii="Angsana New" w:hAnsi="Angsana New"/>
                <w:sz w:val="28"/>
                <w:szCs w:val="28"/>
                <w:lang w:val="en-US" w:bidi="th-TH"/>
              </w:rPr>
              <w:br/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FB4843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FB484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ปีหรือน้อยกว่า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720D0AC3" w14:textId="77777777" w:rsidR="00A52A0F" w:rsidRPr="00FB4843" w:rsidRDefault="00A52A0F" w:rsidP="00063EF2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7962D20C" w14:textId="0A167E32" w:rsidR="00A52A0F" w:rsidRPr="00FB4843" w:rsidRDefault="00A52A0F" w:rsidP="00063EF2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B484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Pr="00FB4843">
              <w:rPr>
                <w:rFonts w:ascii="Angsana New" w:hAnsi="Angsana New"/>
                <w:sz w:val="28"/>
                <w:szCs w:val="28"/>
                <w:lang w:val="en-US" w:bidi="th-TH"/>
              </w:rPr>
              <w:br/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FB4843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FB484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ปีแต่ไม่เกิน </w:t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FB4843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FB484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F211643" w14:textId="77777777" w:rsidR="00A52A0F" w:rsidRPr="00FB4843" w:rsidRDefault="00A52A0F" w:rsidP="00063EF2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135FE494" w14:textId="7C1681BA" w:rsidR="00A52A0F" w:rsidRPr="00FB4843" w:rsidRDefault="00A52A0F" w:rsidP="00063EF2">
            <w:pPr>
              <w:pStyle w:val="block"/>
              <w:spacing w:after="0" w:line="240" w:lineRule="atLeast"/>
              <w:ind w:left="-83" w:right="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B484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="00062430" w:rsidRPr="00FB4843">
              <w:rPr>
                <w:rFonts w:ascii="Angsana New" w:hAnsi="Angsana New"/>
                <w:sz w:val="28"/>
                <w:szCs w:val="28"/>
                <w:lang w:val="en-US" w:bidi="th-TH"/>
              </w:rPr>
              <w:br/>
            </w:r>
            <w:r w:rsidR="0001010D" w:rsidRPr="0001010D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FB4843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FB484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ปี</w:t>
            </w:r>
          </w:p>
        </w:tc>
      </w:tr>
      <w:tr w:rsidR="00A52A0F" w:rsidRPr="00BE758C" w14:paraId="06776410" w14:textId="77777777" w:rsidTr="00D52983">
        <w:trPr>
          <w:tblHeader/>
        </w:trPr>
        <w:tc>
          <w:tcPr>
            <w:tcW w:w="2496" w:type="dxa"/>
            <w:shd w:val="clear" w:color="auto" w:fill="auto"/>
            <w:vAlign w:val="bottom"/>
          </w:tcPr>
          <w:p w14:paraId="4538557E" w14:textId="77777777" w:rsidR="00A52A0F" w:rsidRPr="00063EF2" w:rsidRDefault="00A52A0F" w:rsidP="00063EF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949" w:type="dxa"/>
            <w:gridSpan w:val="11"/>
            <w:shd w:val="clear" w:color="auto" w:fill="auto"/>
            <w:vAlign w:val="bottom"/>
          </w:tcPr>
          <w:p w14:paraId="1D349CFD" w14:textId="77777777" w:rsidR="00A52A0F" w:rsidRPr="00FB4843" w:rsidRDefault="00A52A0F" w:rsidP="00FB4843">
            <w:pPr>
              <w:pStyle w:val="block"/>
              <w:spacing w:after="0" w:line="240" w:lineRule="atLeast"/>
              <w:ind w:left="-8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FB484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D52983" w:rsidRPr="00BE758C" w14:paraId="3EA23D94" w14:textId="77777777" w:rsidTr="00D52983">
        <w:tc>
          <w:tcPr>
            <w:tcW w:w="2496" w:type="dxa"/>
            <w:shd w:val="clear" w:color="auto" w:fill="auto"/>
            <w:vAlign w:val="bottom"/>
          </w:tcPr>
          <w:p w14:paraId="5E73363A" w14:textId="363FE9D6" w:rsidR="00D52983" w:rsidRPr="00063EF2" w:rsidRDefault="00D52983" w:rsidP="00D52983">
            <w:pPr>
              <w:pStyle w:val="block"/>
              <w:spacing w:after="0" w:line="240" w:lineRule="atLeast"/>
              <w:ind w:left="164" w:hanging="16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4F42684" w14:textId="77777777" w:rsidR="00D52983" w:rsidRPr="00FB4843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8" w:type="dxa"/>
            <w:shd w:val="clear" w:color="auto" w:fill="auto"/>
            <w:vAlign w:val="bottom"/>
          </w:tcPr>
          <w:p w14:paraId="25764875" w14:textId="77777777" w:rsidR="00D52983" w:rsidRPr="00FB4843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5C67450" w14:textId="77777777" w:rsidR="00D52983" w:rsidRPr="00FB4843" w:rsidRDefault="00D52983" w:rsidP="00D52983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96909A9" w14:textId="77777777" w:rsidR="00D52983" w:rsidRPr="00FB4843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DA4881C" w14:textId="77777777" w:rsidR="00D52983" w:rsidRPr="00FB4843" w:rsidRDefault="00D52983" w:rsidP="00D52983">
            <w:pPr>
              <w:pStyle w:val="block"/>
              <w:spacing w:after="0" w:line="240" w:lineRule="atLeast"/>
              <w:ind w:left="0" w:right="-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2C0693B5" w14:textId="77777777" w:rsidR="00D52983" w:rsidRPr="00FB4843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  <w:shd w:val="clear" w:color="auto" w:fill="auto"/>
          </w:tcPr>
          <w:p w14:paraId="135D5236" w14:textId="77777777" w:rsidR="00D52983" w:rsidRPr="00FB4843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8" w:type="dxa"/>
            <w:shd w:val="clear" w:color="auto" w:fill="auto"/>
          </w:tcPr>
          <w:p w14:paraId="7E2791B8" w14:textId="77777777" w:rsidR="00D52983" w:rsidRPr="00FB4843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  <w:shd w:val="clear" w:color="auto" w:fill="auto"/>
          </w:tcPr>
          <w:p w14:paraId="4F0E3136" w14:textId="77777777" w:rsidR="00D52983" w:rsidRPr="00FB4843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shd w:val="clear" w:color="auto" w:fill="auto"/>
          </w:tcPr>
          <w:p w14:paraId="6E82B7B6" w14:textId="77777777" w:rsidR="00D52983" w:rsidRPr="00FB4843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9" w:type="dxa"/>
            <w:shd w:val="clear" w:color="auto" w:fill="auto"/>
          </w:tcPr>
          <w:p w14:paraId="27CEABD1" w14:textId="77777777" w:rsidR="00D52983" w:rsidRPr="00FB4843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52983" w:rsidRPr="00BE758C" w14:paraId="0B4DCE6A" w14:textId="77777777" w:rsidTr="00D52983">
        <w:tc>
          <w:tcPr>
            <w:tcW w:w="2496" w:type="dxa"/>
            <w:shd w:val="clear" w:color="auto" w:fill="auto"/>
            <w:vAlign w:val="bottom"/>
          </w:tcPr>
          <w:p w14:paraId="1E7CED7C" w14:textId="4CFA9753" w:rsidR="00D52983" w:rsidRPr="00063EF2" w:rsidRDefault="00D52983" w:rsidP="00D52983">
            <w:pPr>
              <w:pStyle w:val="block"/>
              <w:spacing w:after="0" w:line="240" w:lineRule="atLeast"/>
              <w:ind w:left="164" w:hanging="16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976AEE">
              <w:rPr>
                <w:rFonts w:ascii="Angsana New" w:hAnsi="Angsana New"/>
                <w:spacing w:val="-6"/>
                <w:sz w:val="28"/>
                <w:szCs w:val="28"/>
                <w:cs/>
                <w:lang w:val="en-US" w:bidi="th-TH"/>
              </w:rPr>
              <w:t>สัญญาแลกเปลี่ยนอัตร</w:t>
            </w:r>
            <w:r w:rsidRPr="00976AEE"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 w:bidi="th-TH"/>
              </w:rPr>
              <w:t>า</w:t>
            </w:r>
            <w:r w:rsidRPr="00976AEE">
              <w:rPr>
                <w:rFonts w:ascii="Angsana New" w:hAnsi="Angsana New"/>
                <w:spacing w:val="-6"/>
                <w:sz w:val="28"/>
                <w:szCs w:val="28"/>
                <w:cs/>
                <w:lang w:val="en-US" w:bidi="th-TH"/>
              </w:rPr>
              <w:t>ดอกเบี้ย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39AF7049" w14:textId="77777777" w:rsidR="00D52983" w:rsidRPr="00FB4843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8" w:type="dxa"/>
            <w:shd w:val="clear" w:color="auto" w:fill="auto"/>
            <w:vAlign w:val="bottom"/>
          </w:tcPr>
          <w:p w14:paraId="1A7380E1" w14:textId="77777777" w:rsidR="00D52983" w:rsidRPr="00FB4843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C2401D7" w14:textId="77777777" w:rsidR="00D52983" w:rsidRPr="00FB4843" w:rsidRDefault="00D52983" w:rsidP="00D52983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C678798" w14:textId="77777777" w:rsidR="00D52983" w:rsidRPr="00FB4843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AC9C109" w14:textId="77777777" w:rsidR="00D52983" w:rsidRPr="00FB4843" w:rsidRDefault="00D52983" w:rsidP="00D52983">
            <w:pPr>
              <w:pStyle w:val="block"/>
              <w:spacing w:after="0" w:line="240" w:lineRule="atLeast"/>
              <w:ind w:left="0" w:right="-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08FF68FD" w14:textId="77777777" w:rsidR="00D52983" w:rsidRPr="00FB4843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  <w:shd w:val="clear" w:color="auto" w:fill="auto"/>
          </w:tcPr>
          <w:p w14:paraId="496B68E8" w14:textId="77777777" w:rsidR="00D52983" w:rsidRPr="00FB4843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8" w:type="dxa"/>
            <w:shd w:val="clear" w:color="auto" w:fill="auto"/>
          </w:tcPr>
          <w:p w14:paraId="38A4728F" w14:textId="77777777" w:rsidR="00D52983" w:rsidRPr="00FB4843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  <w:shd w:val="clear" w:color="auto" w:fill="auto"/>
          </w:tcPr>
          <w:p w14:paraId="17CBAF78" w14:textId="77777777" w:rsidR="00D52983" w:rsidRPr="00FB4843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shd w:val="clear" w:color="auto" w:fill="auto"/>
          </w:tcPr>
          <w:p w14:paraId="7C17480F" w14:textId="77777777" w:rsidR="00D52983" w:rsidRPr="00FB4843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9" w:type="dxa"/>
            <w:shd w:val="clear" w:color="auto" w:fill="auto"/>
          </w:tcPr>
          <w:p w14:paraId="243473DE" w14:textId="77777777" w:rsidR="00D52983" w:rsidRPr="00FB4843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52983" w:rsidRPr="00BE758C" w14:paraId="3E4C5BF1" w14:textId="77777777" w:rsidTr="00D52983">
        <w:tc>
          <w:tcPr>
            <w:tcW w:w="2496" w:type="dxa"/>
            <w:shd w:val="clear" w:color="auto" w:fill="auto"/>
            <w:vAlign w:val="bottom"/>
          </w:tcPr>
          <w:p w14:paraId="3F155C92" w14:textId="213914A3" w:rsidR="00D52983" w:rsidRPr="00063EF2" w:rsidRDefault="00D52983" w:rsidP="00D52983">
            <w:pPr>
              <w:pStyle w:val="block"/>
              <w:spacing w:after="0" w:line="240" w:lineRule="atLeast"/>
              <w:ind w:left="164" w:hanging="16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063EF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ความเสี่ยง</w:t>
            </w:r>
            <w:r w:rsidRPr="00063EF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สุทธิ </w:t>
            </w:r>
            <w:r w:rsidRPr="00063EF2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318D101A" w14:textId="7962BFA3" w:rsidR="00D52983" w:rsidRPr="00FB4843" w:rsidRDefault="00D52983" w:rsidP="00D52983">
            <w:pPr>
              <w:pStyle w:val="block"/>
              <w:spacing w:after="0" w:line="240" w:lineRule="atLeast"/>
              <w:ind w:left="0" w:right="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41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601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0BAF7EBB" w14:textId="77777777" w:rsidR="00D52983" w:rsidRPr="00FB4843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69D71C5" w14:textId="5C5EC39A" w:rsidR="00D52983" w:rsidRPr="00FB4843" w:rsidRDefault="00D52983" w:rsidP="00D52983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622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122885B" w14:textId="77777777" w:rsidR="00D52983" w:rsidRPr="00FB4843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4D5D336" w14:textId="3A82E0A9" w:rsidR="00D52983" w:rsidRPr="00FB4843" w:rsidRDefault="00D52983" w:rsidP="00D52983">
            <w:pPr>
              <w:pStyle w:val="block"/>
              <w:spacing w:after="0" w:line="240" w:lineRule="atLeast"/>
              <w:ind w:left="0" w:right="-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366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550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45" w:type="dxa"/>
            <w:shd w:val="clear" w:color="auto" w:fill="auto"/>
          </w:tcPr>
          <w:p w14:paraId="7A14BBBF" w14:textId="77777777" w:rsidR="00D52983" w:rsidRPr="00FB4843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8737544" w14:textId="49F17495" w:rsidR="00D52983" w:rsidRPr="00FB4843" w:rsidRDefault="00D52983" w:rsidP="00D52983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173</w:t>
            </w:r>
            <w:r w:rsidRPr="00FB4843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612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50667450" w14:textId="77777777" w:rsidR="00D52983" w:rsidRPr="00FB4843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05890D43" w14:textId="4F125304" w:rsidR="00D52983" w:rsidRPr="00FB4843" w:rsidRDefault="00D52983" w:rsidP="00D52983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294</w:t>
            </w:r>
            <w:r w:rsidRPr="00FB4843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805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5CE81E7" w14:textId="77777777" w:rsidR="00D52983" w:rsidRPr="00FB4843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0E5A6E76" w14:textId="0D07A6F5" w:rsidR="00D52983" w:rsidRPr="00FB4843" w:rsidRDefault="00D52983" w:rsidP="00D52983">
            <w:pPr>
              <w:pStyle w:val="block"/>
              <w:spacing w:after="0" w:line="240" w:lineRule="atLeast"/>
              <w:ind w:left="0" w:right="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199</w:t>
            </w:r>
            <w:r w:rsidRPr="00FB4843"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034</w:t>
            </w:r>
          </w:p>
        </w:tc>
      </w:tr>
      <w:tr w:rsidR="00D52983" w:rsidRPr="00BE758C" w14:paraId="2BF36255" w14:textId="77777777" w:rsidTr="00432CB0">
        <w:tc>
          <w:tcPr>
            <w:tcW w:w="2496" w:type="dxa"/>
            <w:shd w:val="clear" w:color="auto" w:fill="auto"/>
            <w:vAlign w:val="bottom"/>
          </w:tcPr>
          <w:p w14:paraId="4D8CAFEB" w14:textId="36028CDB" w:rsidR="00D52983" w:rsidRPr="00063EF2" w:rsidRDefault="00D52983" w:rsidP="00D52983">
            <w:pPr>
              <w:pStyle w:val="block"/>
              <w:spacing w:after="0" w:line="240" w:lineRule="atLeast"/>
              <w:ind w:left="164" w:hanging="16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225FD3">
              <w:rPr>
                <w:rFonts w:ascii="Angsana New" w:hAnsi="Angsana New"/>
                <w:spacing w:val="-6"/>
                <w:sz w:val="28"/>
                <w:szCs w:val="28"/>
                <w:cs/>
                <w:lang w:val="en-US" w:bidi="th-TH"/>
              </w:rPr>
              <w:t>อัตราดอกเบี้ยคงที่เฉลี่ย</w:t>
            </w:r>
            <w:r w:rsidRPr="00225FD3">
              <w:rPr>
                <w:rFonts w:ascii="Angsana New" w:hAnsi="Angsana New"/>
                <w:i/>
                <w:iCs/>
                <w:spacing w:val="-6"/>
                <w:sz w:val="28"/>
                <w:szCs w:val="28"/>
                <w:lang w:val="en-US" w:bidi="th-TH"/>
              </w:rPr>
              <w:t xml:space="preserve"> </w:t>
            </w:r>
            <w:r w:rsidRPr="00225FD3">
              <w:rPr>
                <w:rFonts w:ascii="Angsana New" w:hAnsi="Angsana New"/>
                <w:i/>
                <w:iCs/>
                <w:spacing w:val="-6"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2945B2D3" w14:textId="1633B364" w:rsidR="00D52983" w:rsidRPr="00FB4843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71EA0411" w14:textId="77777777" w:rsidR="00D52983" w:rsidRPr="00FB4843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9AB01F4" w14:textId="3853F05D" w:rsidR="00D52983" w:rsidRPr="00FB4843" w:rsidRDefault="00D52983" w:rsidP="00D52983">
            <w:pPr>
              <w:pStyle w:val="block"/>
              <w:spacing w:after="0" w:line="240" w:lineRule="atLeast"/>
              <w:ind w:left="0" w:right="-28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3.76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076B831" w14:textId="77777777" w:rsidR="00D52983" w:rsidRPr="00FB4843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158525BE" w14:textId="2AE9160A" w:rsidR="00D52983" w:rsidRPr="00FB4843" w:rsidRDefault="00D52983" w:rsidP="00D52983">
            <w:pPr>
              <w:pStyle w:val="block"/>
              <w:spacing w:after="0" w:line="240" w:lineRule="atLeast"/>
              <w:ind w:left="0" w:right="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2.20</w:t>
            </w:r>
          </w:p>
        </w:tc>
        <w:tc>
          <w:tcPr>
            <w:tcW w:w="245" w:type="dxa"/>
            <w:shd w:val="clear" w:color="auto" w:fill="auto"/>
          </w:tcPr>
          <w:p w14:paraId="300599E7" w14:textId="77777777" w:rsidR="00D52983" w:rsidRPr="00FB4843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1EE0F61" w14:textId="60BB48C0" w:rsidR="00D52983" w:rsidRPr="00FB4843" w:rsidRDefault="00D52983" w:rsidP="00D52983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FB484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.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01010D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</w:p>
        </w:tc>
        <w:tc>
          <w:tcPr>
            <w:tcW w:w="228" w:type="dxa"/>
            <w:shd w:val="clear" w:color="auto" w:fill="auto"/>
          </w:tcPr>
          <w:p w14:paraId="04D0DBA0" w14:textId="77777777" w:rsidR="00D52983" w:rsidRPr="00FB4843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5B86455E" w14:textId="1D68C7BC" w:rsidR="00D52983" w:rsidRPr="00FB4843" w:rsidRDefault="00D52983" w:rsidP="00D52983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FB484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.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55</w:t>
            </w:r>
          </w:p>
        </w:tc>
        <w:tc>
          <w:tcPr>
            <w:tcW w:w="246" w:type="dxa"/>
            <w:shd w:val="clear" w:color="auto" w:fill="auto"/>
          </w:tcPr>
          <w:p w14:paraId="4920027C" w14:textId="77777777" w:rsidR="00D52983" w:rsidRPr="00FB4843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6C0C38FE" w14:textId="0DB10CB4" w:rsidR="00D52983" w:rsidRPr="00FB4843" w:rsidRDefault="00D52983" w:rsidP="00D52983">
            <w:pPr>
              <w:pStyle w:val="block"/>
              <w:spacing w:after="0" w:line="240" w:lineRule="atLeast"/>
              <w:ind w:left="0" w:right="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FB484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.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94</w:t>
            </w:r>
          </w:p>
        </w:tc>
      </w:tr>
      <w:tr w:rsidR="00225FD3" w:rsidRPr="00E82EF8" w14:paraId="0B691BAA" w14:textId="77777777" w:rsidTr="00D52983">
        <w:tc>
          <w:tcPr>
            <w:tcW w:w="2496" w:type="dxa"/>
            <w:shd w:val="clear" w:color="auto" w:fill="auto"/>
            <w:vAlign w:val="bottom"/>
          </w:tcPr>
          <w:p w14:paraId="20D97557" w14:textId="4BDE5E79" w:rsidR="00A52A0F" w:rsidRPr="00E82EF8" w:rsidRDefault="00A52A0F" w:rsidP="00063EF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pacing w:val="-6"/>
                <w:sz w:val="20"/>
                <w:lang w:val="en-US" w:bidi="th-TH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517749EB" w14:textId="77777777" w:rsidR="00A52A0F" w:rsidRPr="00E82EF8" w:rsidRDefault="00A52A0F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28" w:type="dxa"/>
            <w:shd w:val="clear" w:color="auto" w:fill="auto"/>
            <w:vAlign w:val="bottom"/>
          </w:tcPr>
          <w:p w14:paraId="685BA8DD" w14:textId="77777777" w:rsidR="00A52A0F" w:rsidRPr="00E82EF8" w:rsidRDefault="00A52A0F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F6A2717" w14:textId="77777777" w:rsidR="00A52A0F" w:rsidRPr="00E82EF8" w:rsidRDefault="00A52A0F" w:rsidP="00FB4843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66A5A0C" w14:textId="77777777" w:rsidR="00A52A0F" w:rsidRPr="00E82EF8" w:rsidRDefault="00A52A0F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90D5D24" w14:textId="77777777" w:rsidR="00A52A0F" w:rsidRPr="00E82EF8" w:rsidRDefault="00A52A0F" w:rsidP="00FB4843">
            <w:pPr>
              <w:pStyle w:val="block"/>
              <w:spacing w:after="0" w:line="240" w:lineRule="atLeast"/>
              <w:ind w:left="0" w:right="-17"/>
              <w:jc w:val="right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10BB25AB" w14:textId="77777777" w:rsidR="00A52A0F" w:rsidRPr="00E82EF8" w:rsidRDefault="00A52A0F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6A0C0B3" w14:textId="77777777" w:rsidR="00A52A0F" w:rsidRPr="00E82EF8" w:rsidRDefault="00A52A0F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28" w:type="dxa"/>
            <w:shd w:val="clear" w:color="auto" w:fill="auto"/>
            <w:vAlign w:val="bottom"/>
          </w:tcPr>
          <w:p w14:paraId="100D79FB" w14:textId="77777777" w:rsidR="00A52A0F" w:rsidRPr="00E82EF8" w:rsidRDefault="00A52A0F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700D5BD6" w14:textId="77777777" w:rsidR="00A52A0F" w:rsidRPr="00E82EF8" w:rsidRDefault="00A52A0F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B890FC9" w14:textId="77777777" w:rsidR="00A52A0F" w:rsidRPr="00E82EF8" w:rsidRDefault="00A52A0F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642F7359" w14:textId="77777777" w:rsidR="00A52A0F" w:rsidRPr="00E82EF8" w:rsidRDefault="00A52A0F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0"/>
                <w:lang w:val="en-US"/>
              </w:rPr>
            </w:pPr>
          </w:p>
        </w:tc>
      </w:tr>
      <w:tr w:rsidR="00225FD3" w:rsidRPr="00BE758C" w14:paraId="2DD5E3C0" w14:textId="77777777" w:rsidTr="00D52983">
        <w:tc>
          <w:tcPr>
            <w:tcW w:w="2496" w:type="dxa"/>
            <w:shd w:val="clear" w:color="auto" w:fill="auto"/>
            <w:vAlign w:val="bottom"/>
          </w:tcPr>
          <w:p w14:paraId="5A5705AC" w14:textId="1FF037EF" w:rsidR="007B2315" w:rsidRPr="00D52983" w:rsidRDefault="00D52983" w:rsidP="007B2315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D52983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  <w:lang w:val="en-US" w:bidi="th-TH"/>
              </w:rPr>
              <w:t>ความเสี่ยง</w:t>
            </w:r>
            <w:r w:rsidRPr="00D52983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 w:bidi="th-TH"/>
              </w:rPr>
              <w:t>จากความผันผวน</w:t>
            </w:r>
            <w:r w:rsidRPr="00D52983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  <w:lang w:val="en-US" w:bidi="th-TH"/>
              </w:rPr>
              <w:br/>
            </w:r>
            <w:r w:rsidRPr="00D52983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 w:bidi="th-TH"/>
              </w:rPr>
              <w:t xml:space="preserve">   ด้านราคาพลังงาน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57818B2C" w14:textId="520757B3" w:rsidR="007B2315" w:rsidRPr="00FB4843" w:rsidRDefault="007B2315" w:rsidP="007B2315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8" w:type="dxa"/>
            <w:shd w:val="clear" w:color="auto" w:fill="auto"/>
            <w:vAlign w:val="bottom"/>
          </w:tcPr>
          <w:p w14:paraId="1FC50236" w14:textId="77777777" w:rsidR="007B2315" w:rsidRPr="00FB4843" w:rsidRDefault="007B2315" w:rsidP="007B231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3F28252" w14:textId="62C24614" w:rsidR="007B2315" w:rsidRPr="00FB4843" w:rsidRDefault="007B2315" w:rsidP="00225FD3">
            <w:pPr>
              <w:pStyle w:val="block"/>
              <w:spacing w:after="0" w:line="240" w:lineRule="atLeast"/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97E602C" w14:textId="77777777" w:rsidR="007B2315" w:rsidRPr="00FB4843" w:rsidRDefault="007B2315" w:rsidP="007B231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303C76C4" w14:textId="0D53CBE8" w:rsidR="007B2315" w:rsidRPr="00FB4843" w:rsidRDefault="007B2315" w:rsidP="007B2315">
            <w:pPr>
              <w:pStyle w:val="block"/>
              <w:spacing w:after="0" w:line="240" w:lineRule="atLeast"/>
              <w:ind w:left="0" w:right="-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1AA4FD92" w14:textId="77777777" w:rsidR="007B2315" w:rsidRPr="00FB4843" w:rsidRDefault="007B2315" w:rsidP="007B231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6A07EA3" w14:textId="07240EAE" w:rsidR="007B2315" w:rsidRPr="00FB4843" w:rsidRDefault="007B2315" w:rsidP="007B231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8" w:type="dxa"/>
            <w:shd w:val="clear" w:color="auto" w:fill="auto"/>
            <w:vAlign w:val="bottom"/>
          </w:tcPr>
          <w:p w14:paraId="162720B0" w14:textId="77777777" w:rsidR="007B2315" w:rsidRPr="00FB4843" w:rsidRDefault="007B2315" w:rsidP="007B231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761DC1DF" w14:textId="01111375" w:rsidR="007B2315" w:rsidRPr="00FB4843" w:rsidRDefault="007B2315" w:rsidP="007B231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EA38238" w14:textId="77777777" w:rsidR="007B2315" w:rsidRPr="00FB4843" w:rsidRDefault="007B2315" w:rsidP="007B231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11C78214" w14:textId="113A3507" w:rsidR="007B2315" w:rsidRPr="00FB4843" w:rsidRDefault="007B2315" w:rsidP="007B2315">
            <w:pPr>
              <w:pStyle w:val="block"/>
              <w:spacing w:after="0" w:line="240" w:lineRule="atLeast"/>
              <w:ind w:left="0" w:right="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25FD3" w:rsidRPr="00BE758C" w14:paraId="7D9B73C4" w14:textId="77777777" w:rsidTr="00D52983">
        <w:tc>
          <w:tcPr>
            <w:tcW w:w="2496" w:type="dxa"/>
            <w:shd w:val="clear" w:color="auto" w:fill="auto"/>
            <w:vAlign w:val="bottom"/>
          </w:tcPr>
          <w:p w14:paraId="018F1638" w14:textId="3AD99209" w:rsidR="007B2315" w:rsidRPr="00225FD3" w:rsidRDefault="00D52983" w:rsidP="00225FD3">
            <w:pPr>
              <w:pStyle w:val="block"/>
              <w:spacing w:after="0" w:line="240" w:lineRule="atLeast"/>
              <w:ind w:left="0" w:right="-49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อนุพันธ์ที่เกี่ยวกับพลังงาน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6954112C" w14:textId="19820D14" w:rsidR="007B2315" w:rsidRPr="00FB4843" w:rsidRDefault="006D5DCF" w:rsidP="006D5DCF">
            <w:pPr>
              <w:pStyle w:val="block"/>
              <w:tabs>
                <w:tab w:val="left" w:pos="420"/>
              </w:tabs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5923B2FB" w14:textId="77777777" w:rsidR="007B2315" w:rsidRPr="00FB4843" w:rsidRDefault="007B2315" w:rsidP="007B231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9961F00" w14:textId="2D3C6D51" w:rsidR="007B2315" w:rsidRPr="00FB4843" w:rsidRDefault="006D5DCF" w:rsidP="006D5DCF">
            <w:pPr>
              <w:pStyle w:val="block"/>
              <w:tabs>
                <w:tab w:val="left" w:pos="615"/>
              </w:tabs>
              <w:spacing w:after="0" w:line="240" w:lineRule="atLeast"/>
              <w:ind w:left="0" w:right="-10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F301858" w14:textId="77777777" w:rsidR="007B2315" w:rsidRPr="00FB4843" w:rsidRDefault="007B2315" w:rsidP="007B231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1322BD8A" w14:textId="7E8EEADD" w:rsidR="007B2315" w:rsidRPr="00FB4843" w:rsidRDefault="006D5DCF" w:rsidP="007B2315">
            <w:pPr>
              <w:pStyle w:val="block"/>
              <w:spacing w:after="0" w:line="240" w:lineRule="atLeast"/>
              <w:ind w:left="0" w:right="-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(2,035,901)</w:t>
            </w:r>
          </w:p>
        </w:tc>
        <w:tc>
          <w:tcPr>
            <w:tcW w:w="245" w:type="dxa"/>
            <w:shd w:val="clear" w:color="auto" w:fill="auto"/>
          </w:tcPr>
          <w:p w14:paraId="36CE1B3E" w14:textId="77777777" w:rsidR="007B2315" w:rsidRPr="00FB4843" w:rsidRDefault="007B2315" w:rsidP="007B231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BF7F7A3" w14:textId="028A14CC" w:rsidR="007B2315" w:rsidRPr="00FB4843" w:rsidRDefault="006D5DCF" w:rsidP="006D5DCF">
            <w:pPr>
              <w:pStyle w:val="block"/>
              <w:tabs>
                <w:tab w:val="left" w:pos="585"/>
              </w:tabs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12E3E117" w14:textId="77777777" w:rsidR="007B2315" w:rsidRPr="00FB4843" w:rsidRDefault="007B2315" w:rsidP="007B231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4B3EDDA9" w14:textId="064C8671" w:rsidR="007B2315" w:rsidRPr="00FB4843" w:rsidRDefault="006D5DCF" w:rsidP="006D5DCF">
            <w:pPr>
              <w:pStyle w:val="block"/>
              <w:tabs>
                <w:tab w:val="left" w:pos="765"/>
              </w:tabs>
              <w:spacing w:after="0" w:line="240" w:lineRule="atLeast"/>
              <w:ind w:left="0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5CA7FF9" w14:textId="77777777" w:rsidR="007B2315" w:rsidRPr="00FB4843" w:rsidRDefault="007B2315" w:rsidP="007B231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049C5CA9" w14:textId="40CE5699" w:rsidR="007B2315" w:rsidRPr="00FB4843" w:rsidRDefault="006D5DCF" w:rsidP="006D5DCF">
            <w:pPr>
              <w:pStyle w:val="block"/>
              <w:spacing w:after="0" w:line="240" w:lineRule="atLeast"/>
              <w:ind w:left="0" w:right="-12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4FB52522" w14:textId="77777777" w:rsidR="00F235F3" w:rsidRPr="00E82EF8" w:rsidRDefault="00F235F3" w:rsidP="00F235F3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35E57CC" w14:textId="77777777" w:rsidR="00F235F3" w:rsidRPr="00063EF2" w:rsidRDefault="00F235F3" w:rsidP="005125F4">
      <w:pPr>
        <w:pStyle w:val="block"/>
        <w:tabs>
          <w:tab w:val="left" w:pos="720"/>
        </w:tabs>
        <w:spacing w:after="0" w:line="240" w:lineRule="atLeast"/>
        <w:ind w:left="990" w:firstLine="90"/>
        <w:jc w:val="thaiDistribute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063EF2">
        <w:rPr>
          <w:rFonts w:ascii="Angsana New" w:hAnsi="Angsana New"/>
          <w:sz w:val="30"/>
          <w:szCs w:val="30"/>
          <w:cs/>
          <w:lang w:val="en-US" w:bidi="th-TH"/>
        </w:rPr>
        <w:t xml:space="preserve">จำนวนเงิน ณ วันที่รายงานซึ่งเกี่ยวข้องกับรายการที่กำหนดให้เป็นรายการที่ต้องการป้องกันความเสี่ยง </w:t>
      </w:r>
    </w:p>
    <w:p w14:paraId="055B3422" w14:textId="77777777" w:rsidR="00F235F3" w:rsidRPr="00E82EF8" w:rsidRDefault="00F235F3" w:rsidP="00F235F3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8860" w:type="dxa"/>
        <w:tblInd w:w="990" w:type="dxa"/>
        <w:tblLook w:val="04A0" w:firstRow="1" w:lastRow="0" w:firstColumn="1" w:lastColumn="0" w:noHBand="0" w:noVBand="1"/>
      </w:tblPr>
      <w:tblGrid>
        <w:gridCol w:w="2448"/>
        <w:gridCol w:w="1602"/>
        <w:gridCol w:w="258"/>
        <w:gridCol w:w="912"/>
        <w:gridCol w:w="285"/>
        <w:gridCol w:w="1515"/>
        <w:gridCol w:w="248"/>
        <w:gridCol w:w="1592"/>
      </w:tblGrid>
      <w:tr w:rsidR="00C57756" w:rsidRPr="001244B0" w14:paraId="0D6EDD7C" w14:textId="77777777" w:rsidTr="005125F4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16EBBC1E" w14:textId="77777777" w:rsidR="000375D7" w:rsidRPr="00063EF2" w:rsidRDefault="000375D7" w:rsidP="00063EF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6C9C947A" w14:textId="77777777" w:rsidR="000375D7" w:rsidRPr="00063EF2" w:rsidRDefault="000375D7" w:rsidP="00063EF2">
            <w:pPr>
              <w:pStyle w:val="block"/>
              <w:spacing w:after="0" w:line="240" w:lineRule="atLeast"/>
              <w:ind w:left="-22" w:right="-4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4DF8F465" w14:textId="77777777" w:rsidR="000375D7" w:rsidRPr="00063EF2" w:rsidRDefault="000375D7" w:rsidP="00063EF2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62C4AC11" w14:textId="77777777" w:rsidR="000375D7" w:rsidRPr="00063EF2" w:rsidRDefault="000375D7" w:rsidP="00063EF2">
            <w:pPr>
              <w:pStyle w:val="block"/>
              <w:spacing w:after="0" w:line="240" w:lineRule="auto"/>
              <w:ind w:left="-158" w:right="-10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2E09FF2A" w14:textId="77777777" w:rsidR="000375D7" w:rsidRPr="00063EF2" w:rsidRDefault="000375D7" w:rsidP="00063EF2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5" w:type="dxa"/>
            <w:gridSpan w:val="3"/>
            <w:shd w:val="clear" w:color="auto" w:fill="auto"/>
            <w:vAlign w:val="bottom"/>
          </w:tcPr>
          <w:p w14:paraId="508EB2D1" w14:textId="77777777" w:rsidR="000375D7" w:rsidRPr="00063EF2" w:rsidRDefault="000375D7" w:rsidP="00063EF2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57756" w:rsidRPr="001244B0" w14:paraId="20045A59" w14:textId="77777777" w:rsidTr="005125F4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7133A48D" w14:textId="77777777" w:rsidR="000375D7" w:rsidRPr="00063EF2" w:rsidRDefault="000375D7" w:rsidP="00063EF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653CB280" w14:textId="77777777" w:rsidR="000375D7" w:rsidRPr="00063EF2" w:rsidRDefault="000375D7" w:rsidP="00063EF2">
            <w:pPr>
              <w:pStyle w:val="block"/>
              <w:spacing w:after="0" w:line="240" w:lineRule="atLeast"/>
              <w:ind w:left="-22" w:right="-4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6498CD50" w14:textId="77777777" w:rsidR="000375D7" w:rsidRPr="00063EF2" w:rsidRDefault="000375D7" w:rsidP="00063EF2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550956B8" w14:textId="77777777" w:rsidR="000375D7" w:rsidRPr="00063EF2" w:rsidRDefault="000375D7" w:rsidP="00063EF2">
            <w:pPr>
              <w:pStyle w:val="block"/>
              <w:spacing w:after="0" w:line="240" w:lineRule="auto"/>
              <w:ind w:left="-158" w:right="-10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6250B6D2" w14:textId="77777777" w:rsidR="000375D7" w:rsidRPr="00063EF2" w:rsidRDefault="000375D7" w:rsidP="00063EF2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4D82784B" w14:textId="619CB639" w:rsidR="000375D7" w:rsidRPr="00063EF2" w:rsidRDefault="0001010D" w:rsidP="00063EF2">
            <w:pPr>
              <w:pStyle w:val="block"/>
              <w:spacing w:after="0" w:line="240" w:lineRule="atLeast"/>
              <w:ind w:left="-50" w:right="-4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14DC591" w14:textId="77777777" w:rsidR="000375D7" w:rsidRPr="00063EF2" w:rsidRDefault="000375D7" w:rsidP="00063EF2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3FA109DE" w14:textId="4432AC77" w:rsidR="000375D7" w:rsidRPr="00063EF2" w:rsidRDefault="0001010D" w:rsidP="00063EF2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C57756" w:rsidRPr="001244B0" w14:paraId="5307810A" w14:textId="77777777" w:rsidTr="005125F4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620AD3DC" w14:textId="062396BB" w:rsidR="000375D7" w:rsidRPr="00063EF2" w:rsidRDefault="000375D7" w:rsidP="00063EF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01010D" w:rsidRPr="00010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546E7C5B" w14:textId="77777777" w:rsidR="000375D7" w:rsidRPr="00063EF2" w:rsidRDefault="000375D7" w:rsidP="00063EF2">
            <w:pPr>
              <w:pStyle w:val="block"/>
              <w:spacing w:after="0" w:line="240" w:lineRule="atLeast"/>
              <w:ind w:left="-22" w:right="-4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2DA59C4E" w14:textId="77777777" w:rsidR="000375D7" w:rsidRPr="00063EF2" w:rsidRDefault="000375D7" w:rsidP="00063EF2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456A2FBB" w14:textId="77777777" w:rsidR="000375D7" w:rsidRPr="00063EF2" w:rsidRDefault="000375D7" w:rsidP="00063EF2">
            <w:pPr>
              <w:pStyle w:val="block"/>
              <w:spacing w:after="0" w:line="240" w:lineRule="auto"/>
              <w:ind w:left="-158" w:right="-10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15B5F925" w14:textId="77777777" w:rsidR="000375D7" w:rsidRPr="00063EF2" w:rsidRDefault="000375D7" w:rsidP="00063EF2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5" w:type="dxa"/>
            <w:gridSpan w:val="3"/>
            <w:shd w:val="clear" w:color="auto" w:fill="auto"/>
            <w:vAlign w:val="bottom"/>
          </w:tcPr>
          <w:p w14:paraId="0123BC9D" w14:textId="77777777" w:rsidR="000375D7" w:rsidRPr="00063EF2" w:rsidRDefault="000375D7" w:rsidP="00063EF2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สำรองสำหรับการป้องกันความเสี่ยง</w:t>
            </w:r>
            <w:r w:rsidR="00062430" w:rsidRPr="00063EF2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063EF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ในกระแสเงินสด</w:t>
            </w:r>
          </w:p>
        </w:tc>
      </w:tr>
      <w:tr w:rsidR="00C57756" w:rsidRPr="001244B0" w14:paraId="081E8739" w14:textId="77777777" w:rsidTr="005125F4">
        <w:tc>
          <w:tcPr>
            <w:tcW w:w="4050" w:type="dxa"/>
            <w:gridSpan w:val="2"/>
            <w:shd w:val="clear" w:color="auto" w:fill="auto"/>
          </w:tcPr>
          <w:p w14:paraId="61EE4AB4" w14:textId="77777777" w:rsidR="000375D7" w:rsidRPr="00063EF2" w:rsidRDefault="000375D7" w:rsidP="00063EF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  <w:shd w:val="clear" w:color="auto" w:fill="auto"/>
          </w:tcPr>
          <w:p w14:paraId="0DB4BA2E" w14:textId="77777777" w:rsidR="000375D7" w:rsidRPr="00063EF2" w:rsidRDefault="000375D7" w:rsidP="00063EF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</w:tcPr>
          <w:p w14:paraId="69572191" w14:textId="77777777" w:rsidR="000375D7" w:rsidRPr="00063EF2" w:rsidRDefault="000375D7" w:rsidP="00063EF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  <w:shd w:val="clear" w:color="auto" w:fill="auto"/>
          </w:tcPr>
          <w:p w14:paraId="4EAFB3FB" w14:textId="77777777" w:rsidR="000375D7" w:rsidRPr="00063EF2" w:rsidRDefault="000375D7" w:rsidP="00063EF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5" w:type="dxa"/>
            <w:gridSpan w:val="3"/>
            <w:shd w:val="clear" w:color="auto" w:fill="auto"/>
          </w:tcPr>
          <w:p w14:paraId="45988B23" w14:textId="77777777" w:rsidR="000375D7" w:rsidRPr="00063EF2" w:rsidRDefault="000375D7" w:rsidP="00063EF2">
            <w:pPr>
              <w:pStyle w:val="block"/>
              <w:spacing w:after="0" w:line="240" w:lineRule="atLeast"/>
              <w:ind w:left="-81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57756" w:rsidRPr="001244B0" w14:paraId="7C6A34CD" w14:textId="77777777" w:rsidTr="00AB453F">
        <w:tc>
          <w:tcPr>
            <w:tcW w:w="4050" w:type="dxa"/>
            <w:gridSpan w:val="2"/>
            <w:shd w:val="clear" w:color="auto" w:fill="auto"/>
          </w:tcPr>
          <w:p w14:paraId="16365074" w14:textId="77777777" w:rsidR="000375D7" w:rsidRPr="00063EF2" w:rsidRDefault="000375D7" w:rsidP="00063EF2">
            <w:pPr>
              <w:pStyle w:val="block"/>
              <w:spacing w:after="0" w:line="240" w:lineRule="atLeast"/>
              <w:ind w:left="0" w:right="1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258" w:type="dxa"/>
            <w:shd w:val="clear" w:color="auto" w:fill="auto"/>
          </w:tcPr>
          <w:p w14:paraId="3CB93534" w14:textId="77777777" w:rsidR="000375D7" w:rsidRPr="00063EF2" w:rsidRDefault="000375D7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</w:tcPr>
          <w:p w14:paraId="283AD52C" w14:textId="77777777" w:rsidR="000375D7" w:rsidRPr="00063EF2" w:rsidRDefault="000375D7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  <w:shd w:val="clear" w:color="auto" w:fill="auto"/>
          </w:tcPr>
          <w:p w14:paraId="7410C52F" w14:textId="77777777" w:rsidR="000375D7" w:rsidRPr="00063EF2" w:rsidRDefault="000375D7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shd w:val="clear" w:color="auto" w:fill="auto"/>
          </w:tcPr>
          <w:p w14:paraId="426991DD" w14:textId="77777777" w:rsidR="000375D7" w:rsidRPr="00063EF2" w:rsidRDefault="000375D7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shd w:val="clear" w:color="auto" w:fill="auto"/>
          </w:tcPr>
          <w:p w14:paraId="670D9370" w14:textId="77777777" w:rsidR="000375D7" w:rsidRPr="00063EF2" w:rsidRDefault="000375D7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0EDE2CD2" w14:textId="77777777" w:rsidR="000375D7" w:rsidRPr="00063EF2" w:rsidRDefault="000375D7" w:rsidP="00063EF2">
            <w:pPr>
              <w:pStyle w:val="block"/>
              <w:spacing w:after="0" w:line="240" w:lineRule="atLeast"/>
              <w:ind w:left="-81" w:right="25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57756" w:rsidRPr="00AB20B9" w14:paraId="5CA36303" w14:textId="77777777" w:rsidTr="00AB453F">
        <w:tc>
          <w:tcPr>
            <w:tcW w:w="4050" w:type="dxa"/>
            <w:gridSpan w:val="2"/>
            <w:shd w:val="clear" w:color="auto" w:fill="auto"/>
          </w:tcPr>
          <w:p w14:paraId="11788560" w14:textId="77777777" w:rsidR="000375D7" w:rsidRPr="00063EF2" w:rsidRDefault="000375D7" w:rsidP="00063EF2">
            <w:pPr>
              <w:pStyle w:val="block"/>
              <w:spacing w:after="0" w:line="240" w:lineRule="atLeast"/>
              <w:ind w:left="0" w:right="1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เครื่องมือที่มีอัตราดอกเบี้ยผันแปร</w:t>
            </w:r>
          </w:p>
        </w:tc>
        <w:tc>
          <w:tcPr>
            <w:tcW w:w="258" w:type="dxa"/>
            <w:shd w:val="clear" w:color="auto" w:fill="auto"/>
          </w:tcPr>
          <w:p w14:paraId="57A172BD" w14:textId="77777777" w:rsidR="000375D7" w:rsidRPr="00063EF2" w:rsidRDefault="000375D7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</w:tcPr>
          <w:p w14:paraId="67BBA5B5" w14:textId="77777777" w:rsidR="000375D7" w:rsidRPr="00063EF2" w:rsidRDefault="000375D7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  <w:shd w:val="clear" w:color="auto" w:fill="auto"/>
          </w:tcPr>
          <w:p w14:paraId="24D103EC" w14:textId="77777777" w:rsidR="000375D7" w:rsidRPr="00063EF2" w:rsidRDefault="000375D7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tcBorders>
              <w:bottom w:val="double" w:sz="4" w:space="0" w:color="auto"/>
            </w:tcBorders>
            <w:shd w:val="clear" w:color="auto" w:fill="auto"/>
          </w:tcPr>
          <w:p w14:paraId="01902F2F" w14:textId="63A58C50" w:rsidR="000375D7" w:rsidRPr="00063EF2" w:rsidRDefault="00AB453F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C255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6D5D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</w:t>
            </w:r>
            <w:r w:rsidR="00C255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6D5D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029</w:t>
            </w:r>
          </w:p>
        </w:tc>
        <w:tc>
          <w:tcPr>
            <w:tcW w:w="248" w:type="dxa"/>
            <w:shd w:val="clear" w:color="auto" w:fill="auto"/>
          </w:tcPr>
          <w:p w14:paraId="136EC544" w14:textId="77777777" w:rsidR="000375D7" w:rsidRPr="00063EF2" w:rsidRDefault="000375D7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2" w:type="dxa"/>
            <w:tcBorders>
              <w:bottom w:val="double" w:sz="4" w:space="0" w:color="auto"/>
            </w:tcBorders>
            <w:shd w:val="clear" w:color="auto" w:fill="auto"/>
          </w:tcPr>
          <w:p w14:paraId="1B92751C" w14:textId="5337C360" w:rsidR="000375D7" w:rsidRPr="00063EF2" w:rsidRDefault="0001010D" w:rsidP="00063EF2">
            <w:pPr>
              <w:pStyle w:val="block"/>
              <w:spacing w:after="0" w:line="240" w:lineRule="atLeast"/>
              <w:ind w:left="-81" w:right="8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335</w:t>
            </w:r>
            <w:r w:rsidR="007B2315" w:rsidRPr="00853C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855</w:t>
            </w:r>
          </w:p>
        </w:tc>
      </w:tr>
      <w:tr w:rsidR="00AB453F" w:rsidRPr="00AB20B9" w14:paraId="378CDDE4" w14:textId="77777777" w:rsidTr="00AB453F">
        <w:tc>
          <w:tcPr>
            <w:tcW w:w="4050" w:type="dxa"/>
            <w:gridSpan w:val="2"/>
            <w:shd w:val="clear" w:color="auto" w:fill="auto"/>
          </w:tcPr>
          <w:p w14:paraId="659BA991" w14:textId="77777777" w:rsidR="00AB453F" w:rsidRPr="00063EF2" w:rsidRDefault="00AB453F" w:rsidP="00063EF2">
            <w:pPr>
              <w:pStyle w:val="block"/>
              <w:spacing w:after="0" w:line="240" w:lineRule="atLeast"/>
              <w:ind w:left="0" w:right="1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1FC5147E" w14:textId="77777777" w:rsidR="00AB453F" w:rsidRPr="00063EF2" w:rsidRDefault="00AB453F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</w:tcPr>
          <w:p w14:paraId="66AFE011" w14:textId="77777777" w:rsidR="00AB453F" w:rsidRPr="00063EF2" w:rsidRDefault="00AB453F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  <w:shd w:val="clear" w:color="auto" w:fill="auto"/>
          </w:tcPr>
          <w:p w14:paraId="0433D228" w14:textId="77777777" w:rsidR="00AB453F" w:rsidRPr="00063EF2" w:rsidRDefault="00AB453F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tcBorders>
              <w:top w:val="double" w:sz="4" w:space="0" w:color="auto"/>
            </w:tcBorders>
            <w:shd w:val="clear" w:color="auto" w:fill="auto"/>
          </w:tcPr>
          <w:p w14:paraId="5312042C" w14:textId="77777777" w:rsidR="00AB453F" w:rsidRPr="0001010D" w:rsidRDefault="00AB453F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shd w:val="clear" w:color="auto" w:fill="auto"/>
          </w:tcPr>
          <w:p w14:paraId="7536FC4D" w14:textId="77777777" w:rsidR="00AB453F" w:rsidRPr="00063EF2" w:rsidRDefault="00AB453F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2" w:type="dxa"/>
            <w:tcBorders>
              <w:top w:val="double" w:sz="4" w:space="0" w:color="auto"/>
            </w:tcBorders>
            <w:shd w:val="clear" w:color="auto" w:fill="auto"/>
          </w:tcPr>
          <w:p w14:paraId="5979FA86" w14:textId="77777777" w:rsidR="00AB453F" w:rsidRPr="0001010D" w:rsidRDefault="00AB453F" w:rsidP="00063EF2">
            <w:pPr>
              <w:pStyle w:val="block"/>
              <w:spacing w:after="0" w:line="240" w:lineRule="atLeast"/>
              <w:ind w:left="-81" w:right="8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B453F" w:rsidRPr="00AB20B9" w14:paraId="632EA204" w14:textId="77777777" w:rsidTr="00AB453F">
        <w:tc>
          <w:tcPr>
            <w:tcW w:w="4050" w:type="dxa"/>
            <w:gridSpan w:val="2"/>
            <w:shd w:val="clear" w:color="auto" w:fill="auto"/>
          </w:tcPr>
          <w:p w14:paraId="77F1BCFE" w14:textId="07935EE2" w:rsidR="00AB453F" w:rsidRPr="00063EF2" w:rsidRDefault="00AB453F" w:rsidP="00063EF2">
            <w:pPr>
              <w:pStyle w:val="block"/>
              <w:spacing w:after="0" w:line="240" w:lineRule="atLeast"/>
              <w:ind w:left="0" w:right="1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>ความเสี่ยง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จากความผันผวนด้านราคาพลังงาน</w:t>
            </w:r>
          </w:p>
        </w:tc>
        <w:tc>
          <w:tcPr>
            <w:tcW w:w="258" w:type="dxa"/>
            <w:shd w:val="clear" w:color="auto" w:fill="auto"/>
          </w:tcPr>
          <w:p w14:paraId="0FEC64F2" w14:textId="77777777" w:rsidR="00AB453F" w:rsidRPr="00063EF2" w:rsidRDefault="00AB453F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</w:tcPr>
          <w:p w14:paraId="7AE95760" w14:textId="77777777" w:rsidR="00AB453F" w:rsidRPr="00063EF2" w:rsidRDefault="00AB453F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  <w:shd w:val="clear" w:color="auto" w:fill="auto"/>
          </w:tcPr>
          <w:p w14:paraId="64C9F84E" w14:textId="77777777" w:rsidR="00AB453F" w:rsidRPr="00063EF2" w:rsidRDefault="00AB453F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shd w:val="clear" w:color="auto" w:fill="auto"/>
          </w:tcPr>
          <w:p w14:paraId="3347C10C" w14:textId="77777777" w:rsidR="00AB453F" w:rsidRPr="0001010D" w:rsidRDefault="00AB453F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shd w:val="clear" w:color="auto" w:fill="auto"/>
          </w:tcPr>
          <w:p w14:paraId="62C5B4BC" w14:textId="77777777" w:rsidR="00AB453F" w:rsidRPr="00063EF2" w:rsidRDefault="00AB453F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55B38628" w14:textId="77777777" w:rsidR="00AB453F" w:rsidRPr="0001010D" w:rsidRDefault="00AB453F" w:rsidP="00063EF2">
            <w:pPr>
              <w:pStyle w:val="block"/>
              <w:spacing w:after="0" w:line="240" w:lineRule="atLeast"/>
              <w:ind w:left="-81" w:right="8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B453F" w:rsidRPr="00AB20B9" w14:paraId="1DBAA8D6" w14:textId="77777777" w:rsidTr="00AB453F">
        <w:tc>
          <w:tcPr>
            <w:tcW w:w="4050" w:type="dxa"/>
            <w:gridSpan w:val="2"/>
            <w:shd w:val="clear" w:color="auto" w:fill="auto"/>
          </w:tcPr>
          <w:p w14:paraId="0AE6D86C" w14:textId="3F37E9A7" w:rsidR="00AB453F" w:rsidRPr="00063EF2" w:rsidRDefault="00AB453F" w:rsidP="00063EF2">
            <w:pPr>
              <w:pStyle w:val="block"/>
              <w:spacing w:after="0" w:line="240" w:lineRule="atLeast"/>
              <w:ind w:left="0" w:right="1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อนุพันธ์ที่เกี่ยวกับพลังงาน</w:t>
            </w:r>
          </w:p>
        </w:tc>
        <w:tc>
          <w:tcPr>
            <w:tcW w:w="258" w:type="dxa"/>
            <w:shd w:val="clear" w:color="auto" w:fill="auto"/>
          </w:tcPr>
          <w:p w14:paraId="55094D86" w14:textId="77777777" w:rsidR="00AB453F" w:rsidRPr="00063EF2" w:rsidRDefault="00AB453F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</w:tcPr>
          <w:p w14:paraId="60EFE08C" w14:textId="77777777" w:rsidR="00AB453F" w:rsidRPr="00063EF2" w:rsidRDefault="00AB453F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  <w:shd w:val="clear" w:color="auto" w:fill="auto"/>
          </w:tcPr>
          <w:p w14:paraId="6D865703" w14:textId="77777777" w:rsidR="00AB453F" w:rsidRPr="00063EF2" w:rsidRDefault="00AB453F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tcBorders>
              <w:bottom w:val="double" w:sz="4" w:space="0" w:color="auto"/>
            </w:tcBorders>
            <w:shd w:val="clear" w:color="auto" w:fill="auto"/>
          </w:tcPr>
          <w:p w14:paraId="55C50D78" w14:textId="472C1E10" w:rsidR="00AB453F" w:rsidRPr="0001010D" w:rsidRDefault="00AB453F" w:rsidP="006F17AF">
            <w:pPr>
              <w:pStyle w:val="block"/>
              <w:tabs>
                <w:tab w:val="left" w:pos="330"/>
                <w:tab w:val="left" w:pos="600"/>
              </w:tabs>
              <w:spacing w:after="0" w:line="240" w:lineRule="atLeast"/>
              <w:ind w:left="0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(2,035,</w:t>
            </w:r>
            <w:r w:rsidR="006D5D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03A28658" w14:textId="77777777" w:rsidR="00AB453F" w:rsidRPr="00063EF2" w:rsidRDefault="00AB453F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2" w:type="dxa"/>
            <w:tcBorders>
              <w:bottom w:val="double" w:sz="4" w:space="0" w:color="auto"/>
            </w:tcBorders>
            <w:shd w:val="clear" w:color="auto" w:fill="auto"/>
          </w:tcPr>
          <w:p w14:paraId="0D0897F7" w14:textId="16E75565" w:rsidR="00AB453F" w:rsidRPr="0001010D" w:rsidRDefault="00AB453F" w:rsidP="00AB453F">
            <w:pPr>
              <w:pStyle w:val="block"/>
              <w:spacing w:after="0" w:line="240" w:lineRule="atLeast"/>
              <w:ind w:left="-81" w:right="38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031A5641" w14:textId="77777777" w:rsidR="00A52A0F" w:rsidRPr="00E82EF8" w:rsidRDefault="00A52A0F" w:rsidP="00F235F3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46BA37A" w14:textId="5420895A" w:rsidR="006711BA" w:rsidRPr="00063EF2" w:rsidRDefault="00F235F3" w:rsidP="005125F4">
      <w:pPr>
        <w:pStyle w:val="block"/>
        <w:tabs>
          <w:tab w:val="left" w:pos="1080"/>
        </w:tabs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63EF2">
        <w:rPr>
          <w:rFonts w:ascii="Angsana New" w:hAnsi="Angsana New"/>
          <w:sz w:val="30"/>
          <w:szCs w:val="30"/>
          <w:cs/>
          <w:lang w:val="en-US" w:bidi="th-TH"/>
        </w:rPr>
        <w:t>ตารางด้านล่างแสดงการกระทบยอดส่วนประกอบของผู้ถือหุ้นตามประเภทความเสี่ยงและวิเคราะห์รายการกำไรขาดทุนเบ็ดเสร็จอื่นสุทธิจากภาษีจากการบัญชีป้องกันความเสี่ยงในกระแสเงินสด</w:t>
      </w:r>
    </w:p>
    <w:p w14:paraId="506B4B13" w14:textId="687BBE40" w:rsidR="00062430" w:rsidRDefault="00062430" w:rsidP="00062430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891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5490"/>
        <w:gridCol w:w="1530"/>
        <w:gridCol w:w="270"/>
        <w:gridCol w:w="1620"/>
      </w:tblGrid>
      <w:tr w:rsidR="000375D7" w:rsidRPr="001244B0" w14:paraId="011F17B8" w14:textId="77777777" w:rsidTr="005125F4">
        <w:tc>
          <w:tcPr>
            <w:tcW w:w="5490" w:type="dxa"/>
            <w:shd w:val="clear" w:color="auto" w:fill="auto"/>
            <w:vAlign w:val="bottom"/>
          </w:tcPr>
          <w:p w14:paraId="3F2BFAE2" w14:textId="77777777" w:rsidR="000375D7" w:rsidRPr="00063EF2" w:rsidRDefault="000375D7" w:rsidP="00063EF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0" w:type="dxa"/>
            <w:gridSpan w:val="3"/>
            <w:shd w:val="clear" w:color="auto" w:fill="auto"/>
            <w:vAlign w:val="bottom"/>
          </w:tcPr>
          <w:p w14:paraId="154487EC" w14:textId="77777777" w:rsidR="000375D7" w:rsidRPr="00063EF2" w:rsidRDefault="000375D7" w:rsidP="00063EF2">
            <w:pPr>
              <w:pStyle w:val="block"/>
              <w:spacing w:after="0" w:line="240" w:lineRule="atLeast"/>
              <w:ind w:left="-99" w:right="-8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57756" w:rsidRPr="001244B0" w14:paraId="49D6FAC3" w14:textId="77777777" w:rsidTr="005125F4">
        <w:tc>
          <w:tcPr>
            <w:tcW w:w="5490" w:type="dxa"/>
            <w:shd w:val="clear" w:color="auto" w:fill="auto"/>
            <w:vAlign w:val="bottom"/>
          </w:tcPr>
          <w:p w14:paraId="20DD9D0D" w14:textId="77777777" w:rsidR="000375D7" w:rsidRPr="00063EF2" w:rsidRDefault="000375D7" w:rsidP="00063EF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0DEBFD5" w14:textId="6EB1F99A" w:rsidR="000375D7" w:rsidRPr="00063EF2" w:rsidRDefault="0001010D" w:rsidP="00063EF2">
            <w:pPr>
              <w:pStyle w:val="block"/>
              <w:spacing w:after="0" w:line="240" w:lineRule="atLeast"/>
              <w:ind w:left="-138" w:right="-10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7237FE" w14:textId="77777777" w:rsidR="000375D7" w:rsidRPr="00063EF2" w:rsidRDefault="000375D7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4DAD2D5" w14:textId="68556183" w:rsidR="000375D7" w:rsidRPr="00063EF2" w:rsidRDefault="0001010D" w:rsidP="00063EF2">
            <w:pPr>
              <w:pStyle w:val="block"/>
              <w:spacing w:after="0" w:line="240" w:lineRule="atLeast"/>
              <w:ind w:left="-99" w:right="-8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0375D7" w:rsidRPr="001244B0" w14:paraId="720AC056" w14:textId="77777777" w:rsidTr="005125F4">
        <w:tc>
          <w:tcPr>
            <w:tcW w:w="5490" w:type="dxa"/>
            <w:shd w:val="clear" w:color="auto" w:fill="auto"/>
            <w:vAlign w:val="bottom"/>
          </w:tcPr>
          <w:p w14:paraId="575EEC52" w14:textId="77777777" w:rsidR="000375D7" w:rsidRPr="00063EF2" w:rsidRDefault="000375D7" w:rsidP="00063EF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63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การป้องกันความเสี่ยงในกระแสเงินสด</w:t>
            </w:r>
          </w:p>
        </w:tc>
        <w:tc>
          <w:tcPr>
            <w:tcW w:w="3420" w:type="dxa"/>
            <w:gridSpan w:val="3"/>
            <w:shd w:val="clear" w:color="auto" w:fill="auto"/>
            <w:vAlign w:val="bottom"/>
          </w:tcPr>
          <w:p w14:paraId="6F9CEBB0" w14:textId="77777777" w:rsidR="000375D7" w:rsidRPr="00063EF2" w:rsidRDefault="000375D7" w:rsidP="00063EF2">
            <w:pPr>
              <w:pStyle w:val="block"/>
              <w:spacing w:after="0" w:line="240" w:lineRule="atLeast"/>
              <w:ind w:left="-99" w:right="-8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สำรองสำหรับการป้องกันความเสี่ยง</w:t>
            </w:r>
          </w:p>
        </w:tc>
      </w:tr>
      <w:tr w:rsidR="000375D7" w:rsidRPr="001244B0" w14:paraId="5371644F" w14:textId="77777777" w:rsidTr="005125F4">
        <w:tc>
          <w:tcPr>
            <w:tcW w:w="5490" w:type="dxa"/>
            <w:shd w:val="clear" w:color="auto" w:fill="auto"/>
          </w:tcPr>
          <w:p w14:paraId="218197C2" w14:textId="77777777" w:rsidR="000375D7" w:rsidRPr="00063EF2" w:rsidRDefault="000375D7" w:rsidP="00063EF2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14:paraId="03A7B257" w14:textId="77777777" w:rsidR="000375D7" w:rsidRPr="00063EF2" w:rsidRDefault="000375D7" w:rsidP="00063EF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7B2315" w:rsidRPr="001244B0" w14:paraId="538D03C7" w14:textId="77777777" w:rsidTr="005125F4">
        <w:tc>
          <w:tcPr>
            <w:tcW w:w="5490" w:type="dxa"/>
            <w:shd w:val="clear" w:color="auto" w:fill="auto"/>
          </w:tcPr>
          <w:p w14:paraId="40220716" w14:textId="74813F26" w:rsidR="007B2315" w:rsidRPr="00063EF2" w:rsidRDefault="007B2315" w:rsidP="007B2315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063E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530" w:type="dxa"/>
            <w:shd w:val="clear" w:color="auto" w:fill="auto"/>
          </w:tcPr>
          <w:p w14:paraId="7476AF68" w14:textId="7C63D448" w:rsidR="007B2315" w:rsidRPr="00063EF2" w:rsidRDefault="0001010D" w:rsidP="00AB453F">
            <w:pPr>
              <w:pStyle w:val="block"/>
              <w:tabs>
                <w:tab w:val="left" w:pos="1060"/>
              </w:tabs>
              <w:spacing w:after="0" w:line="240" w:lineRule="atLeast"/>
              <w:ind w:left="0" w:right="7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335</w:t>
            </w:r>
            <w:r w:rsidR="00C2557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855</w:t>
            </w:r>
          </w:p>
        </w:tc>
        <w:tc>
          <w:tcPr>
            <w:tcW w:w="270" w:type="dxa"/>
            <w:shd w:val="clear" w:color="auto" w:fill="auto"/>
          </w:tcPr>
          <w:p w14:paraId="08340F83" w14:textId="77777777" w:rsidR="007B2315" w:rsidRPr="00063EF2" w:rsidRDefault="007B2315" w:rsidP="007B2315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5043C944" w14:textId="47760581" w:rsidR="007B2315" w:rsidRPr="00063EF2" w:rsidRDefault="0001010D" w:rsidP="007B2315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937</w:t>
            </w:r>
            <w:r w:rsidR="007B2315" w:rsidRPr="00252C52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497</w:t>
            </w:r>
          </w:p>
        </w:tc>
      </w:tr>
      <w:tr w:rsidR="007B2315" w:rsidRPr="001244B0" w14:paraId="43206487" w14:textId="77777777" w:rsidTr="00AB453F">
        <w:tc>
          <w:tcPr>
            <w:tcW w:w="5490" w:type="dxa"/>
            <w:shd w:val="clear" w:color="auto" w:fill="auto"/>
          </w:tcPr>
          <w:p w14:paraId="63D6CD78" w14:textId="77777777" w:rsidR="007B2315" w:rsidRPr="00063EF2" w:rsidRDefault="007B2315" w:rsidP="007B231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การป้องกันความเสี่ยงในกระแสเงินสด</w:t>
            </w:r>
          </w:p>
        </w:tc>
        <w:tc>
          <w:tcPr>
            <w:tcW w:w="1530" w:type="dxa"/>
            <w:shd w:val="clear" w:color="auto" w:fill="auto"/>
          </w:tcPr>
          <w:p w14:paraId="42956F2D" w14:textId="77777777" w:rsidR="007B2315" w:rsidRPr="00063EF2" w:rsidRDefault="007B2315" w:rsidP="007B2315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9D6F17A" w14:textId="77777777" w:rsidR="007B2315" w:rsidRPr="00063EF2" w:rsidRDefault="007B2315" w:rsidP="007B2315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45FAD73F" w14:textId="77777777" w:rsidR="007B2315" w:rsidRPr="00063EF2" w:rsidRDefault="007B2315" w:rsidP="007B2315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B2315" w:rsidRPr="001244B0" w14:paraId="25168BB3" w14:textId="77777777" w:rsidTr="00AB453F">
        <w:tc>
          <w:tcPr>
            <w:tcW w:w="5490" w:type="dxa"/>
            <w:shd w:val="clear" w:color="auto" w:fill="auto"/>
          </w:tcPr>
          <w:p w14:paraId="4CBD6450" w14:textId="77777777" w:rsidR="007B2315" w:rsidRPr="00063EF2" w:rsidRDefault="007B2315" w:rsidP="007B231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การเปลี่ยนแปลงในมูลค่ายุติธรรม </w:t>
            </w:r>
            <w:r w:rsidRPr="00063EF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063EF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1530" w:type="dxa"/>
            <w:shd w:val="clear" w:color="auto" w:fill="auto"/>
          </w:tcPr>
          <w:p w14:paraId="18BE1FAA" w14:textId="085D0E7C" w:rsidR="007B2315" w:rsidRPr="00063EF2" w:rsidRDefault="00AB453F" w:rsidP="00AB453F">
            <w:pPr>
              <w:pStyle w:val="block"/>
              <w:tabs>
                <w:tab w:val="left" w:pos="1060"/>
              </w:tabs>
              <w:spacing w:after="0" w:line="240" w:lineRule="atLeast"/>
              <w:ind w:left="0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</w:t>
            </w:r>
            <w:r w:rsidR="006D5DCF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D5DCF">
              <w:rPr>
                <w:rFonts w:ascii="Angsana New" w:hAnsi="Angsana New"/>
                <w:sz w:val="30"/>
                <w:szCs w:val="30"/>
                <w:lang w:val="en-US"/>
              </w:rPr>
              <w:t>029</w:t>
            </w:r>
          </w:p>
        </w:tc>
        <w:tc>
          <w:tcPr>
            <w:tcW w:w="270" w:type="dxa"/>
            <w:shd w:val="clear" w:color="auto" w:fill="auto"/>
          </w:tcPr>
          <w:p w14:paraId="50D184FD" w14:textId="77777777" w:rsidR="007B2315" w:rsidRPr="00063EF2" w:rsidRDefault="007B2315" w:rsidP="007B2315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10E7BBA6" w14:textId="5C7A65D2" w:rsidR="007B2315" w:rsidRPr="00063EF2" w:rsidRDefault="007B2315" w:rsidP="007B2315">
            <w:pPr>
              <w:pStyle w:val="block"/>
              <w:tabs>
                <w:tab w:val="decimal" w:pos="1049"/>
              </w:tabs>
              <w:spacing w:after="0" w:line="240" w:lineRule="atLeast"/>
              <w:ind w:left="0" w:right="-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23F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601</w:t>
            </w:r>
            <w:r w:rsidRPr="00DE23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1010D" w:rsidRPr="0001010D">
              <w:rPr>
                <w:rFonts w:ascii="Angsana New" w:hAnsi="Angsana New"/>
                <w:sz w:val="30"/>
                <w:szCs w:val="30"/>
                <w:lang w:val="en-US"/>
              </w:rPr>
              <w:t>642</w:t>
            </w:r>
            <w:r w:rsidRPr="00DE23F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AB453F" w:rsidRPr="001244B0" w14:paraId="25EA8815" w14:textId="77777777" w:rsidTr="00AB453F">
        <w:tc>
          <w:tcPr>
            <w:tcW w:w="5490" w:type="dxa"/>
            <w:shd w:val="clear" w:color="auto" w:fill="auto"/>
          </w:tcPr>
          <w:p w14:paraId="3E1511A9" w14:textId="788A627F" w:rsidR="00AB453F" w:rsidRPr="00063EF2" w:rsidRDefault="00AB453F" w:rsidP="00AB453F">
            <w:pPr>
              <w:pStyle w:val="block"/>
              <w:spacing w:after="0" w:line="240" w:lineRule="atLeast"/>
              <w:ind w:left="0" w:right="34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การเปลี่ยนแปลงในมูลค่ายุติธรรม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ความเสี่ยงจากความ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ผันผวนด้านราคาพลังงาน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357C3" w14:textId="0AE7FBE9" w:rsidR="00AB453F" w:rsidRPr="0001010D" w:rsidRDefault="00AB453F" w:rsidP="00AB453F">
            <w:pPr>
              <w:pStyle w:val="block"/>
              <w:tabs>
                <w:tab w:val="decimal" w:pos="1325"/>
              </w:tabs>
              <w:spacing w:after="0" w:line="240" w:lineRule="atLeast"/>
              <w:ind w:left="0" w:right="-1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(2,035,</w:t>
            </w:r>
            <w:r w:rsidR="006D5DCF">
              <w:rPr>
                <w:rFonts w:ascii="Angsana New" w:hAnsi="Angsana New"/>
                <w:sz w:val="30"/>
                <w:szCs w:val="30"/>
                <w:lang w:val="en-US" w:bidi="th-TH"/>
              </w:rPr>
              <w:t>901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5AA5BD" w14:textId="77777777" w:rsidR="00AB453F" w:rsidRPr="00063EF2" w:rsidRDefault="00AB453F" w:rsidP="00AB453F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9950B98" w14:textId="0FCB27EB" w:rsidR="00AB453F" w:rsidRPr="00DE23F2" w:rsidRDefault="00AB453F" w:rsidP="00AB453F">
            <w:pPr>
              <w:pStyle w:val="block"/>
              <w:tabs>
                <w:tab w:val="decimal" w:pos="1049"/>
              </w:tabs>
              <w:spacing w:after="0" w:line="240" w:lineRule="atLeast"/>
              <w:ind w:left="0" w:right="3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2315" w:rsidRPr="00AB20B9" w14:paraId="0EB70208" w14:textId="77777777" w:rsidTr="005125F4">
        <w:tc>
          <w:tcPr>
            <w:tcW w:w="5490" w:type="dxa"/>
            <w:shd w:val="clear" w:color="auto" w:fill="auto"/>
          </w:tcPr>
          <w:p w14:paraId="6CFA14F0" w14:textId="6331EE70" w:rsidR="007B2315" w:rsidRPr="00063EF2" w:rsidRDefault="007B2315" w:rsidP="007B231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 w:rsidR="0001010D"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021CE5" w14:textId="3C44DF05" w:rsidR="007B2315" w:rsidRPr="00063EF2" w:rsidRDefault="0001010D" w:rsidP="00C25574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C255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</w:t>
            </w:r>
            <w:r w:rsidR="00C255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983</w:t>
            </w:r>
          </w:p>
        </w:tc>
        <w:tc>
          <w:tcPr>
            <w:tcW w:w="270" w:type="dxa"/>
            <w:shd w:val="clear" w:color="auto" w:fill="auto"/>
          </w:tcPr>
          <w:p w14:paraId="591B51A2" w14:textId="77777777" w:rsidR="007B2315" w:rsidRPr="00063EF2" w:rsidRDefault="007B2315" w:rsidP="007B2315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17A8E5" w14:textId="639C57A8" w:rsidR="007B2315" w:rsidRPr="00063EF2" w:rsidRDefault="0001010D" w:rsidP="007B2315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335</w:t>
            </w:r>
            <w:r w:rsidR="007B231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855</w:t>
            </w:r>
          </w:p>
        </w:tc>
      </w:tr>
    </w:tbl>
    <w:p w14:paraId="1DD5A029" w14:textId="228ED2CB" w:rsidR="00F235F3" w:rsidRDefault="00F235F3" w:rsidP="001244B0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76E01AA" w14:textId="77777777" w:rsidR="008537DE" w:rsidRPr="00D246FB" w:rsidRDefault="008537DE" w:rsidP="00E211E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246FB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การบริหารจัดการทุน</w:t>
      </w:r>
    </w:p>
    <w:p w14:paraId="42429626" w14:textId="77777777" w:rsidR="008537DE" w:rsidRPr="00D246FB" w:rsidRDefault="008537DE" w:rsidP="008537DE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0F86FCE9" w14:textId="3A0E1376" w:rsidR="008537DE" w:rsidRPr="00063EF2" w:rsidRDefault="00BB5790" w:rsidP="00E21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63EF2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คือการบริหารจัดการเงินทุนเพื่อสนับสนุนการเติบโตของกลุ่มบริษัท และรักษาระดับสภาพคล่องให้อยู่ในระดับที่เหมาะสม เพื่อให้เงินทุนดังกล่าวสร้างผลตอบแทนสูงสุดให้แก่ผู้ถือหุ้น และรักษาความเชื่อมั่นต่อเจ้าหนี้และตลาดเงินทุน ทั้งนี้คณะกรรมการได้มีการกำกับดูแลผลตอบแทนจากการลงทุน</w:t>
      </w:r>
      <w:r w:rsidR="008360E2" w:rsidRPr="00063EF2">
        <w:rPr>
          <w:rFonts w:ascii="Angsana New" w:hAnsi="Angsana New" w:hint="cs"/>
          <w:sz w:val="30"/>
          <w:szCs w:val="30"/>
          <w:cs/>
        </w:rPr>
        <w:t>อย่างสม่ำเสมอ</w:t>
      </w:r>
      <w:r w:rsidRPr="00063EF2">
        <w:rPr>
          <w:rFonts w:ascii="Angsana New" w:hAnsi="Angsana New"/>
          <w:sz w:val="30"/>
          <w:szCs w:val="30"/>
          <w:cs/>
        </w:rPr>
        <w:t xml:space="preserve"> </w:t>
      </w:r>
      <w:r w:rsidR="008360E2" w:rsidRPr="00063EF2">
        <w:rPr>
          <w:rFonts w:ascii="Angsana New" w:hAnsi="Angsana New" w:hint="cs"/>
          <w:sz w:val="30"/>
          <w:szCs w:val="30"/>
          <w:cs/>
        </w:rPr>
        <w:t>โดยพิจารณาจากสัดส่วนของ</w:t>
      </w:r>
      <w:r w:rsidRPr="00063EF2">
        <w:rPr>
          <w:rFonts w:ascii="Angsana New" w:hAnsi="Angsana New"/>
          <w:sz w:val="30"/>
          <w:szCs w:val="30"/>
          <w:cs/>
        </w:rPr>
        <w:t>ผลตอบแทนจากกิจกรรมดำเนินงานต่อส่วนของเจ้าของรวม ซึ่งไม่รวม</w:t>
      </w:r>
      <w:r w:rsidR="00362E8E">
        <w:rPr>
          <w:rFonts w:ascii="Angsana New" w:hAnsi="Angsana New"/>
          <w:sz w:val="30"/>
          <w:szCs w:val="30"/>
        </w:rPr>
        <w:br/>
      </w:r>
      <w:r w:rsidRPr="00063EF2">
        <w:rPr>
          <w:rFonts w:ascii="Angsana New" w:hAnsi="Angsana New"/>
          <w:sz w:val="30"/>
          <w:szCs w:val="30"/>
          <w:cs/>
        </w:rPr>
        <w:t xml:space="preserve">ส่วนได้เสียที่ไม่มีอำนาจควบคุม </w:t>
      </w:r>
      <w:r w:rsidR="008360E2" w:rsidRPr="00063EF2">
        <w:rPr>
          <w:rFonts w:ascii="Angsana New" w:hAnsi="Angsana New" w:hint="cs"/>
          <w:sz w:val="30"/>
          <w:szCs w:val="30"/>
          <w:cs/>
        </w:rPr>
        <w:t>อีกทั้งยัง</w:t>
      </w:r>
      <w:r w:rsidRPr="00063EF2">
        <w:rPr>
          <w:rFonts w:ascii="Angsana New" w:hAnsi="Angsana New"/>
          <w:sz w:val="30"/>
          <w:szCs w:val="30"/>
          <w:cs/>
        </w:rPr>
        <w:t>กำกับดูแลการจ่ายเงินปันผลให้แก่ผู้ถือหุ้น</w:t>
      </w:r>
    </w:p>
    <w:p w14:paraId="48A12699" w14:textId="5F2CF638" w:rsidR="00BB5790" w:rsidRDefault="00BB5790" w:rsidP="00021B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EE9B0F" w14:textId="606CAC6A" w:rsidR="00AA4383" w:rsidRDefault="00AA4383" w:rsidP="00021B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0FB6265" w14:textId="0C1F0C44" w:rsidR="00277438" w:rsidRPr="00B32F5B" w:rsidRDefault="00520FD4" w:rsidP="00E211E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277438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ภาระผูกพัน</w:t>
      </w:r>
      <w:r w:rsidR="00CE2AF3" w:rsidRPr="00277438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กับกิจการที่ไม่เกี่ยวข้องกัน</w:t>
      </w:r>
    </w:p>
    <w:p w14:paraId="0E7A8CA5" w14:textId="0E725688" w:rsidR="00277438" w:rsidRDefault="00277438" w:rsidP="00277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AC58CAD" w14:textId="77777777" w:rsidR="00035369" w:rsidRPr="00B32F5B" w:rsidRDefault="00035369" w:rsidP="00E21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32F5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สัญญาปฏิบัติการเดินเครื่องและบำรุงรักษาโรงไฟฟ้า</w:t>
      </w:r>
    </w:p>
    <w:p w14:paraId="47B2A0AA" w14:textId="77777777" w:rsidR="00035369" w:rsidRPr="00971660" w:rsidRDefault="00035369" w:rsidP="00E21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thaiDistribute"/>
        <w:rPr>
          <w:rFonts w:ascii="Angsana New" w:hAnsi="Angsana New"/>
          <w:sz w:val="30"/>
          <w:szCs w:val="30"/>
        </w:rPr>
      </w:pPr>
    </w:p>
    <w:p w14:paraId="2ACA6F1A" w14:textId="4F93A340" w:rsidR="00035369" w:rsidRPr="00971660" w:rsidRDefault="00035369" w:rsidP="00E21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166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1010D" w:rsidRPr="0001010D">
        <w:rPr>
          <w:rFonts w:ascii="Angsana New" w:hAnsi="Angsana New" w:hint="cs"/>
          <w:sz w:val="30"/>
          <w:szCs w:val="30"/>
        </w:rPr>
        <w:t>9</w:t>
      </w:r>
      <w:r w:rsidRPr="00971660">
        <w:rPr>
          <w:rFonts w:ascii="Angsana New" w:hAnsi="Angsana New" w:hint="cs"/>
          <w:sz w:val="30"/>
          <w:szCs w:val="30"/>
        </w:rPr>
        <w:t xml:space="preserve"> </w:t>
      </w:r>
      <w:r w:rsidRPr="0097166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1010D" w:rsidRPr="0001010D">
        <w:rPr>
          <w:rFonts w:ascii="Angsana New" w:hAnsi="Angsana New" w:hint="cs"/>
          <w:sz w:val="30"/>
          <w:szCs w:val="30"/>
        </w:rPr>
        <w:t>2562</w:t>
      </w:r>
      <w:r w:rsidRPr="00971660">
        <w:rPr>
          <w:rFonts w:ascii="Angsana New" w:hAnsi="Angsana New" w:hint="cs"/>
          <w:sz w:val="30"/>
          <w:szCs w:val="30"/>
        </w:rPr>
        <w:t xml:space="preserve"> </w:t>
      </w:r>
      <w:r w:rsidRPr="00971660">
        <w:rPr>
          <w:rFonts w:ascii="Angsana New" w:hAnsi="Angsana New" w:hint="cs"/>
          <w:sz w:val="30"/>
          <w:szCs w:val="30"/>
          <w:cs/>
        </w:rPr>
        <w:t xml:space="preserve">บริษัท ราช โคเจนเนอเรชั่น จำกัด ซึ่งเป็นบริษัทย่อยทางตรง ได้ทำสัญญาปฏิบัติการเดินเครื่องและบำรุงรักษาโรงไฟฟ้ากับผู้ให้บริการรายหนึ่ง เป็นระยะเวลา </w:t>
      </w:r>
      <w:r w:rsidR="0001010D" w:rsidRPr="0001010D">
        <w:rPr>
          <w:rFonts w:ascii="Angsana New" w:hAnsi="Angsana New" w:hint="cs"/>
          <w:sz w:val="30"/>
          <w:szCs w:val="30"/>
        </w:rPr>
        <w:t>19</w:t>
      </w:r>
      <w:r w:rsidRPr="00971660">
        <w:rPr>
          <w:rFonts w:ascii="Angsana New" w:hAnsi="Angsana New" w:hint="cs"/>
          <w:sz w:val="30"/>
          <w:szCs w:val="30"/>
        </w:rPr>
        <w:t xml:space="preserve"> </w:t>
      </w:r>
      <w:r w:rsidRPr="00971660">
        <w:rPr>
          <w:rFonts w:ascii="Angsana New" w:hAnsi="Angsana New" w:hint="cs"/>
          <w:sz w:val="30"/>
          <w:szCs w:val="30"/>
          <w:cs/>
        </w:rPr>
        <w:t>ปี นับจากวันที่ระบุในสัญญาตามเงื่อนไขของสัญญา ผู้ให้บริการรายดังกล่าวจะต้องดำเนินการผลิตกระแสไฟฟ้าและบำรุงรักษาโรง</w:t>
      </w:r>
      <w:r w:rsidR="00EA6327" w:rsidRPr="00971660">
        <w:rPr>
          <w:rFonts w:ascii="Angsana New" w:hAnsi="Angsana New" w:hint="cs"/>
          <w:sz w:val="30"/>
          <w:szCs w:val="30"/>
          <w:cs/>
        </w:rPr>
        <w:t>ไฟ</w:t>
      </w:r>
      <w:r w:rsidRPr="00971660">
        <w:rPr>
          <w:rFonts w:ascii="Angsana New" w:hAnsi="Angsana New" w:hint="cs"/>
          <w:sz w:val="30"/>
          <w:szCs w:val="30"/>
          <w:cs/>
        </w:rPr>
        <w:t>ฟ้าให้กับบริษัทย่อยดังกล่าว โดยมีค่าบริการในการบำรุงรักษาหลักตามรอบการใช้งานเป็นไปตามที่ระบุไว้ในสัญญา</w:t>
      </w:r>
    </w:p>
    <w:p w14:paraId="33150E04" w14:textId="2BD689A0" w:rsidR="00035369" w:rsidRDefault="00035369" w:rsidP="00E21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thaiDistribute"/>
        <w:rPr>
          <w:rFonts w:ascii="Angsana New" w:hAnsi="Angsana New"/>
          <w:sz w:val="30"/>
          <w:szCs w:val="30"/>
        </w:rPr>
      </w:pPr>
    </w:p>
    <w:p w14:paraId="49C77390" w14:textId="77777777" w:rsidR="00035369" w:rsidRPr="00FA7540" w:rsidRDefault="00035369" w:rsidP="00E21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A754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สัญญาซื้อขายเชื้อเพลิง</w:t>
      </w:r>
    </w:p>
    <w:p w14:paraId="03A9396D" w14:textId="77777777" w:rsidR="00035369" w:rsidRPr="00FA7540" w:rsidRDefault="00035369" w:rsidP="00E21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thaiDistribute"/>
        <w:rPr>
          <w:rFonts w:ascii="Angsana New" w:hAnsi="Angsana New"/>
          <w:sz w:val="30"/>
          <w:szCs w:val="30"/>
          <w:cs/>
        </w:rPr>
      </w:pPr>
    </w:p>
    <w:p w14:paraId="0E0CC379" w14:textId="168E6027" w:rsidR="00035369" w:rsidRPr="00FA7540" w:rsidRDefault="00035369" w:rsidP="00E21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A754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1010D" w:rsidRPr="0001010D">
        <w:rPr>
          <w:rFonts w:ascii="Angsana New" w:hAnsi="Angsana New" w:hint="cs"/>
          <w:sz w:val="30"/>
          <w:szCs w:val="30"/>
        </w:rPr>
        <w:t>27</w:t>
      </w:r>
      <w:r w:rsidRPr="00FA7540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01010D" w:rsidRPr="0001010D">
        <w:rPr>
          <w:rFonts w:ascii="Angsana New" w:hAnsi="Angsana New" w:hint="cs"/>
          <w:sz w:val="30"/>
          <w:szCs w:val="30"/>
        </w:rPr>
        <w:t>2543</w:t>
      </w:r>
      <w:r w:rsidRPr="00FA7540">
        <w:rPr>
          <w:rFonts w:ascii="Angsana New" w:hAnsi="Angsana New" w:hint="cs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</w:t>
      </w:r>
      <w:r w:rsidRPr="00FA7540">
        <w:rPr>
          <w:rFonts w:ascii="Angsana New" w:hAnsi="Angsana New" w:hint="cs"/>
          <w:sz w:val="30"/>
          <w:szCs w:val="30"/>
        </w:rPr>
        <w:t xml:space="preserve"> </w:t>
      </w:r>
      <w:r w:rsidRPr="00FA7540">
        <w:rPr>
          <w:rFonts w:ascii="Angsana New" w:hAnsi="Angsana New" w:hint="cs"/>
          <w:sz w:val="30"/>
          <w:szCs w:val="30"/>
          <w:cs/>
        </w:rPr>
        <w:t>ได้ทำสัญญาซื้อขาย</w:t>
      </w:r>
      <w:r w:rsidRPr="00FA7540">
        <w:rPr>
          <w:rFonts w:ascii="Angsana New" w:hAnsi="Angsana New" w:hint="cs"/>
          <w:sz w:val="30"/>
          <w:szCs w:val="30"/>
          <w:cs/>
        </w:rPr>
        <w:br/>
        <w:t xml:space="preserve">ก๊าซธรรมชาติกับบริษัท ปตท. จำกัด (มหาชน) </w:t>
      </w:r>
      <w:r w:rsidRPr="00FA7540">
        <w:rPr>
          <w:rFonts w:ascii="Angsana New" w:hAnsi="Angsana New" w:hint="cs"/>
          <w:sz w:val="30"/>
          <w:szCs w:val="30"/>
        </w:rPr>
        <w:t>(“</w:t>
      </w:r>
      <w:r w:rsidRPr="00FA7540">
        <w:rPr>
          <w:rFonts w:ascii="Angsana New" w:hAnsi="Angsana New" w:hint="cs"/>
          <w:sz w:val="30"/>
          <w:szCs w:val="30"/>
          <w:cs/>
        </w:rPr>
        <w:t>ปตท</w:t>
      </w:r>
      <w:r w:rsidRPr="00FA7540">
        <w:rPr>
          <w:rFonts w:ascii="Angsana New" w:hAnsi="Angsana New" w:hint="cs"/>
          <w:sz w:val="30"/>
          <w:szCs w:val="30"/>
        </w:rPr>
        <w:t xml:space="preserve">.”) </w:t>
      </w:r>
      <w:r w:rsidRPr="00FA7540">
        <w:rPr>
          <w:rFonts w:ascii="Angsana New" w:hAnsi="Angsana New" w:hint="cs"/>
          <w:sz w:val="30"/>
          <w:szCs w:val="30"/>
          <w:cs/>
        </w:rPr>
        <w:t xml:space="preserve">เป็นระยะเวลา </w:t>
      </w:r>
      <w:r w:rsidR="0001010D" w:rsidRPr="0001010D">
        <w:rPr>
          <w:rFonts w:ascii="Angsana New" w:hAnsi="Angsana New" w:hint="cs"/>
          <w:sz w:val="30"/>
          <w:szCs w:val="30"/>
        </w:rPr>
        <w:t>25</w:t>
      </w:r>
      <w:r w:rsidRPr="00FA7540">
        <w:rPr>
          <w:rFonts w:ascii="Angsana New" w:hAnsi="Angsana New" w:hint="cs"/>
          <w:sz w:val="30"/>
          <w:szCs w:val="30"/>
          <w:cs/>
        </w:rPr>
        <w:t xml:space="preserve"> ปีนับจากวันที่ระบุในสัญญา โดย ปตท. จะจำหน่ายก๊าซธรรมชาติให้กับบริษัทย่อยดังกล่าวในปริมาณและราคาที่ตกลงกัน</w:t>
      </w:r>
    </w:p>
    <w:p w14:paraId="1AB3A744" w14:textId="77777777" w:rsidR="00035369" w:rsidRPr="00FA7540" w:rsidRDefault="00035369" w:rsidP="00E21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="Angsana New" w:hAnsi="Angsana New"/>
          <w:sz w:val="30"/>
          <w:szCs w:val="30"/>
        </w:rPr>
      </w:pPr>
    </w:p>
    <w:p w14:paraId="792498EB" w14:textId="29C0A3F5" w:rsidR="00035369" w:rsidRPr="00971660" w:rsidRDefault="00035369" w:rsidP="00E21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166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1010D" w:rsidRPr="0001010D">
        <w:rPr>
          <w:rFonts w:ascii="Angsana New" w:hAnsi="Angsana New" w:hint="cs"/>
          <w:sz w:val="30"/>
          <w:szCs w:val="30"/>
        </w:rPr>
        <w:t>1</w:t>
      </w:r>
      <w:r w:rsidRPr="00971660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01010D" w:rsidRPr="0001010D">
        <w:rPr>
          <w:rFonts w:ascii="Angsana New" w:hAnsi="Angsana New" w:hint="cs"/>
          <w:sz w:val="30"/>
          <w:szCs w:val="30"/>
        </w:rPr>
        <w:t>2547</w:t>
      </w:r>
      <w:r w:rsidRPr="00971660">
        <w:rPr>
          <w:rFonts w:ascii="Angsana New" w:hAnsi="Angsana New" w:hint="cs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</w:t>
      </w:r>
      <w:r w:rsidRPr="00971660">
        <w:rPr>
          <w:rFonts w:ascii="Angsana New" w:hAnsi="Angsana New" w:hint="cs"/>
          <w:sz w:val="30"/>
          <w:szCs w:val="30"/>
        </w:rPr>
        <w:t xml:space="preserve"> </w:t>
      </w:r>
      <w:r w:rsidRPr="00971660">
        <w:rPr>
          <w:rFonts w:ascii="Angsana New" w:hAnsi="Angsana New" w:hint="cs"/>
          <w:sz w:val="30"/>
          <w:szCs w:val="30"/>
          <w:cs/>
        </w:rPr>
        <w:t xml:space="preserve">ได้ทำสัญญาซื้อขายน้ำมันดีเซลกับ ปตท. เป็นระยะเวลา </w:t>
      </w:r>
      <w:r w:rsidR="0001010D" w:rsidRPr="0001010D">
        <w:rPr>
          <w:rFonts w:ascii="Angsana New" w:hAnsi="Angsana New" w:hint="cs"/>
          <w:sz w:val="30"/>
          <w:szCs w:val="30"/>
        </w:rPr>
        <w:t>3</w:t>
      </w:r>
      <w:r w:rsidRPr="00971660">
        <w:rPr>
          <w:rFonts w:ascii="Angsana New" w:hAnsi="Angsana New" w:hint="cs"/>
          <w:sz w:val="30"/>
          <w:szCs w:val="30"/>
        </w:rPr>
        <w:t xml:space="preserve"> </w:t>
      </w:r>
      <w:r w:rsidRPr="00971660">
        <w:rPr>
          <w:rFonts w:ascii="Angsana New" w:hAnsi="Angsana New" w:hint="cs"/>
          <w:sz w:val="30"/>
          <w:szCs w:val="30"/>
          <w:cs/>
        </w:rPr>
        <w:t xml:space="preserve">ปี โดย ปตท. จะจำหน่ายน้ำมันดีเซลให้กับบริษัทย่อยดังกล่าวในปริมาณและราคาที่ตกลงกัน ทั้งนี้ ระยะเวลาตามสัญญาจะได้รับการขยายออกไปโดยอัตโนมัติอย่างต่อเนื่องอีกคราวละ </w:t>
      </w:r>
      <w:r w:rsidR="0001010D" w:rsidRPr="0001010D">
        <w:rPr>
          <w:rFonts w:ascii="Angsana New" w:hAnsi="Angsana New" w:hint="cs"/>
          <w:sz w:val="30"/>
          <w:szCs w:val="30"/>
        </w:rPr>
        <w:t>1</w:t>
      </w:r>
      <w:r w:rsidRPr="00971660">
        <w:rPr>
          <w:rFonts w:ascii="Angsana New" w:hAnsi="Angsana New" w:hint="cs"/>
          <w:sz w:val="30"/>
          <w:szCs w:val="30"/>
          <w:cs/>
        </w:rPr>
        <w:t xml:space="preserve"> ปี จนกว่าจะมีการแจ้งยุติสัญญาเป็นลายลักษณ์อักษรไม่น้อยกว่า </w:t>
      </w:r>
      <w:r w:rsidR="0001010D" w:rsidRPr="0001010D">
        <w:rPr>
          <w:rFonts w:ascii="Angsana New" w:hAnsi="Angsana New" w:hint="cs"/>
          <w:sz w:val="30"/>
          <w:szCs w:val="30"/>
        </w:rPr>
        <w:t>6</w:t>
      </w:r>
      <w:r w:rsidRPr="00971660">
        <w:rPr>
          <w:rFonts w:ascii="Angsana New" w:hAnsi="Angsana New" w:hint="cs"/>
          <w:sz w:val="30"/>
          <w:szCs w:val="30"/>
          <w:cs/>
        </w:rPr>
        <w:t xml:space="preserve"> เดือน ก่อนที่สัญญาจะขยายโดยอัตโนมัติ</w:t>
      </w:r>
      <w:r w:rsidR="009B7CCB" w:rsidRPr="00971660">
        <w:rPr>
          <w:rFonts w:ascii="Angsana New" w:hAnsi="Angsana New"/>
          <w:sz w:val="30"/>
          <w:szCs w:val="30"/>
        </w:rPr>
        <w:t xml:space="preserve"> </w:t>
      </w:r>
      <w:r w:rsidR="00C55050">
        <w:rPr>
          <w:rFonts w:ascii="Angsana New" w:hAnsi="Angsana New" w:hint="cs"/>
          <w:sz w:val="30"/>
          <w:szCs w:val="30"/>
          <w:cs/>
        </w:rPr>
        <w:t>ต่อมา</w:t>
      </w:r>
      <w:r w:rsidR="009B7CCB" w:rsidRPr="00971660">
        <w:rPr>
          <w:rFonts w:ascii="Angsana New" w:hAnsi="Angsana New"/>
          <w:sz w:val="30"/>
          <w:szCs w:val="30"/>
          <w:cs/>
        </w:rPr>
        <w:t xml:space="preserve">วันที่ </w:t>
      </w:r>
      <w:r w:rsidR="0001010D" w:rsidRPr="0001010D">
        <w:rPr>
          <w:rFonts w:ascii="Angsana New" w:hAnsi="Angsana New"/>
          <w:sz w:val="30"/>
          <w:szCs w:val="30"/>
        </w:rPr>
        <w:t>8</w:t>
      </w:r>
      <w:r w:rsidR="009B7CCB" w:rsidRPr="00971660">
        <w:rPr>
          <w:rFonts w:ascii="Angsana New" w:hAnsi="Angsana New"/>
          <w:sz w:val="30"/>
          <w:szCs w:val="30"/>
        </w:rPr>
        <w:t xml:space="preserve"> </w:t>
      </w:r>
      <w:r w:rsidR="009B7CCB" w:rsidRPr="00971660">
        <w:rPr>
          <w:rFonts w:ascii="Angsana New" w:hAnsi="Angsana New"/>
          <w:sz w:val="30"/>
          <w:szCs w:val="30"/>
          <w:cs/>
        </w:rPr>
        <w:t xml:space="preserve">มีนาคม </w:t>
      </w:r>
      <w:r w:rsidR="0001010D" w:rsidRPr="0001010D">
        <w:rPr>
          <w:rFonts w:ascii="Angsana New" w:hAnsi="Angsana New"/>
          <w:sz w:val="30"/>
          <w:szCs w:val="30"/>
        </w:rPr>
        <w:t>2561</w:t>
      </w:r>
      <w:r w:rsidR="009B7CCB" w:rsidRPr="00971660">
        <w:rPr>
          <w:rFonts w:ascii="Angsana New" w:hAnsi="Angsana New"/>
          <w:sz w:val="30"/>
          <w:szCs w:val="30"/>
        </w:rPr>
        <w:t xml:space="preserve"> </w:t>
      </w:r>
      <w:r w:rsidR="009B7CCB" w:rsidRPr="00971660">
        <w:rPr>
          <w:rFonts w:ascii="Angsana New" w:hAnsi="Angsana New"/>
          <w:sz w:val="30"/>
          <w:szCs w:val="30"/>
          <w:cs/>
        </w:rPr>
        <w:t>บริษัท ปตท. จำกัด (มหาชน) และบริษัทได้ลงนามบันทึกการเปลี่ยนตัวคู่สัญญาจาก บริษัท ปตท. จำกัด (มหาชน) เป็น บริษัท ปตท.น้ำมันและการค้าปลีก จำกัด (มหาชน)</w:t>
      </w:r>
      <w:r w:rsidR="009B7CCB" w:rsidRPr="00971660">
        <w:rPr>
          <w:rFonts w:ascii="Angsana New" w:hAnsi="Angsana New"/>
          <w:sz w:val="30"/>
          <w:szCs w:val="30"/>
        </w:rPr>
        <w:t xml:space="preserve"> </w:t>
      </w:r>
    </w:p>
    <w:p w14:paraId="6B523477" w14:textId="5EAF284E" w:rsidR="009B7CCB" w:rsidRDefault="009B7CCB" w:rsidP="00035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B9AEB31" w14:textId="2062CE5D" w:rsidR="001669B4" w:rsidRDefault="009B7CCB" w:rsidP="00BE4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A52B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1010D" w:rsidRPr="0001010D">
        <w:rPr>
          <w:rFonts w:ascii="Angsana New" w:hAnsi="Angsana New"/>
          <w:sz w:val="30"/>
          <w:szCs w:val="30"/>
        </w:rPr>
        <w:t>11</w:t>
      </w:r>
      <w:r w:rsidRPr="005A52B8">
        <w:rPr>
          <w:rFonts w:ascii="Angsana New" w:hAnsi="Angsana New"/>
          <w:sz w:val="30"/>
          <w:szCs w:val="30"/>
        </w:rPr>
        <w:t xml:space="preserve"> </w:t>
      </w:r>
      <w:r w:rsidRPr="005A52B8">
        <w:rPr>
          <w:rFonts w:ascii="Angsana New" w:hAnsi="Angsana New"/>
          <w:sz w:val="30"/>
          <w:szCs w:val="30"/>
          <w:cs/>
        </w:rPr>
        <w:t xml:space="preserve">ตุลาคม </w:t>
      </w:r>
      <w:r w:rsidR="0001010D" w:rsidRPr="0001010D">
        <w:rPr>
          <w:rFonts w:ascii="Angsana New" w:hAnsi="Angsana New"/>
          <w:sz w:val="30"/>
          <w:szCs w:val="30"/>
        </w:rPr>
        <w:t>2564</w:t>
      </w:r>
      <w:r w:rsidRPr="005A52B8">
        <w:rPr>
          <w:rFonts w:ascii="Angsana New" w:hAnsi="Angsana New"/>
          <w:sz w:val="30"/>
          <w:szCs w:val="30"/>
        </w:rPr>
        <w:t xml:space="preserve"> </w:t>
      </w:r>
      <w:r w:rsidR="004E047A" w:rsidRPr="005A52B8">
        <w:rPr>
          <w:rFonts w:ascii="Angsana New" w:hAnsi="Angsana New" w:hint="cs"/>
          <w:sz w:val="30"/>
          <w:szCs w:val="30"/>
          <w:cs/>
        </w:rPr>
        <w:t>บริษัท ผลิตไฟฟ้าราชบุรี จำกัด ซึ่งเป็นบริษัทย่อยทางตรง</w:t>
      </w:r>
      <w:r w:rsidR="004E047A" w:rsidRPr="005A52B8">
        <w:rPr>
          <w:rFonts w:ascii="Angsana New" w:hAnsi="Angsana New" w:hint="cs"/>
          <w:sz w:val="30"/>
          <w:szCs w:val="30"/>
        </w:rPr>
        <w:t xml:space="preserve"> </w:t>
      </w:r>
      <w:r w:rsidRPr="005A52B8">
        <w:rPr>
          <w:rFonts w:ascii="Angsana New" w:hAnsi="Angsana New"/>
          <w:sz w:val="30"/>
          <w:szCs w:val="30"/>
          <w:cs/>
        </w:rPr>
        <w:t>ได้ทำสัญญาซื้อขายน้ำมันเตากับ บริษัท ปตท.น้ำมันและการค้าปลีก จำกัด (มหาชน) และ บริษัท เอสโซ่ (ประเทศไทย) จำกัด (มหาชน) เพื่อเก็บสำรองน้ำมันเตาและใช้ในการผลิตกระแสไฟฟ้าของโรงไฟฟ้าพลังความร้อนราชบุรี</w:t>
      </w:r>
      <w:r w:rsidR="00BE49ED">
        <w:rPr>
          <w:rFonts w:ascii="Angsana New" w:hAnsi="Angsana New"/>
          <w:sz w:val="30"/>
          <w:szCs w:val="30"/>
        </w:rPr>
        <w:t xml:space="preserve"> </w:t>
      </w:r>
    </w:p>
    <w:p w14:paraId="129AACFA" w14:textId="77777777" w:rsidR="001669B4" w:rsidRPr="001669B4" w:rsidRDefault="001669B4" w:rsidP="001669B4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0C0B5893" w14:textId="3881D140" w:rsidR="00035369" w:rsidRDefault="00BE49ED" w:rsidP="00BE4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49ED">
        <w:rPr>
          <w:rFonts w:ascii="Angsana New" w:hAnsi="Angsana New"/>
          <w:sz w:val="30"/>
          <w:szCs w:val="30"/>
          <w:cs/>
        </w:rPr>
        <w:t>ต่อมาในเดือนพฤษภาคม</w:t>
      </w:r>
      <w:r w:rsidR="002E02FE">
        <w:rPr>
          <w:rFonts w:ascii="Angsana New" w:hAnsi="Angsana New"/>
          <w:sz w:val="30"/>
          <w:szCs w:val="30"/>
        </w:rPr>
        <w:t xml:space="preserve"> </w:t>
      </w:r>
      <w:r w:rsidR="0001010D" w:rsidRPr="0001010D">
        <w:rPr>
          <w:rFonts w:ascii="Angsana New" w:hAnsi="Angsana New"/>
          <w:sz w:val="30"/>
          <w:szCs w:val="30"/>
        </w:rPr>
        <w:t>2565</w:t>
      </w:r>
      <w:r w:rsidRPr="00BE49ED">
        <w:rPr>
          <w:rFonts w:ascii="Angsana New" w:hAnsi="Angsana New"/>
          <w:sz w:val="30"/>
          <w:szCs w:val="30"/>
        </w:rPr>
        <w:t xml:space="preserve"> </w:t>
      </w:r>
      <w:r w:rsidRPr="00BE49ED">
        <w:rPr>
          <w:rFonts w:ascii="Angsana New" w:hAnsi="Angsana New"/>
          <w:sz w:val="30"/>
          <w:szCs w:val="30"/>
          <w:cs/>
        </w:rPr>
        <w:t>บริษัท</w:t>
      </w:r>
      <w:r w:rsidR="002E02FE">
        <w:rPr>
          <w:rFonts w:ascii="Angsana New" w:hAnsi="Angsana New" w:hint="cs"/>
          <w:sz w:val="30"/>
          <w:szCs w:val="30"/>
          <w:cs/>
        </w:rPr>
        <w:t>ย่อยทางตรงดังกล่าว</w:t>
      </w:r>
      <w:r w:rsidRPr="00BE49ED">
        <w:rPr>
          <w:rFonts w:ascii="Angsana New" w:hAnsi="Angsana New"/>
          <w:sz w:val="30"/>
          <w:szCs w:val="30"/>
          <w:cs/>
        </w:rPr>
        <w:t>ได้ทำสัญญาซื้อขายน้ำมันเตากับ บริษัท ปตท.น้ำมันและการค้าปลีก จำกัด (มหาชน) และ บริษัท เอสโซ่ (ประเทศไทย) จำกัด (มหาชน) โดยมีกำหนดระยะเวลา</w:t>
      </w:r>
      <w:r w:rsidR="002E02FE">
        <w:rPr>
          <w:rFonts w:ascii="Angsana New" w:hAnsi="Angsana New" w:hint="cs"/>
          <w:sz w:val="30"/>
          <w:szCs w:val="30"/>
          <w:cs/>
        </w:rPr>
        <w:t xml:space="preserve"> </w:t>
      </w:r>
      <w:r w:rsidR="0001010D" w:rsidRPr="0001010D">
        <w:rPr>
          <w:rFonts w:ascii="Angsana New" w:hAnsi="Angsana New"/>
          <w:sz w:val="30"/>
          <w:szCs w:val="30"/>
        </w:rPr>
        <w:t>1</w:t>
      </w:r>
      <w:r w:rsidRPr="00BE49ED">
        <w:rPr>
          <w:rFonts w:ascii="Angsana New" w:hAnsi="Angsana New"/>
          <w:sz w:val="30"/>
          <w:szCs w:val="30"/>
        </w:rPr>
        <w:t xml:space="preserve"> </w:t>
      </w:r>
      <w:r w:rsidRPr="00BE49ED">
        <w:rPr>
          <w:rFonts w:ascii="Angsana New" w:hAnsi="Angsana New"/>
          <w:sz w:val="30"/>
          <w:szCs w:val="30"/>
          <w:cs/>
        </w:rPr>
        <w:t>ปี สิ้นสุดวันที่</w:t>
      </w:r>
      <w:r w:rsidR="002E02FE">
        <w:rPr>
          <w:rFonts w:ascii="Angsana New" w:hAnsi="Angsana New"/>
          <w:sz w:val="30"/>
          <w:szCs w:val="30"/>
        </w:rPr>
        <w:t xml:space="preserve"> </w:t>
      </w:r>
      <w:r w:rsidR="0001010D" w:rsidRPr="0001010D">
        <w:rPr>
          <w:rFonts w:ascii="Angsana New" w:hAnsi="Angsana New"/>
          <w:sz w:val="30"/>
          <w:szCs w:val="30"/>
        </w:rPr>
        <w:t>24</w:t>
      </w:r>
      <w:r w:rsidRPr="00BE49ED">
        <w:rPr>
          <w:rFonts w:ascii="Angsana New" w:hAnsi="Angsana New"/>
          <w:sz w:val="30"/>
          <w:szCs w:val="30"/>
        </w:rPr>
        <w:t xml:space="preserve"> </w:t>
      </w:r>
      <w:r w:rsidRPr="00BE49ED">
        <w:rPr>
          <w:rFonts w:ascii="Angsana New" w:hAnsi="Angsana New"/>
          <w:sz w:val="30"/>
          <w:szCs w:val="30"/>
          <w:cs/>
        </w:rPr>
        <w:t>พฤษภาคม</w:t>
      </w:r>
      <w:r w:rsidR="002E02FE">
        <w:rPr>
          <w:rFonts w:ascii="Angsana New" w:hAnsi="Angsana New"/>
          <w:sz w:val="30"/>
          <w:szCs w:val="30"/>
        </w:rPr>
        <w:t xml:space="preserve"> </w:t>
      </w:r>
      <w:r w:rsidR="0001010D" w:rsidRPr="0001010D">
        <w:rPr>
          <w:rFonts w:ascii="Angsana New" w:hAnsi="Angsana New"/>
          <w:sz w:val="30"/>
          <w:szCs w:val="30"/>
        </w:rPr>
        <w:t>2566</w:t>
      </w:r>
      <w:r w:rsidRPr="00BE49ED">
        <w:rPr>
          <w:rFonts w:ascii="Angsana New" w:hAnsi="Angsana New"/>
          <w:sz w:val="30"/>
          <w:szCs w:val="30"/>
        </w:rPr>
        <w:t xml:space="preserve"> </w:t>
      </w:r>
      <w:r w:rsidRPr="00BE49ED">
        <w:rPr>
          <w:rFonts w:ascii="Angsana New" w:hAnsi="Angsana New"/>
          <w:sz w:val="30"/>
          <w:szCs w:val="30"/>
          <w:cs/>
        </w:rPr>
        <w:t>และ วันที่</w:t>
      </w:r>
      <w:r w:rsidR="002E02FE">
        <w:rPr>
          <w:rFonts w:ascii="Angsana New" w:hAnsi="Angsana New"/>
          <w:sz w:val="30"/>
          <w:szCs w:val="30"/>
        </w:rPr>
        <w:t xml:space="preserve"> </w:t>
      </w:r>
      <w:r w:rsidR="0001010D" w:rsidRPr="0001010D">
        <w:rPr>
          <w:rFonts w:ascii="Angsana New" w:hAnsi="Angsana New"/>
          <w:sz w:val="30"/>
          <w:szCs w:val="30"/>
        </w:rPr>
        <w:t>10</w:t>
      </w:r>
      <w:r w:rsidRPr="00BE49ED">
        <w:rPr>
          <w:rFonts w:ascii="Angsana New" w:hAnsi="Angsana New"/>
          <w:sz w:val="30"/>
          <w:szCs w:val="30"/>
        </w:rPr>
        <w:t xml:space="preserve"> </w:t>
      </w:r>
      <w:r w:rsidRPr="00BE49ED">
        <w:rPr>
          <w:rFonts w:ascii="Angsana New" w:hAnsi="Angsana New"/>
          <w:sz w:val="30"/>
          <w:szCs w:val="30"/>
          <w:cs/>
        </w:rPr>
        <w:t>พฤษภาคม</w:t>
      </w:r>
      <w:r w:rsidR="002E02FE">
        <w:rPr>
          <w:rFonts w:ascii="Angsana New" w:hAnsi="Angsana New"/>
          <w:sz w:val="30"/>
          <w:szCs w:val="30"/>
        </w:rPr>
        <w:t xml:space="preserve"> </w:t>
      </w:r>
      <w:r w:rsidR="0001010D" w:rsidRPr="0001010D">
        <w:rPr>
          <w:rFonts w:ascii="Angsana New" w:hAnsi="Angsana New"/>
          <w:sz w:val="30"/>
          <w:szCs w:val="30"/>
        </w:rPr>
        <w:t>2566</w:t>
      </w:r>
      <w:r w:rsidRPr="00BE49ED">
        <w:rPr>
          <w:rFonts w:ascii="Angsana New" w:hAnsi="Angsana New"/>
          <w:sz w:val="30"/>
          <w:szCs w:val="30"/>
        </w:rPr>
        <w:t xml:space="preserve"> </w:t>
      </w:r>
      <w:r w:rsidRPr="00BE49ED">
        <w:rPr>
          <w:rFonts w:ascii="Angsana New" w:hAnsi="Angsana New"/>
          <w:sz w:val="30"/>
          <w:szCs w:val="30"/>
          <w:cs/>
        </w:rPr>
        <w:t>ตามลำดับ</w:t>
      </w:r>
    </w:p>
    <w:p w14:paraId="30EC0EDB" w14:textId="77777777" w:rsidR="00BE49ED" w:rsidRPr="00F21511" w:rsidRDefault="00BE49ED" w:rsidP="00021B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A51B3C7" w14:textId="03C57AE7" w:rsidR="00035369" w:rsidRPr="005A52B8" w:rsidRDefault="00035369" w:rsidP="00035369">
      <w:pPr>
        <w:tabs>
          <w:tab w:val="left" w:pos="630"/>
        </w:tabs>
        <w:autoSpaceDE w:val="0"/>
        <w:autoSpaceDN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5A52B8">
        <w:rPr>
          <w:rFonts w:ascii="Angsana New" w:hAnsi="Angsana New" w:hint="cs"/>
          <w:sz w:val="30"/>
          <w:szCs w:val="30"/>
          <w:cs/>
        </w:rPr>
        <w:lastRenderedPageBreak/>
        <w:t xml:space="preserve">เมื่อวันที่ </w:t>
      </w:r>
      <w:r w:rsidR="0001010D" w:rsidRPr="0001010D">
        <w:rPr>
          <w:rFonts w:ascii="Angsana New" w:hAnsi="Angsana New" w:hint="cs"/>
          <w:sz w:val="30"/>
          <w:szCs w:val="30"/>
        </w:rPr>
        <w:t>31</w:t>
      </w:r>
      <w:r w:rsidRPr="005A52B8">
        <w:rPr>
          <w:rFonts w:ascii="Angsana New" w:hAnsi="Angsana New" w:hint="cs"/>
          <w:sz w:val="30"/>
          <w:szCs w:val="30"/>
        </w:rPr>
        <w:t xml:space="preserve"> </w:t>
      </w:r>
      <w:r w:rsidRPr="005A52B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1010D" w:rsidRPr="0001010D">
        <w:rPr>
          <w:rFonts w:ascii="Angsana New" w:hAnsi="Angsana New" w:hint="cs"/>
          <w:sz w:val="30"/>
          <w:szCs w:val="30"/>
        </w:rPr>
        <w:t>2554</w:t>
      </w:r>
      <w:r w:rsidRPr="005A52B8">
        <w:rPr>
          <w:rFonts w:ascii="Angsana New" w:hAnsi="Angsana New" w:hint="cs"/>
          <w:sz w:val="30"/>
          <w:szCs w:val="30"/>
        </w:rPr>
        <w:t xml:space="preserve"> </w:t>
      </w:r>
      <w:r w:rsidRPr="005A52B8">
        <w:rPr>
          <w:rFonts w:ascii="Angsana New" w:hAnsi="Angsana New" w:hint="cs"/>
          <w:sz w:val="30"/>
          <w:szCs w:val="30"/>
          <w:cs/>
        </w:rPr>
        <w:t xml:space="preserve">บริษัท ราช โคเจนเนอเรชั่น จำกัด ซึ่งเป็นบริษัทย่อยทางตรง ได้ทำสัญญาซื้อขายก๊าซธรรมชาติกับ ปตท. เป็นระยะเวลา </w:t>
      </w:r>
      <w:r w:rsidR="0001010D" w:rsidRPr="0001010D">
        <w:rPr>
          <w:rFonts w:ascii="Angsana New" w:hAnsi="Angsana New" w:hint="cs"/>
          <w:sz w:val="30"/>
          <w:szCs w:val="30"/>
        </w:rPr>
        <w:t>25</w:t>
      </w:r>
      <w:r w:rsidRPr="005A52B8">
        <w:rPr>
          <w:rFonts w:ascii="Angsana New" w:hAnsi="Angsana New" w:hint="cs"/>
          <w:sz w:val="30"/>
          <w:szCs w:val="30"/>
        </w:rPr>
        <w:t xml:space="preserve"> </w:t>
      </w:r>
      <w:r w:rsidRPr="005A52B8">
        <w:rPr>
          <w:rFonts w:ascii="Angsana New" w:hAnsi="Angsana New" w:hint="cs"/>
          <w:sz w:val="30"/>
          <w:szCs w:val="30"/>
          <w:cs/>
        </w:rPr>
        <w:t>ปี นับตั้งแต่วันเริ่มใช้ก๊าซเพื่อการค้า โดย ปตท. จะจำหน่ายก๊าซธรรมชาติให้กับบริษัทย่อยดังกล่าวในปริมาณและราคาที่ตกลงกัน</w:t>
      </w:r>
    </w:p>
    <w:p w14:paraId="48CF332C" w14:textId="4FD36D60" w:rsidR="00581742" w:rsidRPr="00F21511" w:rsidRDefault="00581742" w:rsidP="00035369">
      <w:pPr>
        <w:tabs>
          <w:tab w:val="left" w:pos="630"/>
        </w:tabs>
        <w:autoSpaceDE w:val="0"/>
        <w:autoSpaceDN w:val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AC1D6BC" w14:textId="41DED69B" w:rsidR="00581742" w:rsidRPr="005A52B8" w:rsidRDefault="00581742" w:rsidP="0058174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A52B8">
        <w:rPr>
          <w:rFonts w:ascii="Angsana New" w:hAnsi="Angsana New" w:hint="cs"/>
          <w:sz w:val="30"/>
          <w:szCs w:val="30"/>
          <w:cs/>
        </w:rPr>
        <w:t xml:space="preserve">บริษัท สหโคเจน (ชลบุรี) จำกัด (มหาชน) ซึ่งเป็นบริษัทย่อยทางตรง </w:t>
      </w:r>
      <w:r w:rsidRPr="005A52B8">
        <w:rPr>
          <w:rFonts w:ascii="Angsana New" w:hAnsi="Angsana New"/>
          <w:sz w:val="30"/>
          <w:szCs w:val="30"/>
          <w:cs/>
        </w:rPr>
        <w:t xml:space="preserve">มีภาระผูกพันตามสัญญาซื้อก๊าซธรรมชาติกับบริษัท ปตท. จำกัด (มหาชน) </w:t>
      </w:r>
      <w:r w:rsidRPr="005A52B8">
        <w:rPr>
          <w:rFonts w:ascii="Angsana New" w:hAnsi="Angsana New"/>
          <w:sz w:val="30"/>
          <w:szCs w:val="30"/>
        </w:rPr>
        <w:t>(“</w:t>
      </w:r>
      <w:r w:rsidRPr="005A52B8">
        <w:rPr>
          <w:rFonts w:ascii="Angsana New" w:hAnsi="Angsana New" w:hint="cs"/>
          <w:sz w:val="30"/>
          <w:szCs w:val="30"/>
          <w:cs/>
        </w:rPr>
        <w:t>ปตท.</w:t>
      </w:r>
      <w:r w:rsidRPr="005A52B8">
        <w:rPr>
          <w:rFonts w:ascii="Angsana New" w:hAnsi="Angsana New"/>
          <w:sz w:val="30"/>
          <w:szCs w:val="30"/>
        </w:rPr>
        <w:t xml:space="preserve">”) </w:t>
      </w:r>
      <w:r w:rsidRPr="005A52B8">
        <w:rPr>
          <w:rFonts w:ascii="Angsana New" w:hAnsi="Angsana New" w:hint="cs"/>
          <w:sz w:val="30"/>
          <w:szCs w:val="30"/>
          <w:cs/>
        </w:rPr>
        <w:t xml:space="preserve">ตามจำนวนและราคาที่กำหนดไว้ในสัญญาเป็นระยะเวลา </w:t>
      </w:r>
      <w:r w:rsidR="0001010D" w:rsidRPr="0001010D">
        <w:rPr>
          <w:rFonts w:ascii="Angsana New" w:hAnsi="Angsana New"/>
          <w:sz w:val="30"/>
          <w:szCs w:val="30"/>
        </w:rPr>
        <w:t>21</w:t>
      </w:r>
      <w:r w:rsidRPr="005A52B8">
        <w:rPr>
          <w:rFonts w:ascii="Angsana New" w:hAnsi="Angsana New" w:hint="cs"/>
          <w:sz w:val="30"/>
          <w:szCs w:val="30"/>
          <w:cs/>
        </w:rPr>
        <w:t xml:space="preserve"> ปี และสิ้นสุดสัญญาในเดือนมีนาคม </w:t>
      </w:r>
      <w:r w:rsidR="0001010D" w:rsidRPr="0001010D">
        <w:rPr>
          <w:rFonts w:ascii="Angsana New" w:hAnsi="Angsana New"/>
          <w:sz w:val="30"/>
          <w:szCs w:val="30"/>
        </w:rPr>
        <w:t>2563</w:t>
      </w:r>
      <w:r w:rsidRPr="005A52B8">
        <w:rPr>
          <w:rFonts w:ascii="Angsana New" w:hAnsi="Angsana New" w:hint="cs"/>
          <w:sz w:val="30"/>
          <w:szCs w:val="30"/>
          <w:cs/>
        </w:rPr>
        <w:t xml:space="preserve"> โดยสามารถต่ออายุสัญญาได้อีก </w:t>
      </w:r>
      <w:r w:rsidR="0001010D" w:rsidRPr="0001010D">
        <w:rPr>
          <w:rFonts w:ascii="Angsana New" w:hAnsi="Angsana New"/>
          <w:sz w:val="30"/>
          <w:szCs w:val="30"/>
        </w:rPr>
        <w:t>4</w:t>
      </w:r>
      <w:r w:rsidRPr="005A52B8">
        <w:rPr>
          <w:rFonts w:ascii="Angsana New" w:hAnsi="Angsana New" w:hint="cs"/>
          <w:sz w:val="30"/>
          <w:szCs w:val="30"/>
          <w:cs/>
        </w:rPr>
        <w:t xml:space="preserve"> ปี ต่อมา</w:t>
      </w:r>
      <w:r w:rsidRPr="005851C3">
        <w:rPr>
          <w:rFonts w:ascii="Angsana New" w:hAnsi="Angsana New"/>
          <w:sz w:val="30"/>
          <w:szCs w:val="30"/>
          <w:cs/>
        </w:rPr>
        <w:t>ในเดือน</w:t>
      </w:r>
      <w:r w:rsidR="005851C3">
        <w:rPr>
          <w:rFonts w:ascii="Angsana New" w:hAnsi="Angsana New" w:hint="cs"/>
          <w:sz w:val="30"/>
          <w:szCs w:val="30"/>
          <w:cs/>
        </w:rPr>
        <w:t>ธันวาคม</w:t>
      </w:r>
      <w:r w:rsidRPr="005851C3">
        <w:rPr>
          <w:rFonts w:ascii="Angsana New" w:hAnsi="Angsana New"/>
          <w:sz w:val="30"/>
          <w:szCs w:val="30"/>
          <w:cs/>
        </w:rPr>
        <w:t xml:space="preserve"> </w:t>
      </w:r>
      <w:r w:rsidR="0001010D" w:rsidRPr="005851C3">
        <w:rPr>
          <w:rFonts w:ascii="Angsana New" w:hAnsi="Angsana New"/>
          <w:sz w:val="30"/>
          <w:szCs w:val="30"/>
        </w:rPr>
        <w:t>256</w:t>
      </w:r>
      <w:r w:rsidR="005851C3">
        <w:rPr>
          <w:rFonts w:ascii="Angsana New" w:hAnsi="Angsana New"/>
          <w:sz w:val="30"/>
          <w:szCs w:val="30"/>
        </w:rPr>
        <w:t>4</w:t>
      </w:r>
      <w:r w:rsidRPr="005851C3">
        <w:rPr>
          <w:rFonts w:ascii="Angsana New" w:hAnsi="Angsana New"/>
          <w:sz w:val="30"/>
          <w:szCs w:val="30"/>
        </w:rPr>
        <w:t xml:space="preserve"> </w:t>
      </w:r>
      <w:r w:rsidRPr="005A52B8">
        <w:rPr>
          <w:rFonts w:ascii="Angsana New" w:hAnsi="Angsana New"/>
          <w:sz w:val="30"/>
          <w:szCs w:val="30"/>
          <w:cs/>
        </w:rPr>
        <w:t>บริษัท</w:t>
      </w:r>
      <w:r w:rsidR="00CA1CE4" w:rsidRPr="005A52B8">
        <w:rPr>
          <w:rFonts w:ascii="Angsana New" w:hAnsi="Angsana New" w:hint="cs"/>
          <w:sz w:val="30"/>
          <w:szCs w:val="30"/>
          <w:cs/>
        </w:rPr>
        <w:t>ย่อย</w:t>
      </w:r>
      <w:r w:rsidRPr="005A52B8">
        <w:rPr>
          <w:rFonts w:ascii="Angsana New" w:hAnsi="Angsana New"/>
          <w:sz w:val="30"/>
          <w:szCs w:val="30"/>
          <w:cs/>
        </w:rPr>
        <w:t>ได้ทำการแก้ไขสัญญาซื้อก๊าซธรรมชาติกับ</w:t>
      </w:r>
      <w:r w:rsidRPr="005A52B8">
        <w:rPr>
          <w:rFonts w:ascii="Angsana New" w:hAnsi="Angsana New"/>
          <w:sz w:val="30"/>
          <w:szCs w:val="30"/>
        </w:rPr>
        <w:t xml:space="preserve"> </w:t>
      </w:r>
      <w:r w:rsidRPr="005A52B8">
        <w:rPr>
          <w:rFonts w:ascii="Angsana New" w:hAnsi="Angsana New"/>
          <w:sz w:val="30"/>
          <w:szCs w:val="30"/>
          <w:cs/>
        </w:rPr>
        <w:t>ปตท. โด</w:t>
      </w:r>
      <w:r w:rsidRPr="005A52B8">
        <w:rPr>
          <w:rFonts w:ascii="Angsana New" w:hAnsi="Angsana New" w:hint="cs"/>
          <w:sz w:val="30"/>
          <w:szCs w:val="30"/>
          <w:cs/>
        </w:rPr>
        <w:t>ยการขยาย</w:t>
      </w:r>
      <w:r w:rsidRPr="005A52B8">
        <w:rPr>
          <w:rFonts w:ascii="Angsana New" w:hAnsi="Angsana New"/>
          <w:sz w:val="30"/>
          <w:szCs w:val="30"/>
          <w:cs/>
        </w:rPr>
        <w:t>อายุสัญญา</w:t>
      </w:r>
      <w:r w:rsidRPr="005A52B8">
        <w:rPr>
          <w:rFonts w:ascii="Angsana New" w:hAnsi="Angsana New" w:hint="cs"/>
          <w:sz w:val="30"/>
          <w:szCs w:val="30"/>
          <w:cs/>
        </w:rPr>
        <w:t>ซื้อก๊าซธรรมชาติดังกล่าวไปสิ้นสุด</w:t>
      </w:r>
      <w:r w:rsidRPr="005A52B8">
        <w:rPr>
          <w:rFonts w:ascii="Angsana New" w:hAnsi="Angsana New"/>
          <w:sz w:val="30"/>
          <w:szCs w:val="30"/>
          <w:cs/>
        </w:rPr>
        <w:t>ในเดือน</w:t>
      </w:r>
      <w:r w:rsidR="005851C3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5851C3">
        <w:rPr>
          <w:rFonts w:ascii="Angsana New" w:hAnsi="Angsana New"/>
          <w:sz w:val="30"/>
          <w:szCs w:val="30"/>
        </w:rPr>
        <w:t>2592</w:t>
      </w:r>
      <w:r w:rsidR="005851C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5E40985" w14:textId="04D4F6D4" w:rsidR="00581742" w:rsidRPr="00F21511" w:rsidRDefault="00581742" w:rsidP="00581742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2254F82C" w14:textId="2ABB3552" w:rsidR="00454735" w:rsidRPr="005A52B8" w:rsidRDefault="00454735" w:rsidP="00454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5A52B8">
        <w:rPr>
          <w:rFonts w:ascii="Angsana New" w:hAnsi="Angsana New" w:hint="cs"/>
          <w:spacing w:val="-4"/>
          <w:sz w:val="30"/>
          <w:szCs w:val="30"/>
          <w:cs/>
        </w:rPr>
        <w:t xml:space="preserve">บริษัท สหโคเจน (ชลบุรี) จำกัด (มหาชน) ซึ่งเป็นบริษัทย่อยทางตรง </w:t>
      </w:r>
      <w:r w:rsidRPr="005A52B8">
        <w:rPr>
          <w:rFonts w:ascii="Angsana New" w:hAnsi="Angsana New"/>
          <w:spacing w:val="-4"/>
          <w:sz w:val="30"/>
          <w:szCs w:val="30"/>
          <w:cs/>
        </w:rPr>
        <w:t xml:space="preserve">มีภาระผูกพันตามสัญญาซื้อน้ำดิบกับบริษัทแห่งหนึ่ง เพื่อซื้อน้ำดิบตามจำนวนและราคาที่กำหนดไว้ในสัญญาเป็นระยะเวลา </w:t>
      </w:r>
      <w:r w:rsidR="0001010D" w:rsidRPr="0001010D">
        <w:rPr>
          <w:rFonts w:ascii="Angsana New" w:hAnsi="Angsana New"/>
          <w:spacing w:val="-4"/>
          <w:sz w:val="30"/>
          <w:szCs w:val="30"/>
        </w:rPr>
        <w:t>25</w:t>
      </w:r>
      <w:r w:rsidRPr="005A52B8">
        <w:rPr>
          <w:rFonts w:ascii="Angsana New" w:hAnsi="Angsana New" w:hint="cs"/>
          <w:spacing w:val="-4"/>
          <w:sz w:val="30"/>
          <w:szCs w:val="30"/>
          <w:cs/>
        </w:rPr>
        <w:t xml:space="preserve"> ปี และจะสิ้นสุดสัญญาในเดือนมีนาคม </w:t>
      </w:r>
      <w:r w:rsidR="0001010D" w:rsidRPr="0001010D">
        <w:rPr>
          <w:rFonts w:ascii="Angsana New" w:hAnsi="Angsana New"/>
          <w:spacing w:val="-4"/>
          <w:sz w:val="30"/>
          <w:szCs w:val="30"/>
        </w:rPr>
        <w:t>2567</w:t>
      </w:r>
      <w:r w:rsidRPr="005A52B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bookmarkStart w:id="14" w:name="_Hlk45641561"/>
      <w:r w:rsidRPr="005A52B8">
        <w:rPr>
          <w:rFonts w:ascii="Angsana New" w:hAnsi="Angsana New" w:hint="cs"/>
          <w:spacing w:val="-4"/>
          <w:sz w:val="30"/>
          <w:szCs w:val="30"/>
          <w:cs/>
        </w:rPr>
        <w:t>ต่อมา</w:t>
      </w:r>
      <w:r w:rsidRPr="005A52B8">
        <w:rPr>
          <w:rFonts w:ascii="Angsana New" w:hAnsi="Angsana New"/>
          <w:spacing w:val="-4"/>
          <w:sz w:val="30"/>
          <w:szCs w:val="30"/>
          <w:cs/>
        </w:rPr>
        <w:t xml:space="preserve">ในเดือนมิถุนายน </w:t>
      </w:r>
      <w:r w:rsidR="0001010D" w:rsidRPr="0001010D">
        <w:rPr>
          <w:rFonts w:ascii="Angsana New" w:hAnsi="Angsana New"/>
          <w:spacing w:val="-4"/>
          <w:sz w:val="30"/>
          <w:szCs w:val="30"/>
        </w:rPr>
        <w:t>2563</w:t>
      </w:r>
      <w:r w:rsidRPr="005A52B8">
        <w:rPr>
          <w:rFonts w:ascii="Angsana New" w:hAnsi="Angsana New"/>
          <w:spacing w:val="-4"/>
          <w:sz w:val="30"/>
          <w:szCs w:val="30"/>
        </w:rPr>
        <w:t xml:space="preserve"> </w:t>
      </w:r>
      <w:r w:rsidRPr="005A52B8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CA1CE4" w:rsidRPr="005A52B8">
        <w:rPr>
          <w:rFonts w:ascii="Angsana New" w:hAnsi="Angsana New" w:hint="cs"/>
          <w:spacing w:val="-4"/>
          <w:sz w:val="30"/>
          <w:szCs w:val="30"/>
          <w:cs/>
        </w:rPr>
        <w:t>ย่อย</w:t>
      </w:r>
      <w:r w:rsidRPr="005A52B8">
        <w:rPr>
          <w:rFonts w:ascii="Angsana New" w:hAnsi="Angsana New" w:hint="cs"/>
          <w:spacing w:val="-4"/>
          <w:sz w:val="30"/>
          <w:szCs w:val="30"/>
          <w:cs/>
        </w:rPr>
        <w:t xml:space="preserve">ได้ทำการแก้ไขเพิ่มเติมสัญญาซื้อน้ำดิบกับบริษัทข้างต้นเพื่อขยายอายุสัญญา โครงสร้างราคาและเงื่อนไขการซื้อน้ำ โดยแก้ไขอายุสัญญาเป็น </w:t>
      </w:r>
      <w:r w:rsidR="0001010D" w:rsidRPr="0001010D">
        <w:rPr>
          <w:rFonts w:ascii="Angsana New" w:hAnsi="Angsana New"/>
          <w:spacing w:val="-4"/>
          <w:sz w:val="30"/>
          <w:szCs w:val="30"/>
        </w:rPr>
        <w:t>10</w:t>
      </w:r>
      <w:r w:rsidRPr="005A52B8">
        <w:rPr>
          <w:rFonts w:ascii="Angsana New" w:hAnsi="Angsana New"/>
          <w:spacing w:val="-4"/>
          <w:sz w:val="30"/>
          <w:szCs w:val="30"/>
        </w:rPr>
        <w:t xml:space="preserve"> </w:t>
      </w:r>
      <w:r w:rsidRPr="005A52B8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="0093556F" w:rsidRPr="005A52B8">
        <w:rPr>
          <w:rFonts w:ascii="Angsana New" w:hAnsi="Angsana New"/>
          <w:spacing w:val="-4"/>
          <w:sz w:val="30"/>
          <w:szCs w:val="30"/>
        </w:rPr>
        <w:t xml:space="preserve"> </w:t>
      </w:r>
      <w:r w:rsidRPr="005A52B8">
        <w:rPr>
          <w:rFonts w:ascii="Angsana New" w:hAnsi="Angsana New" w:hint="cs"/>
          <w:spacing w:val="-4"/>
          <w:sz w:val="30"/>
          <w:szCs w:val="30"/>
          <w:cs/>
        </w:rPr>
        <w:t>สิ้นสุดสัญญาในเดือนมิถุนายน</w:t>
      </w:r>
      <w:r w:rsidRPr="005A52B8">
        <w:rPr>
          <w:rFonts w:ascii="Angsana New" w:hAnsi="Angsana New"/>
          <w:spacing w:val="-4"/>
          <w:sz w:val="30"/>
          <w:szCs w:val="30"/>
        </w:rPr>
        <w:t xml:space="preserve"> </w:t>
      </w:r>
      <w:r w:rsidR="0001010D" w:rsidRPr="0001010D">
        <w:rPr>
          <w:rFonts w:ascii="Angsana New" w:hAnsi="Angsana New"/>
          <w:spacing w:val="-4"/>
          <w:sz w:val="30"/>
          <w:szCs w:val="30"/>
        </w:rPr>
        <w:t>2573</w:t>
      </w:r>
      <w:r w:rsidRPr="005A52B8">
        <w:rPr>
          <w:rFonts w:ascii="Angsana New" w:hAnsi="Angsana New"/>
          <w:spacing w:val="-4"/>
          <w:sz w:val="30"/>
          <w:szCs w:val="30"/>
        </w:rPr>
        <w:t xml:space="preserve"> </w:t>
      </w:r>
      <w:r w:rsidRPr="005A52B8">
        <w:rPr>
          <w:rFonts w:ascii="Angsana New" w:hAnsi="Angsana New" w:hint="cs"/>
          <w:spacing w:val="-4"/>
          <w:sz w:val="30"/>
          <w:szCs w:val="30"/>
          <w:cs/>
        </w:rPr>
        <w:t xml:space="preserve">และต่ออายุสัญญาทุก </w:t>
      </w:r>
      <w:r w:rsidR="0001010D" w:rsidRPr="0001010D">
        <w:rPr>
          <w:rFonts w:ascii="Angsana New" w:hAnsi="Angsana New"/>
          <w:spacing w:val="-4"/>
          <w:sz w:val="30"/>
          <w:szCs w:val="30"/>
        </w:rPr>
        <w:t>5</w:t>
      </w:r>
      <w:r w:rsidRPr="005A52B8">
        <w:rPr>
          <w:rFonts w:ascii="Angsana New" w:hAnsi="Angsana New"/>
          <w:spacing w:val="-4"/>
          <w:sz w:val="30"/>
          <w:szCs w:val="30"/>
        </w:rPr>
        <w:t xml:space="preserve"> </w:t>
      </w:r>
      <w:r w:rsidRPr="005A52B8">
        <w:rPr>
          <w:rFonts w:ascii="Angsana New" w:hAnsi="Angsana New" w:hint="cs"/>
          <w:spacing w:val="-4"/>
          <w:sz w:val="30"/>
          <w:szCs w:val="30"/>
          <w:cs/>
        </w:rPr>
        <w:t>ปีอัตโนมัติ ตลอดอายุการขายไฟฟ้ากับการไฟฟ้าฝ่ายผลิตแห่งประเทศไทย (กฟผ.)</w:t>
      </w:r>
      <w:bookmarkEnd w:id="14"/>
    </w:p>
    <w:p w14:paraId="790DD298" w14:textId="06A096FB" w:rsidR="00454735" w:rsidRPr="00F21511" w:rsidRDefault="00454735" w:rsidP="00581742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2403B9D5" w14:textId="77777777" w:rsidR="00997698" w:rsidRPr="002D59D6" w:rsidRDefault="00997698" w:rsidP="00997698">
      <w:pPr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color w:val="000000"/>
          <w:sz w:val="30"/>
          <w:szCs w:val="30"/>
          <w:lang w:val="th-TH" w:eastAsia="th-TH"/>
        </w:rPr>
      </w:pPr>
      <w:r w:rsidRPr="002D59D6">
        <w:rPr>
          <w:rFonts w:ascii="Angsana New" w:eastAsia="Cordia New" w:hAnsi="Angsana New"/>
          <w:b/>
          <w:bCs/>
          <w:i/>
          <w:iCs/>
          <w:snapToGrid w:val="0"/>
          <w:color w:val="000000"/>
          <w:sz w:val="30"/>
          <w:szCs w:val="30"/>
          <w:lang w:val="th-TH" w:eastAsia="th-TH"/>
        </w:rPr>
        <w:t>Energy Pool Price</w:t>
      </w:r>
    </w:p>
    <w:p w14:paraId="3DFCE277" w14:textId="77777777" w:rsidR="00997698" w:rsidRPr="00E82EF8" w:rsidRDefault="00997698" w:rsidP="00997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56BAA6E8" w14:textId="6E866C03" w:rsidR="00997698" w:rsidRDefault="00997698" w:rsidP="00F21511">
      <w:pPr>
        <w:ind w:left="540"/>
        <w:jc w:val="thaiDistribute"/>
        <w:rPr>
          <w:rFonts w:ascii="Angsana New" w:eastAsia="Cordia New" w:hAnsi="Angsana New"/>
          <w:snapToGrid w:val="0"/>
          <w:color w:val="000000"/>
          <w:sz w:val="30"/>
          <w:szCs w:val="30"/>
          <w:lang w:val="th-TH" w:eastAsia="th-TH"/>
        </w:rPr>
      </w:pPr>
      <w:r w:rsidRPr="002C62E3">
        <w:rPr>
          <w:rFonts w:ascii="Angsana New" w:eastAsia="Cordia New" w:hAnsi="Angsana New"/>
          <w:snapToGrid w:val="0"/>
          <w:color w:val="000000"/>
          <w:sz w:val="30"/>
          <w:szCs w:val="30"/>
          <w:cs/>
          <w:lang w:val="th-TH" w:eastAsia="th-TH"/>
        </w:rPr>
        <w:t>คณะกรรมการนโยบายพลังงานแห่งชาติมีมติเห็นชอบหลักเกณฑ์การคำนวณราคาก๊าซธรรมชาติภายใต้การกำกับของคณะกรรมการกำกับกิจการพลังงาน (</w:t>
      </w:r>
      <w:r w:rsidRPr="002C62E3">
        <w:rPr>
          <w:rFonts w:ascii="Angsana New" w:eastAsia="Cordia New" w:hAnsi="Angsana New"/>
          <w:snapToGrid w:val="0"/>
          <w:color w:val="000000"/>
          <w:sz w:val="30"/>
          <w:szCs w:val="30"/>
          <w:lang w:val="th-TH" w:eastAsia="th-TH"/>
        </w:rPr>
        <w:t xml:space="preserve">Energy Pool Price) </w:t>
      </w:r>
      <w:r w:rsidRPr="002C62E3">
        <w:rPr>
          <w:rFonts w:ascii="Angsana New" w:eastAsia="Cordia New" w:hAnsi="Angsana New"/>
          <w:snapToGrid w:val="0"/>
          <w:color w:val="000000"/>
          <w:sz w:val="30"/>
          <w:szCs w:val="30"/>
          <w:cs/>
          <w:lang w:val="th-TH" w:eastAsia="th-TH"/>
        </w:rPr>
        <w:t xml:space="preserve">โดยบริษัท ปตท. จำกัด (มหาชน) มีหน้าที่ปฏิบัติตามแนวทางที่กำหนดโดยนำ </w:t>
      </w:r>
      <w:r w:rsidRPr="002C62E3">
        <w:rPr>
          <w:rFonts w:ascii="Angsana New" w:eastAsia="Cordia New" w:hAnsi="Angsana New"/>
          <w:snapToGrid w:val="0"/>
          <w:color w:val="000000"/>
          <w:sz w:val="30"/>
          <w:szCs w:val="30"/>
          <w:lang w:val="th-TH" w:eastAsia="th-TH"/>
        </w:rPr>
        <w:t xml:space="preserve">Energy Pool Price </w:t>
      </w:r>
      <w:r w:rsidRPr="002C62E3">
        <w:rPr>
          <w:rFonts w:ascii="Angsana New" w:eastAsia="Cordia New" w:hAnsi="Angsana New"/>
          <w:snapToGrid w:val="0"/>
          <w:color w:val="000000"/>
          <w:sz w:val="30"/>
          <w:szCs w:val="30"/>
          <w:cs/>
          <w:lang w:val="th-TH" w:eastAsia="th-TH"/>
        </w:rPr>
        <w:t>ที่ได้รับแจ้งจากการไฟฟ้าฝ่ายผลิตแห่งประเทศไทย (กฟผ.) กำหนดราคาและเรียกเก็บค่าก๊าซธรรมชาติกับคู่สัญญา และนำมูลค่าส่วนต่างค่าก๊าซธรรมชาติส่งคืนตามแนวปฏิบัติที่คณะกรรมการกำกับกิจการพลังงานกำหนด จึงมีผล</w:t>
      </w:r>
      <w:r w:rsidRPr="00DD0034">
        <w:rPr>
          <w:rFonts w:ascii="Angsana New" w:eastAsia="Cordia New" w:hAnsi="Angsana New"/>
          <w:snapToGrid w:val="0"/>
          <w:color w:val="000000"/>
          <w:sz w:val="30"/>
          <w:szCs w:val="30"/>
          <w:cs/>
          <w:lang w:val="th-TH" w:eastAsia="th-TH"/>
        </w:rPr>
        <w:t>ให้</w:t>
      </w:r>
      <w:r w:rsidRPr="00DD0034">
        <w:rPr>
          <w:rFonts w:ascii="Angsana New" w:eastAsia="Cordia New" w:hAnsi="Angsana New" w:hint="cs"/>
          <w:snapToGrid w:val="0"/>
          <w:color w:val="000000"/>
          <w:sz w:val="30"/>
          <w:szCs w:val="30"/>
          <w:cs/>
          <w:lang w:val="th-TH" w:eastAsia="th-TH"/>
        </w:rPr>
        <w:t>กลุ่ม</w:t>
      </w:r>
      <w:r w:rsidRPr="00DD0034">
        <w:rPr>
          <w:rFonts w:ascii="Angsana New" w:eastAsia="Cordia New" w:hAnsi="Angsana New"/>
          <w:snapToGrid w:val="0"/>
          <w:color w:val="000000"/>
          <w:sz w:val="30"/>
          <w:szCs w:val="30"/>
          <w:cs/>
          <w:lang w:val="th-TH" w:eastAsia="th-TH"/>
        </w:rPr>
        <w:t>บริษัทซึ่งเป็น</w:t>
      </w:r>
      <w:r w:rsidRPr="002C62E3">
        <w:rPr>
          <w:rFonts w:ascii="Angsana New" w:eastAsia="Cordia New" w:hAnsi="Angsana New"/>
          <w:snapToGrid w:val="0"/>
          <w:color w:val="000000"/>
          <w:sz w:val="30"/>
          <w:szCs w:val="30"/>
          <w:cs/>
          <w:lang w:val="th-TH" w:eastAsia="th-TH"/>
        </w:rPr>
        <w:t>คู่สัญญากับบริษัท ปตท. จำกัด (มหาชน)</w:t>
      </w:r>
      <w:r>
        <w:rPr>
          <w:rFonts w:ascii="Angsana New" w:eastAsia="Cordia New" w:hAnsi="Angsana New" w:hint="cs"/>
          <w:snapToGrid w:val="0"/>
          <w:color w:val="000000"/>
          <w:sz w:val="30"/>
          <w:szCs w:val="30"/>
          <w:cs/>
          <w:lang w:val="th-TH" w:eastAsia="th-TH"/>
        </w:rPr>
        <w:t xml:space="preserve"> </w:t>
      </w:r>
      <w:r>
        <w:rPr>
          <w:rFonts w:ascii="Angsana New" w:eastAsia="Cordia New" w:hAnsi="Angsana New"/>
          <w:snapToGrid w:val="0"/>
          <w:color w:val="000000"/>
          <w:sz w:val="30"/>
          <w:szCs w:val="30"/>
          <w:cs/>
          <w:lang w:val="th-TH" w:eastAsia="th-TH"/>
        </w:rPr>
        <w:br/>
      </w:r>
      <w:r w:rsidRPr="002C62E3">
        <w:rPr>
          <w:rFonts w:ascii="Angsana New" w:eastAsia="Cordia New" w:hAnsi="Angsana New"/>
          <w:snapToGrid w:val="0"/>
          <w:color w:val="000000"/>
          <w:sz w:val="30"/>
          <w:szCs w:val="30"/>
          <w:cs/>
          <w:lang w:val="th-TH" w:eastAsia="th-TH"/>
        </w:rPr>
        <w:t xml:space="preserve">มีหน้าที่ชำระส่วนต่างหรือได้รับคืนเงินส่วนต่างระหว่าง </w:t>
      </w:r>
      <w:r w:rsidRPr="002C62E3">
        <w:rPr>
          <w:rFonts w:ascii="Angsana New" w:eastAsia="Cordia New" w:hAnsi="Angsana New"/>
          <w:snapToGrid w:val="0"/>
          <w:color w:val="000000"/>
          <w:sz w:val="30"/>
          <w:szCs w:val="30"/>
          <w:lang w:val="th-TH" w:eastAsia="th-TH"/>
        </w:rPr>
        <w:t xml:space="preserve">Energy Pool Price </w:t>
      </w:r>
      <w:r w:rsidRPr="002C62E3">
        <w:rPr>
          <w:rFonts w:ascii="Angsana New" w:eastAsia="Cordia New" w:hAnsi="Angsana New"/>
          <w:snapToGrid w:val="0"/>
          <w:color w:val="000000"/>
          <w:sz w:val="30"/>
          <w:szCs w:val="30"/>
          <w:cs/>
          <w:lang w:val="th-TH" w:eastAsia="th-TH"/>
        </w:rPr>
        <w:t xml:space="preserve">กับ </w:t>
      </w:r>
      <w:r w:rsidRPr="002C62E3">
        <w:rPr>
          <w:rFonts w:ascii="Angsana New" w:eastAsia="Cordia New" w:hAnsi="Angsana New"/>
          <w:snapToGrid w:val="0"/>
          <w:color w:val="000000"/>
          <w:sz w:val="30"/>
          <w:szCs w:val="30"/>
          <w:lang w:val="th-TH" w:eastAsia="th-TH"/>
        </w:rPr>
        <w:t xml:space="preserve">Pool Gas </w:t>
      </w:r>
      <w:r w:rsidRPr="002C62E3">
        <w:rPr>
          <w:rFonts w:ascii="Angsana New" w:eastAsia="Cordia New" w:hAnsi="Angsana New"/>
          <w:snapToGrid w:val="0"/>
          <w:color w:val="000000"/>
          <w:sz w:val="30"/>
          <w:szCs w:val="30"/>
          <w:cs/>
          <w:lang w:val="th-TH" w:eastAsia="th-TH"/>
        </w:rPr>
        <w:t xml:space="preserve">ตั้งแต่งวดเดือนเมษายน </w:t>
      </w:r>
      <w:r w:rsidR="0001010D" w:rsidRPr="0001010D">
        <w:rPr>
          <w:rFonts w:ascii="Angsana New" w:eastAsia="Cordia New" w:hAnsi="Angsana New"/>
          <w:snapToGrid w:val="0"/>
          <w:color w:val="000000"/>
          <w:sz w:val="30"/>
          <w:szCs w:val="30"/>
          <w:lang w:eastAsia="th-TH"/>
        </w:rPr>
        <w:t>2565</w:t>
      </w:r>
      <w:r w:rsidRPr="002C62E3">
        <w:rPr>
          <w:rFonts w:ascii="Angsana New" w:eastAsia="Cordia New" w:hAnsi="Angsana New"/>
          <w:snapToGrid w:val="0"/>
          <w:color w:val="000000"/>
          <w:sz w:val="30"/>
          <w:szCs w:val="30"/>
          <w:cs/>
          <w:lang w:val="th-TH" w:eastAsia="th-TH"/>
        </w:rPr>
        <w:t xml:space="preserve"> จนกว่าหน่วยงานภาครัฐที่มีอำนาจหน้าที่ตามกฎหมายจะเปลี่ยนแปลงหรือยกเลิก</w:t>
      </w:r>
    </w:p>
    <w:p w14:paraId="35EA8F39" w14:textId="77777777" w:rsidR="0031125D" w:rsidRPr="00E82EF8" w:rsidRDefault="0031125D" w:rsidP="00311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  <w:cs/>
        </w:rPr>
      </w:pPr>
    </w:p>
    <w:p w14:paraId="40C3E0D1" w14:textId="77777777" w:rsidR="007B1B19" w:rsidRPr="005A52B8" w:rsidRDefault="007B1B19" w:rsidP="007B1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A52B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สัญญาจัดหาและซ่อมอะไหล่โรงไฟฟ้า (Contractual Service Agreement)</w:t>
      </w:r>
    </w:p>
    <w:p w14:paraId="35947EA7" w14:textId="77777777" w:rsidR="007B1B19" w:rsidRPr="00E82EF8" w:rsidRDefault="007B1B19" w:rsidP="007B1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804D669" w14:textId="276C8C31" w:rsidR="00B8223F" w:rsidRPr="000666CA" w:rsidRDefault="00B8223F" w:rsidP="00B82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1010D" w:rsidRPr="0001010D">
        <w:rPr>
          <w:rFonts w:ascii="Angsana New" w:hAnsi="Angsana New" w:hint="cs"/>
          <w:sz w:val="30"/>
          <w:szCs w:val="30"/>
        </w:rPr>
        <w:t>29</w:t>
      </w:r>
      <w:r w:rsidRPr="00D246F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1010D" w:rsidRPr="0001010D">
        <w:rPr>
          <w:rFonts w:ascii="Angsana New" w:hAnsi="Angsana New" w:hint="cs"/>
          <w:sz w:val="30"/>
          <w:szCs w:val="30"/>
        </w:rPr>
        <w:t>2548</w:t>
      </w:r>
      <w:r w:rsidRPr="00D246FB">
        <w:rPr>
          <w:rFonts w:ascii="Angsana New" w:hAnsi="Angsana New" w:hint="cs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ได้ทำสัญญาจัดหาและซ่อมอะไหล่โรงไฟฟ้าพลังความร้อนร่วมกับคู่สัญญาร่วมค้า General Electric International Operations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Co</w:t>
      </w:r>
      <w:proofErr w:type="spellStart"/>
      <w:r w:rsidRPr="00D246FB">
        <w:rPr>
          <w:rFonts w:ascii="Angsana New" w:hAnsi="Angsana New" w:hint="cs"/>
          <w:sz w:val="30"/>
          <w:szCs w:val="30"/>
        </w:rPr>
        <w:t>mpany</w:t>
      </w:r>
      <w:proofErr w:type="spellEnd"/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 xml:space="preserve">Inc. และ GE Energy Parts, Inc. สัญญาดังกล่าวมีผลบังคับใช้ตั้งแต่วันที่ลงนามในสัญญาจนถึงวันสิ้นสุดการเดินเครื่องของอุปกรณ์กังหันแก๊สตามสัญญาซื้อขายไฟฟ้าในปี </w:t>
      </w:r>
      <w:r w:rsidR="0001010D" w:rsidRPr="0001010D">
        <w:rPr>
          <w:rFonts w:ascii="Angsana New" w:hAnsi="Angsana New" w:hint="cs"/>
          <w:sz w:val="30"/>
          <w:szCs w:val="30"/>
        </w:rPr>
        <w:t>2570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 xml:space="preserve">โดยมีมูลค่าตามสัญญาเดิมเป็นจำนวนเงิน </w:t>
      </w:r>
      <w:r w:rsidR="0001010D" w:rsidRPr="0001010D">
        <w:rPr>
          <w:rFonts w:ascii="Angsana New" w:hAnsi="Angsana New" w:hint="cs"/>
          <w:sz w:val="30"/>
          <w:szCs w:val="30"/>
        </w:rPr>
        <w:t>428</w:t>
      </w:r>
      <w:r w:rsidRPr="00D246FB">
        <w:rPr>
          <w:rFonts w:ascii="Angsana New" w:hAnsi="Angsana New" w:hint="cs"/>
          <w:sz w:val="30"/>
          <w:szCs w:val="30"/>
        </w:rPr>
        <w:t>.</w:t>
      </w:r>
      <w:r w:rsidR="0001010D" w:rsidRPr="0001010D">
        <w:rPr>
          <w:rFonts w:ascii="Angsana New" w:hAnsi="Angsana New" w:hint="cs"/>
          <w:sz w:val="30"/>
          <w:szCs w:val="30"/>
        </w:rPr>
        <w:t>60</w:t>
      </w:r>
      <w:r w:rsidRPr="00D246FB">
        <w:rPr>
          <w:rFonts w:ascii="Angsana New" w:hAnsi="Angsana New"/>
          <w:sz w:val="30"/>
          <w:szCs w:val="30"/>
          <w:cs/>
        </w:rPr>
        <w:br/>
      </w:r>
      <w:r w:rsidRPr="00D246FB">
        <w:rPr>
          <w:rFonts w:ascii="Angsana New" w:hAnsi="Angsana New" w:hint="cs"/>
          <w:sz w:val="30"/>
          <w:szCs w:val="30"/>
          <w:cs/>
        </w:rPr>
        <w:t>ล้านเหรียญ</w:t>
      </w:r>
      <w:r w:rsidRPr="00784452">
        <w:rPr>
          <w:rFonts w:ascii="Angsana New" w:hAnsi="Angsana New" w:hint="cs"/>
          <w:sz w:val="30"/>
          <w:szCs w:val="30"/>
          <w:cs/>
        </w:rPr>
        <w:t xml:space="preserve">สหรัฐอเมริกา ต่อมาเมื่อวันที่ </w:t>
      </w:r>
      <w:r w:rsidR="0001010D" w:rsidRPr="0001010D">
        <w:rPr>
          <w:rFonts w:ascii="Angsana New" w:hAnsi="Angsana New"/>
          <w:sz w:val="30"/>
          <w:szCs w:val="30"/>
        </w:rPr>
        <w:t>19</w:t>
      </w:r>
      <w:r w:rsidRPr="00784452">
        <w:rPr>
          <w:rFonts w:ascii="Angsana New" w:hAnsi="Angsana New"/>
          <w:sz w:val="30"/>
          <w:szCs w:val="30"/>
        </w:rPr>
        <w:t xml:space="preserve"> </w:t>
      </w:r>
      <w:r w:rsidRPr="00784452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01010D" w:rsidRPr="0001010D">
        <w:rPr>
          <w:rFonts w:ascii="Angsana New" w:hAnsi="Angsana New"/>
          <w:sz w:val="30"/>
          <w:szCs w:val="30"/>
        </w:rPr>
        <w:t>2562</w:t>
      </w:r>
      <w:r w:rsidRPr="0078445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01010D" w:rsidRPr="0001010D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01010D" w:rsidRPr="0001010D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 w:rsidRPr="00784452">
        <w:rPr>
          <w:rFonts w:ascii="Angsana New" w:hAnsi="Angsana New" w:hint="cs"/>
          <w:sz w:val="30"/>
          <w:szCs w:val="30"/>
          <w:cs/>
        </w:rPr>
        <w:t>คู่สัญญาทั้งสามฝ่ายได้ตกลงเปลี่ยนแปลงเงื่อนไขการให้บริการ</w:t>
      </w:r>
      <w:r w:rsidRPr="00D61BDB">
        <w:rPr>
          <w:rFonts w:ascii="Angsana New" w:hAnsi="Angsana New" w:hint="cs"/>
          <w:sz w:val="30"/>
          <w:szCs w:val="30"/>
          <w:cs/>
        </w:rPr>
        <w:t>ตามสัญญาเดิม โดยการเปลี่ยนแปลงตามสัญญาล่าสุดมีผลบังคับใช้ตั้งแต่เดือน</w:t>
      </w:r>
      <w:r w:rsidRPr="00D61BDB">
        <w:rPr>
          <w:rFonts w:ascii="Angsana New" w:hAnsi="Angsana New" w:hint="cs"/>
          <w:sz w:val="30"/>
          <w:szCs w:val="30"/>
          <w:cs/>
        </w:rPr>
        <w:lastRenderedPageBreak/>
        <w:t>สิงหาคม</w:t>
      </w:r>
      <w:r w:rsidRPr="00D61BDB">
        <w:rPr>
          <w:rFonts w:ascii="Angsana New" w:hAnsi="Angsana New"/>
          <w:sz w:val="30"/>
          <w:szCs w:val="30"/>
        </w:rPr>
        <w:t xml:space="preserve"> </w:t>
      </w:r>
      <w:r w:rsidR="0001010D" w:rsidRPr="0001010D">
        <w:rPr>
          <w:rFonts w:ascii="Angsana New" w:hAnsi="Angsana New"/>
          <w:sz w:val="30"/>
          <w:szCs w:val="30"/>
        </w:rPr>
        <w:t>2563</w:t>
      </w:r>
      <w:r w:rsidRPr="00D61BDB">
        <w:rPr>
          <w:rFonts w:ascii="Angsana New" w:hAnsi="Angsana New"/>
          <w:sz w:val="30"/>
          <w:szCs w:val="30"/>
        </w:rPr>
        <w:t xml:space="preserve"> </w:t>
      </w:r>
      <w:r w:rsidRPr="00D61BDB">
        <w:rPr>
          <w:rFonts w:ascii="Angsana New" w:hAnsi="Angsana New" w:hint="cs"/>
          <w:sz w:val="30"/>
          <w:szCs w:val="30"/>
          <w:cs/>
        </w:rPr>
        <w:t xml:space="preserve">รวมมีมูลค่าตามสัญญาเป็นจำนวนเงิน </w:t>
      </w:r>
      <w:r w:rsidR="0001010D" w:rsidRPr="0001010D">
        <w:rPr>
          <w:rFonts w:ascii="Angsana New" w:hAnsi="Angsana New" w:hint="cs"/>
          <w:sz w:val="30"/>
          <w:szCs w:val="30"/>
        </w:rPr>
        <w:t>4</w:t>
      </w:r>
      <w:r w:rsidR="0001010D" w:rsidRPr="0001010D">
        <w:rPr>
          <w:rFonts w:ascii="Angsana New" w:hAnsi="Angsana New"/>
          <w:sz w:val="30"/>
          <w:szCs w:val="30"/>
        </w:rPr>
        <w:t>36</w:t>
      </w:r>
      <w:r w:rsidRPr="00D61BDB">
        <w:rPr>
          <w:rFonts w:ascii="Angsana New" w:hAnsi="Angsana New"/>
          <w:sz w:val="30"/>
          <w:szCs w:val="30"/>
        </w:rPr>
        <w:t>.</w:t>
      </w:r>
      <w:r w:rsidR="0001010D" w:rsidRPr="0001010D">
        <w:rPr>
          <w:rFonts w:ascii="Angsana New" w:hAnsi="Angsana New"/>
          <w:sz w:val="30"/>
          <w:szCs w:val="30"/>
        </w:rPr>
        <w:t>75</w:t>
      </w:r>
      <w:r w:rsidRPr="00D61BDB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</w:t>
      </w:r>
      <w:r w:rsidRPr="00D61BDB">
        <w:rPr>
          <w:rFonts w:ascii="Angsana New" w:hAnsi="Angsana New" w:hint="cs"/>
          <w:sz w:val="30"/>
          <w:szCs w:val="30"/>
        </w:rPr>
        <w:t xml:space="preserve"> </w:t>
      </w:r>
      <w:r w:rsidRPr="00D61BDB">
        <w:rPr>
          <w:rFonts w:ascii="Angsana New" w:hAnsi="Angsana New" w:hint="cs"/>
          <w:sz w:val="30"/>
          <w:szCs w:val="30"/>
          <w:cs/>
        </w:rPr>
        <w:t>ณ วันที่</w:t>
      </w:r>
      <w:r w:rsidRPr="00D61BDB">
        <w:rPr>
          <w:rFonts w:ascii="Angsana New" w:hAnsi="Angsana New" w:hint="cs"/>
          <w:sz w:val="30"/>
          <w:szCs w:val="30"/>
        </w:rPr>
        <w:t xml:space="preserve"> </w:t>
      </w:r>
      <w:r w:rsidR="0001010D" w:rsidRPr="0001010D">
        <w:rPr>
          <w:rFonts w:ascii="Angsana New" w:hAnsi="Angsana New"/>
          <w:sz w:val="30"/>
          <w:szCs w:val="30"/>
        </w:rPr>
        <w:t>31</w:t>
      </w:r>
      <w:r w:rsidRPr="00D61BDB">
        <w:rPr>
          <w:rFonts w:ascii="Angsana New" w:hAnsi="Angsana New"/>
          <w:sz w:val="30"/>
          <w:szCs w:val="30"/>
        </w:rPr>
        <w:t xml:space="preserve"> </w:t>
      </w:r>
      <w:r w:rsidRPr="00D61BD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1010D" w:rsidRPr="0001010D">
        <w:rPr>
          <w:rFonts w:ascii="Angsana New" w:hAnsi="Angsana New"/>
          <w:sz w:val="30"/>
          <w:szCs w:val="30"/>
        </w:rPr>
        <w:t>2565</w:t>
      </w:r>
      <w:r w:rsidRPr="00D61BDB">
        <w:rPr>
          <w:rFonts w:ascii="Angsana New" w:hAnsi="Angsana New" w:hint="cs"/>
          <w:sz w:val="30"/>
          <w:szCs w:val="30"/>
        </w:rPr>
        <w:t xml:space="preserve"> </w:t>
      </w:r>
      <w:r w:rsidRPr="00D61BDB">
        <w:rPr>
          <w:rFonts w:ascii="Angsana New" w:hAnsi="Angsana New" w:hint="cs"/>
          <w:sz w:val="30"/>
          <w:szCs w:val="30"/>
          <w:cs/>
        </w:rPr>
        <w:t>บริษัทย่อยดังกล่าวมีภาระผูกพันคงเหลือตามสัญญาเป็นจำนวนเงิน</w:t>
      </w:r>
      <w:r w:rsidRPr="00D61BDB">
        <w:rPr>
          <w:rFonts w:ascii="Angsana New" w:hAnsi="Angsana New"/>
          <w:sz w:val="30"/>
          <w:szCs w:val="30"/>
        </w:rPr>
        <w:t xml:space="preserve"> </w:t>
      </w:r>
      <w:r w:rsidR="0001010D" w:rsidRPr="0001010D">
        <w:rPr>
          <w:rFonts w:ascii="Angsana New" w:hAnsi="Angsana New"/>
          <w:sz w:val="30"/>
          <w:szCs w:val="30"/>
        </w:rPr>
        <w:t>5</w:t>
      </w:r>
      <w:r w:rsidR="0001010D" w:rsidRPr="0001010D">
        <w:rPr>
          <w:rFonts w:ascii="Angsana New" w:hAnsi="Angsana New" w:hint="cs"/>
          <w:sz w:val="30"/>
          <w:szCs w:val="30"/>
        </w:rPr>
        <w:t>0</w:t>
      </w:r>
      <w:r w:rsidRPr="00D61BDB">
        <w:rPr>
          <w:rFonts w:ascii="Angsana New" w:hAnsi="Angsana New"/>
          <w:sz w:val="30"/>
          <w:szCs w:val="30"/>
        </w:rPr>
        <w:t>.</w:t>
      </w:r>
      <w:r w:rsidR="0001010D" w:rsidRPr="0001010D">
        <w:rPr>
          <w:rFonts w:ascii="Angsana New" w:hAnsi="Angsana New" w:hint="cs"/>
          <w:sz w:val="30"/>
          <w:szCs w:val="30"/>
        </w:rPr>
        <w:t>66</w:t>
      </w:r>
      <w:r w:rsidRPr="00D61BDB">
        <w:rPr>
          <w:rFonts w:ascii="Angsana New" w:hAnsi="Angsana New"/>
          <w:sz w:val="30"/>
          <w:szCs w:val="30"/>
        </w:rPr>
        <w:t xml:space="preserve"> </w:t>
      </w:r>
      <w:r w:rsidRPr="00D61BDB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D61BDB">
        <w:rPr>
          <w:rFonts w:ascii="Angsana New" w:hAnsi="Angsana New"/>
          <w:sz w:val="30"/>
          <w:szCs w:val="30"/>
        </w:rPr>
        <w:t xml:space="preserve"> </w:t>
      </w:r>
      <w:r w:rsidRPr="00D61BD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31</w:t>
      </w:r>
      <w:r w:rsidRPr="000666CA">
        <w:rPr>
          <w:rFonts w:ascii="Angsana New" w:hAnsi="Angsana New"/>
          <w:i/>
          <w:iCs/>
          <w:sz w:val="30"/>
          <w:szCs w:val="30"/>
        </w:rPr>
        <w:t xml:space="preserve"> </w:t>
      </w:r>
      <w:r w:rsidRPr="000666C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01010D" w:rsidRPr="0001010D">
        <w:rPr>
          <w:rFonts w:ascii="Angsana New" w:hAnsi="Angsana New" w:hint="cs"/>
          <w:i/>
          <w:iCs/>
          <w:sz w:val="30"/>
          <w:szCs w:val="30"/>
        </w:rPr>
        <w:t>256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4</w:t>
      </w:r>
      <w:r w:rsidRPr="000666CA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75</w:t>
      </w:r>
      <w:r w:rsidRPr="000666CA">
        <w:rPr>
          <w:rFonts w:ascii="Angsana New" w:hAnsi="Angsana New"/>
          <w:i/>
          <w:iCs/>
          <w:sz w:val="30"/>
          <w:szCs w:val="30"/>
        </w:rPr>
        <w:t>.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60</w:t>
      </w:r>
      <w:r w:rsidRPr="000666CA">
        <w:rPr>
          <w:rFonts w:ascii="Angsana New" w:hAnsi="Angsana New" w:hint="cs"/>
          <w:i/>
          <w:iCs/>
          <w:sz w:val="30"/>
          <w:szCs w:val="30"/>
          <w:cs/>
        </w:rPr>
        <w:t xml:space="preserve"> ล้านเหรียญสหรัฐอเมริกา)</w:t>
      </w:r>
    </w:p>
    <w:p w14:paraId="4BBF9AE6" w14:textId="77777777" w:rsidR="007B1B19" w:rsidRPr="005B5C9E" w:rsidRDefault="007B1B19" w:rsidP="007B1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0A642F3" w14:textId="56A4A5F7" w:rsidR="007B1B19" w:rsidRPr="005A52B8" w:rsidRDefault="007B1B19" w:rsidP="007B1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A52B8">
        <w:rPr>
          <w:rFonts w:ascii="Angsana New" w:hAnsi="Angsana New" w:hint="cs"/>
          <w:sz w:val="30"/>
          <w:szCs w:val="30"/>
          <w:cs/>
        </w:rPr>
        <w:t xml:space="preserve">นอกจากนี้ สัญญาดังกล่าวระบุให้บริษัทย่อยดังกล่าวเปิดเล็ตเตอร์ออฟเครดิตจำนวน </w:t>
      </w:r>
      <w:r w:rsidR="0001010D" w:rsidRPr="0001010D">
        <w:rPr>
          <w:rFonts w:ascii="Angsana New" w:hAnsi="Angsana New"/>
          <w:sz w:val="30"/>
          <w:szCs w:val="30"/>
        </w:rPr>
        <w:t>6</w:t>
      </w:r>
      <w:r w:rsidRPr="005A52B8">
        <w:rPr>
          <w:rFonts w:ascii="Angsana New" w:hAnsi="Angsana New" w:hint="cs"/>
          <w:sz w:val="30"/>
          <w:szCs w:val="30"/>
        </w:rPr>
        <w:t xml:space="preserve"> </w:t>
      </w:r>
      <w:r w:rsidRPr="005A52B8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5A52B8">
        <w:rPr>
          <w:rFonts w:ascii="Angsana New" w:hAnsi="Angsana New" w:hint="cs"/>
          <w:sz w:val="30"/>
          <w:szCs w:val="30"/>
        </w:rPr>
        <w:t xml:space="preserve"> </w:t>
      </w:r>
      <w:r w:rsidRPr="005A52B8">
        <w:rPr>
          <w:rFonts w:ascii="Angsana New" w:hAnsi="Angsana New" w:hint="cs"/>
          <w:sz w:val="30"/>
          <w:szCs w:val="30"/>
        </w:rPr>
        <w:br/>
      </w:r>
      <w:r w:rsidRPr="005A52B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1010D" w:rsidRPr="0001010D">
        <w:rPr>
          <w:rFonts w:ascii="Angsana New" w:hAnsi="Angsana New" w:hint="cs"/>
          <w:sz w:val="30"/>
          <w:szCs w:val="30"/>
        </w:rPr>
        <w:t>3</w:t>
      </w:r>
      <w:r w:rsidR="0001010D" w:rsidRPr="0001010D">
        <w:rPr>
          <w:rFonts w:ascii="Angsana New" w:hAnsi="Angsana New"/>
          <w:sz w:val="30"/>
          <w:szCs w:val="30"/>
        </w:rPr>
        <w:t>1</w:t>
      </w:r>
      <w:r w:rsidRPr="005A52B8">
        <w:rPr>
          <w:rFonts w:ascii="Angsana New" w:hAnsi="Angsana New" w:hint="cs"/>
          <w:sz w:val="30"/>
          <w:szCs w:val="30"/>
        </w:rPr>
        <w:t xml:space="preserve"> </w:t>
      </w:r>
      <w:r w:rsidRPr="005A52B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1010D" w:rsidRPr="0001010D">
        <w:rPr>
          <w:rFonts w:ascii="Angsana New" w:hAnsi="Angsana New" w:hint="cs"/>
          <w:sz w:val="30"/>
          <w:szCs w:val="30"/>
        </w:rPr>
        <w:t>256</w:t>
      </w:r>
      <w:r w:rsidR="0001010D" w:rsidRPr="0001010D">
        <w:rPr>
          <w:rFonts w:ascii="Angsana New" w:hAnsi="Angsana New"/>
          <w:sz w:val="30"/>
          <w:szCs w:val="30"/>
        </w:rPr>
        <w:t>5</w:t>
      </w:r>
      <w:r w:rsidRPr="005A52B8">
        <w:rPr>
          <w:rFonts w:ascii="Angsana New" w:hAnsi="Angsana New" w:hint="cs"/>
          <w:sz w:val="30"/>
          <w:szCs w:val="30"/>
        </w:rPr>
        <w:t xml:space="preserve"> </w:t>
      </w:r>
      <w:r w:rsidRPr="005A52B8">
        <w:rPr>
          <w:rFonts w:ascii="Angsana New" w:hAnsi="Angsana New" w:hint="cs"/>
          <w:sz w:val="30"/>
          <w:szCs w:val="30"/>
          <w:cs/>
        </w:rPr>
        <w:t>บริษัทย่อยดังกล่าวมีเล็ตเตอร์ออฟเครดิตคงเหลือที่ยังไม่ได้ใช้จำนวน</w:t>
      </w:r>
      <w:r w:rsidRPr="005A52B8">
        <w:rPr>
          <w:rFonts w:ascii="Angsana New" w:hAnsi="Angsana New" w:hint="cs"/>
          <w:sz w:val="30"/>
          <w:szCs w:val="30"/>
        </w:rPr>
        <w:t xml:space="preserve"> </w:t>
      </w:r>
      <w:r w:rsidR="0001010D" w:rsidRPr="0001010D">
        <w:rPr>
          <w:rFonts w:ascii="Angsana New" w:hAnsi="Angsana New"/>
          <w:sz w:val="30"/>
          <w:szCs w:val="30"/>
        </w:rPr>
        <w:t>6</w:t>
      </w:r>
      <w:r w:rsidRPr="005A52B8">
        <w:rPr>
          <w:rFonts w:ascii="Angsana New" w:hAnsi="Angsana New" w:hint="cs"/>
          <w:sz w:val="30"/>
          <w:szCs w:val="30"/>
        </w:rPr>
        <w:t xml:space="preserve"> </w:t>
      </w:r>
      <w:r w:rsidRPr="005A52B8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5A52B8">
        <w:rPr>
          <w:rFonts w:ascii="Angsana New" w:hAnsi="Angsana New"/>
          <w:sz w:val="30"/>
          <w:szCs w:val="30"/>
        </w:rPr>
        <w:t xml:space="preserve"> </w:t>
      </w:r>
      <w:r w:rsidRPr="005A52B8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01010D" w:rsidRPr="0001010D">
        <w:rPr>
          <w:rFonts w:ascii="Angsana New" w:hAnsi="Angsana New" w:hint="cs"/>
          <w:i/>
          <w:iCs/>
          <w:sz w:val="30"/>
          <w:szCs w:val="30"/>
        </w:rPr>
        <w:t>256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4</w:t>
      </w:r>
      <w:r w:rsidRPr="005A52B8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01010D" w:rsidRPr="0001010D">
        <w:rPr>
          <w:rFonts w:ascii="Angsana New" w:hAnsi="Angsana New" w:hint="cs"/>
          <w:i/>
          <w:iCs/>
          <w:sz w:val="30"/>
          <w:szCs w:val="30"/>
        </w:rPr>
        <w:t>6</w:t>
      </w:r>
      <w:r w:rsidRPr="005A52B8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A52B8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ล้านเหรียญสหรัฐอเมริกา)</w:t>
      </w:r>
    </w:p>
    <w:p w14:paraId="55630C23" w14:textId="77777777" w:rsidR="007B1B19" w:rsidRPr="005B5C9E" w:rsidRDefault="007B1B19" w:rsidP="007B1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3D58CD4" w14:textId="2E9B9BED" w:rsidR="007B1B19" w:rsidRDefault="007B1B19" w:rsidP="007B1B19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A52B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1010D" w:rsidRPr="0001010D">
        <w:rPr>
          <w:rFonts w:ascii="Angsana New" w:hAnsi="Angsana New" w:hint="cs"/>
          <w:sz w:val="30"/>
          <w:szCs w:val="30"/>
        </w:rPr>
        <w:t>29</w:t>
      </w:r>
      <w:r w:rsidRPr="005A52B8">
        <w:rPr>
          <w:rFonts w:ascii="Angsana New" w:hAnsi="Angsana New" w:hint="cs"/>
          <w:sz w:val="30"/>
          <w:szCs w:val="30"/>
        </w:rPr>
        <w:t xml:space="preserve"> </w:t>
      </w:r>
      <w:r w:rsidRPr="005A52B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1010D" w:rsidRPr="0001010D">
        <w:rPr>
          <w:rFonts w:ascii="Angsana New" w:hAnsi="Angsana New" w:hint="cs"/>
          <w:sz w:val="30"/>
          <w:szCs w:val="30"/>
        </w:rPr>
        <w:t>2562</w:t>
      </w:r>
      <w:r w:rsidRPr="005A52B8">
        <w:rPr>
          <w:rFonts w:ascii="Angsana New" w:hAnsi="Angsana New" w:hint="cs"/>
          <w:sz w:val="30"/>
          <w:szCs w:val="30"/>
        </w:rPr>
        <w:t xml:space="preserve"> </w:t>
      </w:r>
      <w:r w:rsidRPr="005A52B8">
        <w:rPr>
          <w:rFonts w:ascii="Angsana New" w:hAnsi="Angsana New" w:hint="cs"/>
          <w:sz w:val="30"/>
          <w:szCs w:val="30"/>
          <w:cs/>
        </w:rPr>
        <w:t xml:space="preserve">บริษัท ราช โคเจนเนอเรชั่น จำกัด ซึ่งเป็นบริษัทย่อยทางตรง ได้ทำสัญญาจัดหาและซ่อมอะไหล่โรงไฟฟ้ากับผู้ให้บริการรายหนึ่ง เป็นระยะเวลา </w:t>
      </w:r>
      <w:r w:rsidR="0001010D" w:rsidRPr="0001010D">
        <w:rPr>
          <w:rFonts w:ascii="Angsana New" w:hAnsi="Angsana New" w:hint="cs"/>
          <w:sz w:val="30"/>
          <w:szCs w:val="30"/>
        </w:rPr>
        <w:t>15</w:t>
      </w:r>
      <w:r w:rsidRPr="005A52B8">
        <w:rPr>
          <w:rFonts w:ascii="Angsana New" w:hAnsi="Angsana New" w:hint="cs"/>
          <w:sz w:val="30"/>
          <w:szCs w:val="30"/>
        </w:rPr>
        <w:t xml:space="preserve"> </w:t>
      </w:r>
      <w:r w:rsidRPr="005A52B8">
        <w:rPr>
          <w:rFonts w:ascii="Angsana New" w:hAnsi="Angsana New" w:hint="cs"/>
          <w:sz w:val="30"/>
          <w:szCs w:val="30"/>
          <w:cs/>
        </w:rPr>
        <w:t>ปี นับจากวันที่ระบุในสัญญา มีมูลค่าตามสัญญาเป็น</w:t>
      </w:r>
      <w:r w:rsidRPr="00D61BDB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="0001010D" w:rsidRPr="0001010D">
        <w:rPr>
          <w:rFonts w:ascii="Angsana New" w:hAnsi="Angsana New"/>
          <w:sz w:val="30"/>
          <w:szCs w:val="30"/>
        </w:rPr>
        <w:t>28</w:t>
      </w:r>
      <w:r w:rsidRPr="00D61BDB">
        <w:rPr>
          <w:rFonts w:ascii="Angsana New" w:hAnsi="Angsana New"/>
          <w:sz w:val="30"/>
          <w:szCs w:val="30"/>
        </w:rPr>
        <w:t>.</w:t>
      </w:r>
      <w:r w:rsidR="0001010D" w:rsidRPr="0001010D">
        <w:rPr>
          <w:rFonts w:ascii="Angsana New" w:hAnsi="Angsana New"/>
          <w:sz w:val="30"/>
          <w:szCs w:val="30"/>
        </w:rPr>
        <w:t>33</w:t>
      </w:r>
      <w:r w:rsidRPr="00D61BDB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 ณ วันที่ </w:t>
      </w:r>
      <w:r w:rsidR="0001010D" w:rsidRPr="0001010D">
        <w:rPr>
          <w:rFonts w:ascii="Angsana New" w:hAnsi="Angsana New" w:hint="cs"/>
          <w:sz w:val="30"/>
          <w:szCs w:val="30"/>
        </w:rPr>
        <w:t>3</w:t>
      </w:r>
      <w:r w:rsidR="0001010D" w:rsidRPr="0001010D">
        <w:rPr>
          <w:rFonts w:ascii="Angsana New" w:hAnsi="Angsana New"/>
          <w:sz w:val="30"/>
          <w:szCs w:val="30"/>
        </w:rPr>
        <w:t>1</w:t>
      </w:r>
      <w:r w:rsidRPr="00D61BDB">
        <w:rPr>
          <w:rFonts w:ascii="Angsana New" w:hAnsi="Angsana New" w:hint="cs"/>
          <w:sz w:val="30"/>
          <w:szCs w:val="30"/>
        </w:rPr>
        <w:t xml:space="preserve"> </w:t>
      </w:r>
      <w:r w:rsidRPr="00D61BD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1010D" w:rsidRPr="0001010D">
        <w:rPr>
          <w:rFonts w:ascii="Angsana New" w:hAnsi="Angsana New" w:hint="cs"/>
          <w:sz w:val="30"/>
          <w:szCs w:val="30"/>
        </w:rPr>
        <w:t>256</w:t>
      </w:r>
      <w:r w:rsidR="0001010D" w:rsidRPr="0001010D">
        <w:rPr>
          <w:rFonts w:ascii="Angsana New" w:hAnsi="Angsana New"/>
          <w:sz w:val="30"/>
          <w:szCs w:val="30"/>
        </w:rPr>
        <w:t>5</w:t>
      </w:r>
      <w:r w:rsidRPr="00D61BDB">
        <w:rPr>
          <w:rFonts w:ascii="Angsana New" w:hAnsi="Angsana New" w:hint="cs"/>
          <w:sz w:val="30"/>
          <w:szCs w:val="30"/>
          <w:cs/>
        </w:rPr>
        <w:t xml:space="preserve"> บริษัทย่อยดังกล่าวมีภาระผูกพันคงเหลือตามสัญญาเป็นจำนวนเงิน </w:t>
      </w:r>
      <w:r w:rsidR="0001010D" w:rsidRPr="0001010D">
        <w:rPr>
          <w:rFonts w:ascii="Angsana New" w:hAnsi="Angsana New"/>
          <w:sz w:val="30"/>
          <w:szCs w:val="30"/>
        </w:rPr>
        <w:t>12</w:t>
      </w:r>
      <w:r w:rsidRPr="00D61BDB">
        <w:rPr>
          <w:rFonts w:ascii="Angsana New" w:hAnsi="Angsana New"/>
          <w:sz w:val="30"/>
          <w:szCs w:val="30"/>
        </w:rPr>
        <w:t>.</w:t>
      </w:r>
      <w:r w:rsidR="0001010D" w:rsidRPr="0001010D">
        <w:rPr>
          <w:rFonts w:ascii="Angsana New" w:hAnsi="Angsana New"/>
          <w:sz w:val="30"/>
          <w:szCs w:val="30"/>
        </w:rPr>
        <w:t>54</w:t>
      </w:r>
      <w:r w:rsidRPr="00D61BDB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</w:t>
      </w:r>
      <w:r w:rsidRPr="00D61BDB">
        <w:rPr>
          <w:rFonts w:ascii="Angsana New" w:hAnsi="Angsana New"/>
          <w:sz w:val="30"/>
          <w:szCs w:val="30"/>
        </w:rPr>
        <w:t xml:space="preserve"> </w:t>
      </w:r>
      <w:r w:rsidRPr="00D61BD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01010D" w:rsidRPr="0001010D">
        <w:rPr>
          <w:rFonts w:ascii="Angsana New" w:hAnsi="Angsana New" w:hint="cs"/>
          <w:i/>
          <w:iCs/>
          <w:sz w:val="30"/>
          <w:szCs w:val="30"/>
        </w:rPr>
        <w:t>256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4</w:t>
      </w:r>
      <w:r w:rsidRPr="00D61BDB">
        <w:rPr>
          <w:rFonts w:ascii="Angsana New" w:hAnsi="Angsana New" w:hint="cs"/>
          <w:i/>
          <w:iCs/>
          <w:sz w:val="30"/>
          <w:szCs w:val="30"/>
        </w:rPr>
        <w:t>:</w:t>
      </w:r>
      <w:r w:rsidRPr="005A52B8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15</w:t>
      </w:r>
      <w:r w:rsidRPr="005A52B8">
        <w:rPr>
          <w:rFonts w:ascii="Angsana New" w:hAnsi="Angsana New"/>
          <w:i/>
          <w:iCs/>
          <w:sz w:val="30"/>
          <w:szCs w:val="30"/>
        </w:rPr>
        <w:t>.</w:t>
      </w:r>
      <w:r w:rsidR="0001010D" w:rsidRPr="0001010D">
        <w:rPr>
          <w:rFonts w:ascii="Angsana New" w:hAnsi="Angsana New"/>
          <w:i/>
          <w:iCs/>
          <w:sz w:val="30"/>
          <w:szCs w:val="30"/>
        </w:rPr>
        <w:t>43</w:t>
      </w:r>
      <w:r w:rsidRPr="005A52B8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A52B8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ล้านเหรียญสหรัฐอเมริกา)</w:t>
      </w:r>
    </w:p>
    <w:p w14:paraId="727D0F9B" w14:textId="42CCA99E" w:rsidR="00A45644" w:rsidRPr="005B5C9E" w:rsidRDefault="00A45644" w:rsidP="007B1B19">
      <w:pPr>
        <w:ind w:left="540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70136AFC" w14:textId="4ACFA8ED" w:rsidR="00A45644" w:rsidRPr="00A45644" w:rsidRDefault="00A45644" w:rsidP="00A45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A4427">
        <w:rPr>
          <w:rFonts w:ascii="Angsana New" w:hAnsi="Angsana New"/>
          <w:sz w:val="30"/>
          <w:szCs w:val="30"/>
          <w:cs/>
        </w:rPr>
        <w:t>เมื่อวันที่</w:t>
      </w:r>
      <w:r w:rsidRPr="00FA4427">
        <w:rPr>
          <w:rFonts w:ascii="Angsana New" w:hAnsi="Angsana New"/>
          <w:sz w:val="30"/>
          <w:szCs w:val="30"/>
        </w:rPr>
        <w:t> </w:t>
      </w:r>
      <w:r w:rsidR="0001010D" w:rsidRPr="0001010D">
        <w:rPr>
          <w:rFonts w:ascii="Angsana New" w:hAnsi="Angsana New"/>
          <w:sz w:val="30"/>
          <w:szCs w:val="30"/>
        </w:rPr>
        <w:t>13</w:t>
      </w:r>
      <w:r w:rsidRPr="00FA4427">
        <w:rPr>
          <w:rFonts w:ascii="Angsana New" w:hAnsi="Angsana New"/>
          <w:sz w:val="30"/>
          <w:szCs w:val="30"/>
        </w:rPr>
        <w:t xml:space="preserve"> </w:t>
      </w:r>
      <w:r w:rsidRPr="00FA4427">
        <w:rPr>
          <w:rFonts w:ascii="Angsana New" w:hAnsi="Angsana New"/>
          <w:sz w:val="30"/>
          <w:szCs w:val="30"/>
          <w:cs/>
        </w:rPr>
        <w:t>ธันวาคม</w:t>
      </w:r>
      <w:r w:rsidRPr="00FA4427">
        <w:rPr>
          <w:rFonts w:ascii="Angsana New" w:hAnsi="Angsana New"/>
          <w:sz w:val="30"/>
          <w:szCs w:val="30"/>
        </w:rPr>
        <w:t> </w:t>
      </w:r>
      <w:r w:rsidR="0001010D" w:rsidRPr="0001010D">
        <w:rPr>
          <w:rFonts w:ascii="Angsana New" w:hAnsi="Angsana New"/>
          <w:sz w:val="30"/>
          <w:szCs w:val="30"/>
        </w:rPr>
        <w:t>2565</w:t>
      </w:r>
      <w:r w:rsidRPr="00FA4427">
        <w:rPr>
          <w:rFonts w:ascii="Angsana New" w:hAnsi="Angsana New"/>
          <w:sz w:val="30"/>
          <w:szCs w:val="30"/>
        </w:rPr>
        <w:t xml:space="preserve"> </w:t>
      </w:r>
      <w:r w:rsidRPr="00FA4427">
        <w:rPr>
          <w:rFonts w:ascii="Angsana New" w:hAnsi="Angsana New" w:hint="cs"/>
          <w:sz w:val="30"/>
          <w:szCs w:val="30"/>
          <w:cs/>
        </w:rPr>
        <w:t xml:space="preserve">บริษัท ราช โคเจนเนอเรชั่น จำกัด ซึ่งเป็นบริษัทย่อยทางตรง </w:t>
      </w:r>
      <w:r w:rsidRPr="00FA4427">
        <w:rPr>
          <w:rFonts w:ascii="Angsana New" w:hAnsi="Angsana New"/>
          <w:sz w:val="30"/>
          <w:szCs w:val="30"/>
          <w:cs/>
        </w:rPr>
        <w:t>ได้ทำสัญญาจัดหาอะไหล่และซ่อมบำรุงเครื่องยนต์ผลิตไฟฟ้าจากก๊าซธรรมชาติ และสัญญาบริการซ่อมบำรุงเครื่องยนต์ผลิตไฟฟ้าจากก๊าซธรรมชาติกับ</w:t>
      </w:r>
      <w:r w:rsidRPr="00FA4427">
        <w:rPr>
          <w:rFonts w:ascii="Angsana New" w:hAnsi="Angsana New" w:hint="cs"/>
          <w:sz w:val="30"/>
          <w:szCs w:val="30"/>
          <w:cs/>
        </w:rPr>
        <w:t xml:space="preserve">ผู้ให้บริการจำนวน </w:t>
      </w:r>
      <w:r w:rsidR="0001010D" w:rsidRPr="0001010D">
        <w:rPr>
          <w:rFonts w:ascii="Angsana New" w:hAnsi="Angsana New" w:hint="cs"/>
          <w:sz w:val="30"/>
          <w:szCs w:val="30"/>
        </w:rPr>
        <w:t>2</w:t>
      </w:r>
      <w:r w:rsidRPr="00FA4427">
        <w:rPr>
          <w:rFonts w:ascii="Angsana New" w:hAnsi="Angsana New" w:hint="cs"/>
          <w:sz w:val="30"/>
          <w:szCs w:val="30"/>
          <w:cs/>
        </w:rPr>
        <w:t xml:space="preserve"> ราย สั</w:t>
      </w:r>
      <w:r w:rsidRPr="00FA4427">
        <w:rPr>
          <w:rFonts w:ascii="Angsana New" w:hAnsi="Angsana New"/>
          <w:sz w:val="30"/>
          <w:szCs w:val="30"/>
          <w:cs/>
        </w:rPr>
        <w:t>ญญาดังกล่าว มีกำหนดระยะเวลา</w:t>
      </w:r>
      <w:r w:rsidRPr="00FA4427">
        <w:rPr>
          <w:rFonts w:ascii="Angsana New" w:hAnsi="Angsana New"/>
          <w:sz w:val="30"/>
          <w:szCs w:val="30"/>
        </w:rPr>
        <w:t> </w:t>
      </w:r>
      <w:r w:rsidR="0001010D" w:rsidRPr="0001010D">
        <w:rPr>
          <w:rFonts w:ascii="Angsana New" w:hAnsi="Angsana New"/>
          <w:sz w:val="30"/>
          <w:szCs w:val="30"/>
        </w:rPr>
        <w:t>15</w:t>
      </w:r>
      <w:r w:rsidRPr="00FA4427">
        <w:rPr>
          <w:rFonts w:ascii="Angsana New" w:hAnsi="Angsana New"/>
          <w:sz w:val="30"/>
          <w:szCs w:val="30"/>
        </w:rPr>
        <w:t> </w:t>
      </w:r>
      <w:r w:rsidRPr="00FA4427">
        <w:rPr>
          <w:rFonts w:ascii="Angsana New" w:hAnsi="Angsana New"/>
          <w:sz w:val="30"/>
          <w:szCs w:val="30"/>
          <w:cs/>
        </w:rPr>
        <w:t xml:space="preserve">ปี นับแต่วันที่ลงนามในสัญญา </w:t>
      </w:r>
      <w:r w:rsidRPr="00FA4427">
        <w:rPr>
          <w:rFonts w:ascii="Angsana New" w:hAnsi="Angsana New" w:hint="cs"/>
          <w:sz w:val="30"/>
          <w:szCs w:val="30"/>
          <w:cs/>
        </w:rPr>
        <w:t xml:space="preserve">มีมูลค่าตามสัญญาเป็นจำนวนเงิน </w:t>
      </w:r>
      <w:r w:rsidR="0001010D" w:rsidRPr="0001010D">
        <w:rPr>
          <w:rFonts w:ascii="Angsana New" w:hAnsi="Angsana New"/>
          <w:sz w:val="30"/>
          <w:szCs w:val="30"/>
        </w:rPr>
        <w:t>24</w:t>
      </w:r>
      <w:r w:rsidRPr="00FA4427">
        <w:rPr>
          <w:rFonts w:ascii="Angsana New" w:hAnsi="Angsana New"/>
          <w:sz w:val="30"/>
          <w:szCs w:val="30"/>
        </w:rPr>
        <w:t>.</w:t>
      </w:r>
      <w:r w:rsidR="0001010D" w:rsidRPr="0001010D">
        <w:rPr>
          <w:rFonts w:ascii="Angsana New" w:hAnsi="Angsana New" w:hint="cs"/>
          <w:sz w:val="30"/>
          <w:szCs w:val="30"/>
        </w:rPr>
        <w:t>90</w:t>
      </w:r>
      <w:r w:rsidRPr="00FA4427">
        <w:rPr>
          <w:rFonts w:ascii="Angsana New" w:hAnsi="Angsana New"/>
          <w:sz w:val="30"/>
          <w:szCs w:val="30"/>
        </w:rPr>
        <w:t xml:space="preserve"> </w:t>
      </w:r>
      <w:r w:rsidRPr="00FA4427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01010D" w:rsidRPr="0001010D">
        <w:rPr>
          <w:rFonts w:ascii="Angsana New" w:hAnsi="Angsana New"/>
          <w:sz w:val="30"/>
          <w:szCs w:val="30"/>
        </w:rPr>
        <w:t>8</w:t>
      </w:r>
      <w:r w:rsidR="0001010D" w:rsidRPr="0001010D">
        <w:rPr>
          <w:rFonts w:ascii="Angsana New" w:hAnsi="Angsana New" w:hint="cs"/>
          <w:sz w:val="30"/>
          <w:szCs w:val="30"/>
        </w:rPr>
        <w:t>54</w:t>
      </w:r>
      <w:r w:rsidRPr="00FA4427">
        <w:rPr>
          <w:rFonts w:ascii="Angsana New" w:hAnsi="Angsana New" w:hint="cs"/>
          <w:sz w:val="30"/>
          <w:szCs w:val="30"/>
          <w:cs/>
        </w:rPr>
        <w:t>.</w:t>
      </w:r>
      <w:r w:rsidR="0001010D" w:rsidRPr="0001010D">
        <w:rPr>
          <w:rFonts w:ascii="Angsana New" w:hAnsi="Angsana New" w:hint="cs"/>
          <w:sz w:val="30"/>
          <w:szCs w:val="30"/>
        </w:rPr>
        <w:t>00</w:t>
      </w:r>
      <w:r w:rsidRPr="00FA4427">
        <w:rPr>
          <w:rFonts w:ascii="Angsana New" w:hAnsi="Angsana New"/>
          <w:sz w:val="30"/>
          <w:szCs w:val="30"/>
        </w:rPr>
        <w:t xml:space="preserve"> </w:t>
      </w:r>
      <w:r w:rsidRPr="00FA4427">
        <w:rPr>
          <w:rFonts w:ascii="Angsana New" w:hAnsi="Angsana New"/>
          <w:sz w:val="30"/>
          <w:szCs w:val="30"/>
          <w:cs/>
        </w:rPr>
        <w:t>ล้านเยน ณ วันที่</w:t>
      </w:r>
      <w:r w:rsidRPr="00FA4427">
        <w:rPr>
          <w:rFonts w:ascii="Angsana New" w:hAnsi="Angsana New"/>
          <w:sz w:val="30"/>
          <w:szCs w:val="30"/>
        </w:rPr>
        <w:t> </w:t>
      </w:r>
      <w:r w:rsidR="0001010D" w:rsidRPr="0001010D">
        <w:rPr>
          <w:rFonts w:ascii="Angsana New" w:hAnsi="Angsana New"/>
          <w:sz w:val="30"/>
          <w:szCs w:val="30"/>
        </w:rPr>
        <w:t>31</w:t>
      </w:r>
      <w:r w:rsidRPr="00FA4427">
        <w:rPr>
          <w:rFonts w:ascii="Angsana New" w:hAnsi="Angsana New"/>
          <w:sz w:val="30"/>
          <w:szCs w:val="30"/>
        </w:rPr>
        <w:t xml:space="preserve"> </w:t>
      </w:r>
      <w:r w:rsidRPr="00FA4427">
        <w:rPr>
          <w:rFonts w:ascii="Angsana New" w:hAnsi="Angsana New"/>
          <w:sz w:val="30"/>
          <w:szCs w:val="30"/>
          <w:cs/>
        </w:rPr>
        <w:t>ธันวาคม</w:t>
      </w:r>
      <w:r w:rsidRPr="00FA4427">
        <w:rPr>
          <w:rFonts w:ascii="Angsana New" w:hAnsi="Angsana New"/>
          <w:sz w:val="30"/>
          <w:szCs w:val="30"/>
        </w:rPr>
        <w:t> </w:t>
      </w:r>
      <w:r w:rsidR="0001010D" w:rsidRPr="0001010D">
        <w:rPr>
          <w:rFonts w:ascii="Angsana New" w:hAnsi="Angsana New"/>
          <w:sz w:val="30"/>
          <w:szCs w:val="30"/>
        </w:rPr>
        <w:t>2565</w:t>
      </w:r>
      <w:r w:rsidRPr="00FA4427">
        <w:rPr>
          <w:rFonts w:ascii="Angsana New" w:hAnsi="Angsana New"/>
          <w:sz w:val="30"/>
          <w:szCs w:val="30"/>
        </w:rPr>
        <w:t> </w:t>
      </w:r>
      <w:r w:rsidRPr="00FA4427">
        <w:rPr>
          <w:rFonts w:ascii="Angsana New" w:hAnsi="Angsana New"/>
          <w:sz w:val="30"/>
          <w:szCs w:val="30"/>
          <w:cs/>
        </w:rPr>
        <w:t>บริษัทมีภาระผูกพันคงเหลือตามสัญญาเป็นจำนวนเงิน</w:t>
      </w:r>
      <w:r w:rsidRPr="00FA4427">
        <w:rPr>
          <w:rFonts w:ascii="Angsana New" w:hAnsi="Angsana New"/>
          <w:sz w:val="30"/>
          <w:szCs w:val="30"/>
        </w:rPr>
        <w:t> </w:t>
      </w:r>
      <w:r w:rsidR="0001010D" w:rsidRPr="0001010D">
        <w:rPr>
          <w:rFonts w:ascii="Angsana New" w:hAnsi="Angsana New"/>
          <w:sz w:val="30"/>
          <w:szCs w:val="30"/>
        </w:rPr>
        <w:t>24</w:t>
      </w:r>
      <w:r w:rsidRPr="00FA4427">
        <w:rPr>
          <w:rFonts w:ascii="Angsana New" w:hAnsi="Angsana New"/>
          <w:sz w:val="30"/>
          <w:szCs w:val="30"/>
        </w:rPr>
        <w:t>.</w:t>
      </w:r>
      <w:r w:rsidR="0001010D" w:rsidRPr="0001010D">
        <w:rPr>
          <w:rFonts w:ascii="Angsana New" w:hAnsi="Angsana New"/>
          <w:sz w:val="30"/>
          <w:szCs w:val="30"/>
        </w:rPr>
        <w:t>57</w:t>
      </w:r>
      <w:r w:rsidRPr="00FA4427">
        <w:rPr>
          <w:rFonts w:ascii="Angsana New" w:hAnsi="Angsana New"/>
          <w:sz w:val="30"/>
          <w:szCs w:val="30"/>
        </w:rPr>
        <w:t xml:space="preserve"> </w:t>
      </w:r>
      <w:r w:rsidRPr="00FA4427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01010D" w:rsidRPr="0001010D">
        <w:rPr>
          <w:rFonts w:ascii="Angsana New" w:hAnsi="Angsana New"/>
          <w:sz w:val="30"/>
          <w:szCs w:val="30"/>
        </w:rPr>
        <w:t>842</w:t>
      </w:r>
      <w:r w:rsidRPr="00FA4427">
        <w:rPr>
          <w:rFonts w:ascii="Angsana New" w:hAnsi="Angsana New"/>
          <w:sz w:val="30"/>
          <w:szCs w:val="30"/>
        </w:rPr>
        <w:t>.</w:t>
      </w:r>
      <w:r w:rsidR="0001010D" w:rsidRPr="0001010D">
        <w:rPr>
          <w:rFonts w:ascii="Angsana New" w:hAnsi="Angsana New"/>
          <w:sz w:val="30"/>
          <w:szCs w:val="30"/>
        </w:rPr>
        <w:t>80</w:t>
      </w:r>
      <w:r w:rsidRPr="00FA4427">
        <w:rPr>
          <w:rFonts w:ascii="Angsana New" w:hAnsi="Angsana New"/>
          <w:sz w:val="30"/>
          <w:szCs w:val="30"/>
        </w:rPr>
        <w:t xml:space="preserve"> </w:t>
      </w:r>
      <w:r w:rsidRPr="00FA4427">
        <w:rPr>
          <w:rFonts w:ascii="Angsana New" w:hAnsi="Angsana New"/>
          <w:sz w:val="30"/>
          <w:szCs w:val="30"/>
          <w:cs/>
        </w:rPr>
        <w:t>ล้านเยน</w:t>
      </w:r>
    </w:p>
    <w:p w14:paraId="381961A6" w14:textId="77777777" w:rsidR="007B1B19" w:rsidRPr="005B5C9E" w:rsidRDefault="007B1B19" w:rsidP="00D16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16"/>
          <w:szCs w:val="16"/>
          <w:lang w:val="th-TH"/>
        </w:rPr>
      </w:pPr>
    </w:p>
    <w:p w14:paraId="4F68C91F" w14:textId="2233CBAD" w:rsidR="007B1B19" w:rsidRPr="005A52B8" w:rsidRDefault="007B1B19" w:rsidP="007B1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5A52B8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สัญญาซื้อขายไฟฟ้าและไอน้ำ</w:t>
      </w:r>
    </w:p>
    <w:p w14:paraId="01F88E98" w14:textId="77777777" w:rsidR="007B1B19" w:rsidRPr="005B5C9E" w:rsidRDefault="007B1B19" w:rsidP="007B1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  <w:lang w:val="th-TH"/>
        </w:rPr>
      </w:pPr>
    </w:p>
    <w:p w14:paraId="3B635FFC" w14:textId="0BC36F76" w:rsidR="007B1B19" w:rsidRPr="005B5C9E" w:rsidRDefault="007B1B19" w:rsidP="005B5C9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A52B8">
        <w:rPr>
          <w:rFonts w:ascii="Angsana New" w:hAnsi="Angsana New" w:hint="cs"/>
          <w:sz w:val="30"/>
          <w:szCs w:val="30"/>
          <w:cs/>
        </w:rPr>
        <w:t xml:space="preserve">บริษัท สหโคเจน กรีน จำกัด ซึ่งเป็นบริษัทย่อยทางอ้อม ได้ทำสัญญาขายไฟฟ้ากับการไฟฟ้าส่วนภูมิภาค (กฟภ.) ตามจำนวนและราคาที่กำหนดไว้ในสัญญา </w:t>
      </w:r>
      <w:r w:rsidR="0037238A" w:rsidRPr="005A52B8">
        <w:rPr>
          <w:rFonts w:ascii="Angsana New" w:hAnsi="Angsana New" w:hint="cs"/>
          <w:sz w:val="30"/>
          <w:szCs w:val="30"/>
          <w:cs/>
        </w:rPr>
        <w:t xml:space="preserve">เป็นระยะเวลา </w:t>
      </w:r>
      <w:r w:rsidR="0001010D" w:rsidRPr="0001010D">
        <w:rPr>
          <w:rFonts w:ascii="Angsana New" w:hAnsi="Angsana New"/>
          <w:sz w:val="30"/>
          <w:szCs w:val="30"/>
        </w:rPr>
        <w:t>5</w:t>
      </w:r>
      <w:r w:rsidR="0037238A" w:rsidRPr="005A52B8">
        <w:rPr>
          <w:rFonts w:ascii="Angsana New" w:hAnsi="Angsana New"/>
          <w:sz w:val="30"/>
          <w:szCs w:val="30"/>
        </w:rPr>
        <w:t xml:space="preserve"> </w:t>
      </w:r>
      <w:r w:rsidR="0037238A" w:rsidRPr="005A52B8">
        <w:rPr>
          <w:rFonts w:ascii="Angsana New" w:hAnsi="Angsana New" w:hint="cs"/>
          <w:sz w:val="30"/>
          <w:szCs w:val="30"/>
          <w:cs/>
        </w:rPr>
        <w:t xml:space="preserve">ปี ทั้งนี้ระยะเวลาตามสัญญา จะได้รับการขยายออกไปโดยอัตโนมัติอย่างต่อเนื่องอีกคราวละ </w:t>
      </w:r>
      <w:r w:rsidR="0001010D" w:rsidRPr="0001010D">
        <w:rPr>
          <w:rFonts w:ascii="Angsana New" w:hAnsi="Angsana New"/>
          <w:sz w:val="30"/>
          <w:szCs w:val="30"/>
        </w:rPr>
        <w:t>5</w:t>
      </w:r>
      <w:r w:rsidR="0037238A" w:rsidRPr="005A52B8">
        <w:rPr>
          <w:rFonts w:ascii="Angsana New" w:hAnsi="Angsana New"/>
          <w:sz w:val="30"/>
          <w:szCs w:val="30"/>
        </w:rPr>
        <w:t xml:space="preserve"> </w:t>
      </w:r>
      <w:r w:rsidR="0037238A" w:rsidRPr="005A52B8">
        <w:rPr>
          <w:rFonts w:ascii="Angsana New" w:hAnsi="Angsana New" w:hint="cs"/>
          <w:sz w:val="30"/>
          <w:szCs w:val="30"/>
          <w:cs/>
        </w:rPr>
        <w:t>ปี จนกว่าจะมีการแจ้งยุติสัญญา</w:t>
      </w:r>
      <w:r w:rsidRPr="005A52B8">
        <w:rPr>
          <w:rFonts w:ascii="Angsana New" w:hAnsi="Angsana New" w:hint="cs"/>
          <w:sz w:val="30"/>
          <w:szCs w:val="30"/>
          <w:cs/>
        </w:rPr>
        <w:t xml:space="preserve"> และในปี </w:t>
      </w:r>
      <w:r w:rsidR="0001010D" w:rsidRPr="0001010D">
        <w:rPr>
          <w:rFonts w:ascii="Angsana New" w:hAnsi="Angsana New"/>
          <w:sz w:val="30"/>
          <w:szCs w:val="30"/>
        </w:rPr>
        <w:t>2559</w:t>
      </w:r>
      <w:r w:rsidRPr="005A52B8">
        <w:rPr>
          <w:rFonts w:ascii="Angsana New" w:hAnsi="Angsana New"/>
          <w:sz w:val="30"/>
          <w:szCs w:val="30"/>
        </w:rPr>
        <w:t xml:space="preserve"> </w:t>
      </w:r>
      <w:r w:rsidRPr="005A52B8">
        <w:rPr>
          <w:rFonts w:ascii="Angsana New" w:hAnsi="Angsana New" w:hint="cs"/>
          <w:sz w:val="30"/>
          <w:szCs w:val="30"/>
          <w:cs/>
        </w:rPr>
        <w:t>บริษัทย่อย</w:t>
      </w:r>
      <w:r w:rsidR="0037238A" w:rsidRPr="005A52B8">
        <w:rPr>
          <w:rFonts w:ascii="Angsana New" w:hAnsi="Angsana New" w:hint="cs"/>
          <w:sz w:val="30"/>
          <w:szCs w:val="30"/>
          <w:cs/>
        </w:rPr>
        <w:t>ดังกล่าว</w:t>
      </w:r>
      <w:r w:rsidRPr="005A52B8">
        <w:rPr>
          <w:rFonts w:ascii="Angsana New" w:hAnsi="Angsana New" w:hint="cs"/>
          <w:sz w:val="30"/>
          <w:szCs w:val="30"/>
          <w:cs/>
        </w:rPr>
        <w:t xml:space="preserve">ได้เข้าร่วมโครงการผลิตไฟฟ้าจากพลังงานหมุนเวียนจากแบบ </w:t>
      </w:r>
      <w:r w:rsidRPr="005A52B8">
        <w:rPr>
          <w:rFonts w:ascii="Angsana New" w:hAnsi="Angsana New"/>
          <w:sz w:val="30"/>
          <w:szCs w:val="30"/>
        </w:rPr>
        <w:t xml:space="preserve">Adder </w:t>
      </w:r>
      <w:r w:rsidRPr="005A52B8">
        <w:rPr>
          <w:rFonts w:ascii="Angsana New" w:hAnsi="Angsana New" w:hint="cs"/>
          <w:sz w:val="30"/>
          <w:szCs w:val="30"/>
          <w:cs/>
        </w:rPr>
        <w:t xml:space="preserve">เป็น </w:t>
      </w:r>
      <w:r w:rsidRPr="005A52B8">
        <w:rPr>
          <w:rFonts w:ascii="Angsana New" w:hAnsi="Angsana New"/>
          <w:sz w:val="30"/>
          <w:szCs w:val="30"/>
        </w:rPr>
        <w:t>Feed-in Tariff (</w:t>
      </w:r>
      <w:proofErr w:type="spellStart"/>
      <w:r w:rsidRPr="005A52B8">
        <w:rPr>
          <w:rFonts w:ascii="Angsana New" w:hAnsi="Angsana New"/>
          <w:sz w:val="30"/>
          <w:szCs w:val="30"/>
        </w:rPr>
        <w:t>FiT</w:t>
      </w:r>
      <w:proofErr w:type="spellEnd"/>
      <w:r w:rsidRPr="005A52B8">
        <w:rPr>
          <w:rFonts w:ascii="Angsana New" w:hAnsi="Angsana New"/>
          <w:sz w:val="30"/>
          <w:szCs w:val="30"/>
        </w:rPr>
        <w:t xml:space="preserve">) </w:t>
      </w:r>
      <w:r w:rsidRPr="005A52B8">
        <w:rPr>
          <w:rFonts w:ascii="Angsana New" w:hAnsi="Angsana New" w:hint="cs"/>
          <w:sz w:val="30"/>
          <w:szCs w:val="30"/>
          <w:cs/>
        </w:rPr>
        <w:t>จึงได้ทำบันทึกข้อตกลงแก้ไขเพิ่มเติมสัญญาซื้อขายไฟฟ้ากับ กฟภ</w:t>
      </w:r>
      <w:r w:rsidRPr="005A52B8">
        <w:rPr>
          <w:rFonts w:ascii="Angsana New" w:hAnsi="Angsana New"/>
          <w:sz w:val="30"/>
          <w:szCs w:val="30"/>
        </w:rPr>
        <w:t xml:space="preserve">. </w:t>
      </w:r>
      <w:r w:rsidRPr="005A52B8">
        <w:rPr>
          <w:rFonts w:ascii="Angsana New" w:hAnsi="Angsana New" w:hint="cs"/>
          <w:sz w:val="30"/>
          <w:szCs w:val="30"/>
          <w:cs/>
        </w:rPr>
        <w:t xml:space="preserve">เมื่อเดือนกันยายน </w:t>
      </w:r>
      <w:r w:rsidR="0001010D" w:rsidRPr="0001010D">
        <w:rPr>
          <w:rFonts w:ascii="Angsana New" w:hAnsi="Angsana New"/>
          <w:sz w:val="30"/>
          <w:szCs w:val="30"/>
        </w:rPr>
        <w:t>2559</w:t>
      </w:r>
      <w:r w:rsidRPr="005A52B8">
        <w:rPr>
          <w:rFonts w:ascii="Angsana New" w:hAnsi="Angsana New"/>
          <w:sz w:val="30"/>
          <w:szCs w:val="30"/>
        </w:rPr>
        <w:t xml:space="preserve"> </w:t>
      </w:r>
      <w:r w:rsidRPr="005A52B8">
        <w:rPr>
          <w:rFonts w:ascii="Angsana New" w:hAnsi="Angsana New" w:hint="cs"/>
          <w:sz w:val="30"/>
          <w:szCs w:val="30"/>
          <w:cs/>
        </w:rPr>
        <w:t xml:space="preserve">โดยบริษัทย่อยต้องปฏิบัติตามเงื่อนไขของข้อตกลงแก้ไขเพิ่มเติมดังกล่าว และปรับลดระยะเวลาการรับซื้อไฟฟ้าโดยสัญญาจะหมดอายุในเดือนตุลาคม </w:t>
      </w:r>
      <w:r w:rsidR="0001010D" w:rsidRPr="0001010D">
        <w:rPr>
          <w:rFonts w:ascii="Angsana New" w:hAnsi="Angsana New"/>
          <w:sz w:val="30"/>
          <w:szCs w:val="30"/>
        </w:rPr>
        <w:t>2570</w:t>
      </w:r>
    </w:p>
    <w:p w14:paraId="17DAB7FC" w14:textId="77777777" w:rsidR="000D115D" w:rsidRPr="000D115D" w:rsidRDefault="000D115D" w:rsidP="0031125D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6C65DD57" w14:textId="78A62525" w:rsidR="0031125D" w:rsidRDefault="007B1B19" w:rsidP="0031125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A52B8">
        <w:rPr>
          <w:rFonts w:ascii="Angsana New" w:hAnsi="Angsana New" w:hint="cs"/>
          <w:sz w:val="30"/>
          <w:szCs w:val="30"/>
          <w:cs/>
        </w:rPr>
        <w:t>บริษัท สหกรีน ฟอเรสท์ จำกัด ซึ่งเป็นบริษัทย่อยทางอ้อม ได้ทำสัญญาขายไฟฟ้ากับการไฟฟ้าส่วนภูมิภาค (กฟภ</w:t>
      </w:r>
      <w:r w:rsidRPr="005A52B8">
        <w:rPr>
          <w:rFonts w:ascii="Angsana New" w:hAnsi="Angsana New"/>
          <w:sz w:val="30"/>
          <w:szCs w:val="30"/>
        </w:rPr>
        <w:t>.</w:t>
      </w:r>
      <w:r w:rsidRPr="005A52B8">
        <w:rPr>
          <w:rFonts w:ascii="Angsana New" w:hAnsi="Angsana New" w:hint="cs"/>
          <w:sz w:val="30"/>
          <w:szCs w:val="30"/>
          <w:cs/>
        </w:rPr>
        <w:t xml:space="preserve">) ตามจำนวนและราคาที่กำหนดไว้ในสัญญา สัญญาดังกล่าวมีระยะเวลา </w:t>
      </w:r>
      <w:r w:rsidR="0001010D" w:rsidRPr="0001010D">
        <w:rPr>
          <w:rFonts w:ascii="Angsana New" w:hAnsi="Angsana New"/>
          <w:sz w:val="30"/>
          <w:szCs w:val="30"/>
        </w:rPr>
        <w:t>20</w:t>
      </w:r>
      <w:r w:rsidRPr="005A52B8">
        <w:rPr>
          <w:rFonts w:ascii="Angsana New" w:hAnsi="Angsana New" w:hint="cs"/>
          <w:sz w:val="30"/>
          <w:szCs w:val="30"/>
          <w:cs/>
        </w:rPr>
        <w:t xml:space="preserve"> ปี และเนื่องจากบริษัทย่อย</w:t>
      </w:r>
      <w:r w:rsidR="0037238A" w:rsidRPr="005A52B8">
        <w:rPr>
          <w:rFonts w:ascii="Angsana New" w:hAnsi="Angsana New" w:hint="cs"/>
          <w:sz w:val="30"/>
          <w:szCs w:val="30"/>
          <w:cs/>
        </w:rPr>
        <w:t>ดังกล่าว</w:t>
      </w:r>
      <w:r w:rsidRPr="005A52B8">
        <w:rPr>
          <w:rFonts w:ascii="Angsana New" w:hAnsi="Angsana New" w:hint="cs"/>
          <w:sz w:val="30"/>
          <w:szCs w:val="30"/>
          <w:cs/>
        </w:rPr>
        <w:t xml:space="preserve">ได้เข้าร่วมโครงการผลิตไฟฟ้าจากพลังงานหมุนเวียนจากแบบ </w:t>
      </w:r>
      <w:r w:rsidRPr="005A52B8">
        <w:rPr>
          <w:rFonts w:ascii="Angsana New" w:hAnsi="Angsana New"/>
          <w:sz w:val="30"/>
          <w:szCs w:val="30"/>
        </w:rPr>
        <w:t xml:space="preserve">Adder </w:t>
      </w:r>
      <w:r w:rsidRPr="005A52B8">
        <w:rPr>
          <w:rFonts w:ascii="Angsana New" w:hAnsi="Angsana New" w:hint="cs"/>
          <w:sz w:val="30"/>
          <w:szCs w:val="30"/>
          <w:cs/>
        </w:rPr>
        <w:t xml:space="preserve">เป็น </w:t>
      </w:r>
      <w:r w:rsidRPr="005A52B8">
        <w:rPr>
          <w:rFonts w:ascii="Angsana New" w:hAnsi="Angsana New"/>
          <w:sz w:val="30"/>
          <w:szCs w:val="30"/>
        </w:rPr>
        <w:t>Feed-in Tariff (</w:t>
      </w:r>
      <w:proofErr w:type="spellStart"/>
      <w:r w:rsidRPr="005A52B8">
        <w:rPr>
          <w:rFonts w:ascii="Angsana New" w:hAnsi="Angsana New"/>
          <w:sz w:val="30"/>
          <w:szCs w:val="30"/>
        </w:rPr>
        <w:t>FiT</w:t>
      </w:r>
      <w:proofErr w:type="spellEnd"/>
      <w:r w:rsidRPr="005A52B8">
        <w:rPr>
          <w:rFonts w:ascii="Angsana New" w:hAnsi="Angsana New"/>
          <w:sz w:val="30"/>
          <w:szCs w:val="30"/>
        </w:rPr>
        <w:t xml:space="preserve">) </w:t>
      </w:r>
      <w:r w:rsidRPr="005A52B8">
        <w:rPr>
          <w:rFonts w:ascii="Angsana New" w:hAnsi="Angsana New" w:hint="cs"/>
          <w:sz w:val="30"/>
          <w:szCs w:val="30"/>
          <w:cs/>
        </w:rPr>
        <w:t xml:space="preserve">ในเดือนกันยายน </w:t>
      </w:r>
      <w:r w:rsidR="0001010D" w:rsidRPr="0001010D">
        <w:rPr>
          <w:rFonts w:ascii="Angsana New" w:hAnsi="Angsana New"/>
          <w:sz w:val="30"/>
          <w:szCs w:val="30"/>
        </w:rPr>
        <w:t>2559</w:t>
      </w:r>
      <w:r w:rsidRPr="005A52B8">
        <w:rPr>
          <w:rFonts w:ascii="Angsana New" w:hAnsi="Angsana New"/>
          <w:sz w:val="30"/>
          <w:szCs w:val="30"/>
        </w:rPr>
        <w:t xml:space="preserve"> </w:t>
      </w:r>
      <w:r w:rsidRPr="005A52B8">
        <w:rPr>
          <w:rFonts w:ascii="Angsana New" w:hAnsi="Angsana New" w:hint="cs"/>
          <w:sz w:val="30"/>
          <w:szCs w:val="30"/>
          <w:cs/>
        </w:rPr>
        <w:t>บริษัทย่อยจึงได้ทำข้อตกลงแก้ไขเพิ่มเติมสัญญาซื้อขายไฟฟ้าดังกล่าวกับ กฟภ</w:t>
      </w:r>
      <w:r w:rsidRPr="005A52B8">
        <w:rPr>
          <w:rFonts w:ascii="Angsana New" w:hAnsi="Angsana New"/>
          <w:sz w:val="30"/>
          <w:szCs w:val="30"/>
        </w:rPr>
        <w:t xml:space="preserve">. </w:t>
      </w:r>
      <w:r w:rsidRPr="005A52B8">
        <w:rPr>
          <w:rFonts w:ascii="Angsana New" w:hAnsi="Angsana New" w:hint="cs"/>
          <w:sz w:val="30"/>
          <w:szCs w:val="30"/>
          <w:cs/>
        </w:rPr>
        <w:t xml:space="preserve">ซึ่งกำหนดเงื่อนไขการซื้อขายไฟฟ้าและการเชื่อมโยงระบบไฟฟ้าที่บริษัทย่อยต้องปฏิบัติตาม เเละปรับลดระยะเวลาการรับซื้อไฟฟ้าโดยสัญญาจะสิ้นสุดในเดือนมีนาคม </w:t>
      </w:r>
      <w:r w:rsidR="0001010D" w:rsidRPr="0001010D">
        <w:rPr>
          <w:rFonts w:ascii="Angsana New" w:hAnsi="Angsana New"/>
          <w:sz w:val="30"/>
          <w:szCs w:val="30"/>
        </w:rPr>
        <w:t>2572</w:t>
      </w:r>
    </w:p>
    <w:p w14:paraId="18EBF9A6" w14:textId="77777777" w:rsidR="00E82EF8" w:rsidRDefault="00E82EF8" w:rsidP="0031125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B7AEC8F" w14:textId="6B50EED0" w:rsidR="007B1B19" w:rsidRPr="005A52B8" w:rsidRDefault="007B1B19" w:rsidP="007B1B1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A52B8">
        <w:rPr>
          <w:rFonts w:ascii="Angsana New" w:hAnsi="Angsana New"/>
          <w:sz w:val="30"/>
          <w:szCs w:val="30"/>
          <w:cs/>
        </w:rPr>
        <w:lastRenderedPageBreak/>
        <w:t>บริษัท สหโคเจน กรีน จำกัด</w:t>
      </w:r>
      <w:r w:rsidRPr="005A52B8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ซึ่งเป็นบริษัทย่อยทางอ้อม</w:t>
      </w:r>
      <w:r w:rsidRPr="005A52B8">
        <w:rPr>
          <w:rFonts w:ascii="Angsana New" w:hAnsi="Angsana New"/>
          <w:sz w:val="30"/>
          <w:szCs w:val="30"/>
          <w:cs/>
        </w:rPr>
        <w:t xml:space="preserve"> ได้ทำสัญญาขายไอน้ำกับบริษัท ไทยเพรซิเดนท์ฟูดส์ จำกัด (มหาชน) ตามจำนวนและราคาที่กำหนดไว้ในสัญญา สัญญาดังกล่าวมีระยะเวลา </w:t>
      </w:r>
      <w:r w:rsidR="0001010D" w:rsidRPr="0001010D">
        <w:rPr>
          <w:rFonts w:ascii="Angsana New" w:hAnsi="Angsana New"/>
          <w:sz w:val="30"/>
          <w:szCs w:val="30"/>
        </w:rPr>
        <w:t>10</w:t>
      </w:r>
      <w:r w:rsidRPr="005A52B8">
        <w:rPr>
          <w:rFonts w:ascii="Angsana New" w:hAnsi="Angsana New" w:hint="cs"/>
          <w:sz w:val="30"/>
          <w:szCs w:val="30"/>
          <w:cs/>
        </w:rPr>
        <w:t xml:space="preserve"> ปี เริ่มตั้งแต่เดือนเมษายน </w:t>
      </w:r>
      <w:r w:rsidR="0001010D" w:rsidRPr="0001010D">
        <w:rPr>
          <w:rFonts w:ascii="Angsana New" w:hAnsi="Angsana New"/>
          <w:sz w:val="30"/>
          <w:szCs w:val="30"/>
        </w:rPr>
        <w:t>2554</w:t>
      </w:r>
      <w:r w:rsidRPr="005A52B8">
        <w:rPr>
          <w:rFonts w:ascii="Angsana New" w:hAnsi="Angsana New" w:hint="cs"/>
          <w:sz w:val="30"/>
          <w:szCs w:val="30"/>
          <w:cs/>
        </w:rPr>
        <w:t xml:space="preserve"> และต่ออายุสัญญาได้ครั้งละ </w:t>
      </w:r>
      <w:r w:rsidR="0001010D" w:rsidRPr="0001010D">
        <w:rPr>
          <w:rFonts w:ascii="Angsana New" w:hAnsi="Angsana New"/>
          <w:sz w:val="30"/>
          <w:szCs w:val="30"/>
        </w:rPr>
        <w:t>1</w:t>
      </w:r>
      <w:r w:rsidRPr="005A52B8">
        <w:rPr>
          <w:rFonts w:ascii="Angsana New" w:hAnsi="Angsana New" w:hint="cs"/>
          <w:sz w:val="30"/>
          <w:szCs w:val="30"/>
          <w:cs/>
        </w:rPr>
        <w:t xml:space="preserve"> ปี จนกว่าจะมีการยุติสัญญา</w:t>
      </w:r>
    </w:p>
    <w:p w14:paraId="79619F53" w14:textId="31E2E638" w:rsidR="00015CAF" w:rsidRPr="0031125D" w:rsidRDefault="00015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4718B4FC" w14:textId="4D01ED91" w:rsidR="007B1B19" w:rsidRPr="00971660" w:rsidRDefault="007B1B19" w:rsidP="007B1B1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71660">
        <w:rPr>
          <w:rFonts w:ascii="Angsana New" w:hAnsi="Angsana New" w:hint="cs"/>
          <w:sz w:val="30"/>
          <w:szCs w:val="30"/>
          <w:cs/>
        </w:rPr>
        <w:t xml:space="preserve">บริษัท สหโคเจน (ชลบุรี) จำกัด (มหาชน) ซึ่งเป็นบริษัทย่อยทางตรง </w:t>
      </w:r>
      <w:r w:rsidRPr="00971660">
        <w:rPr>
          <w:rFonts w:ascii="Angsana New" w:hAnsi="Angsana New"/>
          <w:sz w:val="30"/>
          <w:szCs w:val="30"/>
          <w:cs/>
        </w:rPr>
        <w:t>ได้ทำสัญญาขายกระแสไฟฟ้าและพลังงาน</w:t>
      </w:r>
      <w:r w:rsidRPr="00971660">
        <w:rPr>
          <w:rFonts w:ascii="Angsana New" w:hAnsi="Angsana New"/>
          <w:sz w:val="30"/>
          <w:szCs w:val="30"/>
        </w:rPr>
        <w:br/>
      </w:r>
      <w:r w:rsidRPr="00971660">
        <w:rPr>
          <w:rFonts w:ascii="Angsana New" w:hAnsi="Angsana New"/>
          <w:sz w:val="30"/>
          <w:szCs w:val="30"/>
          <w:cs/>
        </w:rPr>
        <w:t>ไอน้ำกับบริษัท สหพัฒนาอินเตอร์ โฮลดิ้ง จำกัด</w:t>
      </w:r>
      <w:r w:rsidRPr="00971660">
        <w:rPr>
          <w:rFonts w:ascii="Angsana New" w:hAnsi="Angsana New" w:hint="cs"/>
          <w:sz w:val="30"/>
          <w:szCs w:val="30"/>
          <w:cs/>
        </w:rPr>
        <w:t xml:space="preserve"> </w:t>
      </w:r>
      <w:r w:rsidRPr="00971660">
        <w:rPr>
          <w:rFonts w:ascii="Angsana New" w:hAnsi="Angsana New"/>
          <w:sz w:val="30"/>
          <w:szCs w:val="30"/>
          <w:cs/>
        </w:rPr>
        <w:t xml:space="preserve">(มหาชน) ตามจำนวนและราคาที่กำหนดไว้ในสัญญา สัญญาดังกล่าวมีระยะเวลา </w:t>
      </w:r>
      <w:r w:rsidR="0001010D" w:rsidRPr="0001010D">
        <w:rPr>
          <w:rFonts w:ascii="Angsana New" w:hAnsi="Angsana New"/>
          <w:sz w:val="30"/>
          <w:szCs w:val="30"/>
        </w:rPr>
        <w:t>15</w:t>
      </w:r>
      <w:r w:rsidRPr="00971660">
        <w:rPr>
          <w:rFonts w:ascii="Angsana New" w:hAnsi="Angsana New" w:hint="cs"/>
          <w:sz w:val="30"/>
          <w:szCs w:val="30"/>
          <w:cs/>
        </w:rPr>
        <w:t xml:space="preserve"> ปี เริ่มตั้งแต่เดือนเมษายน </w:t>
      </w:r>
      <w:r w:rsidR="0001010D" w:rsidRPr="0001010D">
        <w:rPr>
          <w:rFonts w:ascii="Angsana New" w:hAnsi="Angsana New"/>
          <w:sz w:val="30"/>
          <w:szCs w:val="30"/>
        </w:rPr>
        <w:t>2542</w:t>
      </w:r>
      <w:r w:rsidRPr="00971660">
        <w:rPr>
          <w:rFonts w:ascii="Angsana New" w:hAnsi="Angsana New" w:hint="cs"/>
          <w:sz w:val="30"/>
          <w:szCs w:val="30"/>
          <w:cs/>
        </w:rPr>
        <w:t xml:space="preserve"> โดยสามารถต่ออายุสัญญาได้อีก </w:t>
      </w:r>
      <w:r w:rsidR="0001010D" w:rsidRPr="0001010D">
        <w:rPr>
          <w:rFonts w:ascii="Angsana New" w:hAnsi="Angsana New"/>
          <w:sz w:val="30"/>
          <w:szCs w:val="30"/>
        </w:rPr>
        <w:t>25</w:t>
      </w:r>
      <w:r w:rsidRPr="00971660">
        <w:rPr>
          <w:rFonts w:ascii="Angsana New" w:hAnsi="Angsana New" w:hint="cs"/>
          <w:sz w:val="30"/>
          <w:szCs w:val="30"/>
          <w:cs/>
        </w:rPr>
        <w:t xml:space="preserve"> ปี ต่อมา</w:t>
      </w:r>
      <w:r w:rsidRPr="00971660">
        <w:rPr>
          <w:rFonts w:ascii="Angsana New" w:hAnsi="Angsana New"/>
          <w:sz w:val="30"/>
          <w:szCs w:val="30"/>
          <w:cs/>
        </w:rPr>
        <w:t xml:space="preserve">ในเดือนพฤษภาคม </w:t>
      </w:r>
      <w:r w:rsidR="0001010D" w:rsidRPr="0001010D">
        <w:rPr>
          <w:rFonts w:ascii="Angsana New" w:hAnsi="Angsana New"/>
          <w:sz w:val="30"/>
          <w:szCs w:val="30"/>
        </w:rPr>
        <w:t>2562</w:t>
      </w:r>
      <w:r w:rsidRPr="00971660">
        <w:rPr>
          <w:rFonts w:ascii="Angsana New" w:hAnsi="Angsana New"/>
          <w:sz w:val="30"/>
          <w:szCs w:val="30"/>
        </w:rPr>
        <w:t xml:space="preserve"> </w:t>
      </w:r>
      <w:r w:rsidRPr="00971660">
        <w:rPr>
          <w:rFonts w:ascii="Angsana New" w:hAnsi="Angsana New" w:hint="cs"/>
          <w:sz w:val="30"/>
          <w:szCs w:val="30"/>
          <w:cs/>
        </w:rPr>
        <w:t xml:space="preserve">บริษัทย่อยดังกล่าวได้ลงนามในสัญญาแก้ไขเพิ่มเติมสัญญาขายกระแสไฟฟ้าและพลังงานไอน้ำกับบริษัท สหพัฒนาอินเตอร์ โฮลดิ้ง จำกัด (มหาชน) โดยการขยายอายุของสัญญาขายกระแสไฟฟ้าและพลังงานไอน้ำไปอีก </w:t>
      </w:r>
      <w:r w:rsidR="0001010D" w:rsidRPr="0001010D">
        <w:rPr>
          <w:rFonts w:ascii="Angsana New" w:hAnsi="Angsana New"/>
          <w:sz w:val="30"/>
          <w:szCs w:val="30"/>
        </w:rPr>
        <w:t>37</w:t>
      </w:r>
      <w:r w:rsidRPr="00971660">
        <w:rPr>
          <w:rFonts w:ascii="Angsana New" w:hAnsi="Angsana New"/>
          <w:sz w:val="30"/>
          <w:szCs w:val="30"/>
        </w:rPr>
        <w:t xml:space="preserve"> </w:t>
      </w:r>
      <w:r w:rsidRPr="00971660">
        <w:rPr>
          <w:rFonts w:ascii="Angsana New" w:hAnsi="Angsana New" w:hint="cs"/>
          <w:sz w:val="30"/>
          <w:szCs w:val="30"/>
          <w:cs/>
        </w:rPr>
        <w:t xml:space="preserve">ปี นับจากเดือนเมษายน </w:t>
      </w:r>
      <w:r w:rsidR="0001010D" w:rsidRPr="0001010D">
        <w:rPr>
          <w:rFonts w:ascii="Angsana New" w:hAnsi="Angsana New"/>
          <w:sz w:val="30"/>
          <w:szCs w:val="30"/>
        </w:rPr>
        <w:t>2557</w:t>
      </w:r>
    </w:p>
    <w:p w14:paraId="5D6909DD" w14:textId="77777777" w:rsidR="007B1B19" w:rsidRPr="0031125D" w:rsidRDefault="007B1B19" w:rsidP="00581742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30D4C568" w14:textId="19E410E6" w:rsidR="00046A4F" w:rsidRPr="00971660" w:rsidRDefault="00581742" w:rsidP="00581742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7166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สัญญาซ่อมบำรุง</w:t>
      </w:r>
      <w:r w:rsidR="00046A4F" w:rsidRPr="0097166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เครื่องยนต์</w:t>
      </w:r>
      <w:r w:rsidRPr="0097166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กังหันก๊าซ</w:t>
      </w:r>
    </w:p>
    <w:p w14:paraId="115F08DF" w14:textId="77777777" w:rsidR="00046A4F" w:rsidRPr="0031125D" w:rsidRDefault="00046A4F" w:rsidP="00581742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67361338" w14:textId="22E277A9" w:rsidR="000F1F08" w:rsidRPr="00971660" w:rsidRDefault="00581742" w:rsidP="0058174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71660">
        <w:rPr>
          <w:rFonts w:ascii="Angsana New" w:hAnsi="Angsana New" w:hint="cs"/>
          <w:sz w:val="30"/>
          <w:szCs w:val="30"/>
          <w:cs/>
        </w:rPr>
        <w:t xml:space="preserve">บริษัท สหโคเจน (ชลบุรี) จำกัด (มหาชน) </w:t>
      </w:r>
      <w:r w:rsidR="00737DE5">
        <w:rPr>
          <w:rFonts w:ascii="Angsana New" w:hAnsi="Angsana New" w:hint="cs"/>
          <w:sz w:val="30"/>
          <w:szCs w:val="30"/>
          <w:cs/>
        </w:rPr>
        <w:t>ซึ่งเป็นบริษัทย่อยทางตรง</w:t>
      </w:r>
      <w:r w:rsidRPr="00971660">
        <w:rPr>
          <w:rFonts w:ascii="Angsana New" w:hAnsi="Angsana New"/>
          <w:sz w:val="30"/>
          <w:szCs w:val="30"/>
          <w:cs/>
        </w:rPr>
        <w:t>ได้เข้าทำสัญญาบริการระยะยาวกับบริษัทในต่างประเทศแห่งหนึ่งเพื่อการดูแล และซ่อมบำรุงเครื่องยนต์กังหันก๊าซของบริษัท</w:t>
      </w:r>
      <w:r w:rsidR="00CA1CE4" w:rsidRPr="00971660">
        <w:rPr>
          <w:rFonts w:ascii="Angsana New" w:hAnsi="Angsana New" w:hint="cs"/>
          <w:sz w:val="30"/>
          <w:szCs w:val="30"/>
          <w:cs/>
        </w:rPr>
        <w:t>ย่อย</w:t>
      </w:r>
      <w:r w:rsidRPr="00971660">
        <w:rPr>
          <w:rFonts w:ascii="Angsana New" w:hAnsi="Angsana New"/>
          <w:sz w:val="30"/>
          <w:szCs w:val="30"/>
          <w:cs/>
        </w:rPr>
        <w:t xml:space="preserve"> โดยมีราคาค่าบริการเป็นไปตามที่ระบุในสัญญา สัญญาดังกล่าวมีกำหนดสิ้นสุดในวันที่ </w:t>
      </w:r>
      <w:r w:rsidR="0001010D" w:rsidRPr="0001010D">
        <w:rPr>
          <w:rFonts w:ascii="Angsana New" w:hAnsi="Angsana New"/>
          <w:sz w:val="30"/>
          <w:szCs w:val="30"/>
        </w:rPr>
        <w:t>31</w:t>
      </w:r>
      <w:r w:rsidRPr="0097166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1010D" w:rsidRPr="0001010D">
        <w:rPr>
          <w:rFonts w:ascii="Angsana New" w:hAnsi="Angsana New"/>
          <w:sz w:val="30"/>
          <w:szCs w:val="30"/>
        </w:rPr>
        <w:t>2566</w:t>
      </w:r>
    </w:p>
    <w:p w14:paraId="517C6C78" w14:textId="14281899" w:rsidR="00581742" w:rsidRPr="0031125D" w:rsidRDefault="00581742" w:rsidP="00581742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16E57CF1" w14:textId="77777777" w:rsidR="00971660" w:rsidRPr="00971660" w:rsidRDefault="00971660" w:rsidP="00971660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7166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สัญญาบริการจัดส่งพลังงานไฟฟ้าที่ผลิตจากพลังงานแสงอาทิตย์</w:t>
      </w:r>
    </w:p>
    <w:p w14:paraId="7CF6EAE3" w14:textId="77777777" w:rsidR="00971660" w:rsidRPr="0031125D" w:rsidRDefault="00971660" w:rsidP="00971660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61445E60" w14:textId="51A54A46" w:rsidR="00971660" w:rsidRDefault="00971660" w:rsidP="007934CC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971660">
        <w:rPr>
          <w:rFonts w:ascii="Angsana New" w:hAnsi="Angsana New" w:hint="cs"/>
          <w:spacing w:val="-2"/>
          <w:sz w:val="30"/>
          <w:szCs w:val="30"/>
          <w:cs/>
        </w:rPr>
        <w:t xml:space="preserve">บริษัท สหโคเจน (ชลบุรี) จำกัด (มหาชน) ซึ่งเป็นบริษัทย่อยทางตรง </w:t>
      </w:r>
      <w:r w:rsidRPr="00971660">
        <w:rPr>
          <w:rFonts w:ascii="Angsana New" w:hAnsi="Angsana New"/>
          <w:spacing w:val="-2"/>
          <w:sz w:val="30"/>
          <w:szCs w:val="30"/>
          <w:cs/>
        </w:rPr>
        <w:t>ได้ทำสัญญาบริการจัดส่งพลังงานไฟฟ้าที่ผลิตจากพลังงานแสงอาทิตย์กับบริษัท สหพัฒนาอินเตอร์ โฮลดิ้ง จำกัด</w:t>
      </w:r>
      <w:r w:rsidRPr="00971660">
        <w:rPr>
          <w:rFonts w:ascii="Angsana New" w:hAnsi="Angsana New"/>
          <w:spacing w:val="-2"/>
          <w:sz w:val="30"/>
          <w:szCs w:val="30"/>
        </w:rPr>
        <w:t xml:space="preserve"> </w:t>
      </w:r>
      <w:r w:rsidRPr="00971660">
        <w:rPr>
          <w:rFonts w:ascii="Angsana New" w:hAnsi="Angsana New"/>
          <w:spacing w:val="-2"/>
          <w:sz w:val="30"/>
          <w:szCs w:val="30"/>
          <w:cs/>
        </w:rPr>
        <w:t>(มหาชน) โดยบริษัท</w:t>
      </w:r>
      <w:r w:rsidRPr="00971660">
        <w:rPr>
          <w:rFonts w:ascii="Angsana New" w:hAnsi="Angsana New" w:hint="cs"/>
          <w:spacing w:val="-2"/>
          <w:sz w:val="30"/>
          <w:szCs w:val="30"/>
          <w:cs/>
        </w:rPr>
        <w:t>ย่อยดังกล่าว</w:t>
      </w:r>
      <w:r w:rsidRPr="00971660">
        <w:rPr>
          <w:rFonts w:ascii="Angsana New" w:hAnsi="Angsana New"/>
          <w:spacing w:val="-2"/>
          <w:sz w:val="30"/>
          <w:szCs w:val="30"/>
          <w:cs/>
        </w:rPr>
        <w:t xml:space="preserve">มีหน้าที่เป็นผู้บริการจัดส่งพลังงานไฟฟ้าผลิตจากพลังงานแสงอาทิตย์ไปยังจุดส่งมอบไฟฟ้า สัญญาดังกล่าวมีระยะเวลา </w:t>
      </w:r>
      <w:r w:rsidR="0001010D" w:rsidRPr="0001010D">
        <w:rPr>
          <w:rFonts w:ascii="Angsana New" w:hAnsi="Angsana New"/>
          <w:spacing w:val="-2"/>
          <w:sz w:val="30"/>
          <w:szCs w:val="30"/>
        </w:rPr>
        <w:t>17</w:t>
      </w:r>
      <w:r w:rsidRPr="00971660">
        <w:rPr>
          <w:rFonts w:ascii="Angsana New" w:hAnsi="Angsana New"/>
          <w:spacing w:val="-2"/>
          <w:sz w:val="30"/>
          <w:szCs w:val="30"/>
          <w:cs/>
        </w:rPr>
        <w:t xml:space="preserve"> ปี เริ่มตั้งแต่เดือนมีนาคม </w:t>
      </w:r>
      <w:r w:rsidR="0001010D" w:rsidRPr="0001010D">
        <w:rPr>
          <w:rFonts w:ascii="Angsana New" w:hAnsi="Angsana New"/>
          <w:spacing w:val="-2"/>
          <w:sz w:val="30"/>
          <w:szCs w:val="30"/>
        </w:rPr>
        <w:t>2563</w:t>
      </w:r>
      <w:r w:rsidRPr="00971660">
        <w:rPr>
          <w:rFonts w:ascii="Angsana New" w:hAnsi="Angsana New"/>
          <w:spacing w:val="-2"/>
          <w:sz w:val="30"/>
          <w:szCs w:val="30"/>
          <w:cs/>
        </w:rPr>
        <w:t xml:space="preserve"> และต่ออายุสัญญาได้ครั้งละ </w:t>
      </w:r>
      <w:r w:rsidR="0001010D" w:rsidRPr="0001010D">
        <w:rPr>
          <w:rFonts w:ascii="Angsana New" w:hAnsi="Angsana New"/>
          <w:spacing w:val="-2"/>
          <w:sz w:val="30"/>
          <w:szCs w:val="30"/>
        </w:rPr>
        <w:t>1</w:t>
      </w:r>
      <w:r w:rsidRPr="00971660">
        <w:rPr>
          <w:rFonts w:ascii="Angsana New" w:hAnsi="Angsana New"/>
          <w:spacing w:val="-2"/>
          <w:sz w:val="30"/>
          <w:szCs w:val="30"/>
          <w:cs/>
        </w:rPr>
        <w:t xml:space="preserve"> ปี จนกว่าจะมีการยุติสัญญา</w:t>
      </w:r>
    </w:p>
    <w:p w14:paraId="41DE6BE9" w14:textId="0CDEB2B3" w:rsidR="005B5C9E" w:rsidRPr="005B5C9E" w:rsidRDefault="005B5C9E" w:rsidP="007934CC">
      <w:pPr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52151E2" w14:textId="10F6D040" w:rsidR="001E3444" w:rsidRPr="001E3444" w:rsidRDefault="001E3444" w:rsidP="001E3444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15" w:name="_Hlk55780123"/>
      <w:r w:rsidRPr="001E344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สัญญาซื้อขายเชื้อเพลิงชีวมวล</w:t>
      </w:r>
    </w:p>
    <w:p w14:paraId="0A4F07A6" w14:textId="77777777" w:rsidR="001E3444" w:rsidRPr="006E52B7" w:rsidRDefault="001E3444" w:rsidP="001E344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4E515CB" w14:textId="4F47F917" w:rsidR="001E3444" w:rsidRPr="00C404FA" w:rsidRDefault="001E3444" w:rsidP="001E344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E3444">
        <w:rPr>
          <w:rFonts w:ascii="Angsana New" w:hAnsi="Angsana New"/>
          <w:sz w:val="30"/>
          <w:szCs w:val="30"/>
          <w:cs/>
        </w:rPr>
        <w:t>บริษัท สหกรีน ฟอเรสท์ จำกัด</w:t>
      </w:r>
      <w:r w:rsidRPr="001E3444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ซึ่งเป็นบริษัทย่อยทางอ้อม</w:t>
      </w:r>
      <w:r w:rsidRPr="001E3444">
        <w:rPr>
          <w:rFonts w:ascii="Angsana New" w:hAnsi="Angsana New"/>
          <w:sz w:val="30"/>
          <w:szCs w:val="30"/>
          <w:cs/>
        </w:rPr>
        <w:t xml:space="preserve"> ได้ทำสัญญาซื้อเชื้อเพลิงชีวมวลกับบริษัท</w:t>
      </w:r>
      <w:r w:rsidRPr="001E3444">
        <w:rPr>
          <w:rFonts w:ascii="Angsana New" w:hAnsi="Angsana New"/>
          <w:sz w:val="30"/>
          <w:szCs w:val="30"/>
        </w:rPr>
        <w:br/>
      </w:r>
      <w:r w:rsidRPr="001E3444">
        <w:rPr>
          <w:rFonts w:ascii="Angsana New" w:hAnsi="Angsana New"/>
          <w:sz w:val="30"/>
          <w:szCs w:val="30"/>
          <w:cs/>
        </w:rPr>
        <w:t>สยามฟอเรส</w:t>
      </w:r>
      <w:r w:rsidRPr="001E3444">
        <w:rPr>
          <w:rFonts w:ascii="Angsana New" w:hAnsi="Angsana New"/>
          <w:sz w:val="30"/>
          <w:szCs w:val="30"/>
        </w:rPr>
        <w:t xml:space="preserve"> </w:t>
      </w:r>
      <w:r w:rsidRPr="001E3444">
        <w:rPr>
          <w:rFonts w:ascii="Angsana New" w:hAnsi="Angsana New"/>
          <w:sz w:val="30"/>
          <w:szCs w:val="30"/>
          <w:cs/>
        </w:rPr>
        <w:t>ทรี จำกัด ตามจำนวนและราคาที่กำหนดไว้ในสัญญา สัญญาดังกล่าวมีผลตั้งแต่วันที่</w:t>
      </w:r>
      <w:r w:rsidRPr="001E3444">
        <w:rPr>
          <w:rFonts w:ascii="Angsana New" w:hAnsi="Angsana New"/>
          <w:sz w:val="30"/>
          <w:szCs w:val="30"/>
        </w:rPr>
        <w:t xml:space="preserve"> </w:t>
      </w:r>
      <w:r w:rsidR="0001010D" w:rsidRPr="0001010D">
        <w:rPr>
          <w:rFonts w:ascii="Angsana New" w:hAnsi="Angsana New"/>
          <w:sz w:val="30"/>
          <w:szCs w:val="30"/>
        </w:rPr>
        <w:t>21</w:t>
      </w:r>
      <w:r w:rsidRPr="001E3444">
        <w:rPr>
          <w:rFonts w:ascii="Angsana New" w:hAnsi="Angsana New"/>
          <w:sz w:val="30"/>
          <w:szCs w:val="30"/>
        </w:rPr>
        <w:t xml:space="preserve"> </w:t>
      </w:r>
      <w:r w:rsidRPr="001E3444">
        <w:rPr>
          <w:rFonts w:ascii="Angsana New" w:hAnsi="Angsana New"/>
          <w:sz w:val="30"/>
          <w:szCs w:val="30"/>
          <w:cs/>
        </w:rPr>
        <w:t xml:space="preserve">สิงหาคม </w:t>
      </w:r>
      <w:r w:rsidR="0001010D" w:rsidRPr="0001010D">
        <w:rPr>
          <w:rFonts w:ascii="Angsana New" w:hAnsi="Angsana New"/>
          <w:sz w:val="30"/>
          <w:szCs w:val="30"/>
        </w:rPr>
        <w:t>2553</w:t>
      </w:r>
      <w:r w:rsidRPr="001E3444">
        <w:rPr>
          <w:rFonts w:ascii="Angsana New" w:hAnsi="Angsana New"/>
          <w:sz w:val="30"/>
          <w:szCs w:val="30"/>
          <w:cs/>
        </w:rPr>
        <w:t xml:space="preserve"> จนกว่าจะมีการยุติสัญญา</w:t>
      </w:r>
    </w:p>
    <w:p w14:paraId="27AFFA48" w14:textId="1FE924EC" w:rsidR="001E3444" w:rsidRDefault="001E3444" w:rsidP="008537D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E3A3698" w14:textId="700E98E7" w:rsidR="00AA4383" w:rsidRDefault="00AA4383" w:rsidP="008537DE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76478AB" w14:textId="77777777" w:rsidR="001E3444" w:rsidRPr="00D246FB" w:rsidRDefault="001E3444" w:rsidP="001E3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สัญญาให้บริการเดินเครื่องและบำรุงรักษาโรงไฟฟ้า</w:t>
      </w:r>
    </w:p>
    <w:p w14:paraId="7028C6ED" w14:textId="77777777" w:rsidR="001E3444" w:rsidRPr="006F5632" w:rsidRDefault="001E3444" w:rsidP="001E3444">
      <w:pPr>
        <w:ind w:left="540"/>
        <w:jc w:val="thaiDistribute"/>
        <w:rPr>
          <w:rFonts w:ascii="Angsana New" w:hAnsi="Angsana New"/>
          <w:spacing w:val="-2"/>
          <w:sz w:val="30"/>
          <w:szCs w:val="30"/>
          <w:highlight w:val="yellow"/>
        </w:rPr>
      </w:pPr>
    </w:p>
    <w:p w14:paraId="13A9BD07" w14:textId="1FCABED2" w:rsidR="001E3444" w:rsidRPr="00A725AA" w:rsidRDefault="001E3444" w:rsidP="001E3444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1E3444">
        <w:rPr>
          <w:rFonts w:ascii="Angsana New" w:hAnsi="Angsana New" w:hint="cs"/>
          <w:spacing w:val="-2"/>
          <w:sz w:val="30"/>
          <w:szCs w:val="30"/>
          <w:cs/>
        </w:rPr>
        <w:t xml:space="preserve">บริษัท สหโคเจน (ชลบุรี) จำกัด (มหาชน) ซึ่งเป็นบริษัทย่อยทางตรง </w:t>
      </w:r>
      <w:r w:rsidRPr="001E3444">
        <w:rPr>
          <w:rFonts w:ascii="Angsana New" w:hAnsi="Angsana New"/>
          <w:spacing w:val="-2"/>
          <w:sz w:val="30"/>
          <w:szCs w:val="30"/>
          <w:cs/>
        </w:rPr>
        <w:t>ได้ทำสัญญากับบริษัท ออปอเรชั่นนอล</w:t>
      </w:r>
      <w:r w:rsidRPr="001E3444">
        <w:rPr>
          <w:rFonts w:ascii="Angsana New" w:hAnsi="Angsana New"/>
          <w:spacing w:val="-2"/>
          <w:sz w:val="30"/>
          <w:szCs w:val="30"/>
          <w:cs/>
        </w:rPr>
        <w:br/>
        <w:t xml:space="preserve">เอ็นเนอร์ยี่ กรุ๊ป จำกัด เพื่อรับบริการด้านการจัดการและรับคำแนะนำเกี่ยวกับการดำเนินงานและซ่อมบำรุงโรงไฟฟ้า </w:t>
      </w:r>
      <w:r w:rsidRPr="001E3444">
        <w:rPr>
          <w:rFonts w:ascii="Angsana New" w:hAnsi="Angsana New"/>
          <w:spacing w:val="-2"/>
          <w:sz w:val="30"/>
          <w:szCs w:val="30"/>
          <w:cs/>
        </w:rPr>
        <w:br/>
        <w:t xml:space="preserve">โดยค่าบริการเป็นไปตามราคาที่กำหนดไว้ในสัญญา สัญญาดังกล่าวมีกำหนดสิ้นสุดวันที่ </w:t>
      </w:r>
      <w:r w:rsidR="0001010D" w:rsidRPr="0001010D">
        <w:rPr>
          <w:rFonts w:ascii="Angsana New" w:hAnsi="Angsana New"/>
          <w:spacing w:val="-2"/>
          <w:sz w:val="30"/>
          <w:szCs w:val="30"/>
        </w:rPr>
        <w:t>31</w:t>
      </w:r>
      <w:r w:rsidRPr="001E3444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="0001010D" w:rsidRPr="0001010D">
        <w:rPr>
          <w:rFonts w:ascii="Angsana New" w:hAnsi="Angsana New"/>
          <w:spacing w:val="-2"/>
          <w:sz w:val="30"/>
          <w:szCs w:val="30"/>
        </w:rPr>
        <w:t>2566</w:t>
      </w:r>
    </w:p>
    <w:p w14:paraId="5F7B9532" w14:textId="77777777" w:rsidR="00997698" w:rsidRPr="00AA4383" w:rsidRDefault="00997698" w:rsidP="009E427D">
      <w:pPr>
        <w:jc w:val="thaiDistribute"/>
        <w:rPr>
          <w:rFonts w:ascii="Angsana New" w:hAnsi="Angsana New"/>
          <w:sz w:val="30"/>
          <w:szCs w:val="30"/>
        </w:rPr>
      </w:pPr>
    </w:p>
    <w:p w14:paraId="7FCED4E3" w14:textId="77777777" w:rsidR="00997698" w:rsidRPr="00676295" w:rsidRDefault="00997698" w:rsidP="00997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val="th-TH" w:eastAsia="th-TH"/>
        </w:rPr>
      </w:pPr>
      <w:r w:rsidRPr="00676295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สัญญาซื้อขายพลังงานไฟฟ้าจากระบบผลิตไฟฟ้าพลังงานแสงอาทิตย์แบบติดตั้งบนหลังคา</w:t>
      </w:r>
    </w:p>
    <w:p w14:paraId="3CCA011A" w14:textId="77777777" w:rsidR="00997698" w:rsidRPr="00AA4383" w:rsidRDefault="00997698" w:rsidP="00997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</w:p>
    <w:p w14:paraId="2C990702" w14:textId="1D03CC16" w:rsidR="00997698" w:rsidRPr="006E2E94" w:rsidRDefault="00997698" w:rsidP="00997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</w:pPr>
      <w:r w:rsidRPr="00676295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เมื่อวันที่ </w:t>
      </w:r>
      <w:r w:rsidR="0001010D" w:rsidRPr="0001010D">
        <w:rPr>
          <w:rFonts w:ascii="Angsana New" w:eastAsia="Cordia New" w:hAnsi="Angsana New"/>
          <w:snapToGrid w:val="0"/>
          <w:sz w:val="30"/>
          <w:szCs w:val="30"/>
          <w:lang w:eastAsia="th-TH"/>
        </w:rPr>
        <w:t>30</w:t>
      </w:r>
      <w:r w:rsidRPr="00676295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676295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สิงหาคม </w:t>
      </w:r>
      <w:r w:rsidR="0001010D" w:rsidRPr="0001010D">
        <w:rPr>
          <w:rFonts w:ascii="Angsana New" w:eastAsia="Cordia New" w:hAnsi="Angsana New"/>
          <w:snapToGrid w:val="0"/>
          <w:sz w:val="30"/>
          <w:szCs w:val="30"/>
          <w:lang w:eastAsia="th-TH"/>
        </w:rPr>
        <w:t>2565</w:t>
      </w:r>
      <w:r w:rsidRPr="00676295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676295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บริษัท สหโคเจน กรีน จำกัด ซึ่งเป็นบริษัทย่อยทางอ้อม ได้ทำสัญญาขายไฟฟ้าจากระบบผลิตไฟฟ้าพลังงานแสงอาทิตย์กับกลุ่มบริษัทในเครือพริ้นซิเพิล เฮลท์แคร์ ตามจำนวนและราคาที่กำหนดไว้ในสัญญา สัญญาดังกล่าวมีระยะเวลา </w:t>
      </w:r>
      <w:r w:rsidR="0001010D" w:rsidRPr="0001010D">
        <w:rPr>
          <w:rFonts w:ascii="Angsana New" w:eastAsia="Cordia New" w:hAnsi="Angsana New"/>
          <w:snapToGrid w:val="0"/>
          <w:sz w:val="30"/>
          <w:szCs w:val="30"/>
          <w:lang w:eastAsia="th-TH"/>
        </w:rPr>
        <w:t>25</w:t>
      </w:r>
      <w:r w:rsidRPr="00676295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676295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ปีนับตั้งแต่วันที่เริ่มซื้อขายไฟ</w:t>
      </w:r>
    </w:p>
    <w:p w14:paraId="5A1C03E9" w14:textId="1DC10FAC" w:rsidR="00997698" w:rsidRPr="00AA4383" w:rsidRDefault="00997698" w:rsidP="009E427D">
      <w:pPr>
        <w:jc w:val="thaiDistribute"/>
        <w:rPr>
          <w:rFonts w:ascii="Angsana New" w:hAnsi="Angsana New"/>
          <w:sz w:val="30"/>
          <w:szCs w:val="30"/>
        </w:rPr>
      </w:pPr>
    </w:p>
    <w:bookmarkEnd w:id="15"/>
    <w:p w14:paraId="27F16832" w14:textId="77777777" w:rsidR="008537DE" w:rsidRPr="0093556F" w:rsidRDefault="008537DE" w:rsidP="00853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93556F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หนังสือค้ำประกัน</w:t>
      </w:r>
    </w:p>
    <w:p w14:paraId="733720C0" w14:textId="77777777" w:rsidR="008537DE" w:rsidRPr="00AA4383" w:rsidRDefault="008537DE" w:rsidP="00853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24F056BE" w14:textId="45971108" w:rsidR="008537DE" w:rsidRPr="00FA4427" w:rsidRDefault="008537DE" w:rsidP="00853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</w:pPr>
      <w:r w:rsidRPr="0093556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ณ วันที่ </w:t>
      </w:r>
      <w:r w:rsidR="0001010D" w:rsidRPr="0001010D">
        <w:rPr>
          <w:rFonts w:ascii="Angsana New" w:hAnsi="Angsana New" w:hint="cs"/>
          <w:sz w:val="30"/>
          <w:szCs w:val="30"/>
        </w:rPr>
        <w:t>3</w:t>
      </w:r>
      <w:r w:rsidR="0001010D" w:rsidRPr="0001010D">
        <w:rPr>
          <w:rFonts w:ascii="Angsana New" w:hAnsi="Angsana New"/>
          <w:sz w:val="30"/>
          <w:szCs w:val="30"/>
        </w:rPr>
        <w:t>1</w:t>
      </w:r>
      <w:r w:rsidRPr="0093556F">
        <w:rPr>
          <w:rFonts w:ascii="Angsana New" w:hAnsi="Angsana New" w:hint="cs"/>
          <w:sz w:val="30"/>
          <w:szCs w:val="30"/>
        </w:rPr>
        <w:t xml:space="preserve"> </w:t>
      </w:r>
      <w:r w:rsidR="005B5995" w:rsidRPr="0093556F">
        <w:rPr>
          <w:rFonts w:ascii="Angsana New" w:hAnsi="Angsana New" w:hint="cs"/>
          <w:sz w:val="30"/>
          <w:szCs w:val="30"/>
          <w:cs/>
        </w:rPr>
        <w:t>ธันวาคม</w:t>
      </w:r>
      <w:r w:rsidRPr="0093556F">
        <w:rPr>
          <w:rFonts w:ascii="Angsana New" w:hAnsi="Angsana New" w:hint="cs"/>
          <w:sz w:val="30"/>
          <w:szCs w:val="30"/>
          <w:cs/>
        </w:rPr>
        <w:t xml:space="preserve"> </w:t>
      </w:r>
      <w:r w:rsidR="0001010D" w:rsidRPr="0001010D">
        <w:rPr>
          <w:rFonts w:ascii="Angsana New" w:hAnsi="Angsana New" w:hint="cs"/>
          <w:sz w:val="30"/>
          <w:szCs w:val="30"/>
        </w:rPr>
        <w:t>256</w:t>
      </w:r>
      <w:r w:rsidR="0001010D" w:rsidRPr="0001010D">
        <w:rPr>
          <w:rFonts w:ascii="Angsana New" w:hAnsi="Angsana New"/>
          <w:sz w:val="30"/>
          <w:szCs w:val="30"/>
        </w:rPr>
        <w:t>5</w:t>
      </w:r>
      <w:r w:rsidRPr="0093556F">
        <w:rPr>
          <w:rFonts w:ascii="Angsana New" w:hAnsi="Angsana New" w:hint="cs"/>
          <w:sz w:val="30"/>
          <w:szCs w:val="30"/>
        </w:rPr>
        <w:t xml:space="preserve"> </w:t>
      </w:r>
      <w:r w:rsidRPr="0093556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บริษัทและบริษัทย่อยมีภาระผูกพันจากการที่ธนาคารออกหนังสือค้ำประกันในนามของบริษัทและบริษัทย่อย เพื่อใช้เป็นหลักประกันในการปฏิบัติตามเงื่อนไขต่าง ๆ ในการดำเนินธุรกิจปกติจำนวน </w:t>
      </w:r>
      <w:r w:rsidR="0001010D" w:rsidRPr="0001010D">
        <w:rPr>
          <w:rFonts w:ascii="Angsana New" w:eastAsia="Cordia New" w:hAnsi="Angsana New"/>
          <w:snapToGrid w:val="0"/>
          <w:sz w:val="30"/>
          <w:szCs w:val="30"/>
          <w:lang w:eastAsia="th-TH"/>
        </w:rPr>
        <w:t>1</w:t>
      </w:r>
      <w:r w:rsidR="00AD0D4F" w:rsidRPr="00FA4427">
        <w:rPr>
          <w:rFonts w:ascii="Angsana New" w:eastAsia="Cordia New" w:hAnsi="Angsana New"/>
          <w:snapToGrid w:val="0"/>
          <w:sz w:val="30"/>
          <w:szCs w:val="30"/>
          <w:lang w:eastAsia="th-TH"/>
        </w:rPr>
        <w:t>,</w:t>
      </w:r>
      <w:r w:rsidR="0001010D" w:rsidRPr="0001010D">
        <w:rPr>
          <w:rFonts w:ascii="Angsana New" w:eastAsia="Cordia New" w:hAnsi="Angsana New"/>
          <w:snapToGrid w:val="0"/>
          <w:sz w:val="30"/>
          <w:szCs w:val="30"/>
          <w:lang w:eastAsia="th-TH"/>
        </w:rPr>
        <w:t>020</w:t>
      </w:r>
      <w:r w:rsidR="007934CC" w:rsidRPr="00FA4427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01010D" w:rsidRPr="0001010D">
        <w:rPr>
          <w:rFonts w:ascii="Angsana New" w:eastAsia="Cordia New" w:hAnsi="Angsana New"/>
          <w:snapToGrid w:val="0"/>
          <w:sz w:val="30"/>
          <w:szCs w:val="30"/>
          <w:lang w:eastAsia="th-TH"/>
        </w:rPr>
        <w:t>45</w:t>
      </w:r>
      <w:r w:rsidR="00AA0AB0" w:rsidRPr="00FA4427">
        <w:rPr>
          <w:rFonts w:ascii="Angsana New" w:hAnsi="Angsana New" w:hint="cs"/>
          <w:sz w:val="30"/>
          <w:szCs w:val="30"/>
          <w:cs/>
        </w:rPr>
        <w:t xml:space="preserve"> </w:t>
      </w:r>
      <w:r w:rsidRPr="00FA4427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ล้านบาท </w:t>
      </w:r>
      <w:r w:rsidR="0001010D" w:rsidRPr="0001010D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0</w:t>
      </w:r>
      <w:r w:rsidR="007934CC" w:rsidRPr="00FA4427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.</w:t>
      </w:r>
      <w:r w:rsidR="0001010D" w:rsidRPr="0001010D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30</w:t>
      </w:r>
      <w:r w:rsidRPr="00FA4427">
        <w:rPr>
          <w:rFonts w:ascii="Angsana New" w:hAnsi="Angsana New" w:hint="cs"/>
          <w:sz w:val="30"/>
          <w:szCs w:val="30"/>
          <w:cs/>
        </w:rPr>
        <w:t xml:space="preserve"> </w:t>
      </w:r>
      <w:r w:rsidRPr="00FA4427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ล้านเหรียญสหรัฐอเมริกา และ</w:t>
      </w:r>
      <w:r w:rsidRPr="00FA4427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 </w:t>
      </w:r>
      <w:r w:rsidR="0001010D" w:rsidRPr="0001010D">
        <w:rPr>
          <w:rFonts w:ascii="Angsana New" w:eastAsia="Cordia New" w:hAnsi="Angsana New"/>
          <w:snapToGrid w:val="0"/>
          <w:sz w:val="30"/>
          <w:szCs w:val="30"/>
          <w:lang w:eastAsia="th-TH"/>
        </w:rPr>
        <w:t>0</w:t>
      </w:r>
      <w:r w:rsidR="002E2502" w:rsidRPr="00FA4427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01010D" w:rsidRPr="0001010D">
        <w:rPr>
          <w:rFonts w:ascii="Angsana New" w:eastAsia="Cordia New" w:hAnsi="Angsana New"/>
          <w:snapToGrid w:val="0"/>
          <w:sz w:val="30"/>
          <w:szCs w:val="30"/>
          <w:lang w:eastAsia="th-TH"/>
        </w:rPr>
        <w:t>25</w:t>
      </w:r>
      <w:r w:rsidRPr="00FA4427">
        <w:rPr>
          <w:rFonts w:ascii="Angsana New" w:hAnsi="Angsana New" w:hint="cs"/>
          <w:sz w:val="30"/>
          <w:szCs w:val="30"/>
          <w:cs/>
        </w:rPr>
        <w:t xml:space="preserve"> </w:t>
      </w:r>
      <w:r w:rsidRPr="00FA4427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ล้านเหรียญออสเตรเลีย</w:t>
      </w:r>
      <w:r w:rsidR="00035369" w:rsidRPr="00FA4427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035369" w:rsidRPr="00FA4427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(</w:t>
      </w:r>
      <w:r w:rsidR="0001010D" w:rsidRPr="0001010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2564</w:t>
      </w:r>
      <w:r w:rsidR="00035369" w:rsidRPr="00FA4427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: </w:t>
      </w:r>
      <w:r w:rsidR="0001010D" w:rsidRPr="0001010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</w:t>
      </w:r>
      <w:r w:rsidR="00035369" w:rsidRPr="00FA4427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>,</w:t>
      </w:r>
      <w:r w:rsidR="0001010D" w:rsidRPr="0001010D">
        <w:rPr>
          <w:rFonts w:ascii="Angsana New" w:eastAsia="Cordia New" w:hAnsi="Angsana New" w:hint="cs"/>
          <w:i/>
          <w:iCs/>
          <w:snapToGrid w:val="0"/>
          <w:sz w:val="30"/>
          <w:szCs w:val="30"/>
          <w:lang w:eastAsia="th-TH"/>
        </w:rPr>
        <w:t>479</w:t>
      </w:r>
      <w:r w:rsidR="00035369" w:rsidRPr="00FA4427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>.</w:t>
      </w:r>
      <w:r w:rsidR="0001010D" w:rsidRPr="0001010D">
        <w:rPr>
          <w:rFonts w:ascii="Angsana New" w:eastAsia="Cordia New" w:hAnsi="Angsana New" w:hint="cs"/>
          <w:i/>
          <w:iCs/>
          <w:snapToGrid w:val="0"/>
          <w:sz w:val="30"/>
          <w:szCs w:val="30"/>
          <w:lang w:eastAsia="th-TH"/>
        </w:rPr>
        <w:t>35</w:t>
      </w:r>
      <w:r w:rsidR="00035369" w:rsidRPr="00FA4427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ล้านบาท </w:t>
      </w:r>
      <w:r w:rsidR="0001010D" w:rsidRPr="0001010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10</w:t>
      </w:r>
      <w:r w:rsidR="00035369" w:rsidRPr="00FA4427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>.</w:t>
      </w:r>
      <w:r w:rsidR="0001010D" w:rsidRPr="0001010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41</w:t>
      </w:r>
      <w:r w:rsidR="00035369" w:rsidRPr="00FA4427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ล้านเหรียญสหรัฐอเมริกา และ </w:t>
      </w:r>
      <w:r w:rsidR="0001010D" w:rsidRPr="0001010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4</w:t>
      </w:r>
      <w:r w:rsidR="00035369" w:rsidRPr="00FA4427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>.</w:t>
      </w:r>
      <w:r w:rsidR="0001010D" w:rsidRPr="0001010D">
        <w:rPr>
          <w:rFonts w:ascii="Angsana New" w:eastAsia="Cordia New" w:hAnsi="Angsana New" w:hint="cs"/>
          <w:i/>
          <w:iCs/>
          <w:snapToGrid w:val="0"/>
          <w:sz w:val="30"/>
          <w:szCs w:val="30"/>
          <w:lang w:eastAsia="th-TH"/>
        </w:rPr>
        <w:t>72</w:t>
      </w:r>
      <w:r w:rsidR="00035369" w:rsidRPr="00FA4427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ล้านเหรียญออสเตรเลีย</w:t>
      </w:r>
      <w:r w:rsidR="00035369" w:rsidRPr="00FA4427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)</w:t>
      </w:r>
    </w:p>
    <w:p w14:paraId="333C8D91" w14:textId="77777777" w:rsidR="008537DE" w:rsidRPr="00AA4383" w:rsidRDefault="008537DE" w:rsidP="00853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350FC5A6" w14:textId="72EDF119" w:rsidR="008537DE" w:rsidRPr="00FA4427" w:rsidRDefault="008537DE" w:rsidP="00853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eastAsia="th-TH"/>
        </w:rPr>
      </w:pPr>
      <w:r w:rsidRPr="00FA4427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Standby Letter</w:t>
      </w:r>
      <w:r w:rsidRPr="00FA4427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lang w:eastAsia="th-TH"/>
        </w:rPr>
        <w:t>s</w:t>
      </w:r>
      <w:r w:rsidRPr="00FA4427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 xml:space="preserve"> of Credit</w:t>
      </w:r>
      <w:r w:rsidR="00FB0B60" w:rsidRPr="00FA4427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 xml:space="preserve"> </w:t>
      </w:r>
    </w:p>
    <w:p w14:paraId="391E4034" w14:textId="77777777" w:rsidR="008537DE" w:rsidRPr="00AA4383" w:rsidRDefault="008537DE" w:rsidP="00853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5891EEFE" w14:textId="2A3A7763" w:rsidR="008537DE" w:rsidRPr="0093556F" w:rsidRDefault="008537DE" w:rsidP="00853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</w:pPr>
      <w:r w:rsidRPr="00FA4427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ณ วันที่ </w:t>
      </w:r>
      <w:r w:rsidR="0001010D" w:rsidRPr="0001010D">
        <w:rPr>
          <w:rFonts w:ascii="Angsana New" w:hAnsi="Angsana New" w:hint="cs"/>
          <w:sz w:val="30"/>
          <w:szCs w:val="30"/>
        </w:rPr>
        <w:t>3</w:t>
      </w:r>
      <w:r w:rsidR="0001010D" w:rsidRPr="0001010D">
        <w:rPr>
          <w:rFonts w:ascii="Angsana New" w:hAnsi="Angsana New"/>
          <w:sz w:val="30"/>
          <w:szCs w:val="30"/>
        </w:rPr>
        <w:t>1</w:t>
      </w:r>
      <w:r w:rsidRPr="00FA4427">
        <w:rPr>
          <w:rFonts w:ascii="Angsana New" w:hAnsi="Angsana New" w:hint="cs"/>
          <w:sz w:val="30"/>
          <w:szCs w:val="30"/>
        </w:rPr>
        <w:t xml:space="preserve"> </w:t>
      </w:r>
      <w:r w:rsidR="005B5995" w:rsidRPr="00FA4427">
        <w:rPr>
          <w:rFonts w:ascii="Angsana New" w:hAnsi="Angsana New" w:hint="cs"/>
          <w:sz w:val="30"/>
          <w:szCs w:val="30"/>
          <w:cs/>
        </w:rPr>
        <w:t>ธันวาคม</w:t>
      </w:r>
      <w:r w:rsidRPr="00FA4427">
        <w:rPr>
          <w:rFonts w:ascii="Angsana New" w:hAnsi="Angsana New" w:hint="cs"/>
          <w:sz w:val="30"/>
          <w:szCs w:val="30"/>
          <w:cs/>
        </w:rPr>
        <w:t xml:space="preserve"> </w:t>
      </w:r>
      <w:r w:rsidR="0001010D" w:rsidRPr="0001010D">
        <w:rPr>
          <w:rFonts w:ascii="Angsana New" w:hAnsi="Angsana New" w:hint="cs"/>
          <w:sz w:val="30"/>
          <w:szCs w:val="30"/>
        </w:rPr>
        <w:t>256</w:t>
      </w:r>
      <w:r w:rsidR="0001010D" w:rsidRPr="0001010D">
        <w:rPr>
          <w:rFonts w:ascii="Angsana New" w:hAnsi="Angsana New"/>
          <w:sz w:val="30"/>
          <w:szCs w:val="30"/>
        </w:rPr>
        <w:t>5</w:t>
      </w:r>
      <w:r w:rsidRPr="00FA4427">
        <w:rPr>
          <w:rFonts w:ascii="Angsana New" w:hAnsi="Angsana New" w:hint="cs"/>
          <w:sz w:val="30"/>
          <w:szCs w:val="30"/>
        </w:rPr>
        <w:t xml:space="preserve"> </w:t>
      </w:r>
      <w:r w:rsidRPr="00FA4427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บริษัทและบริษัทย่อยมีภาระผูกพันจากการที่ธนาคารออก Standby Letters of Credit </w:t>
      </w:r>
      <w:r w:rsidRPr="00FA4427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br/>
        <w:t xml:space="preserve">เพื่อใช้ค้ำประกันเงินสำรองเพื่อการชำระหนี้ (Debt Service Reserve Guarantee) ของการร่วมค้าและค้ำประกัน </w:t>
      </w:r>
      <w:r w:rsidRPr="00FA4427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br/>
        <w:t xml:space="preserve">การเพิ่มทุนในการร่วมค้าจำนวน </w:t>
      </w:r>
      <w:r w:rsidR="0001010D" w:rsidRPr="0001010D">
        <w:rPr>
          <w:rFonts w:ascii="Angsana New" w:eastAsia="Cordia New" w:hAnsi="Angsana New"/>
          <w:snapToGrid w:val="0"/>
          <w:sz w:val="30"/>
          <w:szCs w:val="30"/>
          <w:lang w:eastAsia="th-TH"/>
        </w:rPr>
        <w:t>1</w:t>
      </w:r>
      <w:r w:rsidR="00707BB3" w:rsidRPr="00FA4427">
        <w:rPr>
          <w:rFonts w:ascii="Angsana New" w:eastAsia="Cordia New" w:hAnsi="Angsana New"/>
          <w:snapToGrid w:val="0"/>
          <w:sz w:val="30"/>
          <w:szCs w:val="30"/>
          <w:lang w:eastAsia="th-TH"/>
        </w:rPr>
        <w:t>,</w:t>
      </w:r>
      <w:r w:rsidR="0001010D" w:rsidRPr="0001010D">
        <w:rPr>
          <w:rFonts w:ascii="Angsana New" w:eastAsia="Cordia New" w:hAnsi="Angsana New"/>
          <w:snapToGrid w:val="0"/>
          <w:sz w:val="30"/>
          <w:szCs w:val="30"/>
          <w:lang w:eastAsia="th-TH"/>
        </w:rPr>
        <w:t>600</w:t>
      </w:r>
      <w:r w:rsidR="00707BB3" w:rsidRPr="00FA4427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FA4427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ล้านบาท </w:t>
      </w:r>
      <w:r w:rsidR="0001010D" w:rsidRPr="0001010D">
        <w:rPr>
          <w:rFonts w:ascii="Angsana New" w:eastAsia="Cordia New" w:hAnsi="Angsana New"/>
          <w:snapToGrid w:val="0"/>
          <w:sz w:val="30"/>
          <w:szCs w:val="30"/>
          <w:lang w:eastAsia="th-TH"/>
        </w:rPr>
        <w:t>28</w:t>
      </w:r>
      <w:r w:rsidR="00707BB3" w:rsidRPr="00FA4427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01010D" w:rsidRPr="0001010D">
        <w:rPr>
          <w:rFonts w:ascii="Angsana New" w:eastAsia="Cordia New" w:hAnsi="Angsana New"/>
          <w:snapToGrid w:val="0"/>
          <w:sz w:val="30"/>
          <w:szCs w:val="30"/>
          <w:lang w:eastAsia="th-TH"/>
        </w:rPr>
        <w:t>09</w:t>
      </w:r>
      <w:r w:rsidRPr="00FA4427">
        <w:rPr>
          <w:rFonts w:ascii="Angsana New" w:hAnsi="Angsana New" w:hint="cs"/>
          <w:sz w:val="30"/>
          <w:szCs w:val="30"/>
          <w:cs/>
        </w:rPr>
        <w:t xml:space="preserve"> </w:t>
      </w:r>
      <w:r w:rsidRPr="00FA4427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ล้านเหรียญสหรัฐอเมริกา</w:t>
      </w:r>
      <w:r w:rsidR="00FB0B60" w:rsidRPr="00FA4427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และ </w:t>
      </w:r>
      <w:r w:rsidR="0001010D" w:rsidRPr="0001010D">
        <w:rPr>
          <w:rFonts w:ascii="Angsana New" w:eastAsia="Cordia New" w:hAnsi="Angsana New"/>
          <w:snapToGrid w:val="0"/>
          <w:sz w:val="30"/>
          <w:szCs w:val="30"/>
          <w:lang w:eastAsia="th-TH"/>
        </w:rPr>
        <w:t>5</w:t>
      </w:r>
      <w:r w:rsidR="002E2502" w:rsidRPr="00FA4427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01010D" w:rsidRPr="0001010D">
        <w:rPr>
          <w:rFonts w:ascii="Angsana New" w:eastAsia="Cordia New" w:hAnsi="Angsana New"/>
          <w:snapToGrid w:val="0"/>
          <w:sz w:val="30"/>
          <w:szCs w:val="30"/>
          <w:lang w:eastAsia="th-TH"/>
        </w:rPr>
        <w:t>00</w:t>
      </w:r>
      <w:r w:rsidR="002E2502" w:rsidRPr="00FA4427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2E2502" w:rsidRPr="00FA4427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ล้านเหรียญออสเตรเลีย</w:t>
      </w:r>
      <w:r w:rsidRPr="00FA4427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AA7842" w:rsidRPr="00FA4427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(</w:t>
      </w:r>
      <w:r w:rsidR="0001010D" w:rsidRPr="0001010D">
        <w:rPr>
          <w:rFonts w:ascii="Angsana New" w:eastAsia="Cordia New" w:hAnsi="Angsana New" w:hint="cs"/>
          <w:i/>
          <w:iCs/>
          <w:snapToGrid w:val="0"/>
          <w:sz w:val="30"/>
          <w:szCs w:val="30"/>
          <w:lang w:eastAsia="th-TH"/>
        </w:rPr>
        <w:t>256</w:t>
      </w:r>
      <w:r w:rsidR="0001010D" w:rsidRPr="0001010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4</w:t>
      </w:r>
      <w:r w:rsidR="00AA7842" w:rsidRPr="00FA4427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 xml:space="preserve">: </w:t>
      </w:r>
      <w:r w:rsidR="0001010D" w:rsidRPr="0001010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</w:t>
      </w:r>
      <w:r w:rsidR="00AA7842" w:rsidRPr="00FA4427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>,</w:t>
      </w:r>
      <w:r w:rsidR="0001010D" w:rsidRPr="0001010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600</w:t>
      </w:r>
      <w:r w:rsidR="00AA7842" w:rsidRPr="00FA4427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ล้านบาท </w:t>
      </w:r>
      <w:r w:rsidR="0001010D" w:rsidRPr="0001010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24</w:t>
      </w:r>
      <w:r w:rsidR="00AA7842" w:rsidRPr="00FA4427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>.</w:t>
      </w:r>
      <w:r w:rsidR="0001010D" w:rsidRPr="0001010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50</w:t>
      </w:r>
      <w:r w:rsidR="00AA7842" w:rsidRPr="00FA4427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ล้านเหรียญสหรัฐอเมริกา และ </w:t>
      </w:r>
      <w:r w:rsidR="0001010D" w:rsidRPr="0001010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17</w:t>
      </w:r>
      <w:r w:rsidR="00AA7842" w:rsidRPr="00FA4427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>.</w:t>
      </w:r>
      <w:r w:rsidR="0001010D" w:rsidRPr="0001010D">
        <w:rPr>
          <w:rFonts w:ascii="Angsana New" w:eastAsia="Cordia New" w:hAnsi="Angsana New" w:hint="cs"/>
          <w:i/>
          <w:iCs/>
          <w:snapToGrid w:val="0"/>
          <w:sz w:val="30"/>
          <w:szCs w:val="30"/>
          <w:lang w:eastAsia="th-TH"/>
        </w:rPr>
        <w:t>85</w:t>
      </w:r>
      <w:r w:rsidR="00AA7842" w:rsidRPr="00FA4427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ล้านเ</w:t>
      </w:r>
      <w:r w:rsidR="00997698" w:rsidRPr="00FA4427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ยน</w:t>
      </w:r>
      <w:r w:rsidR="00AA7842" w:rsidRPr="00FA4427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)</w:t>
      </w:r>
    </w:p>
    <w:p w14:paraId="718A79E3" w14:textId="77777777" w:rsidR="00BA70DE" w:rsidRPr="00AA4383" w:rsidRDefault="00BA70DE" w:rsidP="00B53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</w:p>
    <w:p w14:paraId="6872DDB7" w14:textId="77777777" w:rsidR="008537DE" w:rsidRPr="00CC12A1" w:rsidRDefault="008537DE" w:rsidP="008537DE">
      <w:pPr>
        <w:spacing w:line="240" w:lineRule="auto"/>
        <w:ind w:left="540" w:right="-43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93556F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วงเงินธุรกรรมที่ยังไม่ได้ใช้</w:t>
      </w:r>
    </w:p>
    <w:p w14:paraId="19B0B72F" w14:textId="77777777" w:rsidR="008537DE" w:rsidRPr="00AA4383" w:rsidRDefault="008537DE" w:rsidP="00853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2B7049A9" w14:textId="0FDD8C22" w:rsidR="008537DE" w:rsidRPr="00CC12A1" w:rsidRDefault="008537DE" w:rsidP="00853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</w:pPr>
      <w:r w:rsidRPr="00CC12A1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ณ </w:t>
      </w:r>
      <w:r w:rsidRPr="004608A8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วันที่ </w:t>
      </w:r>
      <w:r w:rsidR="0001010D" w:rsidRPr="0001010D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3</w:t>
      </w:r>
      <w:r w:rsidR="0001010D" w:rsidRPr="0001010D">
        <w:rPr>
          <w:rFonts w:ascii="Angsana New" w:eastAsia="Cordia New" w:hAnsi="Angsana New"/>
          <w:snapToGrid w:val="0"/>
          <w:sz w:val="30"/>
          <w:szCs w:val="30"/>
          <w:lang w:eastAsia="th-TH"/>
        </w:rPr>
        <w:t>1</w:t>
      </w:r>
      <w:r w:rsidRPr="004608A8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 </w:t>
      </w:r>
      <w:r w:rsidR="005B5995" w:rsidRPr="004608A8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ธันวาคม</w:t>
      </w:r>
      <w:r w:rsidRPr="004608A8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01010D" w:rsidRPr="0001010D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256</w:t>
      </w:r>
      <w:r w:rsidR="0001010D" w:rsidRPr="0001010D">
        <w:rPr>
          <w:rFonts w:ascii="Angsana New" w:eastAsia="Cordia New" w:hAnsi="Angsana New"/>
          <w:snapToGrid w:val="0"/>
          <w:sz w:val="30"/>
          <w:szCs w:val="30"/>
          <w:lang w:eastAsia="th-TH"/>
        </w:rPr>
        <w:t>5</w:t>
      </w:r>
      <w:r w:rsidRPr="004608A8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 </w:t>
      </w:r>
      <w:r w:rsidRPr="004608A8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บริษัทและบริษัทย่อยมีวงเงินธุรกรรมที่ยังไม่ได้ใช้เป็นจำนวนเงิน </w:t>
      </w:r>
      <w:r w:rsidR="0001010D" w:rsidRPr="0001010D">
        <w:rPr>
          <w:rFonts w:ascii="Angsana New" w:eastAsia="Cordia New" w:hAnsi="Angsana New"/>
          <w:snapToGrid w:val="0"/>
          <w:sz w:val="30"/>
          <w:szCs w:val="30"/>
          <w:lang w:eastAsia="th-TH"/>
        </w:rPr>
        <w:t>5</w:t>
      </w:r>
      <w:r w:rsidR="002F2E98" w:rsidRPr="004608A8">
        <w:rPr>
          <w:rFonts w:ascii="Angsana New" w:eastAsia="Cordia New" w:hAnsi="Angsana New"/>
          <w:snapToGrid w:val="0"/>
          <w:sz w:val="30"/>
          <w:szCs w:val="30"/>
          <w:lang w:eastAsia="th-TH"/>
        </w:rPr>
        <w:t>,</w:t>
      </w:r>
      <w:r w:rsidR="0001010D" w:rsidRPr="0001010D">
        <w:rPr>
          <w:rFonts w:ascii="Angsana New" w:eastAsia="Cordia New" w:hAnsi="Angsana New"/>
          <w:snapToGrid w:val="0"/>
          <w:sz w:val="30"/>
          <w:szCs w:val="30"/>
          <w:lang w:eastAsia="th-TH"/>
        </w:rPr>
        <w:t>783</w:t>
      </w:r>
      <w:r w:rsidR="00D57594" w:rsidRPr="004608A8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01010D" w:rsidRPr="0001010D">
        <w:rPr>
          <w:rFonts w:ascii="Angsana New" w:eastAsia="Cordia New" w:hAnsi="Angsana New"/>
          <w:snapToGrid w:val="0"/>
          <w:sz w:val="30"/>
          <w:szCs w:val="30"/>
          <w:lang w:eastAsia="th-TH"/>
        </w:rPr>
        <w:t>53</w:t>
      </w:r>
      <w:r w:rsidRPr="004608A8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 </w:t>
      </w:r>
      <w:r w:rsidRPr="004608A8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="00FB0B60" w:rsidRPr="004608A8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และ </w:t>
      </w:r>
      <w:r w:rsidR="0001010D" w:rsidRPr="0001010D">
        <w:rPr>
          <w:rFonts w:ascii="Angsana New" w:eastAsia="Cordia New" w:hAnsi="Angsana New"/>
          <w:snapToGrid w:val="0"/>
          <w:sz w:val="30"/>
          <w:szCs w:val="30"/>
          <w:lang w:eastAsia="th-TH"/>
        </w:rPr>
        <w:t>1</w:t>
      </w:r>
      <w:r w:rsidR="002F2E98" w:rsidRPr="004608A8">
        <w:rPr>
          <w:rFonts w:ascii="Angsana New" w:eastAsia="Cordia New" w:hAnsi="Angsana New"/>
          <w:snapToGrid w:val="0"/>
          <w:sz w:val="30"/>
          <w:szCs w:val="30"/>
          <w:lang w:eastAsia="th-TH"/>
        </w:rPr>
        <w:t>,</w:t>
      </w:r>
      <w:r w:rsidR="0001010D" w:rsidRPr="0001010D">
        <w:rPr>
          <w:rFonts w:ascii="Angsana New" w:eastAsia="Cordia New" w:hAnsi="Angsana New"/>
          <w:snapToGrid w:val="0"/>
          <w:sz w:val="30"/>
          <w:szCs w:val="30"/>
          <w:lang w:eastAsia="th-TH"/>
        </w:rPr>
        <w:t>297</w:t>
      </w:r>
      <w:r w:rsidR="00D57594" w:rsidRPr="004608A8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01010D" w:rsidRPr="0001010D">
        <w:rPr>
          <w:rFonts w:ascii="Angsana New" w:eastAsia="Cordia New" w:hAnsi="Angsana New"/>
          <w:snapToGrid w:val="0"/>
          <w:sz w:val="30"/>
          <w:szCs w:val="30"/>
          <w:lang w:eastAsia="th-TH"/>
        </w:rPr>
        <w:t>91</w:t>
      </w:r>
      <w:r w:rsidRPr="004608A8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 </w:t>
      </w:r>
      <w:r w:rsidRPr="004608A8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ล้านเหรียญสหรัฐอเมริกา</w:t>
      </w:r>
      <w:r w:rsidR="00140530" w:rsidRPr="004608A8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B523E8" w:rsidRPr="004608A8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>(</w:t>
      </w:r>
      <w:r w:rsidR="0001010D" w:rsidRPr="0001010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2564</w:t>
      </w:r>
      <w:r w:rsidR="00B523E8" w:rsidRPr="004608A8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: </w:t>
      </w:r>
      <w:r w:rsidR="0001010D" w:rsidRPr="0001010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4</w:t>
      </w:r>
      <w:r w:rsidR="00997698" w:rsidRPr="004608A8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,</w:t>
      </w:r>
      <w:r w:rsidR="0001010D" w:rsidRPr="0001010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828</w:t>
      </w:r>
      <w:r w:rsidR="00997698" w:rsidRPr="004608A8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.</w:t>
      </w:r>
      <w:r w:rsidR="0001010D" w:rsidRPr="0001010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05</w:t>
      </w:r>
      <w:r w:rsidR="00997698" w:rsidRPr="004608A8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="00997698" w:rsidRPr="004608A8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 xml:space="preserve">ล้านบาท และ </w:t>
      </w:r>
      <w:r w:rsidR="0001010D" w:rsidRPr="0001010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</w:t>
      </w:r>
      <w:r w:rsidR="00997698" w:rsidRPr="004608A8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,</w:t>
      </w:r>
      <w:r w:rsidR="0001010D" w:rsidRPr="0001010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302</w:t>
      </w:r>
      <w:r w:rsidR="00997698" w:rsidRPr="004608A8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.</w:t>
      </w:r>
      <w:r w:rsidR="0001010D" w:rsidRPr="0001010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87</w:t>
      </w:r>
      <w:r w:rsidR="00997698" w:rsidRPr="004608A8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="00997698" w:rsidRPr="004608A8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>ล้านเหรียญสหรัฐอเมริกา</w:t>
      </w:r>
      <w:r w:rsidR="00B523E8" w:rsidRPr="004608A8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>)</w:t>
      </w:r>
    </w:p>
    <w:p w14:paraId="42F2403B" w14:textId="19E4B25E" w:rsidR="006F5632" w:rsidRDefault="006F5632" w:rsidP="006E4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</w:p>
    <w:p w14:paraId="759B8E39" w14:textId="41444CC2" w:rsidR="00AA4383" w:rsidRDefault="00AA4383" w:rsidP="006E4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  <w:r>
        <w:rPr>
          <w:rFonts w:ascii="Angsana New" w:eastAsia="Cordia New" w:hAnsi="Angsana New"/>
          <w:snapToGrid w:val="0"/>
          <w:sz w:val="30"/>
          <w:szCs w:val="30"/>
          <w:lang w:eastAsia="th-TH"/>
        </w:rPr>
        <w:br w:type="page"/>
      </w:r>
    </w:p>
    <w:p w14:paraId="19C4C413" w14:textId="77777777" w:rsidR="008537DE" w:rsidRPr="00CC12A1" w:rsidRDefault="008537DE" w:rsidP="00853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CC12A1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lastRenderedPageBreak/>
        <w:t>รายจ่ายฝ่ายทุน</w:t>
      </w:r>
    </w:p>
    <w:p w14:paraId="2CA2DEF3" w14:textId="77777777" w:rsidR="008537DE" w:rsidRPr="006F5632" w:rsidRDefault="008537DE" w:rsidP="00853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2"/>
          <w:szCs w:val="22"/>
          <w:cs/>
          <w:lang w:val="th-TH" w:eastAsia="th-TH"/>
        </w:rPr>
      </w:pPr>
    </w:p>
    <w:p w14:paraId="4B249F27" w14:textId="31256875" w:rsidR="002F2E98" w:rsidRPr="004608A8" w:rsidRDefault="002F2E98" w:rsidP="002F2E98">
      <w:pPr>
        <w:spacing w:line="240" w:lineRule="auto"/>
        <w:ind w:left="540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ณ วันที่ </w:t>
      </w:r>
      <w:r w:rsidR="0001010D" w:rsidRPr="0001010D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 w:rsidRPr="002F2E9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1010D" w:rsidRPr="0001010D">
        <w:rPr>
          <w:rFonts w:ascii="Angsana New" w:hAnsi="Angsana New"/>
          <w:sz w:val="30"/>
          <w:szCs w:val="30"/>
        </w:rPr>
        <w:t>2565</w:t>
      </w:r>
      <w:r w:rsidRPr="002F2E9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บริษัท ราช โคเจนเนอเรชั่น จำกัด ซึ่งเป็นบริษัทย่อยทางตรง มีภาระผูกพันเกี่ยวกับรายจ่าย</w:t>
      </w:r>
      <w:r w:rsidRPr="004608A8">
        <w:rPr>
          <w:rFonts w:ascii="Angsana New" w:hAnsi="Angsana New"/>
          <w:snapToGrid w:val="0"/>
          <w:sz w:val="30"/>
          <w:szCs w:val="30"/>
          <w:cs/>
          <w:lang w:eastAsia="th-TH"/>
        </w:rPr>
        <w:t>ฝ่ายทุนคงเหลือ</w:t>
      </w:r>
      <w:r w:rsidR="00F673E8" w:rsidRPr="004608A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ตามสัญญา</w:t>
      </w:r>
      <w:r w:rsidR="009F1541" w:rsidRPr="004608A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ติดตั้ง</w:t>
      </w:r>
      <w:r w:rsidR="007F3F15" w:rsidRPr="004608A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ระบบควบคุมและสั่งการระยะไกล</w:t>
      </w:r>
      <w:r w:rsidRPr="004608A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9F1541" w:rsidRPr="004608A8">
        <w:rPr>
          <w:rFonts w:ascii="Angsana New" w:hAnsi="Angsana New"/>
          <w:snapToGrid w:val="0"/>
          <w:sz w:val="30"/>
          <w:szCs w:val="30"/>
          <w:lang w:eastAsia="th-TH"/>
        </w:rPr>
        <w:t>(</w:t>
      </w:r>
      <w:r w:rsidR="007F3F15" w:rsidRPr="004608A8">
        <w:rPr>
          <w:rFonts w:ascii="Angsana New" w:hAnsi="Angsana New"/>
          <w:snapToGrid w:val="0"/>
          <w:sz w:val="30"/>
          <w:szCs w:val="30"/>
          <w:lang w:eastAsia="th-TH"/>
        </w:rPr>
        <w:t>SCADA</w:t>
      </w:r>
      <w:r w:rsidR="009F1541" w:rsidRPr="004608A8">
        <w:rPr>
          <w:rFonts w:ascii="Angsana New" w:hAnsi="Angsana New"/>
          <w:snapToGrid w:val="0"/>
          <w:sz w:val="30"/>
          <w:szCs w:val="30"/>
          <w:lang w:eastAsia="th-TH"/>
        </w:rPr>
        <w:t>)</w:t>
      </w:r>
      <w:r w:rsidRPr="004608A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เป็นจำนวนเงิน </w:t>
      </w:r>
      <w:r w:rsidR="0001010D" w:rsidRPr="0001010D">
        <w:rPr>
          <w:rFonts w:ascii="Angsana New" w:hAnsi="Angsana New"/>
          <w:snapToGrid w:val="0"/>
          <w:sz w:val="30"/>
          <w:szCs w:val="30"/>
          <w:lang w:eastAsia="th-TH"/>
        </w:rPr>
        <w:t>5</w:t>
      </w:r>
      <w:r w:rsidR="009F1541" w:rsidRPr="004608A8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="0001010D" w:rsidRPr="0001010D">
        <w:rPr>
          <w:rFonts w:ascii="Angsana New" w:hAnsi="Angsana New"/>
          <w:snapToGrid w:val="0"/>
          <w:sz w:val="30"/>
          <w:szCs w:val="30"/>
          <w:lang w:eastAsia="th-TH"/>
        </w:rPr>
        <w:t>00</w:t>
      </w:r>
      <w:r w:rsidRPr="004608A8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4608A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</w:p>
    <w:p w14:paraId="373CF96D" w14:textId="137ACBCA" w:rsidR="00C84A5C" w:rsidRPr="004608A8" w:rsidRDefault="00C84A5C" w:rsidP="00853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lang w:eastAsia="th-TH"/>
        </w:rPr>
      </w:pPr>
    </w:p>
    <w:p w14:paraId="39F1AF2B" w14:textId="414CA0DE" w:rsidR="00D05F31" w:rsidRPr="00F6628A" w:rsidRDefault="007B1B19" w:rsidP="00D05F31">
      <w:pPr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4608A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ณ วันที่ </w:t>
      </w:r>
      <w:r w:rsidR="0001010D" w:rsidRPr="0001010D">
        <w:rPr>
          <w:rFonts w:ascii="Angsana New" w:hAnsi="Angsana New"/>
          <w:sz w:val="30"/>
          <w:szCs w:val="30"/>
        </w:rPr>
        <w:t>31</w:t>
      </w:r>
      <w:r w:rsidRPr="004608A8">
        <w:rPr>
          <w:rFonts w:ascii="Angsana New" w:hAnsi="Angsana New"/>
          <w:sz w:val="30"/>
          <w:szCs w:val="30"/>
        </w:rPr>
        <w:t xml:space="preserve"> </w:t>
      </w:r>
      <w:r w:rsidRPr="004608A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1010D" w:rsidRPr="0001010D">
        <w:rPr>
          <w:rFonts w:ascii="Angsana New" w:hAnsi="Angsana New"/>
          <w:sz w:val="30"/>
          <w:szCs w:val="30"/>
        </w:rPr>
        <w:t>2565</w:t>
      </w:r>
      <w:r w:rsidRPr="004608A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บริษัท สหโคเจน (ชลบุรี) จำกัด (มหาชน) และบริษัทย่อย ซึ่งเป็นบริษัทย่อยทางตรง </w:t>
      </w:r>
      <w:r w:rsidR="00D05F31" w:rsidRPr="004608A8">
        <w:rPr>
          <w:rFonts w:ascii="Angsana New" w:hAnsi="Angsana New"/>
          <w:snapToGrid w:val="0"/>
          <w:sz w:val="30"/>
          <w:szCs w:val="30"/>
          <w:lang w:eastAsia="th-TH"/>
        </w:rPr>
        <w:br/>
      </w:r>
      <w:r w:rsidRPr="004608A8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>มีภาระผูกพันเกี่ยวกับรายจ่ายฝ่ายทุนคงเหลือตามสัญญาจัดหาอุปกรณ์และบำรุงรักษาโรงไฟฟ้าพลังงานความร้อนร่วมและจัดหาอุปกรณ์</w:t>
      </w:r>
      <w:r w:rsidR="00207F46" w:rsidRPr="004608A8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ติดตั้ง </w:t>
      </w:r>
      <w:r w:rsidR="00207F46" w:rsidRPr="004608A8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Solar Rooftop </w:t>
      </w:r>
      <w:r w:rsidRPr="004608A8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เป็นจำนวนเงิน </w:t>
      </w:r>
      <w:r w:rsidR="0001010D" w:rsidRPr="0001010D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7</w:t>
      </w:r>
      <w:r w:rsidR="0001010D" w:rsidRPr="0001010D">
        <w:rPr>
          <w:rFonts w:ascii="Angsana New" w:hAnsi="Angsana New" w:hint="cs"/>
          <w:snapToGrid w:val="0"/>
          <w:spacing w:val="-4"/>
          <w:sz w:val="30"/>
          <w:szCs w:val="30"/>
          <w:lang w:eastAsia="th-TH"/>
        </w:rPr>
        <w:t>79</w:t>
      </w:r>
      <w:r w:rsidRPr="004608A8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.</w:t>
      </w:r>
      <w:r w:rsidR="0001010D" w:rsidRPr="0001010D">
        <w:rPr>
          <w:rFonts w:ascii="Angsana New" w:hAnsi="Angsana New" w:hint="cs"/>
          <w:snapToGrid w:val="0"/>
          <w:spacing w:val="-4"/>
          <w:sz w:val="30"/>
          <w:szCs w:val="30"/>
          <w:lang w:eastAsia="th-TH"/>
        </w:rPr>
        <w:t>28</w:t>
      </w:r>
      <w:r w:rsidRPr="004608A8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</w:t>
      </w:r>
      <w:r w:rsidRPr="004608A8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ล้านบาท </w:t>
      </w:r>
      <w:r w:rsidR="0001010D" w:rsidRPr="0001010D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13</w:t>
      </w:r>
      <w:r w:rsidR="006E46E0" w:rsidRPr="004608A8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.</w:t>
      </w:r>
      <w:r w:rsidR="0001010D" w:rsidRPr="0001010D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55</w:t>
      </w:r>
      <w:r w:rsidRPr="004608A8">
        <w:rPr>
          <w:rFonts w:ascii="Angsana New" w:hAnsi="Angsana New"/>
          <w:spacing w:val="-4"/>
          <w:sz w:val="30"/>
          <w:szCs w:val="30"/>
        </w:rPr>
        <w:t xml:space="preserve"> </w:t>
      </w:r>
      <w:r w:rsidRPr="004608A8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ล้านเหรียญสหรัฐอเมริกา และ </w:t>
      </w:r>
      <w:r w:rsidR="0001010D" w:rsidRPr="0001010D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34</w:t>
      </w:r>
      <w:r w:rsidR="006E46E0" w:rsidRPr="004608A8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.</w:t>
      </w:r>
      <w:r w:rsidR="0001010D" w:rsidRPr="0001010D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14</w:t>
      </w:r>
      <w:r w:rsidRPr="004608A8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</w:t>
      </w:r>
      <w:r w:rsidRPr="004608A8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ล้านเหรียญโครนาสวีเดน</w:t>
      </w:r>
      <w:r w:rsidR="00D05F31" w:rsidRPr="004608A8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</w:t>
      </w:r>
      <w:r w:rsidR="00D05F31" w:rsidRPr="004608A8">
        <w:rPr>
          <w:rFonts w:ascii="Angsana New" w:hAnsi="Angsana New"/>
          <w:i/>
          <w:iCs/>
          <w:snapToGrid w:val="0"/>
          <w:spacing w:val="-4"/>
          <w:sz w:val="30"/>
          <w:szCs w:val="30"/>
          <w:lang w:eastAsia="th-TH"/>
        </w:rPr>
        <w:t>(</w:t>
      </w:r>
      <w:r w:rsidR="0001010D" w:rsidRPr="0001010D">
        <w:rPr>
          <w:rFonts w:ascii="Angsana New" w:hAnsi="Angsana New"/>
          <w:i/>
          <w:iCs/>
          <w:snapToGrid w:val="0"/>
          <w:spacing w:val="-4"/>
          <w:sz w:val="30"/>
          <w:szCs w:val="30"/>
          <w:lang w:eastAsia="th-TH"/>
        </w:rPr>
        <w:t>2564</w:t>
      </w:r>
      <w:r w:rsidR="00D05F31" w:rsidRPr="004608A8">
        <w:rPr>
          <w:rFonts w:ascii="Angsana New" w:hAnsi="Angsana New"/>
          <w:i/>
          <w:iCs/>
          <w:snapToGrid w:val="0"/>
          <w:spacing w:val="-4"/>
          <w:sz w:val="30"/>
          <w:szCs w:val="30"/>
          <w:lang w:eastAsia="th-TH"/>
        </w:rPr>
        <w:t>:</w:t>
      </w:r>
      <w:r w:rsidR="00D05F31" w:rsidRPr="004608A8">
        <w:rPr>
          <w:rFonts w:ascii="Angsana New" w:hAnsi="Angsana New"/>
          <w:i/>
          <w:iCs/>
          <w:snapToGrid w:val="0"/>
          <w:spacing w:val="-4"/>
          <w:sz w:val="30"/>
          <w:szCs w:val="30"/>
          <w:cs/>
          <w:lang w:eastAsia="th-TH"/>
        </w:rPr>
        <w:t xml:space="preserve"> </w:t>
      </w:r>
      <w:r w:rsidR="0001010D" w:rsidRPr="0001010D">
        <w:rPr>
          <w:rFonts w:ascii="Angsana New" w:hAnsi="Angsana New"/>
          <w:i/>
          <w:iCs/>
          <w:snapToGrid w:val="0"/>
          <w:spacing w:val="-4"/>
          <w:sz w:val="30"/>
          <w:szCs w:val="30"/>
          <w:lang w:eastAsia="th-TH"/>
        </w:rPr>
        <w:t>764</w:t>
      </w:r>
      <w:r w:rsidR="00D05F31" w:rsidRPr="004608A8">
        <w:rPr>
          <w:rFonts w:ascii="Angsana New" w:hAnsi="Angsana New"/>
          <w:i/>
          <w:iCs/>
          <w:snapToGrid w:val="0"/>
          <w:spacing w:val="-4"/>
          <w:sz w:val="30"/>
          <w:szCs w:val="30"/>
          <w:lang w:eastAsia="th-TH"/>
        </w:rPr>
        <w:t>.</w:t>
      </w:r>
      <w:r w:rsidR="0001010D" w:rsidRPr="0001010D">
        <w:rPr>
          <w:rFonts w:ascii="Angsana New" w:hAnsi="Angsana New"/>
          <w:i/>
          <w:iCs/>
          <w:snapToGrid w:val="0"/>
          <w:spacing w:val="-4"/>
          <w:sz w:val="30"/>
          <w:szCs w:val="30"/>
          <w:lang w:eastAsia="th-TH"/>
        </w:rPr>
        <w:t>55</w:t>
      </w:r>
      <w:r w:rsidR="00D05F31" w:rsidRPr="006F5632">
        <w:rPr>
          <w:rFonts w:ascii="Angsana New" w:hAnsi="Angsana New"/>
          <w:i/>
          <w:iCs/>
          <w:snapToGrid w:val="0"/>
          <w:spacing w:val="-4"/>
          <w:sz w:val="30"/>
          <w:szCs w:val="30"/>
          <w:lang w:eastAsia="th-TH"/>
        </w:rPr>
        <w:t xml:space="preserve"> </w:t>
      </w:r>
      <w:r w:rsidR="00D05F31" w:rsidRPr="006F5632">
        <w:rPr>
          <w:rFonts w:ascii="Angsana New" w:hAnsi="Angsana New"/>
          <w:i/>
          <w:iCs/>
          <w:snapToGrid w:val="0"/>
          <w:spacing w:val="-4"/>
          <w:sz w:val="30"/>
          <w:szCs w:val="30"/>
          <w:cs/>
          <w:lang w:eastAsia="th-TH"/>
        </w:rPr>
        <w:t xml:space="preserve">ล้านบาท </w:t>
      </w:r>
      <w:r w:rsidR="0001010D" w:rsidRPr="0001010D">
        <w:rPr>
          <w:rFonts w:ascii="Angsana New" w:hAnsi="Angsana New"/>
          <w:i/>
          <w:iCs/>
          <w:snapToGrid w:val="0"/>
          <w:spacing w:val="-4"/>
          <w:sz w:val="30"/>
          <w:szCs w:val="30"/>
          <w:lang w:eastAsia="th-TH"/>
        </w:rPr>
        <w:t>27</w:t>
      </w:r>
      <w:r w:rsidR="00D05F31" w:rsidRPr="006F5632">
        <w:rPr>
          <w:rFonts w:ascii="Angsana New" w:hAnsi="Angsana New"/>
          <w:i/>
          <w:iCs/>
          <w:snapToGrid w:val="0"/>
          <w:spacing w:val="-4"/>
          <w:sz w:val="30"/>
          <w:szCs w:val="30"/>
          <w:lang w:eastAsia="th-TH"/>
        </w:rPr>
        <w:t>.</w:t>
      </w:r>
      <w:r w:rsidR="0001010D" w:rsidRPr="0001010D">
        <w:rPr>
          <w:rFonts w:ascii="Angsana New" w:hAnsi="Angsana New"/>
          <w:i/>
          <w:iCs/>
          <w:snapToGrid w:val="0"/>
          <w:spacing w:val="-4"/>
          <w:sz w:val="30"/>
          <w:szCs w:val="30"/>
          <w:lang w:eastAsia="th-TH"/>
        </w:rPr>
        <w:t>90</w:t>
      </w:r>
      <w:r w:rsidR="00D05F31" w:rsidRPr="006F5632">
        <w:rPr>
          <w:rFonts w:ascii="Angsana New" w:hAnsi="Angsana New"/>
          <w:i/>
          <w:iCs/>
          <w:snapToGrid w:val="0"/>
          <w:spacing w:val="-4"/>
          <w:sz w:val="30"/>
          <w:szCs w:val="30"/>
          <w:lang w:eastAsia="th-TH"/>
        </w:rPr>
        <w:t xml:space="preserve"> </w:t>
      </w:r>
      <w:r w:rsidR="00D05F31" w:rsidRPr="006F5632">
        <w:rPr>
          <w:rFonts w:ascii="Angsana New" w:hAnsi="Angsana New"/>
          <w:i/>
          <w:iCs/>
          <w:snapToGrid w:val="0"/>
          <w:spacing w:val="-4"/>
          <w:sz w:val="30"/>
          <w:szCs w:val="30"/>
          <w:cs/>
          <w:lang w:eastAsia="th-TH"/>
        </w:rPr>
        <w:t xml:space="preserve">ล้านเหรียญสหรัฐอเมริกา และ </w:t>
      </w:r>
      <w:r w:rsidR="0001010D" w:rsidRPr="0001010D">
        <w:rPr>
          <w:rFonts w:ascii="Angsana New" w:hAnsi="Angsana New"/>
          <w:i/>
          <w:iCs/>
          <w:snapToGrid w:val="0"/>
          <w:spacing w:val="-4"/>
          <w:sz w:val="30"/>
          <w:szCs w:val="30"/>
          <w:lang w:eastAsia="th-TH"/>
        </w:rPr>
        <w:t>153</w:t>
      </w:r>
      <w:r w:rsidR="00D05F31" w:rsidRPr="006F5632">
        <w:rPr>
          <w:rFonts w:ascii="Angsana New" w:hAnsi="Angsana New"/>
          <w:i/>
          <w:iCs/>
          <w:snapToGrid w:val="0"/>
          <w:spacing w:val="-4"/>
          <w:sz w:val="30"/>
          <w:szCs w:val="30"/>
          <w:lang w:eastAsia="th-TH"/>
        </w:rPr>
        <w:t>.</w:t>
      </w:r>
      <w:r w:rsidR="0001010D" w:rsidRPr="0001010D">
        <w:rPr>
          <w:rFonts w:ascii="Angsana New" w:hAnsi="Angsana New"/>
          <w:i/>
          <w:iCs/>
          <w:snapToGrid w:val="0"/>
          <w:spacing w:val="-4"/>
          <w:sz w:val="30"/>
          <w:szCs w:val="30"/>
          <w:lang w:eastAsia="th-TH"/>
        </w:rPr>
        <w:t>61</w:t>
      </w:r>
      <w:r w:rsidR="00D05F31" w:rsidRPr="006F5632">
        <w:rPr>
          <w:rFonts w:ascii="Angsana New" w:hAnsi="Angsana New"/>
          <w:i/>
          <w:iCs/>
          <w:snapToGrid w:val="0"/>
          <w:spacing w:val="-4"/>
          <w:sz w:val="30"/>
          <w:szCs w:val="30"/>
          <w:lang w:eastAsia="th-TH"/>
        </w:rPr>
        <w:t xml:space="preserve"> </w:t>
      </w:r>
      <w:r w:rsidR="00D05F31" w:rsidRPr="006F5632">
        <w:rPr>
          <w:rFonts w:ascii="Angsana New" w:hAnsi="Angsana New"/>
          <w:i/>
          <w:iCs/>
          <w:snapToGrid w:val="0"/>
          <w:spacing w:val="-4"/>
          <w:sz w:val="30"/>
          <w:szCs w:val="30"/>
          <w:cs/>
          <w:lang w:eastAsia="th-TH"/>
        </w:rPr>
        <w:t>ล้านโครนาสวีเดน</w:t>
      </w:r>
      <w:r w:rsidR="00D05F31" w:rsidRPr="006F5632">
        <w:rPr>
          <w:rFonts w:ascii="Angsana New" w:hAnsi="Angsana New"/>
          <w:i/>
          <w:iCs/>
          <w:snapToGrid w:val="0"/>
          <w:spacing w:val="-4"/>
          <w:sz w:val="30"/>
          <w:szCs w:val="30"/>
          <w:lang w:eastAsia="th-TH"/>
        </w:rPr>
        <w:t>)</w:t>
      </w:r>
    </w:p>
    <w:p w14:paraId="68E8B96E" w14:textId="2D474851" w:rsidR="007B1B19" w:rsidRPr="006F5632" w:rsidRDefault="007B1B19" w:rsidP="00853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lang w:eastAsia="th-TH"/>
        </w:rPr>
      </w:pPr>
    </w:p>
    <w:p w14:paraId="3939984D" w14:textId="031425E6" w:rsidR="002368A9" w:rsidRPr="0093556F" w:rsidRDefault="002368A9" w:rsidP="0023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93556F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สัญญาการจำนำหุ้น</w:t>
      </w:r>
    </w:p>
    <w:p w14:paraId="7194834F" w14:textId="77777777" w:rsidR="002368A9" w:rsidRPr="0093556F" w:rsidRDefault="002368A9" w:rsidP="0023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lang w:eastAsia="th-TH"/>
        </w:rPr>
      </w:pPr>
    </w:p>
    <w:p w14:paraId="4A4B7C71" w14:textId="77777777" w:rsidR="00D05F31" w:rsidRPr="00B43614" w:rsidRDefault="00D05F31" w:rsidP="00D05F3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ราช โคเจนเนอเรชั่น จำกัด ซึ่งเป็นบริษัทย่อยทางตรง ไปเป็นหลักทรัพย์</w:t>
      </w: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  <w:t>ค้ำประกันการกู้เงินให้แก่เจ้าหนี้เงินกู้ของบริษัทย่อยดังกล่าว</w:t>
      </w:r>
    </w:p>
    <w:p w14:paraId="4CF1CBAC" w14:textId="77777777" w:rsidR="00D05F31" w:rsidRPr="006E2E94" w:rsidRDefault="00D05F31" w:rsidP="00D05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cs/>
          <w:lang w:val="th-TH" w:eastAsia="th-TH"/>
        </w:rPr>
      </w:pPr>
    </w:p>
    <w:p w14:paraId="731F7067" w14:textId="77777777" w:rsidR="00D05F31" w:rsidRPr="00B43614" w:rsidRDefault="00D05F31" w:rsidP="00D05F3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เฟิร์ส โคราช วินด์ จำกัด และบริษัท เค.อาร์.ทู จำกัด ซึ่งเป็นบริษัทร่วมทางตรง ไปเป็นหลักทรัพย์ค้ำประกันการกู้เงินให้แก่เจ้าหนี้เงินกู้ของบริษัทร่วมดังกล่าว</w:t>
      </w:r>
    </w:p>
    <w:p w14:paraId="18282757" w14:textId="77777777" w:rsidR="00D05F31" w:rsidRPr="006E2E94" w:rsidRDefault="00D05F31" w:rsidP="00D05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cs/>
          <w:lang w:val="th-TH" w:eastAsia="th-TH"/>
        </w:rPr>
      </w:pPr>
    </w:p>
    <w:p w14:paraId="5779FB43" w14:textId="77777777" w:rsidR="00D05F31" w:rsidRPr="00B43614" w:rsidRDefault="00D05F31" w:rsidP="00D05F3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กลุ่มบริษัทได้นำใบหุ้นทั้งหมดของบริษัท ไฟฟ้า เซเปียน-เซน้ำน้อย จำกัด บริษัท ราชบุรีเวอลด์ โคเจนเนอเรชั่น จำกัด และบริษัท ไฟฟ้าหงสา จำกัด ซึ่งเป็นการร่วมค้า ไปเป็นหลักทรัพย์ค้ำประกันการกู้เงินให้แก่เจ้าหนี้เงินกู้ของการร่วมค้าดังกล่าว</w:t>
      </w:r>
    </w:p>
    <w:p w14:paraId="7DA91E31" w14:textId="77777777" w:rsidR="00D05F31" w:rsidRPr="006F5632" w:rsidRDefault="00D05F31" w:rsidP="00D05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cs/>
          <w:lang w:val="th-TH" w:eastAsia="th-TH"/>
        </w:rPr>
      </w:pPr>
    </w:p>
    <w:p w14:paraId="5BF82A5F" w14:textId="77777777" w:rsidR="00D05F31" w:rsidRPr="00B43614" w:rsidRDefault="00D05F31" w:rsidP="00D05F3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B43614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 xml:space="preserve">Fareast Renewable Development Pte. Ltd. </w:t>
      </w: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ซึ่งเป็นบริษัทย่อยทางอ้อม ได้นำใบหุ้นบางส่วนของ </w:t>
      </w:r>
      <w:r w:rsidRPr="00B43614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 xml:space="preserve">PT Bajradaya Sentranusa </w:t>
      </w: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ซึ่งเป็นบริษัทย่อยของบริษัทย่อยดังกล่าวไปเป็นหลักทรัพย์ค้ำประกันการกู้เงินให้แก่เจ้าหนี้เงินกู้ของ</w:t>
      </w: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B43614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>PT Bajradaya Sentranusa</w:t>
      </w:r>
    </w:p>
    <w:p w14:paraId="5A7E5FFE" w14:textId="77777777" w:rsidR="00D05F31" w:rsidRPr="00D5443B" w:rsidRDefault="00D05F31" w:rsidP="00D05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3D35792D" w14:textId="77777777" w:rsidR="00D05F31" w:rsidRPr="00B43614" w:rsidRDefault="00D05F31" w:rsidP="00D05F3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นอร์ทเทิร์น บางกอกโมโนเรล จำกัด และบริษัท อีสเทิร์น บางกอกโมโนเรล จำกัด ซึ่งเป็นบริษัทร่วมทางตรงไปเป็นหลักทรัพย์ค้ำประกันการกู้เงินให้แก่เจ้าหนี้เงินกู้ของบริษัทดังกล่าว</w:t>
      </w:r>
    </w:p>
    <w:p w14:paraId="47768E63" w14:textId="77777777" w:rsidR="00D05F31" w:rsidRPr="00D5443B" w:rsidRDefault="00D05F31" w:rsidP="00D05F31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2A413A0B" w14:textId="4F6D8B47" w:rsidR="00D05F31" w:rsidRPr="00B43614" w:rsidRDefault="00D05F31" w:rsidP="00D05F3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  <w:r w:rsidRPr="00B43614">
        <w:rPr>
          <w:rFonts w:ascii="Angsana New" w:hAnsi="Angsana New"/>
          <w:spacing w:val="-4"/>
          <w:sz w:val="30"/>
          <w:szCs w:val="30"/>
        </w:rPr>
        <w:t>NEXIF RATCH ENERGY</w:t>
      </w: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</w:t>
      </w:r>
      <w:r w:rsidRPr="00B43614">
        <w:rPr>
          <w:rFonts w:ascii="Angsana New" w:eastAsia="Cordia New" w:hAnsi="Angsana New"/>
          <w:snapToGrid w:val="0"/>
          <w:sz w:val="30"/>
          <w:szCs w:val="30"/>
          <w:lang w:eastAsia="th-TH"/>
        </w:rPr>
        <w:t>SINGAPORE PTE. LTD.</w:t>
      </w:r>
      <w:r w:rsidRPr="00B43614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ซึ่งเป็น</w:t>
      </w:r>
      <w:r w:rsidR="008E7510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บริษัทย่อยทางอ้อม</w:t>
      </w:r>
      <w:r w:rsidRPr="00B43614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ได้นำใบ</w:t>
      </w: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หุ้นทั้งหมดของบริษัท เน็กส์ซิฟ ราช เอ็นเนอร์จี ระยอง จำกัด </w:t>
      </w:r>
      <w:r w:rsidRPr="008E7510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ซึ่งเป็นบริษัทย่อยของ</w:t>
      </w:r>
      <w:r w:rsidR="008E751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บริษัทย่อย</w:t>
      </w: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ดังกล่าว ไปเป็นหลักทรัพย์ค้ำประกันการกู้เงินให้แก่เจ้าหนี้เงินกู้ของบริษัท เน็กส์ซิฟ ราช เอ็นเนอร์จี ระยอง จำกัด</w:t>
      </w:r>
    </w:p>
    <w:p w14:paraId="235C75D0" w14:textId="77777777" w:rsidR="00D05F31" w:rsidRPr="00D5443B" w:rsidRDefault="00D05F31" w:rsidP="00D05F3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</w:p>
    <w:p w14:paraId="2D2080C9" w14:textId="77777777" w:rsidR="00D05F31" w:rsidRPr="006243DC" w:rsidRDefault="00D05F31" w:rsidP="00D05F3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  <w:r w:rsidRPr="00B43614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lastRenderedPageBreak/>
        <w:t>บริษัทได้นำใบหุ้นทั้งหมดของบริษัท หินกองเพาเวอร์ จำกัด ซึ่งเป็นการร่วมค้าทางตรงไปเป็นหลักทรัพย์ค้ำประกันการกู้เงินให้แก่เจ้าหนี้เงินกู้ของบริษัทดังกล่าว</w:t>
      </w:r>
    </w:p>
    <w:p w14:paraId="6FC8E399" w14:textId="42E99EAF" w:rsidR="00021B56" w:rsidRPr="009E427D" w:rsidRDefault="00021B56" w:rsidP="000F1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</w:p>
    <w:p w14:paraId="08D04B8A" w14:textId="5E4AAC62" w:rsidR="008537DE" w:rsidRPr="009E427D" w:rsidRDefault="008537DE" w:rsidP="00853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E427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คดีความสำคัญ</w:t>
      </w:r>
    </w:p>
    <w:p w14:paraId="39EE906D" w14:textId="77777777" w:rsidR="008537DE" w:rsidRPr="009E427D" w:rsidRDefault="008537DE" w:rsidP="008537DE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</w:p>
    <w:p w14:paraId="30AB1CA0" w14:textId="48ABF3F2" w:rsidR="003759A1" w:rsidRDefault="003759A1" w:rsidP="003759A1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  <w:r w:rsidRPr="00C254D6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ในปี </w:t>
      </w:r>
      <w:r w:rsidR="0001010D" w:rsidRPr="0001010D">
        <w:rPr>
          <w:rFonts w:ascii="Angsana New" w:hAnsi="Angsana New"/>
          <w:snapToGrid w:val="0"/>
          <w:sz w:val="30"/>
          <w:szCs w:val="30"/>
          <w:lang w:eastAsia="th-TH"/>
        </w:rPr>
        <w:t>2557</w:t>
      </w:r>
      <w:r w:rsidRPr="00C254D6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บริษัทได้ถูกฟ้องร้อง โดยโจทก์กล่าวหาว่าบริษัทผิดข้อตกลงในการร่วมประกอบกิจการเพื่อเข้าร่วมประมูลโครงการโรงไฟฟ้าและเรียกร้องให้บริษัทจ่ายค่าเสียหาย ทั้งนี้ ผู้บริหารของบริษัทมั่นใจในการดำเนินการของบริษัทว่าไม่มีการกระทำใดตามข้อกล่าวหาดังที่โจทก์ฟ้องและมีความเชื่อมั่นอย่างสูงในข้อต่อสู้ที่ดีของบริษัท ดังนั้นบริษัทจึงไม่ได้บันทึกหนี้สินที่อาจจะเกิดขึ้นจากคดีดังกล่าว โดยเมื่อวันที่ </w:t>
      </w:r>
      <w:r w:rsidR="0001010D" w:rsidRPr="0001010D">
        <w:rPr>
          <w:rFonts w:ascii="Angsana New" w:hAnsi="Angsana New"/>
          <w:snapToGrid w:val="0"/>
          <w:sz w:val="30"/>
          <w:szCs w:val="30"/>
          <w:lang w:eastAsia="th-TH"/>
        </w:rPr>
        <w:t>25</w:t>
      </w:r>
      <w:r w:rsidRPr="00C254D6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ตุลาคม </w:t>
      </w:r>
      <w:r w:rsidR="0001010D" w:rsidRPr="0001010D">
        <w:rPr>
          <w:rFonts w:ascii="Angsana New" w:hAnsi="Angsana New"/>
          <w:snapToGrid w:val="0"/>
          <w:sz w:val="30"/>
          <w:szCs w:val="30"/>
          <w:lang w:eastAsia="th-TH"/>
        </w:rPr>
        <w:t>2561</w:t>
      </w:r>
      <w:r w:rsidRPr="00C254D6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ศาลชั้นต้นได้มี </w:t>
      </w:r>
      <w:r>
        <w:rPr>
          <w:rFonts w:ascii="Angsana New" w:hAnsi="Angsana New"/>
          <w:snapToGrid w:val="0"/>
          <w:sz w:val="30"/>
          <w:szCs w:val="30"/>
          <w:cs/>
          <w:lang w:val="th-TH" w:eastAsia="th-TH"/>
        </w:rPr>
        <w:br/>
      </w:r>
      <w:r w:rsidRPr="00C254D6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คำพิพากษายกฟ้องโจทก์</w:t>
      </w:r>
      <w:r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C254D6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เมื่อวันที่ </w:t>
      </w:r>
      <w:r w:rsidR="0001010D" w:rsidRPr="0001010D">
        <w:rPr>
          <w:rFonts w:ascii="Angsana New" w:hAnsi="Angsana New"/>
          <w:snapToGrid w:val="0"/>
          <w:sz w:val="30"/>
          <w:szCs w:val="30"/>
          <w:lang w:eastAsia="th-TH"/>
        </w:rPr>
        <w:t>10</w:t>
      </w:r>
      <w:r w:rsidRPr="00C254D6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มิถุนายน </w:t>
      </w:r>
      <w:r w:rsidR="0001010D" w:rsidRPr="0001010D">
        <w:rPr>
          <w:rFonts w:ascii="Angsana New" w:hAnsi="Angsana New"/>
          <w:snapToGrid w:val="0"/>
          <w:sz w:val="30"/>
          <w:szCs w:val="30"/>
          <w:lang w:eastAsia="th-TH"/>
        </w:rPr>
        <w:t>2563</w:t>
      </w:r>
      <w:r w:rsidRPr="00C254D6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ศาลอุทธรณ์ได้มีคำพิพากษายืนตามคำพิพากษาของศาลชั้นต้นที่ยกฟ้องโจทก์ในคดีดังกล่าว </w:t>
      </w:r>
      <w:r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ต่อมาเมื่อวันที่ </w:t>
      </w:r>
      <w:r w:rsidR="0001010D" w:rsidRPr="0001010D">
        <w:rPr>
          <w:rFonts w:ascii="Angsana New" w:hAnsi="Angsana New"/>
          <w:snapToGrid w:val="0"/>
          <w:sz w:val="30"/>
          <w:szCs w:val="30"/>
          <w:lang w:eastAsia="th-TH"/>
        </w:rPr>
        <w:t>2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สิงหาคม </w:t>
      </w:r>
      <w:r w:rsidR="0001010D" w:rsidRPr="0001010D">
        <w:rPr>
          <w:rFonts w:ascii="Angsana New" w:hAnsi="Angsana New"/>
          <w:snapToGrid w:val="0"/>
          <w:sz w:val="30"/>
          <w:szCs w:val="30"/>
          <w:lang w:eastAsia="th-TH"/>
        </w:rPr>
        <w:t>2565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C254D6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ศาลฎีกาได้มีคำพิพากษายืนตามคำพิพากษาของศาลอุทธรณ์ที่ยกฟ้องโจทก์ ซึ่งถือว่าคดีได้สิ้นสุดตามกฎหมายแล้ว</w:t>
      </w:r>
    </w:p>
    <w:p w14:paraId="0F973623" w14:textId="77777777" w:rsidR="00777DE7" w:rsidRDefault="00777DE7" w:rsidP="005B5C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587CEB5B" w14:textId="3D4B5C8D" w:rsidR="003759A1" w:rsidRPr="00BB45D9" w:rsidRDefault="003759A1" w:rsidP="003759A1">
      <w:pPr>
        <w:ind w:left="540"/>
        <w:jc w:val="thaiDistribute"/>
        <w:rPr>
          <w:rFonts w:ascii="Angsana New" w:hAnsi="Angsana New"/>
          <w:snapToGrid w:val="0"/>
          <w:spacing w:val="-3"/>
          <w:sz w:val="30"/>
          <w:szCs w:val="30"/>
          <w:lang w:val="th-TH" w:eastAsia="th-TH"/>
        </w:rPr>
      </w:pPr>
      <w:r w:rsidRPr="00BB45D9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 xml:space="preserve">ในปี </w:t>
      </w:r>
      <w:r w:rsidR="0001010D" w:rsidRPr="00BB45D9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>2562</w:t>
      </w:r>
      <w:r w:rsidRPr="00BB45D9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 xml:space="preserve"> บริษัทถูกฟ้องร้องเป็นจำเลยในคดีแพ่ง โดยมีทุนทรัพย์ที่เรียกร้องจำนวน </w:t>
      </w:r>
      <w:r w:rsidR="0001010D" w:rsidRPr="00BB45D9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>5</w:t>
      </w:r>
      <w:r w:rsidRPr="00BB45D9">
        <w:rPr>
          <w:rFonts w:ascii="Angsana New" w:hAnsi="Angsana New"/>
          <w:snapToGrid w:val="0"/>
          <w:spacing w:val="-3"/>
          <w:sz w:val="30"/>
          <w:szCs w:val="30"/>
          <w:lang w:val="th-TH" w:eastAsia="th-TH"/>
        </w:rPr>
        <w:t>,</w:t>
      </w:r>
      <w:r w:rsidR="0001010D" w:rsidRPr="00BB45D9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>271</w:t>
      </w:r>
      <w:r w:rsidRPr="00BB45D9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>.</w:t>
      </w:r>
      <w:r w:rsidR="0001010D" w:rsidRPr="00BB45D9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>10</w:t>
      </w:r>
      <w:r w:rsidRPr="00BB45D9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 xml:space="preserve"> ล้านบาท ซึ่งโจทก์กล่าวหาว่าบริษัทละเมิดสิทธิความลับทางการค้า โดยการนำข้อมูลอันเป็นความลับทางการค้าซึ่งเป็นกรรมสิทธิ์ของโจทก์ไปใช้ประโยชน์โดยไม่ได้รับความยินยอม ทำให้โจทก์เสียสิทธิ รายได้ หรือผลประโยชน์ตอบแทนที่ควรจะได้รับจากข้อมูลอันเป็นความลับทางการค้าดังกล่า</w:t>
      </w:r>
      <w:r w:rsidRPr="00BB45D9">
        <w:rPr>
          <w:rFonts w:ascii="Angsana New" w:hAnsi="Angsana New" w:hint="cs"/>
          <w:snapToGrid w:val="0"/>
          <w:spacing w:val="-3"/>
          <w:sz w:val="30"/>
          <w:szCs w:val="30"/>
          <w:cs/>
          <w:lang w:val="th-TH" w:eastAsia="th-TH"/>
        </w:rPr>
        <w:t xml:space="preserve">ว </w:t>
      </w:r>
      <w:r w:rsidRPr="00BB45D9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 xml:space="preserve">เมื่อวันที่ </w:t>
      </w:r>
      <w:r w:rsidR="0001010D" w:rsidRPr="00BB45D9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>30</w:t>
      </w:r>
      <w:r w:rsidRPr="00BB45D9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 xml:space="preserve"> กันยายน </w:t>
      </w:r>
      <w:r w:rsidR="0001010D" w:rsidRPr="00BB45D9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>2563</w:t>
      </w:r>
      <w:r w:rsidRPr="00BB45D9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 xml:space="preserve"> ศาลทรัพย์สินทางปัญญ</w:t>
      </w:r>
      <w:r w:rsidRPr="00BB45D9">
        <w:rPr>
          <w:rFonts w:ascii="Angsana New" w:hAnsi="Angsana New"/>
          <w:snapToGrid w:val="0"/>
          <w:spacing w:val="-3"/>
          <w:sz w:val="30"/>
          <w:szCs w:val="30"/>
          <w:cs/>
          <w:lang w:eastAsia="th-TH"/>
        </w:rPr>
        <w:t>าและการค้าระหว่างประเทศกลางได้มีคำพิพากษายกฟ้องโจทก์ในคดีดังกล่าว</w:t>
      </w:r>
      <w:r w:rsidRPr="00BB45D9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 xml:space="preserve">ด้วยเหตุผลว่าข้อมูลที่โจทก์กล่าวอ้างได้สิ้นสุดสภาพการเป็นความลับทางการค้าไปแล้ว </w:t>
      </w:r>
      <w:r w:rsidRPr="00BB45D9">
        <w:rPr>
          <w:rFonts w:ascii="Angsana New" w:hAnsi="Angsana New" w:hint="cs"/>
          <w:snapToGrid w:val="0"/>
          <w:spacing w:val="-3"/>
          <w:sz w:val="30"/>
          <w:szCs w:val="30"/>
          <w:cs/>
          <w:lang w:val="th-TH" w:eastAsia="th-TH"/>
        </w:rPr>
        <w:t xml:space="preserve">ซึ่งโจทก์ได้ยื่นอุทธรณ์คำพิพากษาดังกล่าวต่อศาลอุทธรณ์คดีชำนัญพิเศษ ต่อมาเมื่อวันที่ </w:t>
      </w:r>
      <w:r w:rsidR="0001010D" w:rsidRPr="00BB45D9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>12</w:t>
      </w:r>
      <w:r w:rsidRPr="00BB45D9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 xml:space="preserve"> </w:t>
      </w:r>
      <w:r w:rsidRPr="00BB45D9">
        <w:rPr>
          <w:rFonts w:ascii="Angsana New" w:hAnsi="Angsana New" w:hint="cs"/>
          <w:snapToGrid w:val="0"/>
          <w:spacing w:val="-3"/>
          <w:sz w:val="30"/>
          <w:szCs w:val="30"/>
          <w:cs/>
          <w:lang w:eastAsia="th-TH"/>
        </w:rPr>
        <w:t xml:space="preserve">กรกฎาคม </w:t>
      </w:r>
      <w:r w:rsidR="0001010D" w:rsidRPr="00BB45D9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>2565</w:t>
      </w:r>
      <w:r w:rsidRPr="00BB45D9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 xml:space="preserve"> </w:t>
      </w:r>
      <w:r w:rsidRPr="00BB45D9">
        <w:rPr>
          <w:rFonts w:ascii="Angsana New" w:hAnsi="Angsana New" w:hint="cs"/>
          <w:snapToGrid w:val="0"/>
          <w:spacing w:val="-3"/>
          <w:sz w:val="30"/>
          <w:szCs w:val="30"/>
          <w:cs/>
          <w:lang w:val="th-TH" w:eastAsia="th-TH"/>
        </w:rPr>
        <w:t>ศาลอุทธรณ์คดีชำนัญพิเศ</w:t>
      </w:r>
      <w:r w:rsidRPr="00BB45D9">
        <w:rPr>
          <w:rFonts w:ascii="Angsana New" w:hAnsi="Angsana New" w:hint="cs"/>
          <w:snapToGrid w:val="0"/>
          <w:spacing w:val="-3"/>
          <w:sz w:val="30"/>
          <w:szCs w:val="30"/>
          <w:cs/>
          <w:lang w:eastAsia="th-TH"/>
        </w:rPr>
        <w:t>ษ</w:t>
      </w:r>
      <w:r w:rsidRPr="00BB45D9">
        <w:rPr>
          <w:rFonts w:ascii="Angsana New" w:hAnsi="Angsana New" w:hint="cs"/>
          <w:snapToGrid w:val="0"/>
          <w:spacing w:val="-3"/>
          <w:sz w:val="30"/>
          <w:szCs w:val="30"/>
          <w:cs/>
          <w:lang w:val="th-TH" w:eastAsia="th-TH"/>
        </w:rPr>
        <w:t xml:space="preserve">ได้มีคำพิพากษายืนตามคำพิพากษาของศาลทรัพย์สินทางปัญญาและการค้าระหว่างประเทศกลางที่ยกฟ้องโจทก์ </w:t>
      </w:r>
      <w:r w:rsidRPr="00BB45D9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>บริษัทจึงไม่ได้บันทึกหนี้สินที่อาจจะเกิดขึ้นจากคดีดังกล่าว</w:t>
      </w:r>
    </w:p>
    <w:p w14:paraId="588E7A5A" w14:textId="2F59D034" w:rsidR="002368A9" w:rsidRDefault="002368A9" w:rsidP="002368A9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</w:p>
    <w:p w14:paraId="2B0018E3" w14:textId="77777777" w:rsidR="0014612C" w:rsidRPr="00E225EB" w:rsidRDefault="006702DE" w:rsidP="00F609B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225EB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เหตุการณ์ภายหลังรอบระยะเวลา</w:t>
      </w:r>
      <w:r w:rsidR="004058F7" w:rsidRPr="00E225EB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รายงาน</w:t>
      </w:r>
    </w:p>
    <w:p w14:paraId="2FE11D18" w14:textId="4927568A" w:rsidR="00CF6283" w:rsidRPr="00E225EB" w:rsidRDefault="00CF6283" w:rsidP="004359B4">
      <w:pPr>
        <w:jc w:val="thaiDistribute"/>
        <w:rPr>
          <w:rFonts w:ascii="Angsana New" w:hAnsi="Angsana New"/>
          <w:snapToGrid w:val="0"/>
          <w:spacing w:val="-2"/>
          <w:sz w:val="30"/>
          <w:szCs w:val="30"/>
          <w:lang w:eastAsia="th-TH"/>
        </w:rPr>
      </w:pPr>
      <w:bookmarkStart w:id="16" w:name="_Hlk15825884"/>
      <w:bookmarkEnd w:id="16"/>
    </w:p>
    <w:p w14:paraId="3BCFB0BA" w14:textId="77777777" w:rsidR="00716426" w:rsidRPr="006E0F98" w:rsidRDefault="00716426" w:rsidP="00716426">
      <w:pPr>
        <w:ind w:left="540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ความคืบหน้า</w:t>
      </w:r>
      <w:r w:rsidRPr="006E0F98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การเข้าซื้อหุ้นเพื่อลงทุนในโรงไฟฟ้าพลังความร้อนในสาธารณรัฐอินโดนีเซีย</w:t>
      </w:r>
    </w:p>
    <w:p w14:paraId="29BBAD13" w14:textId="77777777" w:rsidR="00716426" w:rsidRPr="006E0F98" w:rsidRDefault="00716426" w:rsidP="00716426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FEB7078" w14:textId="0F2BEBFA" w:rsidR="00716426" w:rsidRPr="006E0F98" w:rsidRDefault="00716426" w:rsidP="00716426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6E0F9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ในการประชุมวิสามัญผู้ถือหุ้นของบริษัทเมื่อวันที่ </w:t>
      </w:r>
      <w:r w:rsidR="0001010D" w:rsidRPr="0001010D">
        <w:rPr>
          <w:rFonts w:ascii="Angsana New" w:hAnsi="Angsana New"/>
          <w:snapToGrid w:val="0"/>
          <w:sz w:val="30"/>
          <w:szCs w:val="30"/>
          <w:lang w:eastAsia="th-TH"/>
        </w:rPr>
        <w:t>21</w:t>
      </w:r>
      <w:r w:rsidRPr="006E0F98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6E0F9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ตุลาคม </w:t>
      </w:r>
      <w:r w:rsidR="0001010D" w:rsidRPr="0001010D">
        <w:rPr>
          <w:rFonts w:ascii="Angsana New" w:hAnsi="Angsana New"/>
          <w:snapToGrid w:val="0"/>
          <w:sz w:val="30"/>
          <w:szCs w:val="30"/>
          <w:lang w:eastAsia="th-TH"/>
        </w:rPr>
        <w:t>2564</w:t>
      </w:r>
      <w:r w:rsidRPr="006E0F98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6E0F98">
        <w:rPr>
          <w:rFonts w:ascii="Angsana New" w:hAnsi="Angsana New"/>
          <w:snapToGrid w:val="0"/>
          <w:sz w:val="30"/>
          <w:szCs w:val="30"/>
          <w:cs/>
          <w:lang w:eastAsia="th-TH"/>
        </w:rPr>
        <w:t>ผู้ถือหุ้นมีมติอนุมัติให้บริษัท อาร์เอช อินเตอร์เนชั่นแนล (สิงคโปร์) คอร์ปอเรชั่น จำกัด (“</w:t>
      </w:r>
      <w:r w:rsidRPr="006E0F98">
        <w:rPr>
          <w:rFonts w:ascii="Angsana New" w:hAnsi="Angsana New"/>
          <w:snapToGrid w:val="0"/>
          <w:sz w:val="30"/>
          <w:szCs w:val="30"/>
          <w:lang w:eastAsia="th-TH"/>
        </w:rPr>
        <w:t xml:space="preserve">RHIS”) </w:t>
      </w:r>
      <w:r w:rsidRPr="006E0F9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ซึ่งเป็นบริษัทย่อยทางอ้อม เข้าซื้อหุ้นสามัญในบริษัท </w:t>
      </w:r>
      <w:r w:rsidRPr="006E0F98">
        <w:rPr>
          <w:rFonts w:ascii="Angsana New" w:hAnsi="Angsana New"/>
          <w:snapToGrid w:val="0"/>
          <w:sz w:val="30"/>
          <w:szCs w:val="30"/>
          <w:lang w:eastAsia="th-TH"/>
        </w:rPr>
        <w:t xml:space="preserve">PT </w:t>
      </w:r>
      <w:proofErr w:type="spellStart"/>
      <w:r w:rsidRPr="006E0F98">
        <w:rPr>
          <w:rFonts w:ascii="Angsana New" w:hAnsi="Angsana New"/>
          <w:snapToGrid w:val="0"/>
          <w:sz w:val="30"/>
          <w:szCs w:val="30"/>
          <w:lang w:eastAsia="th-TH"/>
        </w:rPr>
        <w:t>Paiton</w:t>
      </w:r>
      <w:proofErr w:type="spellEnd"/>
      <w:r w:rsidRPr="006E0F98">
        <w:rPr>
          <w:rFonts w:ascii="Angsana New" w:hAnsi="Angsana New"/>
          <w:snapToGrid w:val="0"/>
          <w:sz w:val="30"/>
          <w:szCs w:val="30"/>
          <w:lang w:eastAsia="th-TH"/>
        </w:rPr>
        <w:t xml:space="preserve"> Energy </w:t>
      </w:r>
      <w:r w:rsidRPr="006E0F9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และบริษัท </w:t>
      </w:r>
      <w:proofErr w:type="spellStart"/>
      <w:r w:rsidRPr="006E0F98">
        <w:rPr>
          <w:rFonts w:ascii="Angsana New" w:hAnsi="Angsana New"/>
          <w:snapToGrid w:val="0"/>
          <w:sz w:val="30"/>
          <w:szCs w:val="30"/>
          <w:lang w:eastAsia="th-TH"/>
        </w:rPr>
        <w:t>Minejesa</w:t>
      </w:r>
      <w:proofErr w:type="spellEnd"/>
      <w:r w:rsidRPr="006E0F98">
        <w:rPr>
          <w:rFonts w:ascii="Angsana New" w:hAnsi="Angsana New"/>
          <w:snapToGrid w:val="0"/>
          <w:sz w:val="30"/>
          <w:szCs w:val="30"/>
          <w:lang w:eastAsia="th-TH"/>
        </w:rPr>
        <w:t xml:space="preserve"> Capital B.V. </w:t>
      </w:r>
      <w:r w:rsidRPr="006E0F9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ในสัดส่วนการถือหุ้นร้อยละ </w:t>
      </w:r>
      <w:r w:rsidR="0001010D" w:rsidRPr="0001010D">
        <w:rPr>
          <w:rFonts w:ascii="Angsana New" w:hAnsi="Angsana New"/>
          <w:snapToGrid w:val="0"/>
          <w:sz w:val="30"/>
          <w:szCs w:val="30"/>
          <w:lang w:eastAsia="th-TH"/>
        </w:rPr>
        <w:t>45</w:t>
      </w:r>
      <w:r w:rsidRPr="006E0F98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="0001010D" w:rsidRPr="0001010D">
        <w:rPr>
          <w:rFonts w:ascii="Angsana New" w:hAnsi="Angsana New"/>
          <w:snapToGrid w:val="0"/>
          <w:sz w:val="30"/>
          <w:szCs w:val="30"/>
          <w:lang w:eastAsia="th-TH"/>
        </w:rPr>
        <w:t>52</w:t>
      </w:r>
      <w:r w:rsidRPr="006E0F98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6E0F9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และในบริษัท </w:t>
      </w:r>
      <w:r w:rsidRPr="006E0F98">
        <w:rPr>
          <w:rFonts w:ascii="Angsana New" w:hAnsi="Angsana New"/>
          <w:snapToGrid w:val="0"/>
          <w:sz w:val="30"/>
          <w:szCs w:val="30"/>
          <w:lang w:eastAsia="th-TH"/>
        </w:rPr>
        <w:t xml:space="preserve">IPM Asia Pte. Ltd. </w:t>
      </w:r>
      <w:r w:rsidRPr="006E0F9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ในสัดส่วนการถือหุ้นร้อยละ </w:t>
      </w:r>
      <w:r w:rsidR="0001010D" w:rsidRPr="0001010D">
        <w:rPr>
          <w:rFonts w:ascii="Angsana New" w:hAnsi="Angsana New"/>
          <w:snapToGrid w:val="0"/>
          <w:sz w:val="30"/>
          <w:szCs w:val="30"/>
          <w:lang w:eastAsia="th-TH"/>
        </w:rPr>
        <w:t>65</w:t>
      </w:r>
      <w:r w:rsidRPr="006E0F98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6E0F9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และมีมติอนุมัติให้บริษัทและ/หรือ </w:t>
      </w:r>
      <w:r w:rsidRPr="006E0F98">
        <w:rPr>
          <w:rFonts w:ascii="Angsana New" w:hAnsi="Angsana New"/>
          <w:snapToGrid w:val="0"/>
          <w:sz w:val="30"/>
          <w:szCs w:val="30"/>
          <w:lang w:eastAsia="th-TH"/>
        </w:rPr>
        <w:t xml:space="preserve">RHIS </w:t>
      </w:r>
      <w:r w:rsidRPr="006E0F98">
        <w:rPr>
          <w:rFonts w:ascii="Angsana New" w:hAnsi="Angsana New"/>
          <w:snapToGrid w:val="0"/>
          <w:sz w:val="30"/>
          <w:szCs w:val="30"/>
          <w:cs/>
          <w:lang w:eastAsia="th-TH"/>
        </w:rPr>
        <w:t>จัดสรรเงินลงทุน ณ วันโอนหุ้น ตามเงื่อนไขการซื้อขายหุ้นสามัญดังกล่า</w:t>
      </w:r>
      <w:r w:rsidRPr="006E0F9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ว</w:t>
      </w:r>
    </w:p>
    <w:p w14:paraId="264678C6" w14:textId="77777777" w:rsidR="00716426" w:rsidRPr="00E225EB" w:rsidRDefault="00716426" w:rsidP="00716426">
      <w:pPr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7893FAD9" w14:textId="4A7C3FC8" w:rsidR="00716426" w:rsidRDefault="00716426" w:rsidP="00716426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3216DB">
        <w:rPr>
          <w:rFonts w:ascii="Angsana New" w:hAnsi="Angsana New"/>
          <w:snapToGrid w:val="0"/>
          <w:sz w:val="30"/>
          <w:szCs w:val="30"/>
          <w:cs/>
          <w:lang w:eastAsia="th-TH"/>
        </w:rPr>
        <w:lastRenderedPageBreak/>
        <w:t xml:space="preserve">เมื่อวันที่ </w:t>
      </w:r>
      <w:r w:rsidR="0001010D" w:rsidRPr="0001010D">
        <w:rPr>
          <w:rFonts w:ascii="Angsana New" w:hAnsi="Angsana New" w:hint="cs"/>
          <w:snapToGrid w:val="0"/>
          <w:sz w:val="30"/>
          <w:szCs w:val="30"/>
          <w:lang w:eastAsia="th-TH"/>
        </w:rPr>
        <w:t>15</w:t>
      </w:r>
      <w:r w:rsidRPr="003216DB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3216DB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กุมภาพันธ์</w:t>
      </w:r>
      <w:r w:rsidRPr="003216DB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01010D" w:rsidRPr="0001010D">
        <w:rPr>
          <w:rFonts w:ascii="Angsana New" w:hAnsi="Angsana New"/>
          <w:snapToGrid w:val="0"/>
          <w:sz w:val="30"/>
          <w:szCs w:val="30"/>
          <w:lang w:eastAsia="th-TH"/>
        </w:rPr>
        <w:t>2566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RHIS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ได้บรรลุข้อตกลงการ</w:t>
      </w:r>
      <w:r w:rsidRPr="00E225EB">
        <w:rPr>
          <w:rFonts w:ascii="Angsana New" w:hAnsi="Angsana New"/>
          <w:snapToGrid w:val="0"/>
          <w:sz w:val="30"/>
          <w:szCs w:val="30"/>
          <w:cs/>
          <w:lang w:eastAsia="th-TH"/>
        </w:rPr>
        <w:t>เข้าซื้อหุ้น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ดังกล่าว โดย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 RHIS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ลงทุน</w:t>
      </w:r>
      <w:r w:rsidRPr="00E225EB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ในบริษัท </w:t>
      </w:r>
      <w:r w:rsidRPr="00E225EB">
        <w:rPr>
          <w:rFonts w:ascii="Angsana New" w:hAnsi="Angsana New"/>
          <w:snapToGrid w:val="0"/>
          <w:sz w:val="30"/>
          <w:szCs w:val="30"/>
          <w:lang w:eastAsia="th-TH"/>
        </w:rPr>
        <w:t xml:space="preserve">PT </w:t>
      </w:r>
      <w:proofErr w:type="spellStart"/>
      <w:r w:rsidRPr="00E225EB">
        <w:rPr>
          <w:rFonts w:ascii="Angsana New" w:hAnsi="Angsana New"/>
          <w:snapToGrid w:val="0"/>
          <w:sz w:val="30"/>
          <w:szCs w:val="30"/>
          <w:lang w:eastAsia="th-TH"/>
        </w:rPr>
        <w:t>Paiton</w:t>
      </w:r>
      <w:proofErr w:type="spellEnd"/>
      <w:r w:rsidRPr="00E225EB">
        <w:rPr>
          <w:rFonts w:ascii="Angsana New" w:hAnsi="Angsana New"/>
          <w:snapToGrid w:val="0"/>
          <w:sz w:val="30"/>
          <w:szCs w:val="30"/>
          <w:lang w:eastAsia="th-TH"/>
        </w:rPr>
        <w:t xml:space="preserve"> Energy </w:t>
      </w:r>
      <w:r w:rsidRPr="00E225EB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และบริษัท </w:t>
      </w:r>
      <w:proofErr w:type="spellStart"/>
      <w:r w:rsidRPr="00E225EB">
        <w:rPr>
          <w:rFonts w:ascii="Angsana New" w:hAnsi="Angsana New"/>
          <w:snapToGrid w:val="0"/>
          <w:sz w:val="30"/>
          <w:szCs w:val="30"/>
          <w:lang w:eastAsia="th-TH"/>
        </w:rPr>
        <w:t>Minejesa</w:t>
      </w:r>
      <w:proofErr w:type="spellEnd"/>
      <w:r w:rsidRPr="00E225EB">
        <w:rPr>
          <w:rFonts w:ascii="Angsana New" w:hAnsi="Angsana New"/>
          <w:snapToGrid w:val="0"/>
          <w:sz w:val="30"/>
          <w:szCs w:val="30"/>
          <w:lang w:eastAsia="th-TH"/>
        </w:rPr>
        <w:t xml:space="preserve"> Capital B.V. </w:t>
      </w:r>
      <w:r w:rsidRPr="00E225EB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ในสัดส่วนการถือหุ้นร้อยละ </w:t>
      </w:r>
      <w:r w:rsidR="0001010D" w:rsidRPr="0001010D">
        <w:rPr>
          <w:rFonts w:ascii="Angsana New" w:hAnsi="Angsana New"/>
          <w:snapToGrid w:val="0"/>
          <w:sz w:val="30"/>
          <w:szCs w:val="30"/>
          <w:lang w:eastAsia="th-TH"/>
        </w:rPr>
        <w:t>36</w:t>
      </w:r>
      <w:r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="0001010D" w:rsidRPr="0001010D">
        <w:rPr>
          <w:rFonts w:ascii="Angsana New" w:hAnsi="Angsana New"/>
          <w:snapToGrid w:val="0"/>
          <w:sz w:val="30"/>
          <w:szCs w:val="30"/>
          <w:lang w:eastAsia="th-TH"/>
        </w:rPr>
        <w:t>26</w:t>
      </w:r>
      <w:r w:rsidRPr="00E225EB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E225EB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และในบริษัท </w:t>
      </w:r>
      <w:r w:rsidRPr="00E225EB">
        <w:rPr>
          <w:rFonts w:ascii="Angsana New" w:hAnsi="Angsana New"/>
          <w:snapToGrid w:val="0"/>
          <w:sz w:val="30"/>
          <w:szCs w:val="30"/>
          <w:lang w:eastAsia="th-TH"/>
        </w:rPr>
        <w:t xml:space="preserve">IPM Asia Pte. Ltd. </w:t>
      </w:r>
      <w:r w:rsidRPr="00E225EB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ในสัดส่วนการถือหุ้นร้อยละ </w:t>
      </w:r>
      <w:r w:rsidR="0001010D" w:rsidRPr="0001010D">
        <w:rPr>
          <w:rFonts w:ascii="Angsana New" w:hAnsi="Angsana New"/>
          <w:snapToGrid w:val="0"/>
          <w:sz w:val="30"/>
          <w:szCs w:val="30"/>
          <w:lang w:eastAsia="th-TH"/>
        </w:rPr>
        <w:t>65</w:t>
      </w:r>
      <w:r w:rsidRPr="00E225EB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โดยการบรรลุข้อตกลงดังกล่าวสอดคล้องกับแผนการลงทุนและอัตราผลตอบแทนที่คาดหวังของบริษัทฯ รวมทั้งเป็นส่วนหนึ่งของการดำเนินการเพื่อบรรลุเงื่อนไขบังคับก่อนของสัญญาซื้อขายหุ้น</w:t>
      </w:r>
    </w:p>
    <w:p w14:paraId="3279F64A" w14:textId="6BFF6B72" w:rsidR="00FB4843" w:rsidRDefault="00FB4843" w:rsidP="00E41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napToGrid w:val="0"/>
          <w:spacing w:val="-2"/>
          <w:sz w:val="30"/>
          <w:szCs w:val="30"/>
          <w:lang w:eastAsia="th-TH"/>
        </w:rPr>
      </w:pPr>
    </w:p>
    <w:p w14:paraId="1AE8CF1E" w14:textId="77777777" w:rsidR="00490083" w:rsidRPr="000E682C" w:rsidRDefault="00490083" w:rsidP="00490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0E682C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การอนุมัติจ่ายเงินปันผลสำหรับปี </w:t>
      </w:r>
      <w:r w:rsidRPr="000E682C">
        <w:rPr>
          <w:rFonts w:ascii="Angsana New" w:hAnsi="Angsana New"/>
          <w:b/>
          <w:bCs/>
          <w:i/>
          <w:iCs/>
          <w:sz w:val="30"/>
          <w:szCs w:val="30"/>
        </w:rPr>
        <w:t>256</w:t>
      </w:r>
      <w:r>
        <w:rPr>
          <w:rFonts w:ascii="Angsana New" w:hAnsi="Angsana New"/>
          <w:b/>
          <w:bCs/>
          <w:i/>
          <w:iCs/>
          <w:sz w:val="30"/>
          <w:szCs w:val="30"/>
        </w:rPr>
        <w:t>5</w:t>
      </w:r>
    </w:p>
    <w:p w14:paraId="705E7FF9" w14:textId="77777777" w:rsidR="00490083" w:rsidRPr="000E682C" w:rsidRDefault="00490083" w:rsidP="00490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46057A2" w14:textId="2F0145F9" w:rsidR="00490083" w:rsidRDefault="00490083" w:rsidP="00490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E682C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28</w:t>
      </w:r>
      <w:r w:rsidRPr="000E682C">
        <w:rPr>
          <w:rFonts w:ascii="Angsana New" w:hAnsi="Angsana New"/>
          <w:sz w:val="30"/>
          <w:szCs w:val="30"/>
        </w:rPr>
        <w:t xml:space="preserve"> </w:t>
      </w:r>
      <w:r w:rsidRPr="000E682C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0E682C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0E682C">
        <w:rPr>
          <w:rFonts w:ascii="Angsana New" w:hAnsi="Angsana New"/>
          <w:sz w:val="30"/>
          <w:szCs w:val="30"/>
        </w:rPr>
        <w:t xml:space="preserve"> </w:t>
      </w:r>
      <w:r w:rsidRPr="000E682C">
        <w:rPr>
          <w:rFonts w:ascii="Angsana New" w:hAnsi="Angsana New"/>
          <w:sz w:val="30"/>
          <w:szCs w:val="30"/>
          <w:cs/>
        </w:rPr>
        <w:t>ที่ประชุมคณะกรรมการบริษัทได้มีมติเห็นชอบให้เสนอที่ประชุมสามัญผู้ถือหุ้นเพื่ออนุมัติจ่ายเงิน</w:t>
      </w:r>
      <w:r w:rsidRPr="001B512D">
        <w:rPr>
          <w:rFonts w:ascii="Angsana New" w:hAnsi="Angsana New"/>
          <w:sz w:val="30"/>
          <w:szCs w:val="30"/>
          <w:cs/>
        </w:rPr>
        <w:t xml:space="preserve">ปันผลสำหรับปี </w:t>
      </w:r>
      <w:r w:rsidRPr="001B512D">
        <w:rPr>
          <w:rFonts w:ascii="Angsana New" w:hAnsi="Angsana New"/>
          <w:sz w:val="30"/>
          <w:szCs w:val="30"/>
        </w:rPr>
        <w:t xml:space="preserve">2565 </w:t>
      </w:r>
      <w:r w:rsidRPr="001B512D">
        <w:rPr>
          <w:rFonts w:ascii="Angsana New" w:hAnsi="Angsana New"/>
          <w:sz w:val="30"/>
          <w:szCs w:val="30"/>
          <w:cs/>
        </w:rPr>
        <w:t xml:space="preserve">จากกำไรสำหรับผลการดำเนินงานปี </w:t>
      </w:r>
      <w:r w:rsidRPr="001B512D">
        <w:rPr>
          <w:rFonts w:ascii="Angsana New" w:hAnsi="Angsana New"/>
          <w:sz w:val="30"/>
          <w:szCs w:val="30"/>
        </w:rPr>
        <w:t xml:space="preserve">2565 </w:t>
      </w:r>
      <w:r w:rsidRPr="001B512D">
        <w:rPr>
          <w:rFonts w:ascii="Angsana New" w:hAnsi="Angsana New"/>
          <w:sz w:val="30"/>
          <w:szCs w:val="30"/>
          <w:cs/>
        </w:rPr>
        <w:t>เป็นเงินปันผลในอัตราหุ้นละ</w:t>
      </w:r>
      <w:r w:rsidRPr="001B512D">
        <w:rPr>
          <w:rFonts w:ascii="Angsana New" w:hAnsi="Angsana New"/>
          <w:sz w:val="30"/>
          <w:szCs w:val="30"/>
        </w:rPr>
        <w:t xml:space="preserve"> </w:t>
      </w:r>
      <w:r w:rsidR="001B512D" w:rsidRPr="001B512D">
        <w:rPr>
          <w:rFonts w:ascii="Angsana New" w:hAnsi="Angsana New"/>
          <w:sz w:val="30"/>
          <w:szCs w:val="30"/>
        </w:rPr>
        <w:t>1.60</w:t>
      </w:r>
      <w:r w:rsidRPr="001B512D">
        <w:rPr>
          <w:rFonts w:ascii="Angsana New" w:hAnsi="Angsana New"/>
          <w:sz w:val="30"/>
          <w:szCs w:val="30"/>
        </w:rPr>
        <w:t xml:space="preserve"> </w:t>
      </w:r>
      <w:r w:rsidRPr="001B512D">
        <w:rPr>
          <w:rFonts w:ascii="Angsana New" w:hAnsi="Angsana New"/>
          <w:sz w:val="30"/>
          <w:szCs w:val="30"/>
          <w:cs/>
        </w:rPr>
        <w:t xml:space="preserve">บาท เป็นจำนวนเงินทั้งสิ้น </w:t>
      </w:r>
      <w:r w:rsidR="001B512D" w:rsidRPr="001B512D">
        <w:rPr>
          <w:rFonts w:ascii="Angsana New" w:hAnsi="Angsana New"/>
          <w:sz w:val="30"/>
          <w:szCs w:val="30"/>
        </w:rPr>
        <w:t>3,480</w:t>
      </w:r>
      <w:r w:rsidRPr="001B512D">
        <w:rPr>
          <w:rFonts w:ascii="Angsana New" w:hAnsi="Angsana New"/>
          <w:sz w:val="30"/>
          <w:szCs w:val="30"/>
        </w:rPr>
        <w:t xml:space="preserve"> </w:t>
      </w:r>
      <w:r w:rsidRPr="001B512D">
        <w:rPr>
          <w:rFonts w:ascii="Angsana New" w:hAnsi="Angsana New"/>
          <w:sz w:val="30"/>
          <w:szCs w:val="30"/>
          <w:cs/>
        </w:rPr>
        <w:t xml:space="preserve">ล้านบาท สุทธิจากเงินปันผลระหว่างกาล ในอัตราหุ้นละ </w:t>
      </w:r>
      <w:r w:rsidRPr="001B512D">
        <w:rPr>
          <w:rFonts w:ascii="Angsana New" w:hAnsi="Angsana New"/>
          <w:sz w:val="30"/>
          <w:szCs w:val="30"/>
        </w:rPr>
        <w:t xml:space="preserve">0.80 </w:t>
      </w:r>
      <w:r w:rsidRPr="001B512D">
        <w:rPr>
          <w:rFonts w:ascii="Angsana New" w:hAnsi="Angsana New"/>
          <w:sz w:val="30"/>
          <w:szCs w:val="30"/>
          <w:cs/>
        </w:rPr>
        <w:t xml:space="preserve">บาท เป็นจำนวนเงินทั้งสิ้น </w:t>
      </w:r>
      <w:r w:rsidRPr="001B512D">
        <w:rPr>
          <w:rFonts w:ascii="Angsana New" w:hAnsi="Angsana New"/>
          <w:sz w:val="30"/>
          <w:szCs w:val="30"/>
        </w:rPr>
        <w:t xml:space="preserve">1,740 </w:t>
      </w:r>
      <w:r w:rsidRPr="001B512D">
        <w:rPr>
          <w:rFonts w:ascii="Angsana New" w:hAnsi="Angsana New"/>
          <w:sz w:val="30"/>
          <w:szCs w:val="30"/>
          <w:cs/>
        </w:rPr>
        <w:t xml:space="preserve">ล้านบาท ยอดสุทธิของเงินปันผลดังกล่าวเป็นจำนวนเงิน </w:t>
      </w:r>
      <w:r w:rsidR="001B512D" w:rsidRPr="001B512D">
        <w:rPr>
          <w:rFonts w:ascii="Angsana New" w:hAnsi="Angsana New"/>
          <w:sz w:val="30"/>
          <w:szCs w:val="30"/>
        </w:rPr>
        <w:t>1,740</w:t>
      </w:r>
      <w:r w:rsidRPr="001B512D">
        <w:rPr>
          <w:rFonts w:ascii="Angsana New" w:hAnsi="Angsana New"/>
          <w:sz w:val="30"/>
          <w:szCs w:val="30"/>
        </w:rPr>
        <w:t xml:space="preserve"> </w:t>
      </w:r>
      <w:r w:rsidRPr="001B512D">
        <w:rPr>
          <w:rFonts w:ascii="Angsana New" w:hAnsi="Angsana New"/>
          <w:sz w:val="30"/>
          <w:szCs w:val="30"/>
          <w:cs/>
        </w:rPr>
        <w:t>ล้านบาท ทั้งนี้ การจ่ายเงินปันผลดังกล่าวขึ้นอยู่กับการอนุมัติจากที่ประชุม</w:t>
      </w:r>
      <w:r w:rsidRPr="000E682C">
        <w:rPr>
          <w:rFonts w:ascii="Angsana New" w:hAnsi="Angsana New"/>
          <w:sz w:val="30"/>
          <w:szCs w:val="30"/>
          <w:cs/>
        </w:rPr>
        <w:t xml:space="preserve">สามัญผู้ถือหุ้นในวันที่ </w:t>
      </w:r>
      <w:r w:rsidR="00286069">
        <w:rPr>
          <w:rFonts w:ascii="Angsana New" w:hAnsi="Angsana New"/>
          <w:sz w:val="30"/>
          <w:szCs w:val="30"/>
        </w:rPr>
        <w:t xml:space="preserve">24 </w:t>
      </w:r>
      <w:r w:rsidR="00286069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286069">
        <w:rPr>
          <w:rFonts w:ascii="Angsana New" w:hAnsi="Angsana New"/>
          <w:sz w:val="30"/>
          <w:szCs w:val="30"/>
        </w:rPr>
        <w:t>2566</w:t>
      </w:r>
    </w:p>
    <w:p w14:paraId="40C9DB24" w14:textId="77777777" w:rsidR="00490083" w:rsidRPr="00E225EB" w:rsidRDefault="00490083" w:rsidP="00E41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napToGrid w:val="0"/>
          <w:spacing w:val="-2"/>
          <w:sz w:val="30"/>
          <w:szCs w:val="30"/>
          <w:lang w:eastAsia="th-TH"/>
        </w:rPr>
      </w:pPr>
    </w:p>
    <w:sectPr w:rsidR="00490083" w:rsidRPr="00E225EB" w:rsidSect="00C32790">
      <w:headerReference w:type="default" r:id="rId23"/>
      <w:pgSz w:w="11907" w:h="16840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A51E7" w14:textId="77777777" w:rsidR="006354E7" w:rsidRDefault="006354E7" w:rsidP="004956B4">
      <w:r>
        <w:separator/>
      </w:r>
    </w:p>
  </w:endnote>
  <w:endnote w:type="continuationSeparator" w:id="0">
    <w:p w14:paraId="2DABACD3" w14:textId="77777777" w:rsidR="006354E7" w:rsidRDefault="006354E7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EAF8C" w14:textId="0A083CD9" w:rsidR="00C568D7" w:rsidRPr="00063EF2" w:rsidRDefault="00C568D7">
    <w:pPr>
      <w:pStyle w:val="Footer"/>
      <w:jc w:val="center"/>
      <w:rPr>
        <w:rFonts w:ascii="Angsana New" w:hAnsi="Angsana New"/>
        <w:sz w:val="30"/>
        <w:szCs w:val="30"/>
      </w:rPr>
    </w:pPr>
    <w:r w:rsidRPr="00063EF2">
      <w:rPr>
        <w:rFonts w:ascii="Angsana New" w:hAnsi="Angsana New"/>
        <w:sz w:val="30"/>
        <w:szCs w:val="30"/>
      </w:rPr>
      <w:fldChar w:fldCharType="begin"/>
    </w:r>
    <w:r w:rsidRPr="00063EF2">
      <w:rPr>
        <w:rFonts w:ascii="Angsana New" w:hAnsi="Angsana New"/>
        <w:sz w:val="30"/>
        <w:szCs w:val="30"/>
      </w:rPr>
      <w:instrText xml:space="preserve"> PAGE   \* MERGEFORMAT </w:instrText>
    </w:r>
    <w:r w:rsidRPr="00063EF2">
      <w:rPr>
        <w:rFonts w:ascii="Angsana New" w:hAnsi="Angsana New"/>
        <w:sz w:val="30"/>
        <w:szCs w:val="30"/>
      </w:rPr>
      <w:fldChar w:fldCharType="separate"/>
    </w:r>
    <w:r w:rsidR="0001010D" w:rsidRPr="0001010D">
      <w:rPr>
        <w:rFonts w:ascii="Angsana New" w:hAnsi="Angsana New"/>
        <w:noProof/>
        <w:sz w:val="30"/>
        <w:szCs w:val="30"/>
      </w:rPr>
      <w:t>2</w:t>
    </w:r>
    <w:r w:rsidRPr="00063EF2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5BE67" w14:textId="6CA9D910" w:rsidR="00C568D7" w:rsidRPr="00063EF2" w:rsidRDefault="00C568D7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063EF2">
      <w:rPr>
        <w:rFonts w:ascii="Angsana New" w:hAnsi="Angsana New"/>
        <w:sz w:val="30"/>
        <w:szCs w:val="30"/>
      </w:rPr>
      <w:fldChar w:fldCharType="begin"/>
    </w:r>
    <w:r w:rsidRPr="00063EF2">
      <w:rPr>
        <w:rFonts w:ascii="Angsana New" w:hAnsi="Angsana New"/>
        <w:sz w:val="30"/>
        <w:szCs w:val="30"/>
      </w:rPr>
      <w:instrText xml:space="preserve"> PAGE   \* MERGEFORMAT </w:instrText>
    </w:r>
    <w:r w:rsidRPr="00063EF2">
      <w:rPr>
        <w:rFonts w:ascii="Angsana New" w:hAnsi="Angsana New"/>
        <w:sz w:val="30"/>
        <w:szCs w:val="30"/>
      </w:rPr>
      <w:fldChar w:fldCharType="separate"/>
    </w:r>
    <w:r w:rsidRPr="00063EF2">
      <w:rPr>
        <w:rFonts w:ascii="Angsana New" w:hAnsi="Angsana New"/>
        <w:noProof/>
        <w:sz w:val="30"/>
        <w:szCs w:val="30"/>
      </w:rPr>
      <w:t>9</w:t>
    </w:r>
    <w:r w:rsidR="0001010D" w:rsidRPr="0001010D">
      <w:rPr>
        <w:rFonts w:ascii="Angsana New" w:hAnsi="Angsana New"/>
        <w:noProof/>
        <w:sz w:val="30"/>
        <w:szCs w:val="30"/>
      </w:rPr>
      <w:t>2</w:t>
    </w:r>
    <w:r w:rsidRPr="00063EF2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A0570" w14:textId="38D1CBCF" w:rsidR="00C568D7" w:rsidRPr="00E236D6" w:rsidRDefault="00C568D7">
    <w:pPr>
      <w:pStyle w:val="Footer"/>
      <w:jc w:val="center"/>
      <w:rPr>
        <w:rFonts w:ascii="Angsana New" w:hAnsi="Angsana New"/>
        <w:sz w:val="30"/>
        <w:szCs w:val="30"/>
      </w:rPr>
    </w:pPr>
    <w:r w:rsidRPr="00E236D6">
      <w:rPr>
        <w:rFonts w:ascii="Angsana New" w:hAnsi="Angsana New"/>
        <w:sz w:val="30"/>
        <w:szCs w:val="30"/>
      </w:rPr>
      <w:fldChar w:fldCharType="begin"/>
    </w:r>
    <w:r w:rsidRPr="00E236D6">
      <w:rPr>
        <w:rFonts w:ascii="Angsana New" w:hAnsi="Angsana New"/>
        <w:sz w:val="30"/>
        <w:szCs w:val="30"/>
      </w:rPr>
      <w:instrText xml:space="preserve"> PAGE   \* MERGEFORMAT </w:instrText>
    </w:r>
    <w:r w:rsidRPr="00E236D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="0001010D" w:rsidRPr="0001010D">
      <w:rPr>
        <w:rFonts w:ascii="Angsana New" w:hAnsi="Angsana New"/>
        <w:noProof/>
        <w:sz w:val="30"/>
        <w:szCs w:val="30"/>
      </w:rPr>
      <w:t>7</w:t>
    </w:r>
    <w:r w:rsidRPr="00E236D6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C6BEF" w14:textId="3B7118EF" w:rsidR="00C568D7" w:rsidRPr="00E236D6" w:rsidRDefault="00C568D7">
    <w:pPr>
      <w:pStyle w:val="Footer"/>
      <w:jc w:val="center"/>
      <w:rPr>
        <w:rFonts w:ascii="Angsana New" w:hAnsi="Angsana New"/>
        <w:sz w:val="30"/>
        <w:szCs w:val="30"/>
      </w:rPr>
    </w:pPr>
    <w:r w:rsidRPr="00E236D6">
      <w:rPr>
        <w:rFonts w:ascii="Angsana New" w:hAnsi="Angsana New"/>
        <w:sz w:val="30"/>
        <w:szCs w:val="30"/>
      </w:rPr>
      <w:fldChar w:fldCharType="begin"/>
    </w:r>
    <w:r w:rsidRPr="00E236D6">
      <w:rPr>
        <w:rFonts w:ascii="Angsana New" w:hAnsi="Angsana New"/>
        <w:sz w:val="30"/>
        <w:szCs w:val="30"/>
      </w:rPr>
      <w:instrText xml:space="preserve"> PAGE   \* MERGEFORMAT </w:instrText>
    </w:r>
    <w:r w:rsidRPr="00E236D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</w:t>
    </w:r>
    <w:r w:rsidR="0001010D" w:rsidRPr="0001010D">
      <w:rPr>
        <w:rFonts w:ascii="Angsana New" w:hAnsi="Angsana New"/>
        <w:noProof/>
        <w:sz w:val="30"/>
        <w:szCs w:val="30"/>
      </w:rPr>
      <w:t>4</w:t>
    </w:r>
    <w:r w:rsidRPr="00E236D6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AEA94" w14:textId="0C251880" w:rsidR="00C568D7" w:rsidRPr="00702A20" w:rsidRDefault="00C568D7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13</w:t>
    </w:r>
    <w:r w:rsidR="0001010D" w:rsidRPr="0001010D">
      <w:rPr>
        <w:rStyle w:val="PageNumber"/>
        <w:rFonts w:ascii="Angsana New" w:hAnsi="Angsana New"/>
        <w:noProof/>
        <w:sz w:val="30"/>
        <w:szCs w:val="30"/>
      </w:rPr>
      <w:t>0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BC625C7" w14:textId="77777777" w:rsidR="00C568D7" w:rsidRPr="00E04E3D" w:rsidRDefault="00C568D7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1F23A" w14:textId="77777777" w:rsidR="006354E7" w:rsidRDefault="006354E7" w:rsidP="004956B4">
      <w:r>
        <w:separator/>
      </w:r>
    </w:p>
  </w:footnote>
  <w:footnote w:type="continuationSeparator" w:id="0">
    <w:p w14:paraId="02DCB3D5" w14:textId="77777777" w:rsidR="006354E7" w:rsidRDefault="006354E7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94D3A" w14:textId="77777777" w:rsidR="00C568D7" w:rsidRPr="00063EF2" w:rsidRDefault="00C568D7" w:rsidP="009702E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บริษัท ราช</w:t>
    </w:r>
    <w:r w:rsidRPr="00063EF2">
      <w:rPr>
        <w:rFonts w:ascii="Angsana New" w:hAnsi="Angsana New"/>
        <w:b/>
        <w:bCs/>
        <w:sz w:val="32"/>
        <w:szCs w:val="32"/>
      </w:rPr>
      <w:t xml:space="preserve"> </w:t>
    </w:r>
    <w:r w:rsidRPr="00063EF2">
      <w:rPr>
        <w:rFonts w:ascii="Angsana New" w:hAnsi="Angsana New" w:hint="cs"/>
        <w:b/>
        <w:bCs/>
        <w:sz w:val="32"/>
        <w:szCs w:val="32"/>
        <w:cs/>
      </w:rPr>
      <w:t>กรุ๊ป</w:t>
    </w:r>
    <w:r w:rsidRPr="00063EF2">
      <w:rPr>
        <w:rFonts w:ascii="Angsana New" w:hAnsi="Angsana New"/>
        <w:b/>
        <w:bCs/>
        <w:sz w:val="32"/>
        <w:szCs w:val="32"/>
        <w:cs/>
        <w:lang w:val="th-TH"/>
      </w:rPr>
      <w:t xml:space="preserve"> จำกัด </w:t>
    </w:r>
    <w:r w:rsidRPr="00063EF2">
      <w:rPr>
        <w:rFonts w:ascii="Angsana New" w:hAnsi="Angsana New"/>
        <w:b/>
        <w:bCs/>
        <w:sz w:val="32"/>
        <w:szCs w:val="32"/>
      </w:rPr>
      <w:t>(</w:t>
    </w:r>
    <w:r w:rsidRPr="00063EF2">
      <w:rPr>
        <w:rFonts w:ascii="Angsana New" w:hAnsi="Angsana New"/>
        <w:b/>
        <w:bCs/>
        <w:sz w:val="32"/>
        <w:szCs w:val="32"/>
        <w:cs/>
        <w:lang w:val="th-TH"/>
      </w:rPr>
      <w:t>มหาชน</w:t>
    </w:r>
    <w:r w:rsidRPr="00063EF2">
      <w:rPr>
        <w:rFonts w:ascii="Angsana New" w:hAnsi="Angsana New"/>
        <w:b/>
        <w:bCs/>
        <w:sz w:val="32"/>
        <w:szCs w:val="32"/>
      </w:rPr>
      <w:t xml:space="preserve">) </w:t>
    </w:r>
    <w:r w:rsidRPr="00063EF2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EB4737F" w14:textId="77777777" w:rsidR="00C568D7" w:rsidRPr="00063EF2" w:rsidRDefault="00C568D7" w:rsidP="004E58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BBFCFA4" w14:textId="5AD77591" w:rsidR="00C568D7" w:rsidRPr="00664485" w:rsidRDefault="00C568D7" w:rsidP="00147C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สำหรับ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="0001010D" w:rsidRPr="0001010D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01010D" w:rsidRPr="0001010D">
      <w:rPr>
        <w:rFonts w:ascii="Angsana New" w:hAnsi="Angsana New"/>
        <w:b/>
        <w:bCs/>
        <w:sz w:val="32"/>
        <w:szCs w:val="32"/>
      </w:rPr>
      <w:t>2565</w:t>
    </w:r>
  </w:p>
  <w:p w14:paraId="288D8DD6" w14:textId="77777777" w:rsidR="00C568D7" w:rsidRPr="004E58EC" w:rsidRDefault="00C568D7" w:rsidP="00147C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C0504" w14:textId="77777777" w:rsidR="00C568D7" w:rsidRDefault="00C568D7" w:rsidP="00E57B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 w:firstLine="270"/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1F992D72" w14:textId="77777777" w:rsidR="00C568D7" w:rsidRPr="004F0871" w:rsidRDefault="00C568D7" w:rsidP="00E57B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 w:firstLine="270"/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271215D" w14:textId="03A7CBE1" w:rsidR="00C568D7" w:rsidRPr="00F813C9" w:rsidRDefault="00C568D7" w:rsidP="00E57B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 w:firstLine="270"/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="0001010D" w:rsidRPr="0001010D">
      <w:rPr>
        <w:rFonts w:ascii="Angsana New" w:hAnsi="Angsana New" w:hint="cs"/>
        <w:b/>
        <w:bCs/>
        <w:sz w:val="32"/>
        <w:szCs w:val="32"/>
      </w:rPr>
      <w:t>31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01010D" w:rsidRPr="0001010D">
      <w:rPr>
        <w:rFonts w:ascii="Angsana New" w:hAnsi="Angsana New" w:hint="cs"/>
        <w:b/>
        <w:bCs/>
        <w:sz w:val="32"/>
        <w:szCs w:val="32"/>
      </w:rPr>
      <w:t>25</w:t>
    </w:r>
    <w:r w:rsidR="0001010D" w:rsidRPr="0001010D">
      <w:rPr>
        <w:rFonts w:ascii="Angsana New" w:hAnsi="Angsana New"/>
        <w:b/>
        <w:bCs/>
        <w:sz w:val="32"/>
        <w:szCs w:val="32"/>
      </w:rPr>
      <w:t>65</w:t>
    </w:r>
  </w:p>
  <w:p w14:paraId="5919DA67" w14:textId="77777777" w:rsidR="00C568D7" w:rsidRPr="009873F3" w:rsidRDefault="00C568D7" w:rsidP="008E09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767DD" w14:textId="77777777" w:rsidR="0008287B" w:rsidRDefault="0008287B" w:rsidP="000828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155834E5" w14:textId="77777777" w:rsidR="0008287B" w:rsidRPr="004F0871" w:rsidRDefault="0008287B" w:rsidP="000828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3F20417" w14:textId="11F022FC" w:rsidR="0008287B" w:rsidRPr="00F813C9" w:rsidRDefault="0008287B" w:rsidP="000828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="0001010D" w:rsidRPr="0001010D">
      <w:rPr>
        <w:rFonts w:ascii="Angsana New" w:hAnsi="Angsana New" w:hint="cs"/>
        <w:b/>
        <w:bCs/>
        <w:sz w:val="32"/>
        <w:szCs w:val="32"/>
      </w:rPr>
      <w:t>31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01010D" w:rsidRPr="0001010D">
      <w:rPr>
        <w:rFonts w:ascii="Angsana New" w:hAnsi="Angsana New" w:hint="cs"/>
        <w:b/>
        <w:bCs/>
        <w:sz w:val="32"/>
        <w:szCs w:val="32"/>
      </w:rPr>
      <w:t>25</w:t>
    </w:r>
    <w:r w:rsidR="0001010D" w:rsidRPr="0001010D">
      <w:rPr>
        <w:rFonts w:ascii="Angsana New" w:hAnsi="Angsana New"/>
        <w:b/>
        <w:bCs/>
        <w:sz w:val="32"/>
        <w:szCs w:val="32"/>
      </w:rPr>
      <w:t>65</w:t>
    </w:r>
  </w:p>
  <w:p w14:paraId="2693CA76" w14:textId="77777777" w:rsidR="0008287B" w:rsidRPr="009873F3" w:rsidRDefault="0008287B" w:rsidP="008E09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49F98" w14:textId="77777777" w:rsidR="00C568D7" w:rsidRPr="00063EF2" w:rsidRDefault="00C568D7" w:rsidP="005D2DD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 w:right="360"/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บริษัท ราช</w:t>
    </w:r>
    <w:r w:rsidRPr="00063EF2">
      <w:rPr>
        <w:rFonts w:ascii="Angsana New" w:hAnsi="Angsana New"/>
        <w:b/>
        <w:bCs/>
        <w:sz w:val="32"/>
        <w:szCs w:val="32"/>
      </w:rPr>
      <w:t xml:space="preserve"> </w:t>
    </w:r>
    <w:r w:rsidRPr="00063EF2">
      <w:rPr>
        <w:rFonts w:ascii="Angsana New" w:hAnsi="Angsana New" w:hint="cs"/>
        <w:b/>
        <w:bCs/>
        <w:sz w:val="32"/>
        <w:szCs w:val="32"/>
        <w:cs/>
      </w:rPr>
      <w:t>กรุ๊ป</w:t>
    </w:r>
    <w:r w:rsidRPr="00063EF2">
      <w:rPr>
        <w:rFonts w:ascii="Angsana New" w:hAnsi="Angsana New"/>
        <w:b/>
        <w:bCs/>
        <w:sz w:val="32"/>
        <w:szCs w:val="32"/>
        <w:cs/>
        <w:lang w:val="th-TH"/>
      </w:rPr>
      <w:t xml:space="preserve"> จำกัด </w:t>
    </w:r>
    <w:r w:rsidRPr="00063EF2">
      <w:rPr>
        <w:rFonts w:ascii="Angsana New" w:hAnsi="Angsana New"/>
        <w:b/>
        <w:bCs/>
        <w:sz w:val="32"/>
        <w:szCs w:val="32"/>
      </w:rPr>
      <w:t>(</w:t>
    </w:r>
    <w:r w:rsidRPr="00063EF2">
      <w:rPr>
        <w:rFonts w:ascii="Angsana New" w:hAnsi="Angsana New"/>
        <w:b/>
        <w:bCs/>
        <w:sz w:val="32"/>
        <w:szCs w:val="32"/>
        <w:cs/>
        <w:lang w:val="th-TH"/>
      </w:rPr>
      <w:t>มหาชน</w:t>
    </w:r>
    <w:r w:rsidRPr="00063EF2">
      <w:rPr>
        <w:rFonts w:ascii="Angsana New" w:hAnsi="Angsana New"/>
        <w:b/>
        <w:bCs/>
        <w:sz w:val="32"/>
        <w:szCs w:val="32"/>
      </w:rPr>
      <w:t xml:space="preserve">) </w:t>
    </w:r>
    <w:r w:rsidRPr="00063EF2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57B760B" w14:textId="77777777" w:rsidR="00C568D7" w:rsidRPr="00063EF2" w:rsidRDefault="00C568D7" w:rsidP="005D2D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C6C4615" w14:textId="4A8A1FBA" w:rsidR="00C568D7" w:rsidRPr="00664485" w:rsidRDefault="00C568D7" w:rsidP="005D2D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สำหรับ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="0001010D" w:rsidRPr="0001010D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01010D" w:rsidRPr="0001010D">
      <w:rPr>
        <w:rFonts w:ascii="Angsana New" w:hAnsi="Angsana New"/>
        <w:b/>
        <w:bCs/>
        <w:sz w:val="32"/>
        <w:szCs w:val="32"/>
      </w:rPr>
      <w:t>2565</w:t>
    </w:r>
  </w:p>
  <w:p w14:paraId="40C97569" w14:textId="77777777" w:rsidR="00C568D7" w:rsidRPr="004E58EC" w:rsidRDefault="00C568D7" w:rsidP="00147C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CF081" w14:textId="77777777" w:rsidR="00C568D7" w:rsidRPr="00063EF2" w:rsidRDefault="00C568D7" w:rsidP="009702E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บริษัท ราช</w:t>
    </w:r>
    <w:r w:rsidRPr="00063EF2">
      <w:rPr>
        <w:rFonts w:ascii="Angsana New" w:hAnsi="Angsana New"/>
        <w:b/>
        <w:bCs/>
        <w:sz w:val="32"/>
        <w:szCs w:val="32"/>
      </w:rPr>
      <w:t xml:space="preserve"> </w:t>
    </w:r>
    <w:r w:rsidRPr="00063EF2">
      <w:rPr>
        <w:rFonts w:ascii="Angsana New" w:hAnsi="Angsana New" w:hint="cs"/>
        <w:b/>
        <w:bCs/>
        <w:sz w:val="32"/>
        <w:szCs w:val="32"/>
        <w:cs/>
      </w:rPr>
      <w:t>กรุ๊ป</w:t>
    </w:r>
    <w:r w:rsidRPr="00063EF2">
      <w:rPr>
        <w:rFonts w:ascii="Angsana New" w:hAnsi="Angsana New"/>
        <w:b/>
        <w:bCs/>
        <w:sz w:val="32"/>
        <w:szCs w:val="32"/>
        <w:cs/>
        <w:lang w:val="th-TH"/>
      </w:rPr>
      <w:t xml:space="preserve"> จำกัด </w:t>
    </w:r>
    <w:r w:rsidRPr="00063EF2">
      <w:rPr>
        <w:rFonts w:ascii="Angsana New" w:hAnsi="Angsana New"/>
        <w:b/>
        <w:bCs/>
        <w:sz w:val="32"/>
        <w:szCs w:val="32"/>
      </w:rPr>
      <w:t>(</w:t>
    </w:r>
    <w:r w:rsidRPr="00063EF2">
      <w:rPr>
        <w:rFonts w:ascii="Angsana New" w:hAnsi="Angsana New"/>
        <w:b/>
        <w:bCs/>
        <w:sz w:val="32"/>
        <w:szCs w:val="32"/>
        <w:cs/>
        <w:lang w:val="th-TH"/>
      </w:rPr>
      <w:t>มหาชน</w:t>
    </w:r>
    <w:r w:rsidRPr="00063EF2">
      <w:rPr>
        <w:rFonts w:ascii="Angsana New" w:hAnsi="Angsana New"/>
        <w:b/>
        <w:bCs/>
        <w:sz w:val="32"/>
        <w:szCs w:val="32"/>
      </w:rPr>
      <w:t xml:space="preserve">) </w:t>
    </w:r>
    <w:r w:rsidRPr="00063EF2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F235470" w14:textId="77777777" w:rsidR="00C568D7" w:rsidRPr="00063EF2" w:rsidRDefault="00C568D7" w:rsidP="004E58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96B22C7" w14:textId="22A7F15B" w:rsidR="00C568D7" w:rsidRPr="00664485" w:rsidRDefault="00C568D7" w:rsidP="00147C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สำหรับ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="0001010D" w:rsidRPr="0001010D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01010D" w:rsidRPr="0001010D">
      <w:rPr>
        <w:rFonts w:ascii="Angsana New" w:hAnsi="Angsana New"/>
        <w:b/>
        <w:bCs/>
        <w:sz w:val="32"/>
        <w:szCs w:val="32"/>
      </w:rPr>
      <w:t>2565</w:t>
    </w:r>
  </w:p>
  <w:p w14:paraId="1E22212F" w14:textId="77777777" w:rsidR="00C568D7" w:rsidRPr="004E58EC" w:rsidRDefault="00C568D7" w:rsidP="00147C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BCA19" w14:textId="77777777" w:rsidR="00C568D7" w:rsidRPr="00063EF2" w:rsidRDefault="00C568D7" w:rsidP="009702E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บริษัท ราช</w:t>
    </w:r>
    <w:r w:rsidRPr="00063EF2">
      <w:rPr>
        <w:rFonts w:ascii="Angsana New" w:hAnsi="Angsana New"/>
        <w:b/>
        <w:bCs/>
        <w:sz w:val="32"/>
        <w:szCs w:val="32"/>
      </w:rPr>
      <w:t xml:space="preserve"> </w:t>
    </w:r>
    <w:r w:rsidRPr="00063EF2">
      <w:rPr>
        <w:rFonts w:ascii="Angsana New" w:hAnsi="Angsana New" w:hint="cs"/>
        <w:b/>
        <w:bCs/>
        <w:sz w:val="32"/>
        <w:szCs w:val="32"/>
        <w:cs/>
      </w:rPr>
      <w:t>กรุ๊ป</w:t>
    </w:r>
    <w:r w:rsidRPr="00063EF2">
      <w:rPr>
        <w:rFonts w:ascii="Angsana New" w:hAnsi="Angsana New"/>
        <w:b/>
        <w:bCs/>
        <w:sz w:val="32"/>
        <w:szCs w:val="32"/>
        <w:cs/>
        <w:lang w:val="th-TH"/>
      </w:rPr>
      <w:t xml:space="preserve"> จำกัด </w:t>
    </w:r>
    <w:r w:rsidRPr="00063EF2">
      <w:rPr>
        <w:rFonts w:ascii="Angsana New" w:hAnsi="Angsana New"/>
        <w:b/>
        <w:bCs/>
        <w:sz w:val="32"/>
        <w:szCs w:val="32"/>
      </w:rPr>
      <w:t>(</w:t>
    </w:r>
    <w:r w:rsidRPr="00063EF2">
      <w:rPr>
        <w:rFonts w:ascii="Angsana New" w:hAnsi="Angsana New"/>
        <w:b/>
        <w:bCs/>
        <w:sz w:val="32"/>
        <w:szCs w:val="32"/>
        <w:cs/>
        <w:lang w:val="th-TH"/>
      </w:rPr>
      <w:t>มหาชน</w:t>
    </w:r>
    <w:r w:rsidRPr="00063EF2">
      <w:rPr>
        <w:rFonts w:ascii="Angsana New" w:hAnsi="Angsana New"/>
        <w:b/>
        <w:bCs/>
        <w:sz w:val="32"/>
        <w:szCs w:val="32"/>
      </w:rPr>
      <w:t xml:space="preserve">) </w:t>
    </w:r>
    <w:r w:rsidRPr="00063EF2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E450376" w14:textId="77777777" w:rsidR="00C568D7" w:rsidRPr="00063EF2" w:rsidRDefault="00C568D7" w:rsidP="004E58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8A2B2AA" w14:textId="61592CBF" w:rsidR="00C568D7" w:rsidRPr="00664485" w:rsidRDefault="00C568D7" w:rsidP="00147C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สำหรับ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="0001010D" w:rsidRPr="0001010D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01010D" w:rsidRPr="0001010D">
      <w:rPr>
        <w:rFonts w:ascii="Angsana New" w:hAnsi="Angsana New"/>
        <w:b/>
        <w:bCs/>
        <w:sz w:val="32"/>
        <w:szCs w:val="32"/>
      </w:rPr>
      <w:t>2565</w:t>
    </w:r>
  </w:p>
  <w:p w14:paraId="24ACF3B5" w14:textId="77777777" w:rsidR="00C568D7" w:rsidRPr="004E58EC" w:rsidRDefault="00C568D7" w:rsidP="00147C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8DAE7" w14:textId="77777777" w:rsidR="00C568D7" w:rsidRPr="00063EF2" w:rsidRDefault="00C568D7" w:rsidP="00727B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บริษัท ราช</w:t>
    </w:r>
    <w:r w:rsidRPr="00063EF2">
      <w:rPr>
        <w:rFonts w:ascii="Angsana New" w:hAnsi="Angsana New"/>
        <w:b/>
        <w:bCs/>
        <w:sz w:val="32"/>
        <w:szCs w:val="32"/>
      </w:rPr>
      <w:t xml:space="preserve"> </w:t>
    </w:r>
    <w:r w:rsidRPr="00063EF2">
      <w:rPr>
        <w:rFonts w:ascii="Angsana New" w:hAnsi="Angsana New" w:hint="cs"/>
        <w:b/>
        <w:bCs/>
        <w:sz w:val="32"/>
        <w:szCs w:val="32"/>
        <w:cs/>
      </w:rPr>
      <w:t>กรุ๊ป</w:t>
    </w:r>
    <w:r w:rsidRPr="00063EF2">
      <w:rPr>
        <w:rFonts w:ascii="Angsana New" w:hAnsi="Angsana New"/>
        <w:b/>
        <w:bCs/>
        <w:sz w:val="32"/>
        <w:szCs w:val="32"/>
        <w:cs/>
        <w:lang w:val="th-TH"/>
      </w:rPr>
      <w:t xml:space="preserve"> จำกัด </w:t>
    </w:r>
    <w:r w:rsidRPr="00063EF2">
      <w:rPr>
        <w:rFonts w:ascii="Angsana New" w:hAnsi="Angsana New"/>
        <w:b/>
        <w:bCs/>
        <w:sz w:val="32"/>
        <w:szCs w:val="32"/>
      </w:rPr>
      <w:t>(</w:t>
    </w:r>
    <w:r w:rsidRPr="00063EF2">
      <w:rPr>
        <w:rFonts w:ascii="Angsana New" w:hAnsi="Angsana New"/>
        <w:b/>
        <w:bCs/>
        <w:sz w:val="32"/>
        <w:szCs w:val="32"/>
        <w:cs/>
        <w:lang w:val="th-TH"/>
      </w:rPr>
      <w:t>มหาชน</w:t>
    </w:r>
    <w:r w:rsidRPr="00063EF2">
      <w:rPr>
        <w:rFonts w:ascii="Angsana New" w:hAnsi="Angsana New" w:hint="cs"/>
        <w:b/>
        <w:bCs/>
        <w:sz w:val="32"/>
        <w:szCs w:val="32"/>
        <w:cs/>
        <w:lang w:val="th-TH"/>
      </w:rPr>
      <w:t>)</w:t>
    </w:r>
  </w:p>
  <w:p w14:paraId="3E029800" w14:textId="77777777" w:rsidR="00C568D7" w:rsidRPr="00063EF2" w:rsidRDefault="00C568D7" w:rsidP="00727B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48E07CD" w14:textId="3B902D3D" w:rsidR="00C568D7" w:rsidRPr="00063EF2" w:rsidRDefault="00C568D7" w:rsidP="00727B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สำหรับ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="0001010D" w:rsidRPr="0001010D">
      <w:rPr>
        <w:rFonts w:ascii="Angsana New" w:hAnsi="Angsana New" w:hint="cs"/>
        <w:b/>
        <w:bCs/>
        <w:sz w:val="32"/>
        <w:szCs w:val="32"/>
      </w:rPr>
      <w:t>31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01010D" w:rsidRPr="0001010D">
      <w:rPr>
        <w:rFonts w:ascii="Angsana New" w:hAnsi="Angsana New" w:hint="cs"/>
        <w:b/>
        <w:bCs/>
        <w:sz w:val="32"/>
        <w:szCs w:val="32"/>
      </w:rPr>
      <w:t>25</w:t>
    </w:r>
    <w:r w:rsidR="0001010D" w:rsidRPr="0001010D">
      <w:rPr>
        <w:rFonts w:ascii="Angsana New" w:hAnsi="Angsana New"/>
        <w:b/>
        <w:bCs/>
        <w:sz w:val="32"/>
        <w:szCs w:val="32"/>
      </w:rPr>
      <w:t>65</w:t>
    </w:r>
  </w:p>
  <w:p w14:paraId="57CE081B" w14:textId="77777777" w:rsidR="00C568D7" w:rsidRPr="004E58EC" w:rsidRDefault="00C568D7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691A0" w14:textId="77777777" w:rsidR="00C568D7" w:rsidRDefault="00C568D7" w:rsidP="006B4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57ADA4C7" w14:textId="77777777" w:rsidR="00C568D7" w:rsidRPr="004F0871" w:rsidRDefault="00C568D7" w:rsidP="006B4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B9757A9" w14:textId="7FDF5903" w:rsidR="00C568D7" w:rsidRPr="00F813C9" w:rsidRDefault="00C568D7" w:rsidP="006B4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="0001010D" w:rsidRPr="0001010D">
      <w:rPr>
        <w:rFonts w:ascii="Angsana New" w:hAnsi="Angsana New" w:hint="cs"/>
        <w:b/>
        <w:bCs/>
        <w:sz w:val="32"/>
        <w:szCs w:val="32"/>
      </w:rPr>
      <w:t>31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01010D" w:rsidRPr="0001010D">
      <w:rPr>
        <w:rFonts w:ascii="Angsana New" w:hAnsi="Angsana New" w:hint="cs"/>
        <w:b/>
        <w:bCs/>
        <w:sz w:val="32"/>
        <w:szCs w:val="32"/>
      </w:rPr>
      <w:t>25</w:t>
    </w:r>
    <w:r w:rsidR="0001010D" w:rsidRPr="0001010D">
      <w:rPr>
        <w:rFonts w:ascii="Angsana New" w:hAnsi="Angsana New"/>
        <w:b/>
        <w:bCs/>
        <w:sz w:val="32"/>
        <w:szCs w:val="32"/>
      </w:rPr>
      <w:t>65</w:t>
    </w:r>
  </w:p>
  <w:p w14:paraId="380AC16A" w14:textId="77777777" w:rsidR="00C568D7" w:rsidRPr="009873F3" w:rsidRDefault="00C568D7" w:rsidP="006B45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55D1B" w14:textId="77777777" w:rsidR="00C568D7" w:rsidRDefault="00C568D7" w:rsidP="00F800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360"/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42D19C11" w14:textId="77777777" w:rsidR="00C568D7" w:rsidRPr="004F0871" w:rsidRDefault="00C568D7" w:rsidP="00F800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360"/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E5D080C" w14:textId="1E2A8D7F" w:rsidR="00C568D7" w:rsidRPr="00F813C9" w:rsidRDefault="00C568D7" w:rsidP="00F800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360"/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="0001010D" w:rsidRPr="0001010D">
      <w:rPr>
        <w:rFonts w:ascii="Angsana New" w:hAnsi="Angsana New" w:hint="cs"/>
        <w:b/>
        <w:bCs/>
        <w:sz w:val="32"/>
        <w:szCs w:val="32"/>
      </w:rPr>
      <w:t>31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01010D" w:rsidRPr="0001010D">
      <w:rPr>
        <w:rFonts w:ascii="Angsana New" w:hAnsi="Angsana New" w:hint="cs"/>
        <w:b/>
        <w:bCs/>
        <w:sz w:val="32"/>
        <w:szCs w:val="32"/>
      </w:rPr>
      <w:t>25</w:t>
    </w:r>
    <w:r w:rsidR="0001010D" w:rsidRPr="0001010D">
      <w:rPr>
        <w:rFonts w:ascii="Angsana New" w:hAnsi="Angsana New"/>
        <w:b/>
        <w:bCs/>
        <w:sz w:val="32"/>
        <w:szCs w:val="32"/>
      </w:rPr>
      <w:t>65</w:t>
    </w:r>
  </w:p>
  <w:p w14:paraId="520AA653" w14:textId="77777777" w:rsidR="00C568D7" w:rsidRPr="009873F3" w:rsidRDefault="00C568D7" w:rsidP="00BB7B3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hanging="450"/>
      <w:rPr>
        <w:rFonts w:ascii="Angsana New" w:hAnsi="Angsana New"/>
        <w:b/>
        <w:bCs/>
        <w:sz w:val="30"/>
        <w:szCs w:val="3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A0D76" w14:textId="77777777" w:rsidR="00C568D7" w:rsidRDefault="00C568D7" w:rsidP="00366B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5F634FDE" w14:textId="77777777" w:rsidR="00C568D7" w:rsidRPr="004F0871" w:rsidRDefault="00C568D7" w:rsidP="00366B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FFBD5FB" w14:textId="7CE2A3AC" w:rsidR="00C568D7" w:rsidRPr="00F813C9" w:rsidRDefault="00C568D7" w:rsidP="00366B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="0001010D" w:rsidRPr="0001010D">
      <w:rPr>
        <w:rFonts w:ascii="Angsana New" w:hAnsi="Angsana New" w:hint="cs"/>
        <w:b/>
        <w:bCs/>
        <w:sz w:val="32"/>
        <w:szCs w:val="32"/>
      </w:rPr>
      <w:t>31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01010D" w:rsidRPr="0001010D">
      <w:rPr>
        <w:rFonts w:ascii="Angsana New" w:hAnsi="Angsana New" w:hint="cs"/>
        <w:b/>
        <w:bCs/>
        <w:sz w:val="32"/>
        <w:szCs w:val="32"/>
      </w:rPr>
      <w:t>25</w:t>
    </w:r>
    <w:r w:rsidR="0001010D" w:rsidRPr="0001010D">
      <w:rPr>
        <w:rFonts w:ascii="Angsana New" w:hAnsi="Angsana New"/>
        <w:b/>
        <w:bCs/>
        <w:sz w:val="32"/>
        <w:szCs w:val="32"/>
      </w:rPr>
      <w:t>65</w:t>
    </w:r>
  </w:p>
  <w:p w14:paraId="7B4CF252" w14:textId="77777777" w:rsidR="00C568D7" w:rsidRPr="009873F3" w:rsidRDefault="00C568D7" w:rsidP="00F800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18706" w14:textId="77777777" w:rsidR="00C568D7" w:rsidRDefault="00C568D7" w:rsidP="00E57B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 w:firstLine="270"/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7E95CE89" w14:textId="77777777" w:rsidR="00C568D7" w:rsidRPr="004F0871" w:rsidRDefault="00C568D7" w:rsidP="00E57B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 w:firstLine="270"/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4216A69" w14:textId="34B3D43D" w:rsidR="00C568D7" w:rsidRPr="00F813C9" w:rsidRDefault="00C568D7" w:rsidP="00E57B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 w:firstLine="270"/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="0001010D" w:rsidRPr="0001010D">
      <w:rPr>
        <w:rFonts w:ascii="Angsana New" w:hAnsi="Angsana New" w:hint="cs"/>
        <w:b/>
        <w:bCs/>
        <w:sz w:val="32"/>
        <w:szCs w:val="32"/>
      </w:rPr>
      <w:t>31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01010D" w:rsidRPr="0001010D">
      <w:rPr>
        <w:rFonts w:ascii="Angsana New" w:hAnsi="Angsana New" w:hint="cs"/>
        <w:b/>
        <w:bCs/>
        <w:sz w:val="32"/>
        <w:szCs w:val="32"/>
      </w:rPr>
      <w:t>25</w:t>
    </w:r>
    <w:r w:rsidR="0001010D" w:rsidRPr="0001010D">
      <w:rPr>
        <w:rFonts w:ascii="Angsana New" w:hAnsi="Angsana New"/>
        <w:b/>
        <w:bCs/>
        <w:sz w:val="32"/>
        <w:szCs w:val="32"/>
      </w:rPr>
      <w:t>65</w:t>
    </w:r>
  </w:p>
  <w:p w14:paraId="20FC15BD" w14:textId="77777777" w:rsidR="00C568D7" w:rsidRPr="009873F3" w:rsidRDefault="00C568D7" w:rsidP="008E09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D3DAFA04"/>
    <w:lvl w:ilvl="0" w:tplc="05AAA8FA">
      <w:start w:val="25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10A85946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40642D"/>
    <w:multiLevelType w:val="hybridMultilevel"/>
    <w:tmpl w:val="47B0A18E"/>
    <w:lvl w:ilvl="0" w:tplc="2F6464B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A8AEB02E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7367E4F"/>
    <w:multiLevelType w:val="hybridMultilevel"/>
    <w:tmpl w:val="F8883C10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F21038"/>
    <w:multiLevelType w:val="hybridMultilevel"/>
    <w:tmpl w:val="DAD25B8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A25FA2"/>
    <w:multiLevelType w:val="hybridMultilevel"/>
    <w:tmpl w:val="460A6EB8"/>
    <w:lvl w:ilvl="0" w:tplc="EF96035E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FC231F4"/>
    <w:multiLevelType w:val="hybridMultilevel"/>
    <w:tmpl w:val="4852008A"/>
    <w:lvl w:ilvl="0" w:tplc="94D05DFE">
      <w:start w:val="99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1D26608"/>
    <w:multiLevelType w:val="hybridMultilevel"/>
    <w:tmpl w:val="4A82ED9E"/>
    <w:lvl w:ilvl="0" w:tplc="A2D4075A">
      <w:start w:val="4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263C93"/>
    <w:multiLevelType w:val="multilevel"/>
    <w:tmpl w:val="A1BE6002"/>
    <w:lvl w:ilvl="0">
      <w:start w:val="1"/>
      <w:numFmt w:val="decimal"/>
      <w:lvlText w:val="%1"/>
      <w:lvlJc w:val="left"/>
      <w:pPr>
        <w:tabs>
          <w:tab w:val="num" w:pos="3637"/>
        </w:tabs>
        <w:ind w:left="3637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4F135D2E"/>
    <w:multiLevelType w:val="hybridMultilevel"/>
    <w:tmpl w:val="D9AAFCC6"/>
    <w:lvl w:ilvl="0" w:tplc="C4FA228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9057056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677700CB"/>
    <w:multiLevelType w:val="multilevel"/>
    <w:tmpl w:val="8B42E818"/>
    <w:lvl w:ilvl="0">
      <w:start w:val="1"/>
      <w:numFmt w:val="thaiLetters"/>
      <w:lvlText w:val="(%1)"/>
      <w:lvlJc w:val="left"/>
      <w:pPr>
        <w:ind w:left="207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>
      <w:start w:val="4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4"/>
      <w:numFmt w:val="decimal"/>
      <w:lvlText w:val="%3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6F706D0A"/>
    <w:multiLevelType w:val="hybridMultilevel"/>
    <w:tmpl w:val="AEAEB6CA"/>
    <w:lvl w:ilvl="0" w:tplc="1786C160">
      <w:start w:val="2"/>
      <w:numFmt w:val="bullet"/>
      <w:lvlText w:val="-"/>
      <w:lvlJc w:val="left"/>
      <w:pPr>
        <w:ind w:left="594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4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9"/>
  </w:num>
  <w:num w:numId="13">
    <w:abstractNumId w:val="38"/>
  </w:num>
  <w:num w:numId="14">
    <w:abstractNumId w:val="21"/>
  </w:num>
  <w:num w:numId="15">
    <w:abstractNumId w:val="25"/>
  </w:num>
  <w:num w:numId="16">
    <w:abstractNumId w:val="43"/>
  </w:num>
  <w:num w:numId="17">
    <w:abstractNumId w:val="44"/>
  </w:num>
  <w:num w:numId="18">
    <w:abstractNumId w:val="31"/>
  </w:num>
  <w:num w:numId="19">
    <w:abstractNumId w:val="15"/>
  </w:num>
  <w:num w:numId="20">
    <w:abstractNumId w:val="11"/>
  </w:num>
  <w:num w:numId="21">
    <w:abstractNumId w:val="13"/>
  </w:num>
  <w:num w:numId="22">
    <w:abstractNumId w:val="33"/>
  </w:num>
  <w:num w:numId="23">
    <w:abstractNumId w:val="34"/>
  </w:num>
  <w:num w:numId="24">
    <w:abstractNumId w:val="28"/>
  </w:num>
  <w:num w:numId="25">
    <w:abstractNumId w:val="17"/>
  </w:num>
  <w:num w:numId="26">
    <w:abstractNumId w:val="40"/>
  </w:num>
  <w:num w:numId="27">
    <w:abstractNumId w:val="22"/>
  </w:num>
  <w:num w:numId="28">
    <w:abstractNumId w:val="46"/>
  </w:num>
  <w:num w:numId="29">
    <w:abstractNumId w:val="27"/>
  </w:num>
  <w:num w:numId="30">
    <w:abstractNumId w:val="16"/>
  </w:num>
  <w:num w:numId="31">
    <w:abstractNumId w:val="18"/>
  </w:num>
  <w:num w:numId="32">
    <w:abstractNumId w:val="37"/>
  </w:num>
  <w:num w:numId="33">
    <w:abstractNumId w:val="42"/>
  </w:num>
  <w:num w:numId="34">
    <w:abstractNumId w:val="32"/>
  </w:num>
  <w:num w:numId="35">
    <w:abstractNumId w:val="30"/>
  </w:num>
  <w:num w:numId="36">
    <w:abstractNumId w:val="14"/>
  </w:num>
  <w:num w:numId="37">
    <w:abstractNumId w:val="47"/>
  </w:num>
  <w:num w:numId="38">
    <w:abstractNumId w:val="45"/>
  </w:num>
  <w:num w:numId="39">
    <w:abstractNumId w:val="10"/>
  </w:num>
  <w:num w:numId="40">
    <w:abstractNumId w:val="41"/>
  </w:num>
  <w:num w:numId="41">
    <w:abstractNumId w:val="20"/>
  </w:num>
  <w:num w:numId="42">
    <w:abstractNumId w:val="12"/>
  </w:num>
  <w:num w:numId="43">
    <w:abstractNumId w:val="26"/>
  </w:num>
  <w:num w:numId="44">
    <w:abstractNumId w:val="35"/>
  </w:num>
  <w:num w:numId="45">
    <w:abstractNumId w:val="23"/>
  </w:num>
  <w:num w:numId="46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29"/>
  </w:num>
  <w:num w:numId="48">
    <w:abstractNumId w:val="39"/>
  </w:num>
  <w:num w:numId="49">
    <w:abstractNumId w:val="3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A28"/>
    <w:rsid w:val="00000BB5"/>
    <w:rsid w:val="00000CE7"/>
    <w:rsid w:val="00000D56"/>
    <w:rsid w:val="00000D62"/>
    <w:rsid w:val="00000E40"/>
    <w:rsid w:val="00000F5E"/>
    <w:rsid w:val="00000FCD"/>
    <w:rsid w:val="0000104D"/>
    <w:rsid w:val="000010F1"/>
    <w:rsid w:val="00001260"/>
    <w:rsid w:val="000013D1"/>
    <w:rsid w:val="00001433"/>
    <w:rsid w:val="0000176B"/>
    <w:rsid w:val="000017C7"/>
    <w:rsid w:val="0000183C"/>
    <w:rsid w:val="000019C7"/>
    <w:rsid w:val="00001E81"/>
    <w:rsid w:val="00002122"/>
    <w:rsid w:val="00002354"/>
    <w:rsid w:val="000023A9"/>
    <w:rsid w:val="0000240E"/>
    <w:rsid w:val="0000270A"/>
    <w:rsid w:val="00002AF0"/>
    <w:rsid w:val="00002BC6"/>
    <w:rsid w:val="00002C72"/>
    <w:rsid w:val="000031D3"/>
    <w:rsid w:val="0000323D"/>
    <w:rsid w:val="0000347E"/>
    <w:rsid w:val="000036B5"/>
    <w:rsid w:val="0000384E"/>
    <w:rsid w:val="00003A9F"/>
    <w:rsid w:val="00003ACC"/>
    <w:rsid w:val="00003C49"/>
    <w:rsid w:val="00003CF4"/>
    <w:rsid w:val="00003E88"/>
    <w:rsid w:val="00003EE2"/>
    <w:rsid w:val="00004164"/>
    <w:rsid w:val="00004925"/>
    <w:rsid w:val="00004AFF"/>
    <w:rsid w:val="00004D38"/>
    <w:rsid w:val="00004EE5"/>
    <w:rsid w:val="000052FD"/>
    <w:rsid w:val="00005436"/>
    <w:rsid w:val="0000544C"/>
    <w:rsid w:val="00005554"/>
    <w:rsid w:val="000055DD"/>
    <w:rsid w:val="000059D5"/>
    <w:rsid w:val="00005EFE"/>
    <w:rsid w:val="000060E5"/>
    <w:rsid w:val="000060ED"/>
    <w:rsid w:val="000061E3"/>
    <w:rsid w:val="000063D8"/>
    <w:rsid w:val="000063E0"/>
    <w:rsid w:val="00006433"/>
    <w:rsid w:val="00006671"/>
    <w:rsid w:val="00006792"/>
    <w:rsid w:val="00006A56"/>
    <w:rsid w:val="00006AA8"/>
    <w:rsid w:val="00006C45"/>
    <w:rsid w:val="00006EDD"/>
    <w:rsid w:val="0000722B"/>
    <w:rsid w:val="00007259"/>
    <w:rsid w:val="000075CB"/>
    <w:rsid w:val="00007766"/>
    <w:rsid w:val="00007770"/>
    <w:rsid w:val="00007A26"/>
    <w:rsid w:val="00007B85"/>
    <w:rsid w:val="00007DC7"/>
    <w:rsid w:val="00007F9B"/>
    <w:rsid w:val="0001010D"/>
    <w:rsid w:val="00010549"/>
    <w:rsid w:val="00010665"/>
    <w:rsid w:val="0001071E"/>
    <w:rsid w:val="000107E1"/>
    <w:rsid w:val="00010A00"/>
    <w:rsid w:val="00010D91"/>
    <w:rsid w:val="00010DBC"/>
    <w:rsid w:val="00010E08"/>
    <w:rsid w:val="00010F72"/>
    <w:rsid w:val="00011155"/>
    <w:rsid w:val="00011906"/>
    <w:rsid w:val="0001194A"/>
    <w:rsid w:val="00011A6B"/>
    <w:rsid w:val="00011E5D"/>
    <w:rsid w:val="00011F46"/>
    <w:rsid w:val="00012064"/>
    <w:rsid w:val="00012344"/>
    <w:rsid w:val="00012358"/>
    <w:rsid w:val="00012397"/>
    <w:rsid w:val="00012528"/>
    <w:rsid w:val="00012AA8"/>
    <w:rsid w:val="00012B85"/>
    <w:rsid w:val="00012BA4"/>
    <w:rsid w:val="00012EF3"/>
    <w:rsid w:val="000130FF"/>
    <w:rsid w:val="000132EA"/>
    <w:rsid w:val="0001342C"/>
    <w:rsid w:val="00013616"/>
    <w:rsid w:val="000136AF"/>
    <w:rsid w:val="00013704"/>
    <w:rsid w:val="00013A54"/>
    <w:rsid w:val="00013BD8"/>
    <w:rsid w:val="000142B5"/>
    <w:rsid w:val="000142BD"/>
    <w:rsid w:val="0001435A"/>
    <w:rsid w:val="000143E8"/>
    <w:rsid w:val="0001449E"/>
    <w:rsid w:val="00014588"/>
    <w:rsid w:val="00014B23"/>
    <w:rsid w:val="00014B96"/>
    <w:rsid w:val="00014BBD"/>
    <w:rsid w:val="00014CD6"/>
    <w:rsid w:val="00014CE5"/>
    <w:rsid w:val="00014E5B"/>
    <w:rsid w:val="0001501E"/>
    <w:rsid w:val="00015077"/>
    <w:rsid w:val="000150C9"/>
    <w:rsid w:val="000152A3"/>
    <w:rsid w:val="000152C1"/>
    <w:rsid w:val="000154D2"/>
    <w:rsid w:val="0001581F"/>
    <w:rsid w:val="00015860"/>
    <w:rsid w:val="00015C27"/>
    <w:rsid w:val="00015CAF"/>
    <w:rsid w:val="00015E6D"/>
    <w:rsid w:val="00015F1A"/>
    <w:rsid w:val="00015FAA"/>
    <w:rsid w:val="00016208"/>
    <w:rsid w:val="00016256"/>
    <w:rsid w:val="0001635D"/>
    <w:rsid w:val="00016633"/>
    <w:rsid w:val="000166A1"/>
    <w:rsid w:val="00016742"/>
    <w:rsid w:val="000167C6"/>
    <w:rsid w:val="000169F4"/>
    <w:rsid w:val="000169F6"/>
    <w:rsid w:val="00016DAE"/>
    <w:rsid w:val="00016DE4"/>
    <w:rsid w:val="0001700D"/>
    <w:rsid w:val="00017723"/>
    <w:rsid w:val="00017844"/>
    <w:rsid w:val="00017AEB"/>
    <w:rsid w:val="00017C07"/>
    <w:rsid w:val="00017E93"/>
    <w:rsid w:val="00020139"/>
    <w:rsid w:val="0002016E"/>
    <w:rsid w:val="00020295"/>
    <w:rsid w:val="000203CF"/>
    <w:rsid w:val="0002058D"/>
    <w:rsid w:val="000208C6"/>
    <w:rsid w:val="00020955"/>
    <w:rsid w:val="00020966"/>
    <w:rsid w:val="00020C6D"/>
    <w:rsid w:val="00020E8D"/>
    <w:rsid w:val="0002110F"/>
    <w:rsid w:val="000212D4"/>
    <w:rsid w:val="000213E2"/>
    <w:rsid w:val="00021442"/>
    <w:rsid w:val="000214E1"/>
    <w:rsid w:val="00021566"/>
    <w:rsid w:val="00021B37"/>
    <w:rsid w:val="00021B56"/>
    <w:rsid w:val="00021CC7"/>
    <w:rsid w:val="00021D6B"/>
    <w:rsid w:val="00021E28"/>
    <w:rsid w:val="00021F91"/>
    <w:rsid w:val="000226FD"/>
    <w:rsid w:val="0002277D"/>
    <w:rsid w:val="00022861"/>
    <w:rsid w:val="00022944"/>
    <w:rsid w:val="000229FC"/>
    <w:rsid w:val="00022B7B"/>
    <w:rsid w:val="00022B90"/>
    <w:rsid w:val="00022E65"/>
    <w:rsid w:val="00022F48"/>
    <w:rsid w:val="0002318D"/>
    <w:rsid w:val="00023541"/>
    <w:rsid w:val="0002369A"/>
    <w:rsid w:val="00023813"/>
    <w:rsid w:val="00023A76"/>
    <w:rsid w:val="00023A7E"/>
    <w:rsid w:val="00023E11"/>
    <w:rsid w:val="00023E63"/>
    <w:rsid w:val="00023ED3"/>
    <w:rsid w:val="00023EF8"/>
    <w:rsid w:val="00023FB7"/>
    <w:rsid w:val="00023FEB"/>
    <w:rsid w:val="00024234"/>
    <w:rsid w:val="0002426A"/>
    <w:rsid w:val="0002428B"/>
    <w:rsid w:val="000242C9"/>
    <w:rsid w:val="000242F0"/>
    <w:rsid w:val="0002455A"/>
    <w:rsid w:val="000246B6"/>
    <w:rsid w:val="000246F2"/>
    <w:rsid w:val="000247E1"/>
    <w:rsid w:val="0002482B"/>
    <w:rsid w:val="00024960"/>
    <w:rsid w:val="00024B70"/>
    <w:rsid w:val="00024C24"/>
    <w:rsid w:val="00024E83"/>
    <w:rsid w:val="00025055"/>
    <w:rsid w:val="00025093"/>
    <w:rsid w:val="000250BF"/>
    <w:rsid w:val="0002566A"/>
    <w:rsid w:val="000258F4"/>
    <w:rsid w:val="00025989"/>
    <w:rsid w:val="00025B08"/>
    <w:rsid w:val="00025EE6"/>
    <w:rsid w:val="00026143"/>
    <w:rsid w:val="000267CD"/>
    <w:rsid w:val="00026923"/>
    <w:rsid w:val="000269A7"/>
    <w:rsid w:val="00026B06"/>
    <w:rsid w:val="00026B8B"/>
    <w:rsid w:val="00026C27"/>
    <w:rsid w:val="00026CA3"/>
    <w:rsid w:val="00026D2A"/>
    <w:rsid w:val="00026D5E"/>
    <w:rsid w:val="00026E0D"/>
    <w:rsid w:val="00027313"/>
    <w:rsid w:val="00027356"/>
    <w:rsid w:val="00027395"/>
    <w:rsid w:val="0002775A"/>
    <w:rsid w:val="0002776A"/>
    <w:rsid w:val="00027796"/>
    <w:rsid w:val="000277ED"/>
    <w:rsid w:val="0002797D"/>
    <w:rsid w:val="00027A78"/>
    <w:rsid w:val="00027BB3"/>
    <w:rsid w:val="00027C1D"/>
    <w:rsid w:val="00027C5A"/>
    <w:rsid w:val="00027C8C"/>
    <w:rsid w:val="000301A8"/>
    <w:rsid w:val="000301F2"/>
    <w:rsid w:val="00030551"/>
    <w:rsid w:val="000308D0"/>
    <w:rsid w:val="000309F0"/>
    <w:rsid w:val="00030C42"/>
    <w:rsid w:val="00030CA6"/>
    <w:rsid w:val="0003102B"/>
    <w:rsid w:val="00031110"/>
    <w:rsid w:val="000313D6"/>
    <w:rsid w:val="000314A8"/>
    <w:rsid w:val="00031913"/>
    <w:rsid w:val="00031A1E"/>
    <w:rsid w:val="00031AEF"/>
    <w:rsid w:val="00031B7A"/>
    <w:rsid w:val="00031DFB"/>
    <w:rsid w:val="00031F31"/>
    <w:rsid w:val="00032078"/>
    <w:rsid w:val="000320CD"/>
    <w:rsid w:val="000321F9"/>
    <w:rsid w:val="000323CB"/>
    <w:rsid w:val="000324F0"/>
    <w:rsid w:val="00032675"/>
    <w:rsid w:val="000326F5"/>
    <w:rsid w:val="00032A95"/>
    <w:rsid w:val="00032B96"/>
    <w:rsid w:val="00033379"/>
    <w:rsid w:val="0003353C"/>
    <w:rsid w:val="000339B8"/>
    <w:rsid w:val="000339E3"/>
    <w:rsid w:val="00033A6F"/>
    <w:rsid w:val="00033AB7"/>
    <w:rsid w:val="00033D45"/>
    <w:rsid w:val="00033E0D"/>
    <w:rsid w:val="00033F70"/>
    <w:rsid w:val="00034096"/>
    <w:rsid w:val="000346A2"/>
    <w:rsid w:val="0003483C"/>
    <w:rsid w:val="000348C9"/>
    <w:rsid w:val="00034A55"/>
    <w:rsid w:val="00034BEA"/>
    <w:rsid w:val="00034DFD"/>
    <w:rsid w:val="00034F3E"/>
    <w:rsid w:val="00034FA7"/>
    <w:rsid w:val="00035149"/>
    <w:rsid w:val="00035369"/>
    <w:rsid w:val="000358AF"/>
    <w:rsid w:val="0003592A"/>
    <w:rsid w:val="000359D6"/>
    <w:rsid w:val="00035AA5"/>
    <w:rsid w:val="00035C3E"/>
    <w:rsid w:val="00035D98"/>
    <w:rsid w:val="000362A5"/>
    <w:rsid w:val="000364A0"/>
    <w:rsid w:val="00036529"/>
    <w:rsid w:val="00036583"/>
    <w:rsid w:val="0003667B"/>
    <w:rsid w:val="0003689C"/>
    <w:rsid w:val="000369D6"/>
    <w:rsid w:val="00036C19"/>
    <w:rsid w:val="00036C23"/>
    <w:rsid w:val="00036CA0"/>
    <w:rsid w:val="00036E08"/>
    <w:rsid w:val="00036EC7"/>
    <w:rsid w:val="00036EEE"/>
    <w:rsid w:val="000370A1"/>
    <w:rsid w:val="0003717C"/>
    <w:rsid w:val="000372E6"/>
    <w:rsid w:val="000372E8"/>
    <w:rsid w:val="000375B7"/>
    <w:rsid w:val="000375D7"/>
    <w:rsid w:val="0003761A"/>
    <w:rsid w:val="0003782E"/>
    <w:rsid w:val="0003793F"/>
    <w:rsid w:val="00037A5C"/>
    <w:rsid w:val="00037B04"/>
    <w:rsid w:val="00037CF6"/>
    <w:rsid w:val="00037E62"/>
    <w:rsid w:val="00037F1A"/>
    <w:rsid w:val="00040077"/>
    <w:rsid w:val="000400E3"/>
    <w:rsid w:val="0004022C"/>
    <w:rsid w:val="00040432"/>
    <w:rsid w:val="0004081C"/>
    <w:rsid w:val="00040B4A"/>
    <w:rsid w:val="00040BCC"/>
    <w:rsid w:val="00041159"/>
    <w:rsid w:val="0004129F"/>
    <w:rsid w:val="00041576"/>
    <w:rsid w:val="0004162C"/>
    <w:rsid w:val="000417AA"/>
    <w:rsid w:val="0004199D"/>
    <w:rsid w:val="00041AB1"/>
    <w:rsid w:val="00041CB0"/>
    <w:rsid w:val="00042059"/>
    <w:rsid w:val="0004224E"/>
    <w:rsid w:val="00042310"/>
    <w:rsid w:val="000424F5"/>
    <w:rsid w:val="0004263F"/>
    <w:rsid w:val="00042E2F"/>
    <w:rsid w:val="00042FE9"/>
    <w:rsid w:val="000431BB"/>
    <w:rsid w:val="00043297"/>
    <w:rsid w:val="00043334"/>
    <w:rsid w:val="000437D4"/>
    <w:rsid w:val="00043B82"/>
    <w:rsid w:val="00043B91"/>
    <w:rsid w:val="00043F08"/>
    <w:rsid w:val="00043F2F"/>
    <w:rsid w:val="00044312"/>
    <w:rsid w:val="0004466A"/>
    <w:rsid w:val="000448C5"/>
    <w:rsid w:val="00045260"/>
    <w:rsid w:val="000454C6"/>
    <w:rsid w:val="0004557F"/>
    <w:rsid w:val="000456CC"/>
    <w:rsid w:val="000458DE"/>
    <w:rsid w:val="00045BC5"/>
    <w:rsid w:val="00045C57"/>
    <w:rsid w:val="00045E74"/>
    <w:rsid w:val="00045F1F"/>
    <w:rsid w:val="00045F78"/>
    <w:rsid w:val="000466C6"/>
    <w:rsid w:val="00046786"/>
    <w:rsid w:val="00046A4F"/>
    <w:rsid w:val="00046CB3"/>
    <w:rsid w:val="00046D0B"/>
    <w:rsid w:val="0004702B"/>
    <w:rsid w:val="0004709F"/>
    <w:rsid w:val="000471F8"/>
    <w:rsid w:val="000476B3"/>
    <w:rsid w:val="0004778F"/>
    <w:rsid w:val="000477EA"/>
    <w:rsid w:val="000479BE"/>
    <w:rsid w:val="00047C6D"/>
    <w:rsid w:val="00047CA7"/>
    <w:rsid w:val="0005037F"/>
    <w:rsid w:val="00050861"/>
    <w:rsid w:val="00050AFE"/>
    <w:rsid w:val="00050BAB"/>
    <w:rsid w:val="00050BE6"/>
    <w:rsid w:val="00050DF0"/>
    <w:rsid w:val="000512F9"/>
    <w:rsid w:val="00051307"/>
    <w:rsid w:val="0005163C"/>
    <w:rsid w:val="000516EB"/>
    <w:rsid w:val="000517C1"/>
    <w:rsid w:val="00051883"/>
    <w:rsid w:val="00051A69"/>
    <w:rsid w:val="000520A3"/>
    <w:rsid w:val="00052408"/>
    <w:rsid w:val="000525DD"/>
    <w:rsid w:val="000527C0"/>
    <w:rsid w:val="000527CA"/>
    <w:rsid w:val="00052808"/>
    <w:rsid w:val="0005295F"/>
    <w:rsid w:val="00052BE8"/>
    <w:rsid w:val="00052D76"/>
    <w:rsid w:val="00053077"/>
    <w:rsid w:val="00053262"/>
    <w:rsid w:val="0005326C"/>
    <w:rsid w:val="00053331"/>
    <w:rsid w:val="000533EE"/>
    <w:rsid w:val="000534E7"/>
    <w:rsid w:val="00053C55"/>
    <w:rsid w:val="00053E19"/>
    <w:rsid w:val="00053ED5"/>
    <w:rsid w:val="00053EEF"/>
    <w:rsid w:val="00054401"/>
    <w:rsid w:val="0005461D"/>
    <w:rsid w:val="000546EE"/>
    <w:rsid w:val="00054700"/>
    <w:rsid w:val="00054892"/>
    <w:rsid w:val="000548B9"/>
    <w:rsid w:val="00054A29"/>
    <w:rsid w:val="00054DB5"/>
    <w:rsid w:val="00054DE7"/>
    <w:rsid w:val="00055234"/>
    <w:rsid w:val="00055468"/>
    <w:rsid w:val="00055482"/>
    <w:rsid w:val="00055528"/>
    <w:rsid w:val="00055546"/>
    <w:rsid w:val="000555CE"/>
    <w:rsid w:val="00055853"/>
    <w:rsid w:val="000558BE"/>
    <w:rsid w:val="00055960"/>
    <w:rsid w:val="000559B2"/>
    <w:rsid w:val="00055A1B"/>
    <w:rsid w:val="00055D63"/>
    <w:rsid w:val="00055D74"/>
    <w:rsid w:val="00055F8C"/>
    <w:rsid w:val="00056116"/>
    <w:rsid w:val="00056416"/>
    <w:rsid w:val="0005645E"/>
    <w:rsid w:val="000565F2"/>
    <w:rsid w:val="000568F0"/>
    <w:rsid w:val="00056906"/>
    <w:rsid w:val="00056E66"/>
    <w:rsid w:val="00056EAC"/>
    <w:rsid w:val="000571CF"/>
    <w:rsid w:val="000573F1"/>
    <w:rsid w:val="000574DA"/>
    <w:rsid w:val="0005790E"/>
    <w:rsid w:val="00057C6E"/>
    <w:rsid w:val="00057C87"/>
    <w:rsid w:val="00057E76"/>
    <w:rsid w:val="000603B8"/>
    <w:rsid w:val="00060457"/>
    <w:rsid w:val="00060650"/>
    <w:rsid w:val="000606D5"/>
    <w:rsid w:val="0006085E"/>
    <w:rsid w:val="00060877"/>
    <w:rsid w:val="000609F1"/>
    <w:rsid w:val="00060C4D"/>
    <w:rsid w:val="00060CB8"/>
    <w:rsid w:val="00060FEB"/>
    <w:rsid w:val="00061145"/>
    <w:rsid w:val="000612AB"/>
    <w:rsid w:val="00061335"/>
    <w:rsid w:val="00061359"/>
    <w:rsid w:val="00061415"/>
    <w:rsid w:val="00061424"/>
    <w:rsid w:val="00061740"/>
    <w:rsid w:val="000618DD"/>
    <w:rsid w:val="00061952"/>
    <w:rsid w:val="000619C7"/>
    <w:rsid w:val="00061AAE"/>
    <w:rsid w:val="00061D45"/>
    <w:rsid w:val="00061F0B"/>
    <w:rsid w:val="00062009"/>
    <w:rsid w:val="000622B0"/>
    <w:rsid w:val="00062430"/>
    <w:rsid w:val="00062628"/>
    <w:rsid w:val="0006264E"/>
    <w:rsid w:val="00062C47"/>
    <w:rsid w:val="00062EBA"/>
    <w:rsid w:val="00062F6B"/>
    <w:rsid w:val="000631EF"/>
    <w:rsid w:val="0006326A"/>
    <w:rsid w:val="00063352"/>
    <w:rsid w:val="0006354B"/>
    <w:rsid w:val="00063A9F"/>
    <w:rsid w:val="00063C92"/>
    <w:rsid w:val="00063EF2"/>
    <w:rsid w:val="00063FDE"/>
    <w:rsid w:val="000640A0"/>
    <w:rsid w:val="00064288"/>
    <w:rsid w:val="000644A2"/>
    <w:rsid w:val="00064500"/>
    <w:rsid w:val="0006456E"/>
    <w:rsid w:val="000646A7"/>
    <w:rsid w:val="0006500F"/>
    <w:rsid w:val="0006526D"/>
    <w:rsid w:val="0006549F"/>
    <w:rsid w:val="0006552B"/>
    <w:rsid w:val="000656D4"/>
    <w:rsid w:val="000656E1"/>
    <w:rsid w:val="0006573E"/>
    <w:rsid w:val="000658B2"/>
    <w:rsid w:val="00065978"/>
    <w:rsid w:val="00065ADE"/>
    <w:rsid w:val="00065C28"/>
    <w:rsid w:val="00065C80"/>
    <w:rsid w:val="00065EE4"/>
    <w:rsid w:val="000663F9"/>
    <w:rsid w:val="00066403"/>
    <w:rsid w:val="0006640C"/>
    <w:rsid w:val="00066496"/>
    <w:rsid w:val="00066538"/>
    <w:rsid w:val="00066730"/>
    <w:rsid w:val="000668DF"/>
    <w:rsid w:val="00066A24"/>
    <w:rsid w:val="00066D24"/>
    <w:rsid w:val="00066E4A"/>
    <w:rsid w:val="00066F60"/>
    <w:rsid w:val="0006727C"/>
    <w:rsid w:val="00067412"/>
    <w:rsid w:val="00067554"/>
    <w:rsid w:val="00067718"/>
    <w:rsid w:val="00067742"/>
    <w:rsid w:val="000677F1"/>
    <w:rsid w:val="00067906"/>
    <w:rsid w:val="00067D22"/>
    <w:rsid w:val="00067F09"/>
    <w:rsid w:val="00070119"/>
    <w:rsid w:val="00070430"/>
    <w:rsid w:val="00070443"/>
    <w:rsid w:val="00070A00"/>
    <w:rsid w:val="00070B7E"/>
    <w:rsid w:val="00070C1C"/>
    <w:rsid w:val="00070E4A"/>
    <w:rsid w:val="00070ED0"/>
    <w:rsid w:val="00070F50"/>
    <w:rsid w:val="0007101C"/>
    <w:rsid w:val="00071060"/>
    <w:rsid w:val="0007122E"/>
    <w:rsid w:val="00071261"/>
    <w:rsid w:val="000712AB"/>
    <w:rsid w:val="00071670"/>
    <w:rsid w:val="00071B10"/>
    <w:rsid w:val="00071B2A"/>
    <w:rsid w:val="00071B79"/>
    <w:rsid w:val="00071CCD"/>
    <w:rsid w:val="00071D38"/>
    <w:rsid w:val="00071FBA"/>
    <w:rsid w:val="000722E1"/>
    <w:rsid w:val="000725C1"/>
    <w:rsid w:val="000726F4"/>
    <w:rsid w:val="0007277C"/>
    <w:rsid w:val="00072ACB"/>
    <w:rsid w:val="000730CF"/>
    <w:rsid w:val="00073451"/>
    <w:rsid w:val="000738D8"/>
    <w:rsid w:val="00073900"/>
    <w:rsid w:val="00073A21"/>
    <w:rsid w:val="00073B3E"/>
    <w:rsid w:val="00073E77"/>
    <w:rsid w:val="00073F9A"/>
    <w:rsid w:val="000741DE"/>
    <w:rsid w:val="000744FA"/>
    <w:rsid w:val="00074551"/>
    <w:rsid w:val="00074C35"/>
    <w:rsid w:val="00074D89"/>
    <w:rsid w:val="00074FA8"/>
    <w:rsid w:val="0007509B"/>
    <w:rsid w:val="000751B4"/>
    <w:rsid w:val="000754D3"/>
    <w:rsid w:val="0007557D"/>
    <w:rsid w:val="000757CB"/>
    <w:rsid w:val="00075915"/>
    <w:rsid w:val="00075990"/>
    <w:rsid w:val="000759B4"/>
    <w:rsid w:val="00075A71"/>
    <w:rsid w:val="00075A8B"/>
    <w:rsid w:val="00075B76"/>
    <w:rsid w:val="00075C9B"/>
    <w:rsid w:val="00076366"/>
    <w:rsid w:val="000763A9"/>
    <w:rsid w:val="00076495"/>
    <w:rsid w:val="000766A2"/>
    <w:rsid w:val="0007679B"/>
    <w:rsid w:val="00076B13"/>
    <w:rsid w:val="00076D0C"/>
    <w:rsid w:val="00076FBF"/>
    <w:rsid w:val="000770AF"/>
    <w:rsid w:val="0007725A"/>
    <w:rsid w:val="000772C9"/>
    <w:rsid w:val="000772F4"/>
    <w:rsid w:val="0007762A"/>
    <w:rsid w:val="000779C3"/>
    <w:rsid w:val="000779C7"/>
    <w:rsid w:val="00077D53"/>
    <w:rsid w:val="000802BD"/>
    <w:rsid w:val="00080364"/>
    <w:rsid w:val="0008036C"/>
    <w:rsid w:val="000803BC"/>
    <w:rsid w:val="00080715"/>
    <w:rsid w:val="000808F4"/>
    <w:rsid w:val="00080972"/>
    <w:rsid w:val="00080A34"/>
    <w:rsid w:val="00080C2D"/>
    <w:rsid w:val="00080D1F"/>
    <w:rsid w:val="00080DE6"/>
    <w:rsid w:val="00081279"/>
    <w:rsid w:val="0008138F"/>
    <w:rsid w:val="00081898"/>
    <w:rsid w:val="00081BD6"/>
    <w:rsid w:val="00081FD7"/>
    <w:rsid w:val="000823D5"/>
    <w:rsid w:val="00082523"/>
    <w:rsid w:val="00082576"/>
    <w:rsid w:val="00082658"/>
    <w:rsid w:val="0008287B"/>
    <w:rsid w:val="00082BA6"/>
    <w:rsid w:val="00082F02"/>
    <w:rsid w:val="000832F2"/>
    <w:rsid w:val="00083391"/>
    <w:rsid w:val="000834DF"/>
    <w:rsid w:val="0008356D"/>
    <w:rsid w:val="000835C5"/>
    <w:rsid w:val="000838F4"/>
    <w:rsid w:val="00083D69"/>
    <w:rsid w:val="00083F5A"/>
    <w:rsid w:val="00083F7F"/>
    <w:rsid w:val="000841D8"/>
    <w:rsid w:val="0008445F"/>
    <w:rsid w:val="00084539"/>
    <w:rsid w:val="00084563"/>
    <w:rsid w:val="000846EB"/>
    <w:rsid w:val="00084CB7"/>
    <w:rsid w:val="00084FEB"/>
    <w:rsid w:val="00085134"/>
    <w:rsid w:val="000851AB"/>
    <w:rsid w:val="00085373"/>
    <w:rsid w:val="0008537C"/>
    <w:rsid w:val="00085548"/>
    <w:rsid w:val="00085726"/>
    <w:rsid w:val="00085A6A"/>
    <w:rsid w:val="000861A9"/>
    <w:rsid w:val="00086280"/>
    <w:rsid w:val="0008635F"/>
    <w:rsid w:val="00086A5B"/>
    <w:rsid w:val="00087576"/>
    <w:rsid w:val="000877F1"/>
    <w:rsid w:val="00087BCE"/>
    <w:rsid w:val="00087BFB"/>
    <w:rsid w:val="00087C6D"/>
    <w:rsid w:val="00087C9A"/>
    <w:rsid w:val="00087D46"/>
    <w:rsid w:val="0009004B"/>
    <w:rsid w:val="000903F5"/>
    <w:rsid w:val="000905B0"/>
    <w:rsid w:val="00090680"/>
    <w:rsid w:val="0009074D"/>
    <w:rsid w:val="00090C74"/>
    <w:rsid w:val="00090C89"/>
    <w:rsid w:val="00090EA4"/>
    <w:rsid w:val="0009103D"/>
    <w:rsid w:val="0009119A"/>
    <w:rsid w:val="000915D5"/>
    <w:rsid w:val="0009173D"/>
    <w:rsid w:val="0009182F"/>
    <w:rsid w:val="00091921"/>
    <w:rsid w:val="00091943"/>
    <w:rsid w:val="00091B7A"/>
    <w:rsid w:val="00091D45"/>
    <w:rsid w:val="00091F31"/>
    <w:rsid w:val="00092641"/>
    <w:rsid w:val="000926C1"/>
    <w:rsid w:val="0009279D"/>
    <w:rsid w:val="00092820"/>
    <w:rsid w:val="00092CF8"/>
    <w:rsid w:val="00092E52"/>
    <w:rsid w:val="00092F14"/>
    <w:rsid w:val="00093258"/>
    <w:rsid w:val="000935F0"/>
    <w:rsid w:val="00093663"/>
    <w:rsid w:val="00093684"/>
    <w:rsid w:val="000936D5"/>
    <w:rsid w:val="0009398A"/>
    <w:rsid w:val="000939AA"/>
    <w:rsid w:val="00093A25"/>
    <w:rsid w:val="00093DFB"/>
    <w:rsid w:val="000940EC"/>
    <w:rsid w:val="00094460"/>
    <w:rsid w:val="000944F3"/>
    <w:rsid w:val="0009458D"/>
    <w:rsid w:val="00094891"/>
    <w:rsid w:val="00094954"/>
    <w:rsid w:val="00094A02"/>
    <w:rsid w:val="00094ADD"/>
    <w:rsid w:val="00094C20"/>
    <w:rsid w:val="00094EB9"/>
    <w:rsid w:val="0009515F"/>
    <w:rsid w:val="00095505"/>
    <w:rsid w:val="000955F2"/>
    <w:rsid w:val="000957CE"/>
    <w:rsid w:val="00095847"/>
    <w:rsid w:val="000959FD"/>
    <w:rsid w:val="00096568"/>
    <w:rsid w:val="00096694"/>
    <w:rsid w:val="00096700"/>
    <w:rsid w:val="00096712"/>
    <w:rsid w:val="000967C8"/>
    <w:rsid w:val="000968E5"/>
    <w:rsid w:val="00096A05"/>
    <w:rsid w:val="00096C5E"/>
    <w:rsid w:val="00096E14"/>
    <w:rsid w:val="00096E7D"/>
    <w:rsid w:val="0009706A"/>
    <w:rsid w:val="0009724F"/>
    <w:rsid w:val="0009727B"/>
    <w:rsid w:val="000973DB"/>
    <w:rsid w:val="000974F3"/>
    <w:rsid w:val="0009756E"/>
    <w:rsid w:val="0009759B"/>
    <w:rsid w:val="000977BF"/>
    <w:rsid w:val="00097A19"/>
    <w:rsid w:val="00097B55"/>
    <w:rsid w:val="00097BFD"/>
    <w:rsid w:val="00097CB9"/>
    <w:rsid w:val="000A0034"/>
    <w:rsid w:val="000A00E4"/>
    <w:rsid w:val="000A0369"/>
    <w:rsid w:val="000A036D"/>
    <w:rsid w:val="000A0568"/>
    <w:rsid w:val="000A080A"/>
    <w:rsid w:val="000A08C3"/>
    <w:rsid w:val="000A0ACC"/>
    <w:rsid w:val="000A0B6C"/>
    <w:rsid w:val="000A0C9B"/>
    <w:rsid w:val="000A0EA3"/>
    <w:rsid w:val="000A0F72"/>
    <w:rsid w:val="000A124C"/>
    <w:rsid w:val="000A140B"/>
    <w:rsid w:val="000A1623"/>
    <w:rsid w:val="000A1719"/>
    <w:rsid w:val="000A18F8"/>
    <w:rsid w:val="000A192A"/>
    <w:rsid w:val="000A1BF8"/>
    <w:rsid w:val="000A1C51"/>
    <w:rsid w:val="000A2025"/>
    <w:rsid w:val="000A2079"/>
    <w:rsid w:val="000A2190"/>
    <w:rsid w:val="000A23CD"/>
    <w:rsid w:val="000A249C"/>
    <w:rsid w:val="000A259D"/>
    <w:rsid w:val="000A2659"/>
    <w:rsid w:val="000A28B9"/>
    <w:rsid w:val="000A2B4E"/>
    <w:rsid w:val="000A2CB6"/>
    <w:rsid w:val="000A2F6E"/>
    <w:rsid w:val="000A338F"/>
    <w:rsid w:val="000A34F9"/>
    <w:rsid w:val="000A363B"/>
    <w:rsid w:val="000A38C4"/>
    <w:rsid w:val="000A3B93"/>
    <w:rsid w:val="000A3BDE"/>
    <w:rsid w:val="000A3F22"/>
    <w:rsid w:val="000A3FBE"/>
    <w:rsid w:val="000A43D0"/>
    <w:rsid w:val="000A4834"/>
    <w:rsid w:val="000A4A06"/>
    <w:rsid w:val="000A4C89"/>
    <w:rsid w:val="000A4D1F"/>
    <w:rsid w:val="000A4DA6"/>
    <w:rsid w:val="000A4DAB"/>
    <w:rsid w:val="000A4EFE"/>
    <w:rsid w:val="000A50CC"/>
    <w:rsid w:val="000A54F5"/>
    <w:rsid w:val="000A5516"/>
    <w:rsid w:val="000A5583"/>
    <w:rsid w:val="000A5622"/>
    <w:rsid w:val="000A5694"/>
    <w:rsid w:val="000A57C8"/>
    <w:rsid w:val="000A5807"/>
    <w:rsid w:val="000A58A2"/>
    <w:rsid w:val="000A5B2A"/>
    <w:rsid w:val="000A5B56"/>
    <w:rsid w:val="000A5C37"/>
    <w:rsid w:val="000A5D77"/>
    <w:rsid w:val="000A604F"/>
    <w:rsid w:val="000A608F"/>
    <w:rsid w:val="000A609F"/>
    <w:rsid w:val="000A62C5"/>
    <w:rsid w:val="000A64B4"/>
    <w:rsid w:val="000A64EC"/>
    <w:rsid w:val="000A6627"/>
    <w:rsid w:val="000A67A9"/>
    <w:rsid w:val="000A67F9"/>
    <w:rsid w:val="000A6839"/>
    <w:rsid w:val="000A6B9E"/>
    <w:rsid w:val="000A6BE1"/>
    <w:rsid w:val="000A6BE6"/>
    <w:rsid w:val="000A6C35"/>
    <w:rsid w:val="000A6D38"/>
    <w:rsid w:val="000A6F6E"/>
    <w:rsid w:val="000A6FC3"/>
    <w:rsid w:val="000A71EC"/>
    <w:rsid w:val="000A71FF"/>
    <w:rsid w:val="000A7206"/>
    <w:rsid w:val="000A757F"/>
    <w:rsid w:val="000A75BF"/>
    <w:rsid w:val="000A7725"/>
    <w:rsid w:val="000A78DF"/>
    <w:rsid w:val="000A7A24"/>
    <w:rsid w:val="000A7B10"/>
    <w:rsid w:val="000A7CDE"/>
    <w:rsid w:val="000A7D06"/>
    <w:rsid w:val="000A7E53"/>
    <w:rsid w:val="000B018B"/>
    <w:rsid w:val="000B06F7"/>
    <w:rsid w:val="000B0720"/>
    <w:rsid w:val="000B0BE6"/>
    <w:rsid w:val="000B0E74"/>
    <w:rsid w:val="000B13CC"/>
    <w:rsid w:val="000B1511"/>
    <w:rsid w:val="000B16F0"/>
    <w:rsid w:val="000B184F"/>
    <w:rsid w:val="000B1B44"/>
    <w:rsid w:val="000B1D31"/>
    <w:rsid w:val="000B21DC"/>
    <w:rsid w:val="000B21FA"/>
    <w:rsid w:val="000B23AC"/>
    <w:rsid w:val="000B27A1"/>
    <w:rsid w:val="000B2A85"/>
    <w:rsid w:val="000B2A97"/>
    <w:rsid w:val="000B2E70"/>
    <w:rsid w:val="000B2FCB"/>
    <w:rsid w:val="000B3193"/>
    <w:rsid w:val="000B34DA"/>
    <w:rsid w:val="000B36B2"/>
    <w:rsid w:val="000B3AAD"/>
    <w:rsid w:val="000B3B58"/>
    <w:rsid w:val="000B3C59"/>
    <w:rsid w:val="000B3E03"/>
    <w:rsid w:val="000B41EF"/>
    <w:rsid w:val="000B438E"/>
    <w:rsid w:val="000B447B"/>
    <w:rsid w:val="000B4621"/>
    <w:rsid w:val="000B4690"/>
    <w:rsid w:val="000B46FE"/>
    <w:rsid w:val="000B47C8"/>
    <w:rsid w:val="000B4934"/>
    <w:rsid w:val="000B4AD5"/>
    <w:rsid w:val="000B4B62"/>
    <w:rsid w:val="000B4E23"/>
    <w:rsid w:val="000B5050"/>
    <w:rsid w:val="000B5088"/>
    <w:rsid w:val="000B52A5"/>
    <w:rsid w:val="000B5708"/>
    <w:rsid w:val="000B5BD6"/>
    <w:rsid w:val="000B6219"/>
    <w:rsid w:val="000B62CE"/>
    <w:rsid w:val="000B6837"/>
    <w:rsid w:val="000B695E"/>
    <w:rsid w:val="000B6998"/>
    <w:rsid w:val="000B6AF9"/>
    <w:rsid w:val="000B6AFD"/>
    <w:rsid w:val="000B6BDA"/>
    <w:rsid w:val="000B6D7D"/>
    <w:rsid w:val="000B6DB4"/>
    <w:rsid w:val="000B6E22"/>
    <w:rsid w:val="000B7115"/>
    <w:rsid w:val="000B7222"/>
    <w:rsid w:val="000B752E"/>
    <w:rsid w:val="000B753F"/>
    <w:rsid w:val="000B756C"/>
    <w:rsid w:val="000B777C"/>
    <w:rsid w:val="000B78AD"/>
    <w:rsid w:val="000B7A60"/>
    <w:rsid w:val="000B7D61"/>
    <w:rsid w:val="000B7F82"/>
    <w:rsid w:val="000C0081"/>
    <w:rsid w:val="000C0088"/>
    <w:rsid w:val="000C01D6"/>
    <w:rsid w:val="000C0365"/>
    <w:rsid w:val="000C03C5"/>
    <w:rsid w:val="000C08E1"/>
    <w:rsid w:val="000C0946"/>
    <w:rsid w:val="000C0BFB"/>
    <w:rsid w:val="000C0C26"/>
    <w:rsid w:val="000C0C99"/>
    <w:rsid w:val="000C0CF2"/>
    <w:rsid w:val="000C0D2D"/>
    <w:rsid w:val="000C1079"/>
    <w:rsid w:val="000C129B"/>
    <w:rsid w:val="000C1635"/>
    <w:rsid w:val="000C1822"/>
    <w:rsid w:val="000C184D"/>
    <w:rsid w:val="000C19ED"/>
    <w:rsid w:val="000C1A68"/>
    <w:rsid w:val="000C1E47"/>
    <w:rsid w:val="000C2123"/>
    <w:rsid w:val="000C222A"/>
    <w:rsid w:val="000C2275"/>
    <w:rsid w:val="000C249C"/>
    <w:rsid w:val="000C26F3"/>
    <w:rsid w:val="000C2F8C"/>
    <w:rsid w:val="000C308D"/>
    <w:rsid w:val="000C3201"/>
    <w:rsid w:val="000C32F3"/>
    <w:rsid w:val="000C355D"/>
    <w:rsid w:val="000C3576"/>
    <w:rsid w:val="000C35C8"/>
    <w:rsid w:val="000C386D"/>
    <w:rsid w:val="000C38ED"/>
    <w:rsid w:val="000C3A0C"/>
    <w:rsid w:val="000C3B23"/>
    <w:rsid w:val="000C3E27"/>
    <w:rsid w:val="000C402F"/>
    <w:rsid w:val="000C4178"/>
    <w:rsid w:val="000C4231"/>
    <w:rsid w:val="000C4964"/>
    <w:rsid w:val="000C4A00"/>
    <w:rsid w:val="000C4AFC"/>
    <w:rsid w:val="000C4D02"/>
    <w:rsid w:val="000C4F26"/>
    <w:rsid w:val="000C4F69"/>
    <w:rsid w:val="000C4FBF"/>
    <w:rsid w:val="000C5453"/>
    <w:rsid w:val="000C5484"/>
    <w:rsid w:val="000C55D7"/>
    <w:rsid w:val="000C56FF"/>
    <w:rsid w:val="000C5898"/>
    <w:rsid w:val="000C5B66"/>
    <w:rsid w:val="000C5DC6"/>
    <w:rsid w:val="000C5F42"/>
    <w:rsid w:val="000C6185"/>
    <w:rsid w:val="000C61C9"/>
    <w:rsid w:val="000C6244"/>
    <w:rsid w:val="000C6262"/>
    <w:rsid w:val="000C6296"/>
    <w:rsid w:val="000C65AD"/>
    <w:rsid w:val="000C66D7"/>
    <w:rsid w:val="000C66EB"/>
    <w:rsid w:val="000C693A"/>
    <w:rsid w:val="000C6B43"/>
    <w:rsid w:val="000C6D34"/>
    <w:rsid w:val="000C6E5B"/>
    <w:rsid w:val="000C6F1B"/>
    <w:rsid w:val="000C71B2"/>
    <w:rsid w:val="000C735E"/>
    <w:rsid w:val="000C7421"/>
    <w:rsid w:val="000C74A7"/>
    <w:rsid w:val="000C75BD"/>
    <w:rsid w:val="000C7A7D"/>
    <w:rsid w:val="000C7BC8"/>
    <w:rsid w:val="000C7C75"/>
    <w:rsid w:val="000C7D2E"/>
    <w:rsid w:val="000D02FE"/>
    <w:rsid w:val="000D03D6"/>
    <w:rsid w:val="000D05B1"/>
    <w:rsid w:val="000D0913"/>
    <w:rsid w:val="000D0AC3"/>
    <w:rsid w:val="000D0B08"/>
    <w:rsid w:val="000D0B83"/>
    <w:rsid w:val="000D0DE0"/>
    <w:rsid w:val="000D104A"/>
    <w:rsid w:val="000D115D"/>
    <w:rsid w:val="000D1453"/>
    <w:rsid w:val="000D1469"/>
    <w:rsid w:val="000D15F7"/>
    <w:rsid w:val="000D1636"/>
    <w:rsid w:val="000D191D"/>
    <w:rsid w:val="000D1AB9"/>
    <w:rsid w:val="000D1B3D"/>
    <w:rsid w:val="000D1CA0"/>
    <w:rsid w:val="000D1D16"/>
    <w:rsid w:val="000D1D38"/>
    <w:rsid w:val="000D1F19"/>
    <w:rsid w:val="000D1F87"/>
    <w:rsid w:val="000D2210"/>
    <w:rsid w:val="000D2357"/>
    <w:rsid w:val="000D273F"/>
    <w:rsid w:val="000D29FC"/>
    <w:rsid w:val="000D2A64"/>
    <w:rsid w:val="000D2A68"/>
    <w:rsid w:val="000D2B5C"/>
    <w:rsid w:val="000D2C08"/>
    <w:rsid w:val="000D2CE6"/>
    <w:rsid w:val="000D2DF1"/>
    <w:rsid w:val="000D30CD"/>
    <w:rsid w:val="000D3186"/>
    <w:rsid w:val="000D3296"/>
    <w:rsid w:val="000D33B4"/>
    <w:rsid w:val="000D3496"/>
    <w:rsid w:val="000D3550"/>
    <w:rsid w:val="000D370A"/>
    <w:rsid w:val="000D37EF"/>
    <w:rsid w:val="000D3AA0"/>
    <w:rsid w:val="000D3ED5"/>
    <w:rsid w:val="000D41FB"/>
    <w:rsid w:val="000D435D"/>
    <w:rsid w:val="000D45D4"/>
    <w:rsid w:val="000D4901"/>
    <w:rsid w:val="000D4AF1"/>
    <w:rsid w:val="000D4B9B"/>
    <w:rsid w:val="000D4DDC"/>
    <w:rsid w:val="000D5152"/>
    <w:rsid w:val="000D5189"/>
    <w:rsid w:val="000D535A"/>
    <w:rsid w:val="000D547A"/>
    <w:rsid w:val="000D581D"/>
    <w:rsid w:val="000D58D1"/>
    <w:rsid w:val="000D5B22"/>
    <w:rsid w:val="000D5E0B"/>
    <w:rsid w:val="000D5E76"/>
    <w:rsid w:val="000D5FDB"/>
    <w:rsid w:val="000D6056"/>
    <w:rsid w:val="000D6157"/>
    <w:rsid w:val="000D6266"/>
    <w:rsid w:val="000D6280"/>
    <w:rsid w:val="000D63C1"/>
    <w:rsid w:val="000D65FE"/>
    <w:rsid w:val="000D6EC7"/>
    <w:rsid w:val="000D7143"/>
    <w:rsid w:val="000D72D7"/>
    <w:rsid w:val="000D778F"/>
    <w:rsid w:val="000D79B8"/>
    <w:rsid w:val="000D79DC"/>
    <w:rsid w:val="000D7B69"/>
    <w:rsid w:val="000D7B7A"/>
    <w:rsid w:val="000D7CB7"/>
    <w:rsid w:val="000D7D70"/>
    <w:rsid w:val="000D7E2D"/>
    <w:rsid w:val="000D7F8F"/>
    <w:rsid w:val="000E0645"/>
    <w:rsid w:val="000E0809"/>
    <w:rsid w:val="000E0B9C"/>
    <w:rsid w:val="000E0BDD"/>
    <w:rsid w:val="000E0D3D"/>
    <w:rsid w:val="000E0DD0"/>
    <w:rsid w:val="000E0EEE"/>
    <w:rsid w:val="000E0FB3"/>
    <w:rsid w:val="000E11F9"/>
    <w:rsid w:val="000E13A4"/>
    <w:rsid w:val="000E1B33"/>
    <w:rsid w:val="000E1F56"/>
    <w:rsid w:val="000E2546"/>
    <w:rsid w:val="000E25F5"/>
    <w:rsid w:val="000E280D"/>
    <w:rsid w:val="000E2A26"/>
    <w:rsid w:val="000E2B53"/>
    <w:rsid w:val="000E2CF3"/>
    <w:rsid w:val="000E2E18"/>
    <w:rsid w:val="000E2F73"/>
    <w:rsid w:val="000E302C"/>
    <w:rsid w:val="000E33BB"/>
    <w:rsid w:val="000E340C"/>
    <w:rsid w:val="000E38A8"/>
    <w:rsid w:val="000E38D5"/>
    <w:rsid w:val="000E3AD4"/>
    <w:rsid w:val="000E3BCE"/>
    <w:rsid w:val="000E3E5A"/>
    <w:rsid w:val="000E3F37"/>
    <w:rsid w:val="000E407D"/>
    <w:rsid w:val="000E4629"/>
    <w:rsid w:val="000E48FE"/>
    <w:rsid w:val="000E49CB"/>
    <w:rsid w:val="000E511E"/>
    <w:rsid w:val="000E5549"/>
    <w:rsid w:val="000E5772"/>
    <w:rsid w:val="000E57F4"/>
    <w:rsid w:val="000E5835"/>
    <w:rsid w:val="000E5C61"/>
    <w:rsid w:val="000E5E27"/>
    <w:rsid w:val="000E5EB1"/>
    <w:rsid w:val="000E5F8F"/>
    <w:rsid w:val="000E61CC"/>
    <w:rsid w:val="000E620B"/>
    <w:rsid w:val="000E640C"/>
    <w:rsid w:val="000E652E"/>
    <w:rsid w:val="000E696B"/>
    <w:rsid w:val="000E6A6E"/>
    <w:rsid w:val="000E6A76"/>
    <w:rsid w:val="000E6C53"/>
    <w:rsid w:val="000E6CEA"/>
    <w:rsid w:val="000E6FD0"/>
    <w:rsid w:val="000E7073"/>
    <w:rsid w:val="000E72AB"/>
    <w:rsid w:val="000E72D9"/>
    <w:rsid w:val="000E73C8"/>
    <w:rsid w:val="000E74B6"/>
    <w:rsid w:val="000E74E0"/>
    <w:rsid w:val="000E7583"/>
    <w:rsid w:val="000E75AD"/>
    <w:rsid w:val="000E762E"/>
    <w:rsid w:val="000E79AE"/>
    <w:rsid w:val="000E7BDB"/>
    <w:rsid w:val="000E7D00"/>
    <w:rsid w:val="000E7E13"/>
    <w:rsid w:val="000F0A9B"/>
    <w:rsid w:val="000F0D75"/>
    <w:rsid w:val="000F0F72"/>
    <w:rsid w:val="000F0FB0"/>
    <w:rsid w:val="000F0FDF"/>
    <w:rsid w:val="000F101E"/>
    <w:rsid w:val="000F11B6"/>
    <w:rsid w:val="000F1331"/>
    <w:rsid w:val="000F1580"/>
    <w:rsid w:val="000F17F0"/>
    <w:rsid w:val="000F182F"/>
    <w:rsid w:val="000F19A1"/>
    <w:rsid w:val="000F1B01"/>
    <w:rsid w:val="000F1B17"/>
    <w:rsid w:val="000F1B1B"/>
    <w:rsid w:val="000F1CA9"/>
    <w:rsid w:val="000F1F08"/>
    <w:rsid w:val="000F2577"/>
    <w:rsid w:val="000F2767"/>
    <w:rsid w:val="000F28DA"/>
    <w:rsid w:val="000F28E8"/>
    <w:rsid w:val="000F2A63"/>
    <w:rsid w:val="000F2AE6"/>
    <w:rsid w:val="000F2CB4"/>
    <w:rsid w:val="000F2CBC"/>
    <w:rsid w:val="000F2D83"/>
    <w:rsid w:val="000F2E5D"/>
    <w:rsid w:val="000F2E6E"/>
    <w:rsid w:val="000F3319"/>
    <w:rsid w:val="000F3365"/>
    <w:rsid w:val="000F3401"/>
    <w:rsid w:val="000F3899"/>
    <w:rsid w:val="000F3970"/>
    <w:rsid w:val="000F3E52"/>
    <w:rsid w:val="000F403A"/>
    <w:rsid w:val="000F4112"/>
    <w:rsid w:val="000F480A"/>
    <w:rsid w:val="000F49F5"/>
    <w:rsid w:val="000F4A63"/>
    <w:rsid w:val="000F4C7A"/>
    <w:rsid w:val="000F4D1A"/>
    <w:rsid w:val="000F4E09"/>
    <w:rsid w:val="000F4F8F"/>
    <w:rsid w:val="000F4FDD"/>
    <w:rsid w:val="000F511D"/>
    <w:rsid w:val="000F52B1"/>
    <w:rsid w:val="000F52CD"/>
    <w:rsid w:val="000F539F"/>
    <w:rsid w:val="000F5588"/>
    <w:rsid w:val="000F5851"/>
    <w:rsid w:val="000F5897"/>
    <w:rsid w:val="000F58D3"/>
    <w:rsid w:val="000F5C0A"/>
    <w:rsid w:val="000F5E98"/>
    <w:rsid w:val="000F5F15"/>
    <w:rsid w:val="000F607B"/>
    <w:rsid w:val="000F6126"/>
    <w:rsid w:val="000F6235"/>
    <w:rsid w:val="000F6375"/>
    <w:rsid w:val="000F639B"/>
    <w:rsid w:val="000F64DA"/>
    <w:rsid w:val="000F65A1"/>
    <w:rsid w:val="000F6764"/>
    <w:rsid w:val="000F69D7"/>
    <w:rsid w:val="000F6CFE"/>
    <w:rsid w:val="000F6E2E"/>
    <w:rsid w:val="000F72B3"/>
    <w:rsid w:val="000F72F1"/>
    <w:rsid w:val="000F7393"/>
    <w:rsid w:val="000F7503"/>
    <w:rsid w:val="000F7920"/>
    <w:rsid w:val="000F7B42"/>
    <w:rsid w:val="000F7CD6"/>
    <w:rsid w:val="000F7E9A"/>
    <w:rsid w:val="000F7F49"/>
    <w:rsid w:val="00100573"/>
    <w:rsid w:val="00100666"/>
    <w:rsid w:val="00100BE9"/>
    <w:rsid w:val="00100C2F"/>
    <w:rsid w:val="00100FD0"/>
    <w:rsid w:val="00100FFF"/>
    <w:rsid w:val="00101183"/>
    <w:rsid w:val="001012F2"/>
    <w:rsid w:val="001014D0"/>
    <w:rsid w:val="001015C3"/>
    <w:rsid w:val="001015C6"/>
    <w:rsid w:val="00101600"/>
    <w:rsid w:val="00101B3F"/>
    <w:rsid w:val="00101B62"/>
    <w:rsid w:val="00101BC9"/>
    <w:rsid w:val="00101E70"/>
    <w:rsid w:val="0010205F"/>
    <w:rsid w:val="0010218C"/>
    <w:rsid w:val="0010228D"/>
    <w:rsid w:val="001022EB"/>
    <w:rsid w:val="001023A6"/>
    <w:rsid w:val="00102960"/>
    <w:rsid w:val="001029A7"/>
    <w:rsid w:val="00102CD6"/>
    <w:rsid w:val="00102D69"/>
    <w:rsid w:val="0010310F"/>
    <w:rsid w:val="001031E6"/>
    <w:rsid w:val="0010337C"/>
    <w:rsid w:val="00103521"/>
    <w:rsid w:val="0010352B"/>
    <w:rsid w:val="0010370B"/>
    <w:rsid w:val="0010376D"/>
    <w:rsid w:val="00103AC7"/>
    <w:rsid w:val="00103B37"/>
    <w:rsid w:val="00103C5C"/>
    <w:rsid w:val="00103DD1"/>
    <w:rsid w:val="00103FD7"/>
    <w:rsid w:val="00104406"/>
    <w:rsid w:val="00104539"/>
    <w:rsid w:val="001045D0"/>
    <w:rsid w:val="001048AD"/>
    <w:rsid w:val="001049B3"/>
    <w:rsid w:val="00104DDE"/>
    <w:rsid w:val="00104EAD"/>
    <w:rsid w:val="00105600"/>
    <w:rsid w:val="00105648"/>
    <w:rsid w:val="00105795"/>
    <w:rsid w:val="00105941"/>
    <w:rsid w:val="0010597C"/>
    <w:rsid w:val="001059DD"/>
    <w:rsid w:val="00105CB6"/>
    <w:rsid w:val="00105EB2"/>
    <w:rsid w:val="00106168"/>
    <w:rsid w:val="0010633F"/>
    <w:rsid w:val="001063D8"/>
    <w:rsid w:val="00106514"/>
    <w:rsid w:val="0010654F"/>
    <w:rsid w:val="00106636"/>
    <w:rsid w:val="001066F4"/>
    <w:rsid w:val="00106986"/>
    <w:rsid w:val="00106B2A"/>
    <w:rsid w:val="00106B2D"/>
    <w:rsid w:val="00106BB0"/>
    <w:rsid w:val="001071AB"/>
    <w:rsid w:val="001071D1"/>
    <w:rsid w:val="00107594"/>
    <w:rsid w:val="001077C4"/>
    <w:rsid w:val="00107886"/>
    <w:rsid w:val="001078BA"/>
    <w:rsid w:val="00107B18"/>
    <w:rsid w:val="00107B27"/>
    <w:rsid w:val="00107EF7"/>
    <w:rsid w:val="00107FAD"/>
    <w:rsid w:val="001101AE"/>
    <w:rsid w:val="001102F8"/>
    <w:rsid w:val="0011053B"/>
    <w:rsid w:val="001105B3"/>
    <w:rsid w:val="00110942"/>
    <w:rsid w:val="00110AAD"/>
    <w:rsid w:val="00110CE0"/>
    <w:rsid w:val="00110CE2"/>
    <w:rsid w:val="0011117A"/>
    <w:rsid w:val="0011122B"/>
    <w:rsid w:val="0011137C"/>
    <w:rsid w:val="00111B77"/>
    <w:rsid w:val="00111ECA"/>
    <w:rsid w:val="0011228A"/>
    <w:rsid w:val="00112301"/>
    <w:rsid w:val="0011241C"/>
    <w:rsid w:val="0011248E"/>
    <w:rsid w:val="001124CB"/>
    <w:rsid w:val="001125BB"/>
    <w:rsid w:val="001125C3"/>
    <w:rsid w:val="0011267E"/>
    <w:rsid w:val="00112819"/>
    <w:rsid w:val="0011283C"/>
    <w:rsid w:val="00112BF9"/>
    <w:rsid w:val="00112DFD"/>
    <w:rsid w:val="00112EC0"/>
    <w:rsid w:val="0011354A"/>
    <w:rsid w:val="0011378F"/>
    <w:rsid w:val="00113A07"/>
    <w:rsid w:val="00113BFD"/>
    <w:rsid w:val="00113C62"/>
    <w:rsid w:val="00113DBC"/>
    <w:rsid w:val="00113E1F"/>
    <w:rsid w:val="00113F6C"/>
    <w:rsid w:val="0011440C"/>
    <w:rsid w:val="00114430"/>
    <w:rsid w:val="00114450"/>
    <w:rsid w:val="001145A7"/>
    <w:rsid w:val="001146FB"/>
    <w:rsid w:val="001147FB"/>
    <w:rsid w:val="001148B4"/>
    <w:rsid w:val="001149A6"/>
    <w:rsid w:val="00114B96"/>
    <w:rsid w:val="001150EC"/>
    <w:rsid w:val="001153E5"/>
    <w:rsid w:val="001154B2"/>
    <w:rsid w:val="001155DE"/>
    <w:rsid w:val="001156F6"/>
    <w:rsid w:val="00115771"/>
    <w:rsid w:val="00115A74"/>
    <w:rsid w:val="00115DFC"/>
    <w:rsid w:val="00115E89"/>
    <w:rsid w:val="0011618F"/>
    <w:rsid w:val="0011625C"/>
    <w:rsid w:val="00116261"/>
    <w:rsid w:val="001164B9"/>
    <w:rsid w:val="001164C2"/>
    <w:rsid w:val="00116574"/>
    <w:rsid w:val="00116C0D"/>
    <w:rsid w:val="0011739C"/>
    <w:rsid w:val="0011748A"/>
    <w:rsid w:val="001174EC"/>
    <w:rsid w:val="0011752E"/>
    <w:rsid w:val="00117582"/>
    <w:rsid w:val="0011767F"/>
    <w:rsid w:val="0011770A"/>
    <w:rsid w:val="00117909"/>
    <w:rsid w:val="00117B23"/>
    <w:rsid w:val="00117B78"/>
    <w:rsid w:val="00117C37"/>
    <w:rsid w:val="00117D6F"/>
    <w:rsid w:val="00117F39"/>
    <w:rsid w:val="001200B5"/>
    <w:rsid w:val="001202E8"/>
    <w:rsid w:val="00120302"/>
    <w:rsid w:val="001204B8"/>
    <w:rsid w:val="0012070E"/>
    <w:rsid w:val="001208BB"/>
    <w:rsid w:val="001208CA"/>
    <w:rsid w:val="00120A56"/>
    <w:rsid w:val="00120C22"/>
    <w:rsid w:val="00120DF4"/>
    <w:rsid w:val="00121317"/>
    <w:rsid w:val="001214D5"/>
    <w:rsid w:val="001218B4"/>
    <w:rsid w:val="001219E3"/>
    <w:rsid w:val="00121AD0"/>
    <w:rsid w:val="00121C5A"/>
    <w:rsid w:val="00121D45"/>
    <w:rsid w:val="00121EE3"/>
    <w:rsid w:val="00121FA3"/>
    <w:rsid w:val="00122A18"/>
    <w:rsid w:val="00122AB7"/>
    <w:rsid w:val="00122B8F"/>
    <w:rsid w:val="00122CCF"/>
    <w:rsid w:val="00122D79"/>
    <w:rsid w:val="00122E79"/>
    <w:rsid w:val="00122E9F"/>
    <w:rsid w:val="00122EDA"/>
    <w:rsid w:val="00122F35"/>
    <w:rsid w:val="001231CC"/>
    <w:rsid w:val="001231D5"/>
    <w:rsid w:val="00123336"/>
    <w:rsid w:val="001234A3"/>
    <w:rsid w:val="001235C2"/>
    <w:rsid w:val="001236F5"/>
    <w:rsid w:val="00123737"/>
    <w:rsid w:val="00123A81"/>
    <w:rsid w:val="00123AC4"/>
    <w:rsid w:val="00123D7F"/>
    <w:rsid w:val="00123DF2"/>
    <w:rsid w:val="001240E0"/>
    <w:rsid w:val="001240F0"/>
    <w:rsid w:val="0012447F"/>
    <w:rsid w:val="001244B0"/>
    <w:rsid w:val="001245F1"/>
    <w:rsid w:val="00124623"/>
    <w:rsid w:val="00124B92"/>
    <w:rsid w:val="00124BFC"/>
    <w:rsid w:val="0012534F"/>
    <w:rsid w:val="001256AA"/>
    <w:rsid w:val="0012570E"/>
    <w:rsid w:val="00125818"/>
    <w:rsid w:val="00125885"/>
    <w:rsid w:val="001258DE"/>
    <w:rsid w:val="00125939"/>
    <w:rsid w:val="00125980"/>
    <w:rsid w:val="001259A1"/>
    <w:rsid w:val="00125A44"/>
    <w:rsid w:val="00125AA2"/>
    <w:rsid w:val="00125C02"/>
    <w:rsid w:val="0012619D"/>
    <w:rsid w:val="00126259"/>
    <w:rsid w:val="0012668E"/>
    <w:rsid w:val="0012675B"/>
    <w:rsid w:val="0012683E"/>
    <w:rsid w:val="00126A30"/>
    <w:rsid w:val="00126C10"/>
    <w:rsid w:val="00126CB4"/>
    <w:rsid w:val="00126D02"/>
    <w:rsid w:val="00127299"/>
    <w:rsid w:val="001272A0"/>
    <w:rsid w:val="00127804"/>
    <w:rsid w:val="00130144"/>
    <w:rsid w:val="0013014E"/>
    <w:rsid w:val="001303C0"/>
    <w:rsid w:val="00130442"/>
    <w:rsid w:val="00130511"/>
    <w:rsid w:val="00130564"/>
    <w:rsid w:val="00130567"/>
    <w:rsid w:val="001306EF"/>
    <w:rsid w:val="00130776"/>
    <w:rsid w:val="0013082A"/>
    <w:rsid w:val="0013098E"/>
    <w:rsid w:val="00130AF4"/>
    <w:rsid w:val="00130B26"/>
    <w:rsid w:val="00130BE7"/>
    <w:rsid w:val="00130D37"/>
    <w:rsid w:val="00130DBC"/>
    <w:rsid w:val="00130E11"/>
    <w:rsid w:val="00130ED9"/>
    <w:rsid w:val="0013123A"/>
    <w:rsid w:val="00131345"/>
    <w:rsid w:val="00131392"/>
    <w:rsid w:val="0013142A"/>
    <w:rsid w:val="001314C0"/>
    <w:rsid w:val="00131511"/>
    <w:rsid w:val="0013174E"/>
    <w:rsid w:val="00131BD3"/>
    <w:rsid w:val="00131C21"/>
    <w:rsid w:val="00131DED"/>
    <w:rsid w:val="00131E5C"/>
    <w:rsid w:val="00131E85"/>
    <w:rsid w:val="00131EBE"/>
    <w:rsid w:val="00132190"/>
    <w:rsid w:val="00132225"/>
    <w:rsid w:val="00132249"/>
    <w:rsid w:val="001325E0"/>
    <w:rsid w:val="0013280C"/>
    <w:rsid w:val="001328F9"/>
    <w:rsid w:val="00132D52"/>
    <w:rsid w:val="00132E47"/>
    <w:rsid w:val="00132E87"/>
    <w:rsid w:val="00132F28"/>
    <w:rsid w:val="00132FE0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42D9"/>
    <w:rsid w:val="001343AB"/>
    <w:rsid w:val="00134999"/>
    <w:rsid w:val="001351F2"/>
    <w:rsid w:val="0013526B"/>
    <w:rsid w:val="001352C8"/>
    <w:rsid w:val="001354F3"/>
    <w:rsid w:val="001357DA"/>
    <w:rsid w:val="00135BE1"/>
    <w:rsid w:val="00135C33"/>
    <w:rsid w:val="001361C3"/>
    <w:rsid w:val="00136471"/>
    <w:rsid w:val="00136657"/>
    <w:rsid w:val="00136688"/>
    <w:rsid w:val="001367C6"/>
    <w:rsid w:val="00136A81"/>
    <w:rsid w:val="001372E4"/>
    <w:rsid w:val="0013737E"/>
    <w:rsid w:val="00137413"/>
    <w:rsid w:val="00137742"/>
    <w:rsid w:val="00137780"/>
    <w:rsid w:val="001378F1"/>
    <w:rsid w:val="00137CFC"/>
    <w:rsid w:val="00137D57"/>
    <w:rsid w:val="00137F83"/>
    <w:rsid w:val="001400ED"/>
    <w:rsid w:val="00140530"/>
    <w:rsid w:val="0014058B"/>
    <w:rsid w:val="00140629"/>
    <w:rsid w:val="00140631"/>
    <w:rsid w:val="001407B8"/>
    <w:rsid w:val="00140C7C"/>
    <w:rsid w:val="00140D09"/>
    <w:rsid w:val="00140D61"/>
    <w:rsid w:val="00140F81"/>
    <w:rsid w:val="00140FB7"/>
    <w:rsid w:val="00141127"/>
    <w:rsid w:val="0014137F"/>
    <w:rsid w:val="001414B0"/>
    <w:rsid w:val="001417D9"/>
    <w:rsid w:val="001419B7"/>
    <w:rsid w:val="00141CFC"/>
    <w:rsid w:val="00141E3E"/>
    <w:rsid w:val="001422A4"/>
    <w:rsid w:val="001423D0"/>
    <w:rsid w:val="001427E2"/>
    <w:rsid w:val="00142925"/>
    <w:rsid w:val="0014298D"/>
    <w:rsid w:val="00142F0A"/>
    <w:rsid w:val="00143304"/>
    <w:rsid w:val="001433DF"/>
    <w:rsid w:val="00143430"/>
    <w:rsid w:val="001434A2"/>
    <w:rsid w:val="0014359A"/>
    <w:rsid w:val="001436AF"/>
    <w:rsid w:val="001439E9"/>
    <w:rsid w:val="00143C41"/>
    <w:rsid w:val="00143D1F"/>
    <w:rsid w:val="00144425"/>
    <w:rsid w:val="0014444D"/>
    <w:rsid w:val="001445D7"/>
    <w:rsid w:val="00144E19"/>
    <w:rsid w:val="00144EFC"/>
    <w:rsid w:val="001450F0"/>
    <w:rsid w:val="00145272"/>
    <w:rsid w:val="001452BB"/>
    <w:rsid w:val="001453F2"/>
    <w:rsid w:val="001457B1"/>
    <w:rsid w:val="00145AB6"/>
    <w:rsid w:val="00145BF4"/>
    <w:rsid w:val="00145D94"/>
    <w:rsid w:val="0014612C"/>
    <w:rsid w:val="00146358"/>
    <w:rsid w:val="00146505"/>
    <w:rsid w:val="00146587"/>
    <w:rsid w:val="001465D3"/>
    <w:rsid w:val="00146600"/>
    <w:rsid w:val="00146856"/>
    <w:rsid w:val="00146857"/>
    <w:rsid w:val="001468C1"/>
    <w:rsid w:val="00146971"/>
    <w:rsid w:val="00146E02"/>
    <w:rsid w:val="00146E63"/>
    <w:rsid w:val="00146E97"/>
    <w:rsid w:val="001471BB"/>
    <w:rsid w:val="001472BD"/>
    <w:rsid w:val="00147412"/>
    <w:rsid w:val="00147905"/>
    <w:rsid w:val="0014791F"/>
    <w:rsid w:val="00147C71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FA7"/>
    <w:rsid w:val="00150FD7"/>
    <w:rsid w:val="00151345"/>
    <w:rsid w:val="0015145C"/>
    <w:rsid w:val="00151693"/>
    <w:rsid w:val="001516F0"/>
    <w:rsid w:val="00151795"/>
    <w:rsid w:val="001519A5"/>
    <w:rsid w:val="00151F14"/>
    <w:rsid w:val="00152214"/>
    <w:rsid w:val="0015267D"/>
    <w:rsid w:val="00152B69"/>
    <w:rsid w:val="00153470"/>
    <w:rsid w:val="00153875"/>
    <w:rsid w:val="00153BED"/>
    <w:rsid w:val="00153C41"/>
    <w:rsid w:val="00153E32"/>
    <w:rsid w:val="00154128"/>
    <w:rsid w:val="001544F1"/>
    <w:rsid w:val="00154626"/>
    <w:rsid w:val="00154633"/>
    <w:rsid w:val="00154842"/>
    <w:rsid w:val="00154989"/>
    <w:rsid w:val="00154A3F"/>
    <w:rsid w:val="00154FB1"/>
    <w:rsid w:val="00154FF0"/>
    <w:rsid w:val="00155116"/>
    <w:rsid w:val="001551DB"/>
    <w:rsid w:val="001558D9"/>
    <w:rsid w:val="00155905"/>
    <w:rsid w:val="0015597F"/>
    <w:rsid w:val="001559F5"/>
    <w:rsid w:val="00155E4C"/>
    <w:rsid w:val="0015645F"/>
    <w:rsid w:val="001567E1"/>
    <w:rsid w:val="001568A5"/>
    <w:rsid w:val="00156904"/>
    <w:rsid w:val="001569D0"/>
    <w:rsid w:val="00156CF3"/>
    <w:rsid w:val="00156DB8"/>
    <w:rsid w:val="00156DE3"/>
    <w:rsid w:val="00157171"/>
    <w:rsid w:val="001571B6"/>
    <w:rsid w:val="001571F7"/>
    <w:rsid w:val="00157413"/>
    <w:rsid w:val="00157857"/>
    <w:rsid w:val="00157A41"/>
    <w:rsid w:val="00157A4E"/>
    <w:rsid w:val="00157C74"/>
    <w:rsid w:val="00157CE5"/>
    <w:rsid w:val="00157DB5"/>
    <w:rsid w:val="00157DEA"/>
    <w:rsid w:val="00157E07"/>
    <w:rsid w:val="00157EF3"/>
    <w:rsid w:val="00157FD3"/>
    <w:rsid w:val="00160214"/>
    <w:rsid w:val="0016028C"/>
    <w:rsid w:val="00160300"/>
    <w:rsid w:val="0016056B"/>
    <w:rsid w:val="0016091A"/>
    <w:rsid w:val="00160B21"/>
    <w:rsid w:val="00160B28"/>
    <w:rsid w:val="00160E30"/>
    <w:rsid w:val="00160FCF"/>
    <w:rsid w:val="00160FF4"/>
    <w:rsid w:val="0016110C"/>
    <w:rsid w:val="001611DA"/>
    <w:rsid w:val="001618C8"/>
    <w:rsid w:val="00161D82"/>
    <w:rsid w:val="00161DBE"/>
    <w:rsid w:val="001620C9"/>
    <w:rsid w:val="0016216B"/>
    <w:rsid w:val="001621DA"/>
    <w:rsid w:val="001628DF"/>
    <w:rsid w:val="00162AE3"/>
    <w:rsid w:val="00162AE9"/>
    <w:rsid w:val="00162B34"/>
    <w:rsid w:val="0016339C"/>
    <w:rsid w:val="0016383F"/>
    <w:rsid w:val="00163CE8"/>
    <w:rsid w:val="00163D1F"/>
    <w:rsid w:val="00163F0F"/>
    <w:rsid w:val="00163F33"/>
    <w:rsid w:val="00163F4F"/>
    <w:rsid w:val="00164109"/>
    <w:rsid w:val="0016429C"/>
    <w:rsid w:val="0016432D"/>
    <w:rsid w:val="00164350"/>
    <w:rsid w:val="001645DF"/>
    <w:rsid w:val="00164603"/>
    <w:rsid w:val="00164B57"/>
    <w:rsid w:val="00164E9D"/>
    <w:rsid w:val="00165223"/>
    <w:rsid w:val="00165237"/>
    <w:rsid w:val="001652C1"/>
    <w:rsid w:val="0016546A"/>
    <w:rsid w:val="0016555B"/>
    <w:rsid w:val="001657FE"/>
    <w:rsid w:val="00165BB2"/>
    <w:rsid w:val="00166524"/>
    <w:rsid w:val="001667AB"/>
    <w:rsid w:val="0016684E"/>
    <w:rsid w:val="0016686B"/>
    <w:rsid w:val="001669B4"/>
    <w:rsid w:val="0016711F"/>
    <w:rsid w:val="00167225"/>
    <w:rsid w:val="00167293"/>
    <w:rsid w:val="00167955"/>
    <w:rsid w:val="00167AC3"/>
    <w:rsid w:val="00167C80"/>
    <w:rsid w:val="00167EE1"/>
    <w:rsid w:val="00167FF2"/>
    <w:rsid w:val="0017007F"/>
    <w:rsid w:val="00170526"/>
    <w:rsid w:val="001708ED"/>
    <w:rsid w:val="00170913"/>
    <w:rsid w:val="001709C3"/>
    <w:rsid w:val="00170E05"/>
    <w:rsid w:val="00170EAC"/>
    <w:rsid w:val="00170F32"/>
    <w:rsid w:val="00171079"/>
    <w:rsid w:val="00171084"/>
    <w:rsid w:val="001710A4"/>
    <w:rsid w:val="00171478"/>
    <w:rsid w:val="001715C8"/>
    <w:rsid w:val="0017192F"/>
    <w:rsid w:val="001719E4"/>
    <w:rsid w:val="00171D05"/>
    <w:rsid w:val="00171E67"/>
    <w:rsid w:val="00171F4F"/>
    <w:rsid w:val="00172046"/>
    <w:rsid w:val="0017209F"/>
    <w:rsid w:val="001721C3"/>
    <w:rsid w:val="001722DF"/>
    <w:rsid w:val="001723E2"/>
    <w:rsid w:val="00172547"/>
    <w:rsid w:val="00172914"/>
    <w:rsid w:val="00172CF2"/>
    <w:rsid w:val="00172F9F"/>
    <w:rsid w:val="001730B7"/>
    <w:rsid w:val="00173342"/>
    <w:rsid w:val="00173C0F"/>
    <w:rsid w:val="00173C7F"/>
    <w:rsid w:val="00174171"/>
    <w:rsid w:val="00174217"/>
    <w:rsid w:val="00174254"/>
    <w:rsid w:val="0017429F"/>
    <w:rsid w:val="001748A6"/>
    <w:rsid w:val="001748BB"/>
    <w:rsid w:val="001748E1"/>
    <w:rsid w:val="00174BBF"/>
    <w:rsid w:val="00174C01"/>
    <w:rsid w:val="00174E60"/>
    <w:rsid w:val="00174EAD"/>
    <w:rsid w:val="00175162"/>
    <w:rsid w:val="0017522D"/>
    <w:rsid w:val="00175552"/>
    <w:rsid w:val="00175561"/>
    <w:rsid w:val="0017561B"/>
    <w:rsid w:val="00175B2F"/>
    <w:rsid w:val="00175C3F"/>
    <w:rsid w:val="00175C59"/>
    <w:rsid w:val="00175EE8"/>
    <w:rsid w:val="001762AD"/>
    <w:rsid w:val="001762F1"/>
    <w:rsid w:val="001766D8"/>
    <w:rsid w:val="00176AE7"/>
    <w:rsid w:val="001771F9"/>
    <w:rsid w:val="00177220"/>
    <w:rsid w:val="00177287"/>
    <w:rsid w:val="001779F4"/>
    <w:rsid w:val="00177A43"/>
    <w:rsid w:val="00177A73"/>
    <w:rsid w:val="00177A91"/>
    <w:rsid w:val="00177C93"/>
    <w:rsid w:val="00177D62"/>
    <w:rsid w:val="00180187"/>
    <w:rsid w:val="0018055F"/>
    <w:rsid w:val="00180863"/>
    <w:rsid w:val="00180865"/>
    <w:rsid w:val="001808BE"/>
    <w:rsid w:val="001808C6"/>
    <w:rsid w:val="00180A97"/>
    <w:rsid w:val="00180C61"/>
    <w:rsid w:val="00180DBE"/>
    <w:rsid w:val="00180F65"/>
    <w:rsid w:val="00180FF1"/>
    <w:rsid w:val="00181182"/>
    <w:rsid w:val="0018159A"/>
    <w:rsid w:val="00181691"/>
    <w:rsid w:val="001819F8"/>
    <w:rsid w:val="00181A9D"/>
    <w:rsid w:val="00181B71"/>
    <w:rsid w:val="00181C4B"/>
    <w:rsid w:val="00182605"/>
    <w:rsid w:val="001829C5"/>
    <w:rsid w:val="00182A2A"/>
    <w:rsid w:val="00182D9E"/>
    <w:rsid w:val="00182DC4"/>
    <w:rsid w:val="00182F4C"/>
    <w:rsid w:val="00182FD4"/>
    <w:rsid w:val="001830A2"/>
    <w:rsid w:val="001833E3"/>
    <w:rsid w:val="001833FE"/>
    <w:rsid w:val="00183632"/>
    <w:rsid w:val="00183941"/>
    <w:rsid w:val="00183C4D"/>
    <w:rsid w:val="00183D1D"/>
    <w:rsid w:val="00183DDE"/>
    <w:rsid w:val="00183E02"/>
    <w:rsid w:val="00183F51"/>
    <w:rsid w:val="00184022"/>
    <w:rsid w:val="001842AB"/>
    <w:rsid w:val="001843FA"/>
    <w:rsid w:val="001846A4"/>
    <w:rsid w:val="001847A0"/>
    <w:rsid w:val="001847E2"/>
    <w:rsid w:val="00184878"/>
    <w:rsid w:val="0018495D"/>
    <w:rsid w:val="0018497D"/>
    <w:rsid w:val="00184AB3"/>
    <w:rsid w:val="00184B97"/>
    <w:rsid w:val="00184DAA"/>
    <w:rsid w:val="0018524F"/>
    <w:rsid w:val="0018528F"/>
    <w:rsid w:val="001853F3"/>
    <w:rsid w:val="00185632"/>
    <w:rsid w:val="00185750"/>
    <w:rsid w:val="001859C7"/>
    <w:rsid w:val="001859E7"/>
    <w:rsid w:val="00185AF8"/>
    <w:rsid w:val="00185E1F"/>
    <w:rsid w:val="00185EF5"/>
    <w:rsid w:val="001861F1"/>
    <w:rsid w:val="00186233"/>
    <w:rsid w:val="00186283"/>
    <w:rsid w:val="001862F1"/>
    <w:rsid w:val="00186379"/>
    <w:rsid w:val="001868AA"/>
    <w:rsid w:val="00186EA6"/>
    <w:rsid w:val="00186F12"/>
    <w:rsid w:val="00186FB7"/>
    <w:rsid w:val="001874C6"/>
    <w:rsid w:val="00187667"/>
    <w:rsid w:val="0018775F"/>
    <w:rsid w:val="0018790B"/>
    <w:rsid w:val="00187A66"/>
    <w:rsid w:val="00187AF7"/>
    <w:rsid w:val="00187CFC"/>
    <w:rsid w:val="00187DD6"/>
    <w:rsid w:val="00187ED0"/>
    <w:rsid w:val="00187F47"/>
    <w:rsid w:val="00190055"/>
    <w:rsid w:val="0019009C"/>
    <w:rsid w:val="001904CA"/>
    <w:rsid w:val="0019059B"/>
    <w:rsid w:val="00190953"/>
    <w:rsid w:val="001909D4"/>
    <w:rsid w:val="00190B60"/>
    <w:rsid w:val="00190E90"/>
    <w:rsid w:val="00190ED1"/>
    <w:rsid w:val="00190FE5"/>
    <w:rsid w:val="001910CB"/>
    <w:rsid w:val="001913AF"/>
    <w:rsid w:val="001914EC"/>
    <w:rsid w:val="001915BA"/>
    <w:rsid w:val="001915BD"/>
    <w:rsid w:val="001916F0"/>
    <w:rsid w:val="001919A8"/>
    <w:rsid w:val="00191B63"/>
    <w:rsid w:val="00191C01"/>
    <w:rsid w:val="00191CCD"/>
    <w:rsid w:val="00191D6B"/>
    <w:rsid w:val="00191F68"/>
    <w:rsid w:val="00192018"/>
    <w:rsid w:val="0019233E"/>
    <w:rsid w:val="001924EA"/>
    <w:rsid w:val="001924FB"/>
    <w:rsid w:val="0019290C"/>
    <w:rsid w:val="00192A62"/>
    <w:rsid w:val="00192CD5"/>
    <w:rsid w:val="00192E65"/>
    <w:rsid w:val="00192E7C"/>
    <w:rsid w:val="00192FA5"/>
    <w:rsid w:val="001932AD"/>
    <w:rsid w:val="00193309"/>
    <w:rsid w:val="00193388"/>
    <w:rsid w:val="001938B6"/>
    <w:rsid w:val="00193B45"/>
    <w:rsid w:val="00193BD8"/>
    <w:rsid w:val="00193D18"/>
    <w:rsid w:val="00193F8D"/>
    <w:rsid w:val="0019442F"/>
    <w:rsid w:val="001947C3"/>
    <w:rsid w:val="0019498E"/>
    <w:rsid w:val="001949E2"/>
    <w:rsid w:val="001949E8"/>
    <w:rsid w:val="00194AC9"/>
    <w:rsid w:val="00194BD3"/>
    <w:rsid w:val="00194F4C"/>
    <w:rsid w:val="00194F9E"/>
    <w:rsid w:val="00195071"/>
    <w:rsid w:val="001950B0"/>
    <w:rsid w:val="001950BC"/>
    <w:rsid w:val="001952A5"/>
    <w:rsid w:val="001953AE"/>
    <w:rsid w:val="001953D9"/>
    <w:rsid w:val="001955B6"/>
    <w:rsid w:val="001957F9"/>
    <w:rsid w:val="00195D3D"/>
    <w:rsid w:val="00195D5E"/>
    <w:rsid w:val="00195E51"/>
    <w:rsid w:val="00195E5F"/>
    <w:rsid w:val="00196041"/>
    <w:rsid w:val="001961AA"/>
    <w:rsid w:val="001967D1"/>
    <w:rsid w:val="00196A4A"/>
    <w:rsid w:val="00196C58"/>
    <w:rsid w:val="00196C70"/>
    <w:rsid w:val="00196D2B"/>
    <w:rsid w:val="00196FBB"/>
    <w:rsid w:val="001971E4"/>
    <w:rsid w:val="001971F6"/>
    <w:rsid w:val="0019727B"/>
    <w:rsid w:val="001973CF"/>
    <w:rsid w:val="001974AC"/>
    <w:rsid w:val="00197517"/>
    <w:rsid w:val="00197967"/>
    <w:rsid w:val="00197A64"/>
    <w:rsid w:val="00197B50"/>
    <w:rsid w:val="00197BA8"/>
    <w:rsid w:val="00197D12"/>
    <w:rsid w:val="00197EC9"/>
    <w:rsid w:val="00197F0C"/>
    <w:rsid w:val="00197FF6"/>
    <w:rsid w:val="001A021F"/>
    <w:rsid w:val="001A0369"/>
    <w:rsid w:val="001A0401"/>
    <w:rsid w:val="001A0487"/>
    <w:rsid w:val="001A0C6F"/>
    <w:rsid w:val="001A0CB9"/>
    <w:rsid w:val="001A116F"/>
    <w:rsid w:val="001A1712"/>
    <w:rsid w:val="001A18BF"/>
    <w:rsid w:val="001A1ABC"/>
    <w:rsid w:val="001A1BC8"/>
    <w:rsid w:val="001A1D34"/>
    <w:rsid w:val="001A20C4"/>
    <w:rsid w:val="001A2627"/>
    <w:rsid w:val="001A2881"/>
    <w:rsid w:val="001A29E3"/>
    <w:rsid w:val="001A2A1C"/>
    <w:rsid w:val="001A2CE3"/>
    <w:rsid w:val="001A2E51"/>
    <w:rsid w:val="001A2EB1"/>
    <w:rsid w:val="001A301C"/>
    <w:rsid w:val="001A304D"/>
    <w:rsid w:val="001A307F"/>
    <w:rsid w:val="001A31E9"/>
    <w:rsid w:val="001A3358"/>
    <w:rsid w:val="001A350F"/>
    <w:rsid w:val="001A3A74"/>
    <w:rsid w:val="001A3B52"/>
    <w:rsid w:val="001A3D0A"/>
    <w:rsid w:val="001A3DF2"/>
    <w:rsid w:val="001A3EF4"/>
    <w:rsid w:val="001A4311"/>
    <w:rsid w:val="001A4530"/>
    <w:rsid w:val="001A462E"/>
    <w:rsid w:val="001A4684"/>
    <w:rsid w:val="001A4BF7"/>
    <w:rsid w:val="001A4C35"/>
    <w:rsid w:val="001A4C4C"/>
    <w:rsid w:val="001A4E1C"/>
    <w:rsid w:val="001A4F0F"/>
    <w:rsid w:val="001A4F75"/>
    <w:rsid w:val="001A4FAF"/>
    <w:rsid w:val="001A50A1"/>
    <w:rsid w:val="001A50D5"/>
    <w:rsid w:val="001A5100"/>
    <w:rsid w:val="001A51D4"/>
    <w:rsid w:val="001A580F"/>
    <w:rsid w:val="001A5A5C"/>
    <w:rsid w:val="001A5D27"/>
    <w:rsid w:val="001A5F25"/>
    <w:rsid w:val="001A60F9"/>
    <w:rsid w:val="001A6361"/>
    <w:rsid w:val="001A6405"/>
    <w:rsid w:val="001A65C2"/>
    <w:rsid w:val="001A67F1"/>
    <w:rsid w:val="001A6961"/>
    <w:rsid w:val="001A6A4A"/>
    <w:rsid w:val="001A6EBF"/>
    <w:rsid w:val="001A70EA"/>
    <w:rsid w:val="001A727D"/>
    <w:rsid w:val="001A7445"/>
    <w:rsid w:val="001A763A"/>
    <w:rsid w:val="001A793F"/>
    <w:rsid w:val="001A79F9"/>
    <w:rsid w:val="001A7B6D"/>
    <w:rsid w:val="001A7CF0"/>
    <w:rsid w:val="001A7E45"/>
    <w:rsid w:val="001B018D"/>
    <w:rsid w:val="001B01A7"/>
    <w:rsid w:val="001B02BF"/>
    <w:rsid w:val="001B068F"/>
    <w:rsid w:val="001B06F3"/>
    <w:rsid w:val="001B0920"/>
    <w:rsid w:val="001B0936"/>
    <w:rsid w:val="001B09D4"/>
    <w:rsid w:val="001B0B13"/>
    <w:rsid w:val="001B0CB6"/>
    <w:rsid w:val="001B0E7A"/>
    <w:rsid w:val="001B0F71"/>
    <w:rsid w:val="001B101F"/>
    <w:rsid w:val="001B103E"/>
    <w:rsid w:val="001B1600"/>
    <w:rsid w:val="001B1AB3"/>
    <w:rsid w:val="001B1AFC"/>
    <w:rsid w:val="001B1C98"/>
    <w:rsid w:val="001B1C9D"/>
    <w:rsid w:val="001B1CC1"/>
    <w:rsid w:val="001B1DCA"/>
    <w:rsid w:val="001B2355"/>
    <w:rsid w:val="001B244F"/>
    <w:rsid w:val="001B2585"/>
    <w:rsid w:val="001B25E4"/>
    <w:rsid w:val="001B27D6"/>
    <w:rsid w:val="001B28D7"/>
    <w:rsid w:val="001B3638"/>
    <w:rsid w:val="001B3CF9"/>
    <w:rsid w:val="001B40E3"/>
    <w:rsid w:val="001B45CB"/>
    <w:rsid w:val="001B461D"/>
    <w:rsid w:val="001B474A"/>
    <w:rsid w:val="001B4BA1"/>
    <w:rsid w:val="001B4F27"/>
    <w:rsid w:val="001B512D"/>
    <w:rsid w:val="001B529A"/>
    <w:rsid w:val="001B535D"/>
    <w:rsid w:val="001B5569"/>
    <w:rsid w:val="001B55A9"/>
    <w:rsid w:val="001B5956"/>
    <w:rsid w:val="001B5B39"/>
    <w:rsid w:val="001B5D0C"/>
    <w:rsid w:val="001B5D9F"/>
    <w:rsid w:val="001B5EED"/>
    <w:rsid w:val="001B5EF8"/>
    <w:rsid w:val="001B5F63"/>
    <w:rsid w:val="001B5FD7"/>
    <w:rsid w:val="001B6335"/>
    <w:rsid w:val="001B646D"/>
    <w:rsid w:val="001B68CF"/>
    <w:rsid w:val="001B68E8"/>
    <w:rsid w:val="001B6A43"/>
    <w:rsid w:val="001B6A80"/>
    <w:rsid w:val="001B6A8C"/>
    <w:rsid w:val="001B6B58"/>
    <w:rsid w:val="001B6EC9"/>
    <w:rsid w:val="001B6F0F"/>
    <w:rsid w:val="001B72DB"/>
    <w:rsid w:val="001B739C"/>
    <w:rsid w:val="001B73FB"/>
    <w:rsid w:val="001B768B"/>
    <w:rsid w:val="001B76D1"/>
    <w:rsid w:val="001B7988"/>
    <w:rsid w:val="001B7C73"/>
    <w:rsid w:val="001B7D8B"/>
    <w:rsid w:val="001B7D9A"/>
    <w:rsid w:val="001B7DC7"/>
    <w:rsid w:val="001B7EDE"/>
    <w:rsid w:val="001B7EDF"/>
    <w:rsid w:val="001B7F90"/>
    <w:rsid w:val="001C017F"/>
    <w:rsid w:val="001C01A2"/>
    <w:rsid w:val="001C03C1"/>
    <w:rsid w:val="001C0438"/>
    <w:rsid w:val="001C054D"/>
    <w:rsid w:val="001C058A"/>
    <w:rsid w:val="001C0663"/>
    <w:rsid w:val="001C075D"/>
    <w:rsid w:val="001C0764"/>
    <w:rsid w:val="001C07F6"/>
    <w:rsid w:val="001C0C3E"/>
    <w:rsid w:val="001C0DFC"/>
    <w:rsid w:val="001C1078"/>
    <w:rsid w:val="001C10EF"/>
    <w:rsid w:val="001C12C2"/>
    <w:rsid w:val="001C145E"/>
    <w:rsid w:val="001C15FF"/>
    <w:rsid w:val="001C16DA"/>
    <w:rsid w:val="001C1747"/>
    <w:rsid w:val="001C176A"/>
    <w:rsid w:val="001C1810"/>
    <w:rsid w:val="001C1943"/>
    <w:rsid w:val="001C1F60"/>
    <w:rsid w:val="001C2356"/>
    <w:rsid w:val="001C23D6"/>
    <w:rsid w:val="001C273A"/>
    <w:rsid w:val="001C2A20"/>
    <w:rsid w:val="001C2A75"/>
    <w:rsid w:val="001C2CE5"/>
    <w:rsid w:val="001C2D3A"/>
    <w:rsid w:val="001C2EB2"/>
    <w:rsid w:val="001C2FE9"/>
    <w:rsid w:val="001C30AB"/>
    <w:rsid w:val="001C377C"/>
    <w:rsid w:val="001C39E8"/>
    <w:rsid w:val="001C3CBD"/>
    <w:rsid w:val="001C3DB6"/>
    <w:rsid w:val="001C3F3F"/>
    <w:rsid w:val="001C4034"/>
    <w:rsid w:val="001C4378"/>
    <w:rsid w:val="001C47EB"/>
    <w:rsid w:val="001C4B90"/>
    <w:rsid w:val="001C4BFB"/>
    <w:rsid w:val="001C4DB6"/>
    <w:rsid w:val="001C5078"/>
    <w:rsid w:val="001C50FE"/>
    <w:rsid w:val="001C5172"/>
    <w:rsid w:val="001C52DE"/>
    <w:rsid w:val="001C5394"/>
    <w:rsid w:val="001C5501"/>
    <w:rsid w:val="001C5A5D"/>
    <w:rsid w:val="001C5AD2"/>
    <w:rsid w:val="001C5C15"/>
    <w:rsid w:val="001C5CF6"/>
    <w:rsid w:val="001C5DD2"/>
    <w:rsid w:val="001C5E09"/>
    <w:rsid w:val="001C5EAE"/>
    <w:rsid w:val="001C6037"/>
    <w:rsid w:val="001C6172"/>
    <w:rsid w:val="001C6459"/>
    <w:rsid w:val="001C6523"/>
    <w:rsid w:val="001C6BCF"/>
    <w:rsid w:val="001C6DCF"/>
    <w:rsid w:val="001C6F37"/>
    <w:rsid w:val="001C702E"/>
    <w:rsid w:val="001C72AB"/>
    <w:rsid w:val="001C74B3"/>
    <w:rsid w:val="001C74F9"/>
    <w:rsid w:val="001C790F"/>
    <w:rsid w:val="001C7C95"/>
    <w:rsid w:val="001C7D0D"/>
    <w:rsid w:val="001C7DBE"/>
    <w:rsid w:val="001C7E14"/>
    <w:rsid w:val="001C7EC1"/>
    <w:rsid w:val="001D02D0"/>
    <w:rsid w:val="001D08BC"/>
    <w:rsid w:val="001D098B"/>
    <w:rsid w:val="001D0A04"/>
    <w:rsid w:val="001D0AC6"/>
    <w:rsid w:val="001D0B59"/>
    <w:rsid w:val="001D0F16"/>
    <w:rsid w:val="001D10A8"/>
    <w:rsid w:val="001D116D"/>
    <w:rsid w:val="001D1694"/>
    <w:rsid w:val="001D17CC"/>
    <w:rsid w:val="001D17D2"/>
    <w:rsid w:val="001D1A0B"/>
    <w:rsid w:val="001D1B85"/>
    <w:rsid w:val="001D1BE7"/>
    <w:rsid w:val="001D1C2A"/>
    <w:rsid w:val="001D1DAD"/>
    <w:rsid w:val="001D1E25"/>
    <w:rsid w:val="001D274D"/>
    <w:rsid w:val="001D2791"/>
    <w:rsid w:val="001D287D"/>
    <w:rsid w:val="001D2BE1"/>
    <w:rsid w:val="001D2DF9"/>
    <w:rsid w:val="001D2EB6"/>
    <w:rsid w:val="001D2F18"/>
    <w:rsid w:val="001D3224"/>
    <w:rsid w:val="001D326A"/>
    <w:rsid w:val="001D34F0"/>
    <w:rsid w:val="001D3784"/>
    <w:rsid w:val="001D37E6"/>
    <w:rsid w:val="001D3B6C"/>
    <w:rsid w:val="001D3C2B"/>
    <w:rsid w:val="001D3DBD"/>
    <w:rsid w:val="001D3EB0"/>
    <w:rsid w:val="001D40E4"/>
    <w:rsid w:val="001D4213"/>
    <w:rsid w:val="001D43E6"/>
    <w:rsid w:val="001D4550"/>
    <w:rsid w:val="001D4ABA"/>
    <w:rsid w:val="001D4C05"/>
    <w:rsid w:val="001D4D81"/>
    <w:rsid w:val="001D5312"/>
    <w:rsid w:val="001D534F"/>
    <w:rsid w:val="001D576E"/>
    <w:rsid w:val="001D5BA7"/>
    <w:rsid w:val="001D5D9F"/>
    <w:rsid w:val="001D602E"/>
    <w:rsid w:val="001D61A6"/>
    <w:rsid w:val="001D61ED"/>
    <w:rsid w:val="001D6667"/>
    <w:rsid w:val="001D6801"/>
    <w:rsid w:val="001D6BEA"/>
    <w:rsid w:val="001D6EAE"/>
    <w:rsid w:val="001D70CD"/>
    <w:rsid w:val="001D7275"/>
    <w:rsid w:val="001D7310"/>
    <w:rsid w:val="001D74BD"/>
    <w:rsid w:val="001D7692"/>
    <w:rsid w:val="001D7708"/>
    <w:rsid w:val="001D7728"/>
    <w:rsid w:val="001D79AC"/>
    <w:rsid w:val="001D7AF4"/>
    <w:rsid w:val="001D7B15"/>
    <w:rsid w:val="001D7C23"/>
    <w:rsid w:val="001D7F11"/>
    <w:rsid w:val="001D7F75"/>
    <w:rsid w:val="001D7FCB"/>
    <w:rsid w:val="001E0251"/>
    <w:rsid w:val="001E03F6"/>
    <w:rsid w:val="001E06D4"/>
    <w:rsid w:val="001E0CCA"/>
    <w:rsid w:val="001E0CE1"/>
    <w:rsid w:val="001E0DC1"/>
    <w:rsid w:val="001E0E74"/>
    <w:rsid w:val="001E0E8D"/>
    <w:rsid w:val="001E14B2"/>
    <w:rsid w:val="001E16AA"/>
    <w:rsid w:val="001E1AC3"/>
    <w:rsid w:val="001E1B1F"/>
    <w:rsid w:val="001E1BFE"/>
    <w:rsid w:val="001E1C75"/>
    <w:rsid w:val="001E1C83"/>
    <w:rsid w:val="001E1D7B"/>
    <w:rsid w:val="001E1D80"/>
    <w:rsid w:val="001E2824"/>
    <w:rsid w:val="001E288A"/>
    <w:rsid w:val="001E28DE"/>
    <w:rsid w:val="001E2A38"/>
    <w:rsid w:val="001E2A4F"/>
    <w:rsid w:val="001E2A51"/>
    <w:rsid w:val="001E2B4B"/>
    <w:rsid w:val="001E2FA5"/>
    <w:rsid w:val="001E329B"/>
    <w:rsid w:val="001E3444"/>
    <w:rsid w:val="001E35A0"/>
    <w:rsid w:val="001E36AA"/>
    <w:rsid w:val="001E39B8"/>
    <w:rsid w:val="001E3CAB"/>
    <w:rsid w:val="001E3D8B"/>
    <w:rsid w:val="001E3DD2"/>
    <w:rsid w:val="001E3E54"/>
    <w:rsid w:val="001E3F63"/>
    <w:rsid w:val="001E400A"/>
    <w:rsid w:val="001E40D9"/>
    <w:rsid w:val="001E415A"/>
    <w:rsid w:val="001E4317"/>
    <w:rsid w:val="001E43A8"/>
    <w:rsid w:val="001E4592"/>
    <w:rsid w:val="001E465A"/>
    <w:rsid w:val="001E4B06"/>
    <w:rsid w:val="001E4D76"/>
    <w:rsid w:val="001E4F80"/>
    <w:rsid w:val="001E51B6"/>
    <w:rsid w:val="001E52D1"/>
    <w:rsid w:val="001E5462"/>
    <w:rsid w:val="001E54E0"/>
    <w:rsid w:val="001E5577"/>
    <w:rsid w:val="001E58BC"/>
    <w:rsid w:val="001E59BD"/>
    <w:rsid w:val="001E5C40"/>
    <w:rsid w:val="001E6013"/>
    <w:rsid w:val="001E60E4"/>
    <w:rsid w:val="001E62AA"/>
    <w:rsid w:val="001E6408"/>
    <w:rsid w:val="001E68CE"/>
    <w:rsid w:val="001E6D51"/>
    <w:rsid w:val="001E6D68"/>
    <w:rsid w:val="001E6D7E"/>
    <w:rsid w:val="001E6EFB"/>
    <w:rsid w:val="001E700D"/>
    <w:rsid w:val="001E70C9"/>
    <w:rsid w:val="001E7238"/>
    <w:rsid w:val="001E764C"/>
    <w:rsid w:val="001E76A4"/>
    <w:rsid w:val="001E789C"/>
    <w:rsid w:val="001E7CA5"/>
    <w:rsid w:val="001E7E16"/>
    <w:rsid w:val="001F00C1"/>
    <w:rsid w:val="001F00EE"/>
    <w:rsid w:val="001F02AC"/>
    <w:rsid w:val="001F05AF"/>
    <w:rsid w:val="001F05BD"/>
    <w:rsid w:val="001F05F2"/>
    <w:rsid w:val="001F09E0"/>
    <w:rsid w:val="001F0A5B"/>
    <w:rsid w:val="001F0B05"/>
    <w:rsid w:val="001F0C28"/>
    <w:rsid w:val="001F0D57"/>
    <w:rsid w:val="001F0F18"/>
    <w:rsid w:val="001F10CF"/>
    <w:rsid w:val="001F150C"/>
    <w:rsid w:val="001F1549"/>
    <w:rsid w:val="001F1676"/>
    <w:rsid w:val="001F19FE"/>
    <w:rsid w:val="001F1D26"/>
    <w:rsid w:val="001F1DC1"/>
    <w:rsid w:val="001F208A"/>
    <w:rsid w:val="001F226F"/>
    <w:rsid w:val="001F22FE"/>
    <w:rsid w:val="001F2349"/>
    <w:rsid w:val="001F257F"/>
    <w:rsid w:val="001F2618"/>
    <w:rsid w:val="001F26DB"/>
    <w:rsid w:val="001F27A5"/>
    <w:rsid w:val="001F2B5D"/>
    <w:rsid w:val="001F2BB5"/>
    <w:rsid w:val="001F2C59"/>
    <w:rsid w:val="001F2D1F"/>
    <w:rsid w:val="001F2EF3"/>
    <w:rsid w:val="001F3158"/>
    <w:rsid w:val="001F31CC"/>
    <w:rsid w:val="001F33D6"/>
    <w:rsid w:val="001F3544"/>
    <w:rsid w:val="001F3857"/>
    <w:rsid w:val="001F397C"/>
    <w:rsid w:val="001F3986"/>
    <w:rsid w:val="001F3E12"/>
    <w:rsid w:val="001F41EF"/>
    <w:rsid w:val="001F4498"/>
    <w:rsid w:val="001F45C4"/>
    <w:rsid w:val="001F493D"/>
    <w:rsid w:val="001F499D"/>
    <w:rsid w:val="001F4A53"/>
    <w:rsid w:val="001F4CD3"/>
    <w:rsid w:val="001F4DDD"/>
    <w:rsid w:val="001F4E78"/>
    <w:rsid w:val="001F4ED8"/>
    <w:rsid w:val="001F4FEA"/>
    <w:rsid w:val="001F50FD"/>
    <w:rsid w:val="001F5492"/>
    <w:rsid w:val="001F55B6"/>
    <w:rsid w:val="001F56B3"/>
    <w:rsid w:val="001F56BE"/>
    <w:rsid w:val="001F5AF7"/>
    <w:rsid w:val="001F5B9C"/>
    <w:rsid w:val="001F5C62"/>
    <w:rsid w:val="001F5D92"/>
    <w:rsid w:val="001F5F99"/>
    <w:rsid w:val="001F600D"/>
    <w:rsid w:val="001F6015"/>
    <w:rsid w:val="001F60FC"/>
    <w:rsid w:val="001F65C1"/>
    <w:rsid w:val="001F666D"/>
    <w:rsid w:val="001F67A8"/>
    <w:rsid w:val="001F696B"/>
    <w:rsid w:val="001F6B59"/>
    <w:rsid w:val="001F6DF4"/>
    <w:rsid w:val="001F744A"/>
    <w:rsid w:val="001F746F"/>
    <w:rsid w:val="001F74F5"/>
    <w:rsid w:val="001F75FA"/>
    <w:rsid w:val="001F7667"/>
    <w:rsid w:val="001F79F9"/>
    <w:rsid w:val="001F7B2A"/>
    <w:rsid w:val="00200093"/>
    <w:rsid w:val="002002CE"/>
    <w:rsid w:val="002002E4"/>
    <w:rsid w:val="002003E3"/>
    <w:rsid w:val="00200408"/>
    <w:rsid w:val="002004FB"/>
    <w:rsid w:val="002006A9"/>
    <w:rsid w:val="00200CFE"/>
    <w:rsid w:val="00201504"/>
    <w:rsid w:val="002015D9"/>
    <w:rsid w:val="0020178D"/>
    <w:rsid w:val="002019E5"/>
    <w:rsid w:val="00201CCD"/>
    <w:rsid w:val="00201CF1"/>
    <w:rsid w:val="00201D77"/>
    <w:rsid w:val="00201F4A"/>
    <w:rsid w:val="00201F75"/>
    <w:rsid w:val="00202292"/>
    <w:rsid w:val="002026CD"/>
    <w:rsid w:val="00202792"/>
    <w:rsid w:val="00202860"/>
    <w:rsid w:val="002028C4"/>
    <w:rsid w:val="00202AEC"/>
    <w:rsid w:val="00202D63"/>
    <w:rsid w:val="00202EBF"/>
    <w:rsid w:val="0020308A"/>
    <w:rsid w:val="00203167"/>
    <w:rsid w:val="00203184"/>
    <w:rsid w:val="00203454"/>
    <w:rsid w:val="002035DE"/>
    <w:rsid w:val="002037AB"/>
    <w:rsid w:val="00203BFF"/>
    <w:rsid w:val="00203DF7"/>
    <w:rsid w:val="0020403E"/>
    <w:rsid w:val="0020440B"/>
    <w:rsid w:val="00204744"/>
    <w:rsid w:val="002047CB"/>
    <w:rsid w:val="002048D6"/>
    <w:rsid w:val="00204B6D"/>
    <w:rsid w:val="00204C5D"/>
    <w:rsid w:val="00204D9D"/>
    <w:rsid w:val="002052A9"/>
    <w:rsid w:val="002056B7"/>
    <w:rsid w:val="00205893"/>
    <w:rsid w:val="002059E9"/>
    <w:rsid w:val="00205B41"/>
    <w:rsid w:val="00205DAF"/>
    <w:rsid w:val="002060BB"/>
    <w:rsid w:val="0020635E"/>
    <w:rsid w:val="00206569"/>
    <w:rsid w:val="002066AA"/>
    <w:rsid w:val="0020679D"/>
    <w:rsid w:val="00206993"/>
    <w:rsid w:val="002069EB"/>
    <w:rsid w:val="00206CBD"/>
    <w:rsid w:val="00206EFC"/>
    <w:rsid w:val="002071DC"/>
    <w:rsid w:val="00207724"/>
    <w:rsid w:val="002078AD"/>
    <w:rsid w:val="00207AEC"/>
    <w:rsid w:val="00207C15"/>
    <w:rsid w:val="00207C55"/>
    <w:rsid w:val="00207CD4"/>
    <w:rsid w:val="00207EDA"/>
    <w:rsid w:val="00207F46"/>
    <w:rsid w:val="00207F9A"/>
    <w:rsid w:val="0021019F"/>
    <w:rsid w:val="002101BC"/>
    <w:rsid w:val="0021056F"/>
    <w:rsid w:val="00210605"/>
    <w:rsid w:val="002106EC"/>
    <w:rsid w:val="00210791"/>
    <w:rsid w:val="00210822"/>
    <w:rsid w:val="00210900"/>
    <w:rsid w:val="00210A36"/>
    <w:rsid w:val="00210AC9"/>
    <w:rsid w:val="00210B6C"/>
    <w:rsid w:val="00210C65"/>
    <w:rsid w:val="00210DE1"/>
    <w:rsid w:val="00211177"/>
    <w:rsid w:val="002112C4"/>
    <w:rsid w:val="002112FB"/>
    <w:rsid w:val="00211394"/>
    <w:rsid w:val="002117A4"/>
    <w:rsid w:val="002117BF"/>
    <w:rsid w:val="002117D3"/>
    <w:rsid w:val="00211981"/>
    <w:rsid w:val="00211AE4"/>
    <w:rsid w:val="00211CD0"/>
    <w:rsid w:val="00211F9A"/>
    <w:rsid w:val="00212112"/>
    <w:rsid w:val="00212115"/>
    <w:rsid w:val="00212359"/>
    <w:rsid w:val="00212377"/>
    <w:rsid w:val="002126F2"/>
    <w:rsid w:val="00212C63"/>
    <w:rsid w:val="00212E16"/>
    <w:rsid w:val="00212F32"/>
    <w:rsid w:val="0021307E"/>
    <w:rsid w:val="0021308C"/>
    <w:rsid w:val="00213435"/>
    <w:rsid w:val="002134D3"/>
    <w:rsid w:val="002138C4"/>
    <w:rsid w:val="002139DF"/>
    <w:rsid w:val="00213BBB"/>
    <w:rsid w:val="00213D71"/>
    <w:rsid w:val="00213E26"/>
    <w:rsid w:val="00213EC2"/>
    <w:rsid w:val="00214001"/>
    <w:rsid w:val="002141A3"/>
    <w:rsid w:val="002143B1"/>
    <w:rsid w:val="002143BE"/>
    <w:rsid w:val="002146A0"/>
    <w:rsid w:val="002146F5"/>
    <w:rsid w:val="002149FB"/>
    <w:rsid w:val="00214A07"/>
    <w:rsid w:val="00214AD9"/>
    <w:rsid w:val="00214FF6"/>
    <w:rsid w:val="00215008"/>
    <w:rsid w:val="00215153"/>
    <w:rsid w:val="002151E8"/>
    <w:rsid w:val="00215212"/>
    <w:rsid w:val="00215243"/>
    <w:rsid w:val="00215368"/>
    <w:rsid w:val="00215546"/>
    <w:rsid w:val="00215838"/>
    <w:rsid w:val="00215B43"/>
    <w:rsid w:val="00215C16"/>
    <w:rsid w:val="00215D05"/>
    <w:rsid w:val="00215E40"/>
    <w:rsid w:val="0021634C"/>
    <w:rsid w:val="002163FD"/>
    <w:rsid w:val="0021671D"/>
    <w:rsid w:val="00216822"/>
    <w:rsid w:val="00216824"/>
    <w:rsid w:val="00216B5C"/>
    <w:rsid w:val="00216C3F"/>
    <w:rsid w:val="00216C6B"/>
    <w:rsid w:val="00216D05"/>
    <w:rsid w:val="00216E31"/>
    <w:rsid w:val="00217088"/>
    <w:rsid w:val="0021719C"/>
    <w:rsid w:val="002178B9"/>
    <w:rsid w:val="00217CAA"/>
    <w:rsid w:val="00217E88"/>
    <w:rsid w:val="00217FE8"/>
    <w:rsid w:val="002200AD"/>
    <w:rsid w:val="00220154"/>
    <w:rsid w:val="002201FF"/>
    <w:rsid w:val="00220207"/>
    <w:rsid w:val="00220226"/>
    <w:rsid w:val="00220290"/>
    <w:rsid w:val="002202A4"/>
    <w:rsid w:val="002206F4"/>
    <w:rsid w:val="002207A2"/>
    <w:rsid w:val="0022086F"/>
    <w:rsid w:val="002208EE"/>
    <w:rsid w:val="00221018"/>
    <w:rsid w:val="0022107A"/>
    <w:rsid w:val="00221157"/>
    <w:rsid w:val="0022151E"/>
    <w:rsid w:val="0022183D"/>
    <w:rsid w:val="00221929"/>
    <w:rsid w:val="00221A37"/>
    <w:rsid w:val="00221CFA"/>
    <w:rsid w:val="00221EE6"/>
    <w:rsid w:val="0022206C"/>
    <w:rsid w:val="00222122"/>
    <w:rsid w:val="00222144"/>
    <w:rsid w:val="00222240"/>
    <w:rsid w:val="002224A5"/>
    <w:rsid w:val="002224CA"/>
    <w:rsid w:val="00222653"/>
    <w:rsid w:val="00222A4B"/>
    <w:rsid w:val="0022349F"/>
    <w:rsid w:val="002234DC"/>
    <w:rsid w:val="002235A6"/>
    <w:rsid w:val="002235E3"/>
    <w:rsid w:val="0022370C"/>
    <w:rsid w:val="00223843"/>
    <w:rsid w:val="00223A81"/>
    <w:rsid w:val="00223E3D"/>
    <w:rsid w:val="00224258"/>
    <w:rsid w:val="002242B3"/>
    <w:rsid w:val="002243CB"/>
    <w:rsid w:val="00224795"/>
    <w:rsid w:val="002248FE"/>
    <w:rsid w:val="00224B3A"/>
    <w:rsid w:val="00224C4D"/>
    <w:rsid w:val="00224F3B"/>
    <w:rsid w:val="0022516B"/>
    <w:rsid w:val="0022569E"/>
    <w:rsid w:val="00225A77"/>
    <w:rsid w:val="00225D3D"/>
    <w:rsid w:val="00225DF2"/>
    <w:rsid w:val="00225FD3"/>
    <w:rsid w:val="0022627C"/>
    <w:rsid w:val="00226467"/>
    <w:rsid w:val="002264FA"/>
    <w:rsid w:val="0022651C"/>
    <w:rsid w:val="0022659A"/>
    <w:rsid w:val="002265CD"/>
    <w:rsid w:val="00226840"/>
    <w:rsid w:val="002268BB"/>
    <w:rsid w:val="00226B6B"/>
    <w:rsid w:val="00226FBC"/>
    <w:rsid w:val="002270F5"/>
    <w:rsid w:val="002274F8"/>
    <w:rsid w:val="00227595"/>
    <w:rsid w:val="002275B8"/>
    <w:rsid w:val="002277BE"/>
    <w:rsid w:val="00227839"/>
    <w:rsid w:val="0022789B"/>
    <w:rsid w:val="00227DC1"/>
    <w:rsid w:val="00227DC8"/>
    <w:rsid w:val="00227E9E"/>
    <w:rsid w:val="00227F0A"/>
    <w:rsid w:val="002300C6"/>
    <w:rsid w:val="00230204"/>
    <w:rsid w:val="002304AC"/>
    <w:rsid w:val="00230A14"/>
    <w:rsid w:val="00230B00"/>
    <w:rsid w:val="00230C6D"/>
    <w:rsid w:val="00230DDF"/>
    <w:rsid w:val="0023101E"/>
    <w:rsid w:val="00231028"/>
    <w:rsid w:val="00231242"/>
    <w:rsid w:val="002312FD"/>
    <w:rsid w:val="00231353"/>
    <w:rsid w:val="002313C1"/>
    <w:rsid w:val="00231796"/>
    <w:rsid w:val="0023194E"/>
    <w:rsid w:val="00231E9A"/>
    <w:rsid w:val="002321E8"/>
    <w:rsid w:val="00232294"/>
    <w:rsid w:val="0023232F"/>
    <w:rsid w:val="00232755"/>
    <w:rsid w:val="00232760"/>
    <w:rsid w:val="002327D7"/>
    <w:rsid w:val="00232B73"/>
    <w:rsid w:val="00232BDD"/>
    <w:rsid w:val="00232C2A"/>
    <w:rsid w:val="00232E1B"/>
    <w:rsid w:val="002331D7"/>
    <w:rsid w:val="002331F4"/>
    <w:rsid w:val="00233318"/>
    <w:rsid w:val="0023379A"/>
    <w:rsid w:val="00233859"/>
    <w:rsid w:val="002338E8"/>
    <w:rsid w:val="002338FA"/>
    <w:rsid w:val="00233A10"/>
    <w:rsid w:val="00233D68"/>
    <w:rsid w:val="00233E70"/>
    <w:rsid w:val="00233F1A"/>
    <w:rsid w:val="00233F73"/>
    <w:rsid w:val="002340A5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4B4B"/>
    <w:rsid w:val="00234D0C"/>
    <w:rsid w:val="002350CC"/>
    <w:rsid w:val="002350F8"/>
    <w:rsid w:val="0023512F"/>
    <w:rsid w:val="00235308"/>
    <w:rsid w:val="002354A3"/>
    <w:rsid w:val="002354CB"/>
    <w:rsid w:val="002359E9"/>
    <w:rsid w:val="00235B91"/>
    <w:rsid w:val="00235CB8"/>
    <w:rsid w:val="00235FF2"/>
    <w:rsid w:val="00236017"/>
    <w:rsid w:val="002368A9"/>
    <w:rsid w:val="00236AAA"/>
    <w:rsid w:val="00236C00"/>
    <w:rsid w:val="00236EE1"/>
    <w:rsid w:val="002371F4"/>
    <w:rsid w:val="002373D1"/>
    <w:rsid w:val="002374BB"/>
    <w:rsid w:val="002374F9"/>
    <w:rsid w:val="002377DB"/>
    <w:rsid w:val="002379A9"/>
    <w:rsid w:val="00237B69"/>
    <w:rsid w:val="002400BF"/>
    <w:rsid w:val="002401A9"/>
    <w:rsid w:val="002401CA"/>
    <w:rsid w:val="00240217"/>
    <w:rsid w:val="002405CE"/>
    <w:rsid w:val="00240816"/>
    <w:rsid w:val="0024095A"/>
    <w:rsid w:val="002409C8"/>
    <w:rsid w:val="00240CF2"/>
    <w:rsid w:val="0024111B"/>
    <w:rsid w:val="002415E3"/>
    <w:rsid w:val="00241682"/>
    <w:rsid w:val="002417F3"/>
    <w:rsid w:val="00241AF8"/>
    <w:rsid w:val="00241B10"/>
    <w:rsid w:val="00241C75"/>
    <w:rsid w:val="00241CB4"/>
    <w:rsid w:val="00241D33"/>
    <w:rsid w:val="00242298"/>
    <w:rsid w:val="002426FB"/>
    <w:rsid w:val="00242B14"/>
    <w:rsid w:val="00242FC0"/>
    <w:rsid w:val="00243250"/>
    <w:rsid w:val="00243318"/>
    <w:rsid w:val="0024333B"/>
    <w:rsid w:val="0024348E"/>
    <w:rsid w:val="00243660"/>
    <w:rsid w:val="0024377A"/>
    <w:rsid w:val="002437EC"/>
    <w:rsid w:val="002438DD"/>
    <w:rsid w:val="002439CB"/>
    <w:rsid w:val="00243A25"/>
    <w:rsid w:val="00243A7A"/>
    <w:rsid w:val="00243D71"/>
    <w:rsid w:val="00243D8D"/>
    <w:rsid w:val="00243EBF"/>
    <w:rsid w:val="00243F45"/>
    <w:rsid w:val="00243FAE"/>
    <w:rsid w:val="00244127"/>
    <w:rsid w:val="002441FD"/>
    <w:rsid w:val="00244246"/>
    <w:rsid w:val="0024430A"/>
    <w:rsid w:val="00244359"/>
    <w:rsid w:val="0024449E"/>
    <w:rsid w:val="002446B0"/>
    <w:rsid w:val="002447E0"/>
    <w:rsid w:val="00244919"/>
    <w:rsid w:val="00244A6D"/>
    <w:rsid w:val="00244CAE"/>
    <w:rsid w:val="00244F4E"/>
    <w:rsid w:val="002450F9"/>
    <w:rsid w:val="0024524F"/>
    <w:rsid w:val="002456B6"/>
    <w:rsid w:val="00245C1A"/>
    <w:rsid w:val="00245CA1"/>
    <w:rsid w:val="00245E5E"/>
    <w:rsid w:val="00246025"/>
    <w:rsid w:val="002460B1"/>
    <w:rsid w:val="00246242"/>
    <w:rsid w:val="002462BC"/>
    <w:rsid w:val="00246630"/>
    <w:rsid w:val="002467D7"/>
    <w:rsid w:val="002468AC"/>
    <w:rsid w:val="002468CC"/>
    <w:rsid w:val="00246CCB"/>
    <w:rsid w:val="00246D7B"/>
    <w:rsid w:val="00246F06"/>
    <w:rsid w:val="002470EB"/>
    <w:rsid w:val="00247173"/>
    <w:rsid w:val="00247393"/>
    <w:rsid w:val="002479B9"/>
    <w:rsid w:val="00247C20"/>
    <w:rsid w:val="00247DB3"/>
    <w:rsid w:val="00247F55"/>
    <w:rsid w:val="00250164"/>
    <w:rsid w:val="00250205"/>
    <w:rsid w:val="002506B0"/>
    <w:rsid w:val="002507CE"/>
    <w:rsid w:val="00250D33"/>
    <w:rsid w:val="00250D82"/>
    <w:rsid w:val="00250FAB"/>
    <w:rsid w:val="002510A2"/>
    <w:rsid w:val="00251274"/>
    <w:rsid w:val="002512B9"/>
    <w:rsid w:val="00251690"/>
    <w:rsid w:val="002517CF"/>
    <w:rsid w:val="00251AD9"/>
    <w:rsid w:val="00251B81"/>
    <w:rsid w:val="00251BEF"/>
    <w:rsid w:val="00251C6C"/>
    <w:rsid w:val="00251D0F"/>
    <w:rsid w:val="00251F36"/>
    <w:rsid w:val="0025256B"/>
    <w:rsid w:val="002527F3"/>
    <w:rsid w:val="002529DB"/>
    <w:rsid w:val="00252A1C"/>
    <w:rsid w:val="00253042"/>
    <w:rsid w:val="00253535"/>
    <w:rsid w:val="002535D9"/>
    <w:rsid w:val="00253671"/>
    <w:rsid w:val="002538E6"/>
    <w:rsid w:val="002538EB"/>
    <w:rsid w:val="00253A2F"/>
    <w:rsid w:val="00253B35"/>
    <w:rsid w:val="00253CE5"/>
    <w:rsid w:val="0025423A"/>
    <w:rsid w:val="002542B7"/>
    <w:rsid w:val="002542FE"/>
    <w:rsid w:val="0025438B"/>
    <w:rsid w:val="00254427"/>
    <w:rsid w:val="002545D8"/>
    <w:rsid w:val="0025461D"/>
    <w:rsid w:val="00254AC7"/>
    <w:rsid w:val="00254AFC"/>
    <w:rsid w:val="00254C8E"/>
    <w:rsid w:val="00254CDB"/>
    <w:rsid w:val="00254E92"/>
    <w:rsid w:val="00255103"/>
    <w:rsid w:val="00255613"/>
    <w:rsid w:val="00255AA3"/>
    <w:rsid w:val="00255B1C"/>
    <w:rsid w:val="00255FE7"/>
    <w:rsid w:val="00256055"/>
    <w:rsid w:val="002560D5"/>
    <w:rsid w:val="00256163"/>
    <w:rsid w:val="00256335"/>
    <w:rsid w:val="002564C9"/>
    <w:rsid w:val="0025655E"/>
    <w:rsid w:val="002565CA"/>
    <w:rsid w:val="002565EE"/>
    <w:rsid w:val="002565FE"/>
    <w:rsid w:val="0025663E"/>
    <w:rsid w:val="002566A6"/>
    <w:rsid w:val="00256701"/>
    <w:rsid w:val="002568AC"/>
    <w:rsid w:val="00256A9C"/>
    <w:rsid w:val="00256DE8"/>
    <w:rsid w:val="0025723D"/>
    <w:rsid w:val="0025733D"/>
    <w:rsid w:val="00257BF5"/>
    <w:rsid w:val="00257C82"/>
    <w:rsid w:val="00257C99"/>
    <w:rsid w:val="00257DEA"/>
    <w:rsid w:val="00257E2F"/>
    <w:rsid w:val="00257E6B"/>
    <w:rsid w:val="0026006D"/>
    <w:rsid w:val="00260334"/>
    <w:rsid w:val="002604EB"/>
    <w:rsid w:val="00260708"/>
    <w:rsid w:val="00260B1B"/>
    <w:rsid w:val="00260CCF"/>
    <w:rsid w:val="0026150F"/>
    <w:rsid w:val="00261740"/>
    <w:rsid w:val="00261B7C"/>
    <w:rsid w:val="00261DF8"/>
    <w:rsid w:val="00261F1B"/>
    <w:rsid w:val="002620AE"/>
    <w:rsid w:val="00262205"/>
    <w:rsid w:val="002622DA"/>
    <w:rsid w:val="002624F4"/>
    <w:rsid w:val="002625A6"/>
    <w:rsid w:val="002625FE"/>
    <w:rsid w:val="00262D7A"/>
    <w:rsid w:val="00262EFE"/>
    <w:rsid w:val="002631C5"/>
    <w:rsid w:val="00263365"/>
    <w:rsid w:val="00263599"/>
    <w:rsid w:val="00263606"/>
    <w:rsid w:val="0026362B"/>
    <w:rsid w:val="00263900"/>
    <w:rsid w:val="002639F8"/>
    <w:rsid w:val="00263D4F"/>
    <w:rsid w:val="00263F8E"/>
    <w:rsid w:val="00264148"/>
    <w:rsid w:val="00264465"/>
    <w:rsid w:val="002647B3"/>
    <w:rsid w:val="00264854"/>
    <w:rsid w:val="00264878"/>
    <w:rsid w:val="00264BE8"/>
    <w:rsid w:val="00264D7D"/>
    <w:rsid w:val="002651BE"/>
    <w:rsid w:val="0026533D"/>
    <w:rsid w:val="002654B5"/>
    <w:rsid w:val="002655D6"/>
    <w:rsid w:val="00265A5C"/>
    <w:rsid w:val="00265A63"/>
    <w:rsid w:val="00265DE1"/>
    <w:rsid w:val="00265F4B"/>
    <w:rsid w:val="00265FD6"/>
    <w:rsid w:val="00265FFB"/>
    <w:rsid w:val="00266080"/>
    <w:rsid w:val="002660C9"/>
    <w:rsid w:val="002666D0"/>
    <w:rsid w:val="002668C6"/>
    <w:rsid w:val="00266A3D"/>
    <w:rsid w:val="00266D6B"/>
    <w:rsid w:val="00266F06"/>
    <w:rsid w:val="00267136"/>
    <w:rsid w:val="002672BB"/>
    <w:rsid w:val="002672EC"/>
    <w:rsid w:val="002674E6"/>
    <w:rsid w:val="00267800"/>
    <w:rsid w:val="00267A96"/>
    <w:rsid w:val="00267C54"/>
    <w:rsid w:val="00267EA8"/>
    <w:rsid w:val="00267F7D"/>
    <w:rsid w:val="00267FE8"/>
    <w:rsid w:val="0027010B"/>
    <w:rsid w:val="002702F8"/>
    <w:rsid w:val="0027036B"/>
    <w:rsid w:val="002704F7"/>
    <w:rsid w:val="002705C0"/>
    <w:rsid w:val="002707C6"/>
    <w:rsid w:val="002707FD"/>
    <w:rsid w:val="00270AD3"/>
    <w:rsid w:val="00270C0D"/>
    <w:rsid w:val="00270E4F"/>
    <w:rsid w:val="00271180"/>
    <w:rsid w:val="00271285"/>
    <w:rsid w:val="002713F5"/>
    <w:rsid w:val="00271478"/>
    <w:rsid w:val="002717E7"/>
    <w:rsid w:val="002719DA"/>
    <w:rsid w:val="00271A00"/>
    <w:rsid w:val="00271AFB"/>
    <w:rsid w:val="00271D89"/>
    <w:rsid w:val="00271DFE"/>
    <w:rsid w:val="00271E85"/>
    <w:rsid w:val="002721A5"/>
    <w:rsid w:val="0027240A"/>
    <w:rsid w:val="002725F6"/>
    <w:rsid w:val="0027271B"/>
    <w:rsid w:val="002727A8"/>
    <w:rsid w:val="0027286B"/>
    <w:rsid w:val="00272B15"/>
    <w:rsid w:val="00272BD6"/>
    <w:rsid w:val="00272D34"/>
    <w:rsid w:val="00272DBC"/>
    <w:rsid w:val="00272DBF"/>
    <w:rsid w:val="00272ED0"/>
    <w:rsid w:val="00272F69"/>
    <w:rsid w:val="00273235"/>
    <w:rsid w:val="0027327A"/>
    <w:rsid w:val="00273443"/>
    <w:rsid w:val="002734E9"/>
    <w:rsid w:val="002734F3"/>
    <w:rsid w:val="002736A6"/>
    <w:rsid w:val="002736F8"/>
    <w:rsid w:val="002738BC"/>
    <w:rsid w:val="0027391F"/>
    <w:rsid w:val="00273A78"/>
    <w:rsid w:val="00273B18"/>
    <w:rsid w:val="00273EF5"/>
    <w:rsid w:val="00274041"/>
    <w:rsid w:val="00274314"/>
    <w:rsid w:val="0027437E"/>
    <w:rsid w:val="0027447B"/>
    <w:rsid w:val="00274483"/>
    <w:rsid w:val="00274562"/>
    <w:rsid w:val="0027478F"/>
    <w:rsid w:val="0027480F"/>
    <w:rsid w:val="00274C04"/>
    <w:rsid w:val="00274E70"/>
    <w:rsid w:val="00274F1F"/>
    <w:rsid w:val="00275011"/>
    <w:rsid w:val="002750B7"/>
    <w:rsid w:val="00275713"/>
    <w:rsid w:val="00275C99"/>
    <w:rsid w:val="00275E1D"/>
    <w:rsid w:val="00275E5D"/>
    <w:rsid w:val="00275F08"/>
    <w:rsid w:val="00275F65"/>
    <w:rsid w:val="00276092"/>
    <w:rsid w:val="0027629F"/>
    <w:rsid w:val="0027656E"/>
    <w:rsid w:val="002767B5"/>
    <w:rsid w:val="00276874"/>
    <w:rsid w:val="00276B17"/>
    <w:rsid w:val="00276BC9"/>
    <w:rsid w:val="00276CBD"/>
    <w:rsid w:val="00276D51"/>
    <w:rsid w:val="0027701E"/>
    <w:rsid w:val="002770D5"/>
    <w:rsid w:val="00277394"/>
    <w:rsid w:val="00277402"/>
    <w:rsid w:val="00277438"/>
    <w:rsid w:val="00277473"/>
    <w:rsid w:val="002774C4"/>
    <w:rsid w:val="002774E7"/>
    <w:rsid w:val="00277962"/>
    <w:rsid w:val="00277AA4"/>
    <w:rsid w:val="00277AD8"/>
    <w:rsid w:val="00277C63"/>
    <w:rsid w:val="00277CB8"/>
    <w:rsid w:val="00277D10"/>
    <w:rsid w:val="00277D46"/>
    <w:rsid w:val="00277EF7"/>
    <w:rsid w:val="00277FAF"/>
    <w:rsid w:val="00277FC9"/>
    <w:rsid w:val="002800AD"/>
    <w:rsid w:val="002801B9"/>
    <w:rsid w:val="002802EC"/>
    <w:rsid w:val="002804F6"/>
    <w:rsid w:val="002806E8"/>
    <w:rsid w:val="00280730"/>
    <w:rsid w:val="002807A5"/>
    <w:rsid w:val="002808B2"/>
    <w:rsid w:val="00280B65"/>
    <w:rsid w:val="002810A3"/>
    <w:rsid w:val="002810DB"/>
    <w:rsid w:val="0028117E"/>
    <w:rsid w:val="00281237"/>
    <w:rsid w:val="0028127E"/>
    <w:rsid w:val="00281584"/>
    <w:rsid w:val="00281F6D"/>
    <w:rsid w:val="0028218B"/>
    <w:rsid w:val="00282243"/>
    <w:rsid w:val="002823FE"/>
    <w:rsid w:val="00282570"/>
    <w:rsid w:val="002828E5"/>
    <w:rsid w:val="00282A55"/>
    <w:rsid w:val="00283109"/>
    <w:rsid w:val="00283259"/>
    <w:rsid w:val="00283373"/>
    <w:rsid w:val="0028344A"/>
    <w:rsid w:val="00283549"/>
    <w:rsid w:val="002835B3"/>
    <w:rsid w:val="00283608"/>
    <w:rsid w:val="00283640"/>
    <w:rsid w:val="00283668"/>
    <w:rsid w:val="0028371A"/>
    <w:rsid w:val="0028399E"/>
    <w:rsid w:val="002839C0"/>
    <w:rsid w:val="00283BA5"/>
    <w:rsid w:val="00283EA2"/>
    <w:rsid w:val="00283EEF"/>
    <w:rsid w:val="002840F0"/>
    <w:rsid w:val="0028448F"/>
    <w:rsid w:val="00284582"/>
    <w:rsid w:val="00284692"/>
    <w:rsid w:val="002848A4"/>
    <w:rsid w:val="002849C9"/>
    <w:rsid w:val="00284FA2"/>
    <w:rsid w:val="002851CB"/>
    <w:rsid w:val="002853D9"/>
    <w:rsid w:val="00285679"/>
    <w:rsid w:val="00285885"/>
    <w:rsid w:val="002859D6"/>
    <w:rsid w:val="00285D52"/>
    <w:rsid w:val="00285F0D"/>
    <w:rsid w:val="00286003"/>
    <w:rsid w:val="00286069"/>
    <w:rsid w:val="002860D0"/>
    <w:rsid w:val="002862A2"/>
    <w:rsid w:val="002863D8"/>
    <w:rsid w:val="00286513"/>
    <w:rsid w:val="002869EF"/>
    <w:rsid w:val="00286C09"/>
    <w:rsid w:val="00286D10"/>
    <w:rsid w:val="00286F09"/>
    <w:rsid w:val="00286F70"/>
    <w:rsid w:val="0028715D"/>
    <w:rsid w:val="002874A8"/>
    <w:rsid w:val="002875A0"/>
    <w:rsid w:val="0028771E"/>
    <w:rsid w:val="00287924"/>
    <w:rsid w:val="0028795A"/>
    <w:rsid w:val="00287A8F"/>
    <w:rsid w:val="00287B59"/>
    <w:rsid w:val="00287C9A"/>
    <w:rsid w:val="00287CB7"/>
    <w:rsid w:val="00287CF5"/>
    <w:rsid w:val="00287EE4"/>
    <w:rsid w:val="00287F8A"/>
    <w:rsid w:val="00290074"/>
    <w:rsid w:val="002901B8"/>
    <w:rsid w:val="002901F6"/>
    <w:rsid w:val="0029029B"/>
    <w:rsid w:val="0029055A"/>
    <w:rsid w:val="0029079C"/>
    <w:rsid w:val="00290D9B"/>
    <w:rsid w:val="00290F78"/>
    <w:rsid w:val="0029116E"/>
    <w:rsid w:val="00291176"/>
    <w:rsid w:val="0029118B"/>
    <w:rsid w:val="002913B6"/>
    <w:rsid w:val="002914AC"/>
    <w:rsid w:val="00291546"/>
    <w:rsid w:val="002917F3"/>
    <w:rsid w:val="00291880"/>
    <w:rsid w:val="00291A93"/>
    <w:rsid w:val="00291C63"/>
    <w:rsid w:val="00291C7E"/>
    <w:rsid w:val="00291DCF"/>
    <w:rsid w:val="00291F7D"/>
    <w:rsid w:val="0029213D"/>
    <w:rsid w:val="002922F0"/>
    <w:rsid w:val="0029234F"/>
    <w:rsid w:val="00292431"/>
    <w:rsid w:val="00292441"/>
    <w:rsid w:val="0029248F"/>
    <w:rsid w:val="002924DC"/>
    <w:rsid w:val="00292740"/>
    <w:rsid w:val="00292D26"/>
    <w:rsid w:val="00292D57"/>
    <w:rsid w:val="00292DF4"/>
    <w:rsid w:val="00292E17"/>
    <w:rsid w:val="00293058"/>
    <w:rsid w:val="0029334B"/>
    <w:rsid w:val="0029352A"/>
    <w:rsid w:val="00293708"/>
    <w:rsid w:val="00293792"/>
    <w:rsid w:val="002937ED"/>
    <w:rsid w:val="00293976"/>
    <w:rsid w:val="00293991"/>
    <w:rsid w:val="00293995"/>
    <w:rsid w:val="00293B83"/>
    <w:rsid w:val="00293BEE"/>
    <w:rsid w:val="00293CE1"/>
    <w:rsid w:val="00293FBB"/>
    <w:rsid w:val="0029401A"/>
    <w:rsid w:val="002941DF"/>
    <w:rsid w:val="002942A6"/>
    <w:rsid w:val="002944D6"/>
    <w:rsid w:val="002946FE"/>
    <w:rsid w:val="00294BB1"/>
    <w:rsid w:val="00294BB4"/>
    <w:rsid w:val="00294BBD"/>
    <w:rsid w:val="00294BD7"/>
    <w:rsid w:val="00294C78"/>
    <w:rsid w:val="00294CD3"/>
    <w:rsid w:val="00294F1D"/>
    <w:rsid w:val="00294F3D"/>
    <w:rsid w:val="0029583A"/>
    <w:rsid w:val="00295B46"/>
    <w:rsid w:val="00295F30"/>
    <w:rsid w:val="00296019"/>
    <w:rsid w:val="002960C7"/>
    <w:rsid w:val="002960FE"/>
    <w:rsid w:val="00296391"/>
    <w:rsid w:val="002963BC"/>
    <w:rsid w:val="00296552"/>
    <w:rsid w:val="0029667B"/>
    <w:rsid w:val="00296EA0"/>
    <w:rsid w:val="002972E4"/>
    <w:rsid w:val="002972E6"/>
    <w:rsid w:val="0029732C"/>
    <w:rsid w:val="0029740E"/>
    <w:rsid w:val="00297486"/>
    <w:rsid w:val="0029752E"/>
    <w:rsid w:val="002976EE"/>
    <w:rsid w:val="00297811"/>
    <w:rsid w:val="002979EE"/>
    <w:rsid w:val="00297DB6"/>
    <w:rsid w:val="002A03E7"/>
    <w:rsid w:val="002A0481"/>
    <w:rsid w:val="002A0E89"/>
    <w:rsid w:val="002A0F20"/>
    <w:rsid w:val="002A117C"/>
    <w:rsid w:val="002A11D7"/>
    <w:rsid w:val="002A1295"/>
    <w:rsid w:val="002A13CB"/>
    <w:rsid w:val="002A1524"/>
    <w:rsid w:val="002A15DF"/>
    <w:rsid w:val="002A18E7"/>
    <w:rsid w:val="002A19C1"/>
    <w:rsid w:val="002A1B15"/>
    <w:rsid w:val="002A1CEC"/>
    <w:rsid w:val="002A1DF4"/>
    <w:rsid w:val="002A1F53"/>
    <w:rsid w:val="002A22FB"/>
    <w:rsid w:val="002A26BE"/>
    <w:rsid w:val="002A2796"/>
    <w:rsid w:val="002A2A19"/>
    <w:rsid w:val="002A2A74"/>
    <w:rsid w:val="002A2C74"/>
    <w:rsid w:val="002A2CFE"/>
    <w:rsid w:val="002A2DBC"/>
    <w:rsid w:val="002A30DC"/>
    <w:rsid w:val="002A3117"/>
    <w:rsid w:val="002A3335"/>
    <w:rsid w:val="002A33D2"/>
    <w:rsid w:val="002A357A"/>
    <w:rsid w:val="002A378B"/>
    <w:rsid w:val="002A3845"/>
    <w:rsid w:val="002A3848"/>
    <w:rsid w:val="002A3BB0"/>
    <w:rsid w:val="002A3CE8"/>
    <w:rsid w:val="002A3D1C"/>
    <w:rsid w:val="002A4040"/>
    <w:rsid w:val="002A41B0"/>
    <w:rsid w:val="002A43AC"/>
    <w:rsid w:val="002A443F"/>
    <w:rsid w:val="002A44C6"/>
    <w:rsid w:val="002A454B"/>
    <w:rsid w:val="002A4760"/>
    <w:rsid w:val="002A48EF"/>
    <w:rsid w:val="002A4A19"/>
    <w:rsid w:val="002A4C10"/>
    <w:rsid w:val="002A4CE3"/>
    <w:rsid w:val="002A4D48"/>
    <w:rsid w:val="002A4D8B"/>
    <w:rsid w:val="002A4F72"/>
    <w:rsid w:val="002A5303"/>
    <w:rsid w:val="002A532B"/>
    <w:rsid w:val="002A54C6"/>
    <w:rsid w:val="002A5A31"/>
    <w:rsid w:val="002A5AF5"/>
    <w:rsid w:val="002A5C9F"/>
    <w:rsid w:val="002A5EA5"/>
    <w:rsid w:val="002A61BB"/>
    <w:rsid w:val="002A62E2"/>
    <w:rsid w:val="002A62F4"/>
    <w:rsid w:val="002A6570"/>
    <w:rsid w:val="002A65CD"/>
    <w:rsid w:val="002A67C3"/>
    <w:rsid w:val="002A687A"/>
    <w:rsid w:val="002A6BA0"/>
    <w:rsid w:val="002A6C6A"/>
    <w:rsid w:val="002A6C8C"/>
    <w:rsid w:val="002A7173"/>
    <w:rsid w:val="002A7244"/>
    <w:rsid w:val="002A7324"/>
    <w:rsid w:val="002A748E"/>
    <w:rsid w:val="002A76FB"/>
    <w:rsid w:val="002A785B"/>
    <w:rsid w:val="002A79F8"/>
    <w:rsid w:val="002A7CC9"/>
    <w:rsid w:val="002A7E08"/>
    <w:rsid w:val="002A7F7E"/>
    <w:rsid w:val="002B04F0"/>
    <w:rsid w:val="002B068B"/>
    <w:rsid w:val="002B0757"/>
    <w:rsid w:val="002B090D"/>
    <w:rsid w:val="002B0BA0"/>
    <w:rsid w:val="002B0BED"/>
    <w:rsid w:val="002B0C8D"/>
    <w:rsid w:val="002B0D30"/>
    <w:rsid w:val="002B0E04"/>
    <w:rsid w:val="002B1197"/>
    <w:rsid w:val="002B13EC"/>
    <w:rsid w:val="002B1497"/>
    <w:rsid w:val="002B1691"/>
    <w:rsid w:val="002B182D"/>
    <w:rsid w:val="002B18B6"/>
    <w:rsid w:val="002B19A0"/>
    <w:rsid w:val="002B19C2"/>
    <w:rsid w:val="002B1A11"/>
    <w:rsid w:val="002B1E6B"/>
    <w:rsid w:val="002B2365"/>
    <w:rsid w:val="002B23F3"/>
    <w:rsid w:val="002B2488"/>
    <w:rsid w:val="002B262C"/>
    <w:rsid w:val="002B2696"/>
    <w:rsid w:val="002B26A7"/>
    <w:rsid w:val="002B28D8"/>
    <w:rsid w:val="002B29D1"/>
    <w:rsid w:val="002B30E0"/>
    <w:rsid w:val="002B30FA"/>
    <w:rsid w:val="002B320C"/>
    <w:rsid w:val="002B373D"/>
    <w:rsid w:val="002B37FF"/>
    <w:rsid w:val="002B3C58"/>
    <w:rsid w:val="002B451E"/>
    <w:rsid w:val="002B4655"/>
    <w:rsid w:val="002B47B2"/>
    <w:rsid w:val="002B47F2"/>
    <w:rsid w:val="002B4891"/>
    <w:rsid w:val="002B49CC"/>
    <w:rsid w:val="002B4A40"/>
    <w:rsid w:val="002B4D77"/>
    <w:rsid w:val="002B4EA6"/>
    <w:rsid w:val="002B4EC8"/>
    <w:rsid w:val="002B4FB7"/>
    <w:rsid w:val="002B5488"/>
    <w:rsid w:val="002B5563"/>
    <w:rsid w:val="002B5708"/>
    <w:rsid w:val="002B5796"/>
    <w:rsid w:val="002B58AA"/>
    <w:rsid w:val="002B59AD"/>
    <w:rsid w:val="002B5D2D"/>
    <w:rsid w:val="002B5EE2"/>
    <w:rsid w:val="002B5EF8"/>
    <w:rsid w:val="002B608C"/>
    <w:rsid w:val="002B62A2"/>
    <w:rsid w:val="002B6516"/>
    <w:rsid w:val="002B6661"/>
    <w:rsid w:val="002B66AC"/>
    <w:rsid w:val="002B67B7"/>
    <w:rsid w:val="002B681F"/>
    <w:rsid w:val="002B684A"/>
    <w:rsid w:val="002B6ACD"/>
    <w:rsid w:val="002B6BB9"/>
    <w:rsid w:val="002B72C0"/>
    <w:rsid w:val="002B7316"/>
    <w:rsid w:val="002B7493"/>
    <w:rsid w:val="002B757A"/>
    <w:rsid w:val="002B76BF"/>
    <w:rsid w:val="002B7802"/>
    <w:rsid w:val="002B7855"/>
    <w:rsid w:val="002B799A"/>
    <w:rsid w:val="002B7A5D"/>
    <w:rsid w:val="002B7BD4"/>
    <w:rsid w:val="002C000C"/>
    <w:rsid w:val="002C039A"/>
    <w:rsid w:val="002C03E0"/>
    <w:rsid w:val="002C042C"/>
    <w:rsid w:val="002C0476"/>
    <w:rsid w:val="002C06CF"/>
    <w:rsid w:val="002C0713"/>
    <w:rsid w:val="002C072F"/>
    <w:rsid w:val="002C0F85"/>
    <w:rsid w:val="002C1318"/>
    <w:rsid w:val="002C1335"/>
    <w:rsid w:val="002C13BE"/>
    <w:rsid w:val="002C1549"/>
    <w:rsid w:val="002C15C1"/>
    <w:rsid w:val="002C1685"/>
    <w:rsid w:val="002C1698"/>
    <w:rsid w:val="002C16B2"/>
    <w:rsid w:val="002C1759"/>
    <w:rsid w:val="002C193D"/>
    <w:rsid w:val="002C1A18"/>
    <w:rsid w:val="002C1D2B"/>
    <w:rsid w:val="002C1D2F"/>
    <w:rsid w:val="002C1E96"/>
    <w:rsid w:val="002C1F0D"/>
    <w:rsid w:val="002C201E"/>
    <w:rsid w:val="002C21B0"/>
    <w:rsid w:val="002C2511"/>
    <w:rsid w:val="002C26B3"/>
    <w:rsid w:val="002C28EF"/>
    <w:rsid w:val="002C2977"/>
    <w:rsid w:val="002C2986"/>
    <w:rsid w:val="002C2A75"/>
    <w:rsid w:val="002C2C4D"/>
    <w:rsid w:val="002C2CD0"/>
    <w:rsid w:val="002C2E68"/>
    <w:rsid w:val="002C2EEB"/>
    <w:rsid w:val="002C3133"/>
    <w:rsid w:val="002C329B"/>
    <w:rsid w:val="002C358B"/>
    <w:rsid w:val="002C3598"/>
    <w:rsid w:val="002C368C"/>
    <w:rsid w:val="002C3D36"/>
    <w:rsid w:val="002C3E41"/>
    <w:rsid w:val="002C3E7B"/>
    <w:rsid w:val="002C3EA2"/>
    <w:rsid w:val="002C40ED"/>
    <w:rsid w:val="002C420D"/>
    <w:rsid w:val="002C422E"/>
    <w:rsid w:val="002C43AE"/>
    <w:rsid w:val="002C452B"/>
    <w:rsid w:val="002C4626"/>
    <w:rsid w:val="002C4A3D"/>
    <w:rsid w:val="002C4CC5"/>
    <w:rsid w:val="002C4EA7"/>
    <w:rsid w:val="002C4F62"/>
    <w:rsid w:val="002C5460"/>
    <w:rsid w:val="002C5465"/>
    <w:rsid w:val="002C5536"/>
    <w:rsid w:val="002C556F"/>
    <w:rsid w:val="002C56D8"/>
    <w:rsid w:val="002C5728"/>
    <w:rsid w:val="002C57BD"/>
    <w:rsid w:val="002C5881"/>
    <w:rsid w:val="002C59E5"/>
    <w:rsid w:val="002C5A05"/>
    <w:rsid w:val="002C5C17"/>
    <w:rsid w:val="002C5C74"/>
    <w:rsid w:val="002C6009"/>
    <w:rsid w:val="002C6245"/>
    <w:rsid w:val="002C6320"/>
    <w:rsid w:val="002C6386"/>
    <w:rsid w:val="002C653B"/>
    <w:rsid w:val="002C67CA"/>
    <w:rsid w:val="002C6959"/>
    <w:rsid w:val="002C697E"/>
    <w:rsid w:val="002C70DC"/>
    <w:rsid w:val="002C70EA"/>
    <w:rsid w:val="002C7351"/>
    <w:rsid w:val="002C7360"/>
    <w:rsid w:val="002C751A"/>
    <w:rsid w:val="002C7787"/>
    <w:rsid w:val="002C796E"/>
    <w:rsid w:val="002C7DC7"/>
    <w:rsid w:val="002C7DE1"/>
    <w:rsid w:val="002C7FC6"/>
    <w:rsid w:val="002D000E"/>
    <w:rsid w:val="002D002F"/>
    <w:rsid w:val="002D01FA"/>
    <w:rsid w:val="002D024A"/>
    <w:rsid w:val="002D045B"/>
    <w:rsid w:val="002D09BB"/>
    <w:rsid w:val="002D0A42"/>
    <w:rsid w:val="002D0A49"/>
    <w:rsid w:val="002D0BFB"/>
    <w:rsid w:val="002D1069"/>
    <w:rsid w:val="002D13B9"/>
    <w:rsid w:val="002D163E"/>
    <w:rsid w:val="002D16F2"/>
    <w:rsid w:val="002D16F3"/>
    <w:rsid w:val="002D1927"/>
    <w:rsid w:val="002D1A6F"/>
    <w:rsid w:val="002D1DF8"/>
    <w:rsid w:val="002D1F6B"/>
    <w:rsid w:val="002D23D2"/>
    <w:rsid w:val="002D249E"/>
    <w:rsid w:val="002D24C5"/>
    <w:rsid w:val="002D2511"/>
    <w:rsid w:val="002D27D7"/>
    <w:rsid w:val="002D296A"/>
    <w:rsid w:val="002D29F6"/>
    <w:rsid w:val="002D2CC0"/>
    <w:rsid w:val="002D3006"/>
    <w:rsid w:val="002D339B"/>
    <w:rsid w:val="002D33C1"/>
    <w:rsid w:val="002D34DF"/>
    <w:rsid w:val="002D3540"/>
    <w:rsid w:val="002D356E"/>
    <w:rsid w:val="002D3E3C"/>
    <w:rsid w:val="002D3F0B"/>
    <w:rsid w:val="002D41B9"/>
    <w:rsid w:val="002D437F"/>
    <w:rsid w:val="002D4565"/>
    <w:rsid w:val="002D463B"/>
    <w:rsid w:val="002D488F"/>
    <w:rsid w:val="002D51C9"/>
    <w:rsid w:val="002D5229"/>
    <w:rsid w:val="002D526E"/>
    <w:rsid w:val="002D57B5"/>
    <w:rsid w:val="002D599F"/>
    <w:rsid w:val="002D5A91"/>
    <w:rsid w:val="002D5B0A"/>
    <w:rsid w:val="002D5CB0"/>
    <w:rsid w:val="002D5F28"/>
    <w:rsid w:val="002D5F76"/>
    <w:rsid w:val="002D6119"/>
    <w:rsid w:val="002D612A"/>
    <w:rsid w:val="002D6216"/>
    <w:rsid w:val="002D62EE"/>
    <w:rsid w:val="002D642B"/>
    <w:rsid w:val="002D645F"/>
    <w:rsid w:val="002D66EF"/>
    <w:rsid w:val="002D68ED"/>
    <w:rsid w:val="002D6A72"/>
    <w:rsid w:val="002D6AD6"/>
    <w:rsid w:val="002D6CF6"/>
    <w:rsid w:val="002D706F"/>
    <w:rsid w:val="002D750B"/>
    <w:rsid w:val="002D751D"/>
    <w:rsid w:val="002D7817"/>
    <w:rsid w:val="002D785D"/>
    <w:rsid w:val="002D7DCB"/>
    <w:rsid w:val="002D7F6A"/>
    <w:rsid w:val="002E02FE"/>
    <w:rsid w:val="002E03AF"/>
    <w:rsid w:val="002E0630"/>
    <w:rsid w:val="002E0631"/>
    <w:rsid w:val="002E0821"/>
    <w:rsid w:val="002E0A99"/>
    <w:rsid w:val="002E0C7B"/>
    <w:rsid w:val="002E0F92"/>
    <w:rsid w:val="002E10D2"/>
    <w:rsid w:val="002E1309"/>
    <w:rsid w:val="002E1326"/>
    <w:rsid w:val="002E16E6"/>
    <w:rsid w:val="002E188D"/>
    <w:rsid w:val="002E1D7D"/>
    <w:rsid w:val="002E1EFF"/>
    <w:rsid w:val="002E1F1D"/>
    <w:rsid w:val="002E2218"/>
    <w:rsid w:val="002E2301"/>
    <w:rsid w:val="002E24B5"/>
    <w:rsid w:val="002E2502"/>
    <w:rsid w:val="002E2783"/>
    <w:rsid w:val="002E27FA"/>
    <w:rsid w:val="002E2A9E"/>
    <w:rsid w:val="002E2AD3"/>
    <w:rsid w:val="002E2CFD"/>
    <w:rsid w:val="002E2D36"/>
    <w:rsid w:val="002E2EEC"/>
    <w:rsid w:val="002E30E6"/>
    <w:rsid w:val="002E32D5"/>
    <w:rsid w:val="002E34D9"/>
    <w:rsid w:val="002E376C"/>
    <w:rsid w:val="002E3A45"/>
    <w:rsid w:val="002E4090"/>
    <w:rsid w:val="002E4219"/>
    <w:rsid w:val="002E4350"/>
    <w:rsid w:val="002E4515"/>
    <w:rsid w:val="002E46CA"/>
    <w:rsid w:val="002E4748"/>
    <w:rsid w:val="002E4D5E"/>
    <w:rsid w:val="002E50AA"/>
    <w:rsid w:val="002E57BD"/>
    <w:rsid w:val="002E595B"/>
    <w:rsid w:val="002E5CEE"/>
    <w:rsid w:val="002E5D1B"/>
    <w:rsid w:val="002E5E13"/>
    <w:rsid w:val="002E5F45"/>
    <w:rsid w:val="002E6094"/>
    <w:rsid w:val="002E61E4"/>
    <w:rsid w:val="002E6346"/>
    <w:rsid w:val="002E63AE"/>
    <w:rsid w:val="002E64CC"/>
    <w:rsid w:val="002E6533"/>
    <w:rsid w:val="002E65A3"/>
    <w:rsid w:val="002E6781"/>
    <w:rsid w:val="002E6B5A"/>
    <w:rsid w:val="002E6B5E"/>
    <w:rsid w:val="002E6BA6"/>
    <w:rsid w:val="002E6E31"/>
    <w:rsid w:val="002E6E8D"/>
    <w:rsid w:val="002E6EA4"/>
    <w:rsid w:val="002E6FD9"/>
    <w:rsid w:val="002E7376"/>
    <w:rsid w:val="002E7490"/>
    <w:rsid w:val="002E765B"/>
    <w:rsid w:val="002E77DB"/>
    <w:rsid w:val="002E7983"/>
    <w:rsid w:val="002E7B63"/>
    <w:rsid w:val="002E7F6C"/>
    <w:rsid w:val="002E7FE3"/>
    <w:rsid w:val="002F0015"/>
    <w:rsid w:val="002F0106"/>
    <w:rsid w:val="002F0133"/>
    <w:rsid w:val="002F01AC"/>
    <w:rsid w:val="002F0425"/>
    <w:rsid w:val="002F0529"/>
    <w:rsid w:val="002F0572"/>
    <w:rsid w:val="002F06C8"/>
    <w:rsid w:val="002F06D6"/>
    <w:rsid w:val="002F09E7"/>
    <w:rsid w:val="002F0CFE"/>
    <w:rsid w:val="002F0F2C"/>
    <w:rsid w:val="002F137E"/>
    <w:rsid w:val="002F13DF"/>
    <w:rsid w:val="002F16C8"/>
    <w:rsid w:val="002F1B8C"/>
    <w:rsid w:val="002F1BB2"/>
    <w:rsid w:val="002F1C7E"/>
    <w:rsid w:val="002F1CD1"/>
    <w:rsid w:val="002F1CF0"/>
    <w:rsid w:val="002F1CFF"/>
    <w:rsid w:val="002F1F99"/>
    <w:rsid w:val="002F1FDE"/>
    <w:rsid w:val="002F20BA"/>
    <w:rsid w:val="002F25CF"/>
    <w:rsid w:val="002F2638"/>
    <w:rsid w:val="002F276F"/>
    <w:rsid w:val="002F295D"/>
    <w:rsid w:val="002F29E0"/>
    <w:rsid w:val="002F2A8D"/>
    <w:rsid w:val="002F2C68"/>
    <w:rsid w:val="002F2C7D"/>
    <w:rsid w:val="002F2E59"/>
    <w:rsid w:val="002F2E98"/>
    <w:rsid w:val="002F2EB3"/>
    <w:rsid w:val="002F2EBD"/>
    <w:rsid w:val="002F33B5"/>
    <w:rsid w:val="002F3D01"/>
    <w:rsid w:val="002F3E9C"/>
    <w:rsid w:val="002F413A"/>
    <w:rsid w:val="002F414D"/>
    <w:rsid w:val="002F430C"/>
    <w:rsid w:val="002F4602"/>
    <w:rsid w:val="002F465E"/>
    <w:rsid w:val="002F4CFF"/>
    <w:rsid w:val="002F4DE8"/>
    <w:rsid w:val="002F4DFF"/>
    <w:rsid w:val="002F53BB"/>
    <w:rsid w:val="002F549B"/>
    <w:rsid w:val="002F556A"/>
    <w:rsid w:val="002F5790"/>
    <w:rsid w:val="002F58BB"/>
    <w:rsid w:val="002F5BB1"/>
    <w:rsid w:val="002F5D32"/>
    <w:rsid w:val="002F5DA1"/>
    <w:rsid w:val="002F5FF9"/>
    <w:rsid w:val="002F60B1"/>
    <w:rsid w:val="002F62A0"/>
    <w:rsid w:val="002F649C"/>
    <w:rsid w:val="002F64C3"/>
    <w:rsid w:val="002F6526"/>
    <w:rsid w:val="002F6EC0"/>
    <w:rsid w:val="002F6FC5"/>
    <w:rsid w:val="002F71F4"/>
    <w:rsid w:val="002F72E9"/>
    <w:rsid w:val="002F7412"/>
    <w:rsid w:val="002F7529"/>
    <w:rsid w:val="002F7758"/>
    <w:rsid w:val="002F77DB"/>
    <w:rsid w:val="002F7861"/>
    <w:rsid w:val="002F7943"/>
    <w:rsid w:val="002F79D2"/>
    <w:rsid w:val="002F7AB4"/>
    <w:rsid w:val="002F7CF6"/>
    <w:rsid w:val="002F7F20"/>
    <w:rsid w:val="00300069"/>
    <w:rsid w:val="003000CD"/>
    <w:rsid w:val="00300121"/>
    <w:rsid w:val="0030012F"/>
    <w:rsid w:val="003002E3"/>
    <w:rsid w:val="003004E1"/>
    <w:rsid w:val="0030051E"/>
    <w:rsid w:val="00300699"/>
    <w:rsid w:val="003007FC"/>
    <w:rsid w:val="00300CA8"/>
    <w:rsid w:val="00300EB9"/>
    <w:rsid w:val="00300FD4"/>
    <w:rsid w:val="00301443"/>
    <w:rsid w:val="00301497"/>
    <w:rsid w:val="00301731"/>
    <w:rsid w:val="00301B7C"/>
    <w:rsid w:val="00301C19"/>
    <w:rsid w:val="00301EA2"/>
    <w:rsid w:val="00302038"/>
    <w:rsid w:val="0030208F"/>
    <w:rsid w:val="00302291"/>
    <w:rsid w:val="0030235C"/>
    <w:rsid w:val="003024DF"/>
    <w:rsid w:val="003024F3"/>
    <w:rsid w:val="0030257D"/>
    <w:rsid w:val="00302912"/>
    <w:rsid w:val="003029CC"/>
    <w:rsid w:val="00302EF5"/>
    <w:rsid w:val="00302FA8"/>
    <w:rsid w:val="0030306C"/>
    <w:rsid w:val="00303183"/>
    <w:rsid w:val="00303220"/>
    <w:rsid w:val="00303497"/>
    <w:rsid w:val="003034D4"/>
    <w:rsid w:val="00303A0A"/>
    <w:rsid w:val="00303D6B"/>
    <w:rsid w:val="00303F09"/>
    <w:rsid w:val="0030460D"/>
    <w:rsid w:val="00304AE3"/>
    <w:rsid w:val="00304D26"/>
    <w:rsid w:val="00304DB5"/>
    <w:rsid w:val="00304DBE"/>
    <w:rsid w:val="00305033"/>
    <w:rsid w:val="00305228"/>
    <w:rsid w:val="00305488"/>
    <w:rsid w:val="003057D6"/>
    <w:rsid w:val="00305961"/>
    <w:rsid w:val="003059ED"/>
    <w:rsid w:val="00305AA6"/>
    <w:rsid w:val="00305C8D"/>
    <w:rsid w:val="00305E08"/>
    <w:rsid w:val="0030612B"/>
    <w:rsid w:val="00306259"/>
    <w:rsid w:val="003063CE"/>
    <w:rsid w:val="00306591"/>
    <w:rsid w:val="003066A6"/>
    <w:rsid w:val="003066D5"/>
    <w:rsid w:val="00306750"/>
    <w:rsid w:val="00306A35"/>
    <w:rsid w:val="00306A6E"/>
    <w:rsid w:val="00306AB4"/>
    <w:rsid w:val="00306BF9"/>
    <w:rsid w:val="00306CFA"/>
    <w:rsid w:val="00307071"/>
    <w:rsid w:val="00307114"/>
    <w:rsid w:val="0030724E"/>
    <w:rsid w:val="0030728F"/>
    <w:rsid w:val="003073D1"/>
    <w:rsid w:val="00307994"/>
    <w:rsid w:val="003079D5"/>
    <w:rsid w:val="00307D09"/>
    <w:rsid w:val="00307DCA"/>
    <w:rsid w:val="00307E02"/>
    <w:rsid w:val="00307EC5"/>
    <w:rsid w:val="00310111"/>
    <w:rsid w:val="0031018B"/>
    <w:rsid w:val="003102B1"/>
    <w:rsid w:val="003102B5"/>
    <w:rsid w:val="00310731"/>
    <w:rsid w:val="003107B6"/>
    <w:rsid w:val="00310AE5"/>
    <w:rsid w:val="00310D5A"/>
    <w:rsid w:val="00310ECA"/>
    <w:rsid w:val="00310FAF"/>
    <w:rsid w:val="003110C8"/>
    <w:rsid w:val="0031125D"/>
    <w:rsid w:val="0031141D"/>
    <w:rsid w:val="003114C4"/>
    <w:rsid w:val="00311790"/>
    <w:rsid w:val="00311E87"/>
    <w:rsid w:val="003120B4"/>
    <w:rsid w:val="00312162"/>
    <w:rsid w:val="00312239"/>
    <w:rsid w:val="003122C8"/>
    <w:rsid w:val="003126D3"/>
    <w:rsid w:val="00312780"/>
    <w:rsid w:val="0031296F"/>
    <w:rsid w:val="00312AC5"/>
    <w:rsid w:val="00312B77"/>
    <w:rsid w:val="00312BD1"/>
    <w:rsid w:val="00312F1F"/>
    <w:rsid w:val="00313076"/>
    <w:rsid w:val="003130D3"/>
    <w:rsid w:val="00313566"/>
    <w:rsid w:val="0031360E"/>
    <w:rsid w:val="00313651"/>
    <w:rsid w:val="003137FD"/>
    <w:rsid w:val="00313ACB"/>
    <w:rsid w:val="00313C10"/>
    <w:rsid w:val="00313DE3"/>
    <w:rsid w:val="00313E65"/>
    <w:rsid w:val="0031404D"/>
    <w:rsid w:val="003142AD"/>
    <w:rsid w:val="00314390"/>
    <w:rsid w:val="00314684"/>
    <w:rsid w:val="00314781"/>
    <w:rsid w:val="00314887"/>
    <w:rsid w:val="003148D5"/>
    <w:rsid w:val="00314BDD"/>
    <w:rsid w:val="00314D84"/>
    <w:rsid w:val="00314E14"/>
    <w:rsid w:val="00314F79"/>
    <w:rsid w:val="00314FD3"/>
    <w:rsid w:val="0031554B"/>
    <w:rsid w:val="00315674"/>
    <w:rsid w:val="00315720"/>
    <w:rsid w:val="00315999"/>
    <w:rsid w:val="00315CCD"/>
    <w:rsid w:val="00315CEE"/>
    <w:rsid w:val="00315D3B"/>
    <w:rsid w:val="00315EB0"/>
    <w:rsid w:val="00315F89"/>
    <w:rsid w:val="00316054"/>
    <w:rsid w:val="003161D3"/>
    <w:rsid w:val="003162A2"/>
    <w:rsid w:val="003167AD"/>
    <w:rsid w:val="0031680C"/>
    <w:rsid w:val="00316B2E"/>
    <w:rsid w:val="00316C2F"/>
    <w:rsid w:val="00316C63"/>
    <w:rsid w:val="00316F2F"/>
    <w:rsid w:val="00316F61"/>
    <w:rsid w:val="00316F9F"/>
    <w:rsid w:val="00316FDF"/>
    <w:rsid w:val="00317173"/>
    <w:rsid w:val="00317668"/>
    <w:rsid w:val="003178C0"/>
    <w:rsid w:val="00317A89"/>
    <w:rsid w:val="00317AD9"/>
    <w:rsid w:val="00317BEF"/>
    <w:rsid w:val="00317BFF"/>
    <w:rsid w:val="00317D60"/>
    <w:rsid w:val="00317F97"/>
    <w:rsid w:val="00317FE7"/>
    <w:rsid w:val="0032058C"/>
    <w:rsid w:val="003208CB"/>
    <w:rsid w:val="0032095A"/>
    <w:rsid w:val="00320974"/>
    <w:rsid w:val="00320BA5"/>
    <w:rsid w:val="00320C5B"/>
    <w:rsid w:val="00320E85"/>
    <w:rsid w:val="00320EA3"/>
    <w:rsid w:val="00320F82"/>
    <w:rsid w:val="00321009"/>
    <w:rsid w:val="00321184"/>
    <w:rsid w:val="0032120F"/>
    <w:rsid w:val="003214BD"/>
    <w:rsid w:val="003219C2"/>
    <w:rsid w:val="00321A25"/>
    <w:rsid w:val="00321ADE"/>
    <w:rsid w:val="00321CA9"/>
    <w:rsid w:val="00321CCF"/>
    <w:rsid w:val="00321F58"/>
    <w:rsid w:val="003224BC"/>
    <w:rsid w:val="00322851"/>
    <w:rsid w:val="00322BFF"/>
    <w:rsid w:val="00322F2F"/>
    <w:rsid w:val="00323061"/>
    <w:rsid w:val="00323069"/>
    <w:rsid w:val="00323094"/>
    <w:rsid w:val="003230EF"/>
    <w:rsid w:val="003233FB"/>
    <w:rsid w:val="0032341D"/>
    <w:rsid w:val="003234DE"/>
    <w:rsid w:val="003235FA"/>
    <w:rsid w:val="0032374C"/>
    <w:rsid w:val="003238FC"/>
    <w:rsid w:val="00323CC9"/>
    <w:rsid w:val="00323E38"/>
    <w:rsid w:val="0032401F"/>
    <w:rsid w:val="0032418B"/>
    <w:rsid w:val="00324255"/>
    <w:rsid w:val="00324686"/>
    <w:rsid w:val="00324B77"/>
    <w:rsid w:val="00324C6C"/>
    <w:rsid w:val="00324CC3"/>
    <w:rsid w:val="00324E58"/>
    <w:rsid w:val="00324E8B"/>
    <w:rsid w:val="003250D5"/>
    <w:rsid w:val="003251F6"/>
    <w:rsid w:val="00325261"/>
    <w:rsid w:val="00325502"/>
    <w:rsid w:val="0032550C"/>
    <w:rsid w:val="00325894"/>
    <w:rsid w:val="00325ADD"/>
    <w:rsid w:val="00325CC4"/>
    <w:rsid w:val="00325DA5"/>
    <w:rsid w:val="0032609C"/>
    <w:rsid w:val="003261D5"/>
    <w:rsid w:val="00326405"/>
    <w:rsid w:val="0032679C"/>
    <w:rsid w:val="00326859"/>
    <w:rsid w:val="00326928"/>
    <w:rsid w:val="00326964"/>
    <w:rsid w:val="0032696B"/>
    <w:rsid w:val="003269F0"/>
    <w:rsid w:val="00326C49"/>
    <w:rsid w:val="00326D90"/>
    <w:rsid w:val="00326DEF"/>
    <w:rsid w:val="00326E35"/>
    <w:rsid w:val="00327120"/>
    <w:rsid w:val="00327177"/>
    <w:rsid w:val="003271AC"/>
    <w:rsid w:val="003271F2"/>
    <w:rsid w:val="0032729C"/>
    <w:rsid w:val="003274BB"/>
    <w:rsid w:val="003274E3"/>
    <w:rsid w:val="00327870"/>
    <w:rsid w:val="00327971"/>
    <w:rsid w:val="00327AE6"/>
    <w:rsid w:val="00327CE9"/>
    <w:rsid w:val="00327D80"/>
    <w:rsid w:val="00327F6A"/>
    <w:rsid w:val="00327FFA"/>
    <w:rsid w:val="00330022"/>
    <w:rsid w:val="00330227"/>
    <w:rsid w:val="003308BC"/>
    <w:rsid w:val="0033090A"/>
    <w:rsid w:val="00330940"/>
    <w:rsid w:val="00330DD0"/>
    <w:rsid w:val="00330F7A"/>
    <w:rsid w:val="00331274"/>
    <w:rsid w:val="00331301"/>
    <w:rsid w:val="003316FD"/>
    <w:rsid w:val="00331A74"/>
    <w:rsid w:val="00331AA7"/>
    <w:rsid w:val="00331BFC"/>
    <w:rsid w:val="00331D7B"/>
    <w:rsid w:val="00331DBB"/>
    <w:rsid w:val="003324FE"/>
    <w:rsid w:val="0033258C"/>
    <w:rsid w:val="0033262C"/>
    <w:rsid w:val="00332A36"/>
    <w:rsid w:val="00332B77"/>
    <w:rsid w:val="00332BF6"/>
    <w:rsid w:val="00332D2F"/>
    <w:rsid w:val="00332D55"/>
    <w:rsid w:val="00332E43"/>
    <w:rsid w:val="00333273"/>
    <w:rsid w:val="003333AA"/>
    <w:rsid w:val="003335AF"/>
    <w:rsid w:val="00333C8C"/>
    <w:rsid w:val="00333D31"/>
    <w:rsid w:val="003342B7"/>
    <w:rsid w:val="00334314"/>
    <w:rsid w:val="003345A9"/>
    <w:rsid w:val="003346BE"/>
    <w:rsid w:val="003349F2"/>
    <w:rsid w:val="00334B5B"/>
    <w:rsid w:val="00334E1C"/>
    <w:rsid w:val="00334ED6"/>
    <w:rsid w:val="00334F46"/>
    <w:rsid w:val="003351D3"/>
    <w:rsid w:val="003355C0"/>
    <w:rsid w:val="003357B1"/>
    <w:rsid w:val="0033588C"/>
    <w:rsid w:val="0033593F"/>
    <w:rsid w:val="00335980"/>
    <w:rsid w:val="00335C7B"/>
    <w:rsid w:val="00335D80"/>
    <w:rsid w:val="00335E13"/>
    <w:rsid w:val="00336218"/>
    <w:rsid w:val="00336265"/>
    <w:rsid w:val="0033658B"/>
    <w:rsid w:val="003368FD"/>
    <w:rsid w:val="00336915"/>
    <w:rsid w:val="003369C6"/>
    <w:rsid w:val="00336B14"/>
    <w:rsid w:val="00336F91"/>
    <w:rsid w:val="003371DD"/>
    <w:rsid w:val="003373C3"/>
    <w:rsid w:val="0033745B"/>
    <w:rsid w:val="00337586"/>
    <w:rsid w:val="003376E9"/>
    <w:rsid w:val="003377B5"/>
    <w:rsid w:val="00337C7D"/>
    <w:rsid w:val="00337DFA"/>
    <w:rsid w:val="00337E2D"/>
    <w:rsid w:val="0034032B"/>
    <w:rsid w:val="0034034F"/>
    <w:rsid w:val="003405ED"/>
    <w:rsid w:val="00340642"/>
    <w:rsid w:val="003407E9"/>
    <w:rsid w:val="00340AC2"/>
    <w:rsid w:val="00340D56"/>
    <w:rsid w:val="003413AD"/>
    <w:rsid w:val="003413AF"/>
    <w:rsid w:val="0034172B"/>
    <w:rsid w:val="00341745"/>
    <w:rsid w:val="0034204B"/>
    <w:rsid w:val="00342270"/>
    <w:rsid w:val="00342274"/>
    <w:rsid w:val="003424D2"/>
    <w:rsid w:val="00342649"/>
    <w:rsid w:val="00342B13"/>
    <w:rsid w:val="0034307E"/>
    <w:rsid w:val="003430F2"/>
    <w:rsid w:val="003431C1"/>
    <w:rsid w:val="00343274"/>
    <w:rsid w:val="0034336E"/>
    <w:rsid w:val="003433CC"/>
    <w:rsid w:val="003435F3"/>
    <w:rsid w:val="00343637"/>
    <w:rsid w:val="00343A3F"/>
    <w:rsid w:val="00343B33"/>
    <w:rsid w:val="00343D74"/>
    <w:rsid w:val="00343DA1"/>
    <w:rsid w:val="00343DD0"/>
    <w:rsid w:val="00343FF2"/>
    <w:rsid w:val="0034431D"/>
    <w:rsid w:val="00344533"/>
    <w:rsid w:val="00344735"/>
    <w:rsid w:val="003447CA"/>
    <w:rsid w:val="003449FE"/>
    <w:rsid w:val="00344BFD"/>
    <w:rsid w:val="00344CC8"/>
    <w:rsid w:val="00344E34"/>
    <w:rsid w:val="00344F73"/>
    <w:rsid w:val="00345020"/>
    <w:rsid w:val="003452E9"/>
    <w:rsid w:val="003452F2"/>
    <w:rsid w:val="0034547E"/>
    <w:rsid w:val="00345709"/>
    <w:rsid w:val="003458DC"/>
    <w:rsid w:val="00345A4A"/>
    <w:rsid w:val="00345C4A"/>
    <w:rsid w:val="00345C91"/>
    <w:rsid w:val="00345CBA"/>
    <w:rsid w:val="00345D33"/>
    <w:rsid w:val="00345FD0"/>
    <w:rsid w:val="003460F2"/>
    <w:rsid w:val="00346308"/>
    <w:rsid w:val="00346317"/>
    <w:rsid w:val="0034634A"/>
    <w:rsid w:val="00346616"/>
    <w:rsid w:val="00346C30"/>
    <w:rsid w:val="00346E00"/>
    <w:rsid w:val="003471E8"/>
    <w:rsid w:val="00347477"/>
    <w:rsid w:val="0034761E"/>
    <w:rsid w:val="0034769A"/>
    <w:rsid w:val="003477AD"/>
    <w:rsid w:val="00347B5A"/>
    <w:rsid w:val="00347D38"/>
    <w:rsid w:val="00347D4F"/>
    <w:rsid w:val="00347E66"/>
    <w:rsid w:val="00347EC9"/>
    <w:rsid w:val="00350783"/>
    <w:rsid w:val="0035078D"/>
    <w:rsid w:val="00350DDF"/>
    <w:rsid w:val="0035149C"/>
    <w:rsid w:val="00351534"/>
    <w:rsid w:val="0035153C"/>
    <w:rsid w:val="00351621"/>
    <w:rsid w:val="003516A5"/>
    <w:rsid w:val="00351711"/>
    <w:rsid w:val="0035173D"/>
    <w:rsid w:val="00351754"/>
    <w:rsid w:val="003517B5"/>
    <w:rsid w:val="00351822"/>
    <w:rsid w:val="00351874"/>
    <w:rsid w:val="00351928"/>
    <w:rsid w:val="00351AD7"/>
    <w:rsid w:val="00351BE8"/>
    <w:rsid w:val="00351C6D"/>
    <w:rsid w:val="003521FB"/>
    <w:rsid w:val="0035266D"/>
    <w:rsid w:val="0035270E"/>
    <w:rsid w:val="00352CF6"/>
    <w:rsid w:val="00352CFF"/>
    <w:rsid w:val="00352D9F"/>
    <w:rsid w:val="003532A0"/>
    <w:rsid w:val="003533FB"/>
    <w:rsid w:val="0035348C"/>
    <w:rsid w:val="003534CE"/>
    <w:rsid w:val="003535C4"/>
    <w:rsid w:val="00353789"/>
    <w:rsid w:val="003539F8"/>
    <w:rsid w:val="00353A15"/>
    <w:rsid w:val="00353A2F"/>
    <w:rsid w:val="00354088"/>
    <w:rsid w:val="003541FB"/>
    <w:rsid w:val="00354307"/>
    <w:rsid w:val="00354462"/>
    <w:rsid w:val="003545A8"/>
    <w:rsid w:val="00354CC8"/>
    <w:rsid w:val="00354CD9"/>
    <w:rsid w:val="00354CED"/>
    <w:rsid w:val="00354D6D"/>
    <w:rsid w:val="00354E9F"/>
    <w:rsid w:val="00354F31"/>
    <w:rsid w:val="00355252"/>
    <w:rsid w:val="003552B8"/>
    <w:rsid w:val="0035549D"/>
    <w:rsid w:val="0035553B"/>
    <w:rsid w:val="00355603"/>
    <w:rsid w:val="00355787"/>
    <w:rsid w:val="0035585D"/>
    <w:rsid w:val="00355870"/>
    <w:rsid w:val="00355AFF"/>
    <w:rsid w:val="00355D1D"/>
    <w:rsid w:val="00355D76"/>
    <w:rsid w:val="00355E08"/>
    <w:rsid w:val="00355EC0"/>
    <w:rsid w:val="0035604B"/>
    <w:rsid w:val="003560D1"/>
    <w:rsid w:val="0035615A"/>
    <w:rsid w:val="0035631A"/>
    <w:rsid w:val="003563D9"/>
    <w:rsid w:val="00356586"/>
    <w:rsid w:val="00356823"/>
    <w:rsid w:val="003568B2"/>
    <w:rsid w:val="003569B5"/>
    <w:rsid w:val="00356A46"/>
    <w:rsid w:val="00356BEC"/>
    <w:rsid w:val="003570F3"/>
    <w:rsid w:val="003574C4"/>
    <w:rsid w:val="00357670"/>
    <w:rsid w:val="0035779C"/>
    <w:rsid w:val="00357975"/>
    <w:rsid w:val="003579AA"/>
    <w:rsid w:val="00357A4F"/>
    <w:rsid w:val="00357B33"/>
    <w:rsid w:val="00357B3C"/>
    <w:rsid w:val="00357BCB"/>
    <w:rsid w:val="00357C07"/>
    <w:rsid w:val="00357C15"/>
    <w:rsid w:val="00357C62"/>
    <w:rsid w:val="00357E55"/>
    <w:rsid w:val="00357F31"/>
    <w:rsid w:val="00357F41"/>
    <w:rsid w:val="00360054"/>
    <w:rsid w:val="003600DF"/>
    <w:rsid w:val="00360674"/>
    <w:rsid w:val="0036071C"/>
    <w:rsid w:val="0036077E"/>
    <w:rsid w:val="0036088F"/>
    <w:rsid w:val="003608CF"/>
    <w:rsid w:val="00360958"/>
    <w:rsid w:val="00360C1D"/>
    <w:rsid w:val="00360F58"/>
    <w:rsid w:val="00361267"/>
    <w:rsid w:val="00361440"/>
    <w:rsid w:val="00361974"/>
    <w:rsid w:val="00361980"/>
    <w:rsid w:val="00361B92"/>
    <w:rsid w:val="00362463"/>
    <w:rsid w:val="0036255A"/>
    <w:rsid w:val="003625CB"/>
    <w:rsid w:val="003626EA"/>
    <w:rsid w:val="00362892"/>
    <w:rsid w:val="00362E8E"/>
    <w:rsid w:val="00363080"/>
    <w:rsid w:val="00363162"/>
    <w:rsid w:val="003632F5"/>
    <w:rsid w:val="00363348"/>
    <w:rsid w:val="00363367"/>
    <w:rsid w:val="0036339C"/>
    <w:rsid w:val="003634DF"/>
    <w:rsid w:val="00363693"/>
    <w:rsid w:val="003637EE"/>
    <w:rsid w:val="00363CCA"/>
    <w:rsid w:val="003640F4"/>
    <w:rsid w:val="00364123"/>
    <w:rsid w:val="0036422D"/>
    <w:rsid w:val="0036438C"/>
    <w:rsid w:val="00364513"/>
    <w:rsid w:val="0036452A"/>
    <w:rsid w:val="00364805"/>
    <w:rsid w:val="0036484E"/>
    <w:rsid w:val="00364C4C"/>
    <w:rsid w:val="00364CD0"/>
    <w:rsid w:val="00364ED8"/>
    <w:rsid w:val="00365231"/>
    <w:rsid w:val="003655AC"/>
    <w:rsid w:val="003655C0"/>
    <w:rsid w:val="00365C70"/>
    <w:rsid w:val="00365EEE"/>
    <w:rsid w:val="00365F2D"/>
    <w:rsid w:val="00365FC5"/>
    <w:rsid w:val="003660B8"/>
    <w:rsid w:val="003664F2"/>
    <w:rsid w:val="00366ABF"/>
    <w:rsid w:val="00366B37"/>
    <w:rsid w:val="00366CFE"/>
    <w:rsid w:val="00366E5F"/>
    <w:rsid w:val="00366F0C"/>
    <w:rsid w:val="003679F1"/>
    <w:rsid w:val="003679FD"/>
    <w:rsid w:val="00367BDA"/>
    <w:rsid w:val="00367D11"/>
    <w:rsid w:val="00367E27"/>
    <w:rsid w:val="00367E6E"/>
    <w:rsid w:val="00367EBC"/>
    <w:rsid w:val="00370007"/>
    <w:rsid w:val="0037020F"/>
    <w:rsid w:val="00370341"/>
    <w:rsid w:val="003703EC"/>
    <w:rsid w:val="0037049D"/>
    <w:rsid w:val="003705BF"/>
    <w:rsid w:val="00370641"/>
    <w:rsid w:val="00370742"/>
    <w:rsid w:val="0037087C"/>
    <w:rsid w:val="00370DE1"/>
    <w:rsid w:val="00370E95"/>
    <w:rsid w:val="0037108B"/>
    <w:rsid w:val="0037124D"/>
    <w:rsid w:val="003712A9"/>
    <w:rsid w:val="003714B6"/>
    <w:rsid w:val="003715A0"/>
    <w:rsid w:val="0037173F"/>
    <w:rsid w:val="003717F6"/>
    <w:rsid w:val="00371890"/>
    <w:rsid w:val="00371904"/>
    <w:rsid w:val="0037198E"/>
    <w:rsid w:val="00371AEA"/>
    <w:rsid w:val="00371BD9"/>
    <w:rsid w:val="003720E6"/>
    <w:rsid w:val="003720EF"/>
    <w:rsid w:val="003721E4"/>
    <w:rsid w:val="00372276"/>
    <w:rsid w:val="00372278"/>
    <w:rsid w:val="003722B9"/>
    <w:rsid w:val="003722FF"/>
    <w:rsid w:val="0037238A"/>
    <w:rsid w:val="00372626"/>
    <w:rsid w:val="003726BE"/>
    <w:rsid w:val="00372733"/>
    <w:rsid w:val="003727E6"/>
    <w:rsid w:val="003727F8"/>
    <w:rsid w:val="00372A94"/>
    <w:rsid w:val="00372C02"/>
    <w:rsid w:val="00372EE0"/>
    <w:rsid w:val="00372FAB"/>
    <w:rsid w:val="0037316E"/>
    <w:rsid w:val="0037338A"/>
    <w:rsid w:val="0037389C"/>
    <w:rsid w:val="00373A20"/>
    <w:rsid w:val="00373A47"/>
    <w:rsid w:val="00373B1B"/>
    <w:rsid w:val="00373CDE"/>
    <w:rsid w:val="00373DCC"/>
    <w:rsid w:val="00373DD8"/>
    <w:rsid w:val="00373DF0"/>
    <w:rsid w:val="003741B4"/>
    <w:rsid w:val="0037458E"/>
    <w:rsid w:val="003745A1"/>
    <w:rsid w:val="003745E9"/>
    <w:rsid w:val="0037466F"/>
    <w:rsid w:val="00374A94"/>
    <w:rsid w:val="00374A96"/>
    <w:rsid w:val="00374AFA"/>
    <w:rsid w:val="00374B7C"/>
    <w:rsid w:val="00374CFD"/>
    <w:rsid w:val="00374DB0"/>
    <w:rsid w:val="00375300"/>
    <w:rsid w:val="00375334"/>
    <w:rsid w:val="0037567A"/>
    <w:rsid w:val="003759A1"/>
    <w:rsid w:val="00375C14"/>
    <w:rsid w:val="00375D0D"/>
    <w:rsid w:val="00375D6C"/>
    <w:rsid w:val="00375F5C"/>
    <w:rsid w:val="00376245"/>
    <w:rsid w:val="00376302"/>
    <w:rsid w:val="00376361"/>
    <w:rsid w:val="00376478"/>
    <w:rsid w:val="003766F4"/>
    <w:rsid w:val="0037676B"/>
    <w:rsid w:val="00376805"/>
    <w:rsid w:val="00376D42"/>
    <w:rsid w:val="00376D49"/>
    <w:rsid w:val="00376F88"/>
    <w:rsid w:val="00377080"/>
    <w:rsid w:val="0037709E"/>
    <w:rsid w:val="00377290"/>
    <w:rsid w:val="00377356"/>
    <w:rsid w:val="003775A7"/>
    <w:rsid w:val="0037760B"/>
    <w:rsid w:val="00377A8B"/>
    <w:rsid w:val="00377C72"/>
    <w:rsid w:val="00377CA8"/>
    <w:rsid w:val="00377D1D"/>
    <w:rsid w:val="00377EA1"/>
    <w:rsid w:val="00380078"/>
    <w:rsid w:val="003802F9"/>
    <w:rsid w:val="0038030A"/>
    <w:rsid w:val="00380335"/>
    <w:rsid w:val="00380406"/>
    <w:rsid w:val="003805ED"/>
    <w:rsid w:val="00380756"/>
    <w:rsid w:val="00380A0E"/>
    <w:rsid w:val="00380A1B"/>
    <w:rsid w:val="00380B1E"/>
    <w:rsid w:val="00380B25"/>
    <w:rsid w:val="00380B83"/>
    <w:rsid w:val="00380D23"/>
    <w:rsid w:val="00380DF6"/>
    <w:rsid w:val="00380EF3"/>
    <w:rsid w:val="00381154"/>
    <w:rsid w:val="00381226"/>
    <w:rsid w:val="00381264"/>
    <w:rsid w:val="003812E8"/>
    <w:rsid w:val="00381513"/>
    <w:rsid w:val="0038156F"/>
    <w:rsid w:val="00381ABB"/>
    <w:rsid w:val="00381CC0"/>
    <w:rsid w:val="00381E2E"/>
    <w:rsid w:val="00381FA1"/>
    <w:rsid w:val="00382141"/>
    <w:rsid w:val="003821BA"/>
    <w:rsid w:val="0038239F"/>
    <w:rsid w:val="003825B9"/>
    <w:rsid w:val="003825C5"/>
    <w:rsid w:val="00382794"/>
    <w:rsid w:val="0038284D"/>
    <w:rsid w:val="0038285C"/>
    <w:rsid w:val="00382952"/>
    <w:rsid w:val="00382A29"/>
    <w:rsid w:val="00382A2D"/>
    <w:rsid w:val="00382F2C"/>
    <w:rsid w:val="00383036"/>
    <w:rsid w:val="00383061"/>
    <w:rsid w:val="00383174"/>
    <w:rsid w:val="00383210"/>
    <w:rsid w:val="003834A6"/>
    <w:rsid w:val="00383835"/>
    <w:rsid w:val="00383E06"/>
    <w:rsid w:val="00383E7C"/>
    <w:rsid w:val="00383E9C"/>
    <w:rsid w:val="00384057"/>
    <w:rsid w:val="00384328"/>
    <w:rsid w:val="00384411"/>
    <w:rsid w:val="00384851"/>
    <w:rsid w:val="003849C2"/>
    <w:rsid w:val="00384A5F"/>
    <w:rsid w:val="00384CAC"/>
    <w:rsid w:val="00385477"/>
    <w:rsid w:val="0038576B"/>
    <w:rsid w:val="00385967"/>
    <w:rsid w:val="003859D4"/>
    <w:rsid w:val="00385AE1"/>
    <w:rsid w:val="00385D48"/>
    <w:rsid w:val="00385E3D"/>
    <w:rsid w:val="003860AE"/>
    <w:rsid w:val="0038613B"/>
    <w:rsid w:val="00386415"/>
    <w:rsid w:val="00386831"/>
    <w:rsid w:val="0038693D"/>
    <w:rsid w:val="003869F1"/>
    <w:rsid w:val="00386B05"/>
    <w:rsid w:val="00386B4D"/>
    <w:rsid w:val="00386B94"/>
    <w:rsid w:val="00386C5F"/>
    <w:rsid w:val="00386D37"/>
    <w:rsid w:val="00386F9A"/>
    <w:rsid w:val="00386FA1"/>
    <w:rsid w:val="003870AD"/>
    <w:rsid w:val="00387484"/>
    <w:rsid w:val="00387574"/>
    <w:rsid w:val="00387848"/>
    <w:rsid w:val="00387B04"/>
    <w:rsid w:val="00387BD2"/>
    <w:rsid w:val="00387C18"/>
    <w:rsid w:val="00387C9F"/>
    <w:rsid w:val="00387CA6"/>
    <w:rsid w:val="00387D31"/>
    <w:rsid w:val="00387D67"/>
    <w:rsid w:val="00387E3D"/>
    <w:rsid w:val="00390035"/>
    <w:rsid w:val="003900F6"/>
    <w:rsid w:val="003901D0"/>
    <w:rsid w:val="003902C4"/>
    <w:rsid w:val="00390613"/>
    <w:rsid w:val="003906D8"/>
    <w:rsid w:val="003909DC"/>
    <w:rsid w:val="00390A92"/>
    <w:rsid w:val="00390BFB"/>
    <w:rsid w:val="00390CAD"/>
    <w:rsid w:val="00390CB0"/>
    <w:rsid w:val="00390FC0"/>
    <w:rsid w:val="0039114B"/>
    <w:rsid w:val="003911B0"/>
    <w:rsid w:val="003912B7"/>
    <w:rsid w:val="00391580"/>
    <w:rsid w:val="003916E9"/>
    <w:rsid w:val="0039178C"/>
    <w:rsid w:val="00391B40"/>
    <w:rsid w:val="00391D76"/>
    <w:rsid w:val="00391F3D"/>
    <w:rsid w:val="00391F85"/>
    <w:rsid w:val="00391FA3"/>
    <w:rsid w:val="00391FB7"/>
    <w:rsid w:val="00392038"/>
    <w:rsid w:val="003921F5"/>
    <w:rsid w:val="00392355"/>
    <w:rsid w:val="00392381"/>
    <w:rsid w:val="00392B4D"/>
    <w:rsid w:val="00392B8B"/>
    <w:rsid w:val="00392F8B"/>
    <w:rsid w:val="0039323E"/>
    <w:rsid w:val="003933A2"/>
    <w:rsid w:val="00393489"/>
    <w:rsid w:val="003935BE"/>
    <w:rsid w:val="00393736"/>
    <w:rsid w:val="00393740"/>
    <w:rsid w:val="003939C4"/>
    <w:rsid w:val="00393D46"/>
    <w:rsid w:val="003940C4"/>
    <w:rsid w:val="003946A3"/>
    <w:rsid w:val="00394757"/>
    <w:rsid w:val="003947FD"/>
    <w:rsid w:val="00394BBB"/>
    <w:rsid w:val="00394C32"/>
    <w:rsid w:val="00394E8D"/>
    <w:rsid w:val="00394F33"/>
    <w:rsid w:val="003950DC"/>
    <w:rsid w:val="003950FD"/>
    <w:rsid w:val="00395128"/>
    <w:rsid w:val="003951CA"/>
    <w:rsid w:val="003951D7"/>
    <w:rsid w:val="003952CA"/>
    <w:rsid w:val="003953FE"/>
    <w:rsid w:val="00395558"/>
    <w:rsid w:val="00395A41"/>
    <w:rsid w:val="00395A62"/>
    <w:rsid w:val="00395B6F"/>
    <w:rsid w:val="00395C6D"/>
    <w:rsid w:val="00395D8D"/>
    <w:rsid w:val="00395D96"/>
    <w:rsid w:val="00395E1C"/>
    <w:rsid w:val="00395F19"/>
    <w:rsid w:val="00395FC8"/>
    <w:rsid w:val="00395FD1"/>
    <w:rsid w:val="0039609B"/>
    <w:rsid w:val="003962E4"/>
    <w:rsid w:val="00396302"/>
    <w:rsid w:val="0039638B"/>
    <w:rsid w:val="003965D2"/>
    <w:rsid w:val="003966FB"/>
    <w:rsid w:val="00396968"/>
    <w:rsid w:val="00396B4E"/>
    <w:rsid w:val="00396B77"/>
    <w:rsid w:val="00396B79"/>
    <w:rsid w:val="00396E1C"/>
    <w:rsid w:val="00396E97"/>
    <w:rsid w:val="003974D1"/>
    <w:rsid w:val="003977A9"/>
    <w:rsid w:val="00397B54"/>
    <w:rsid w:val="00397B61"/>
    <w:rsid w:val="00397BB9"/>
    <w:rsid w:val="00397D56"/>
    <w:rsid w:val="00397D8F"/>
    <w:rsid w:val="00397F91"/>
    <w:rsid w:val="003A0067"/>
    <w:rsid w:val="003A0184"/>
    <w:rsid w:val="003A024D"/>
    <w:rsid w:val="003A04D5"/>
    <w:rsid w:val="003A0931"/>
    <w:rsid w:val="003A0A5C"/>
    <w:rsid w:val="003A0C7D"/>
    <w:rsid w:val="003A0C8E"/>
    <w:rsid w:val="003A0D26"/>
    <w:rsid w:val="003A131C"/>
    <w:rsid w:val="003A1564"/>
    <w:rsid w:val="003A17BF"/>
    <w:rsid w:val="003A18CF"/>
    <w:rsid w:val="003A1CFC"/>
    <w:rsid w:val="003A1E61"/>
    <w:rsid w:val="003A1EF3"/>
    <w:rsid w:val="003A1EFF"/>
    <w:rsid w:val="003A1F00"/>
    <w:rsid w:val="003A2141"/>
    <w:rsid w:val="003A2398"/>
    <w:rsid w:val="003A23A3"/>
    <w:rsid w:val="003A277C"/>
    <w:rsid w:val="003A299D"/>
    <w:rsid w:val="003A2B6B"/>
    <w:rsid w:val="003A2BC8"/>
    <w:rsid w:val="003A2D1B"/>
    <w:rsid w:val="003A3154"/>
    <w:rsid w:val="003A3B59"/>
    <w:rsid w:val="003A3C9A"/>
    <w:rsid w:val="003A3DE9"/>
    <w:rsid w:val="003A3E24"/>
    <w:rsid w:val="003A3F23"/>
    <w:rsid w:val="003A3F91"/>
    <w:rsid w:val="003A40FA"/>
    <w:rsid w:val="003A42A5"/>
    <w:rsid w:val="003A442E"/>
    <w:rsid w:val="003A46C1"/>
    <w:rsid w:val="003A4D5D"/>
    <w:rsid w:val="003A4FD8"/>
    <w:rsid w:val="003A4FEE"/>
    <w:rsid w:val="003A504A"/>
    <w:rsid w:val="003A51AC"/>
    <w:rsid w:val="003A529B"/>
    <w:rsid w:val="003A536D"/>
    <w:rsid w:val="003A57D5"/>
    <w:rsid w:val="003A57EA"/>
    <w:rsid w:val="003A58DE"/>
    <w:rsid w:val="003A5992"/>
    <w:rsid w:val="003A5A45"/>
    <w:rsid w:val="003A5CC7"/>
    <w:rsid w:val="003A5EC9"/>
    <w:rsid w:val="003A5FD1"/>
    <w:rsid w:val="003A60F6"/>
    <w:rsid w:val="003A6157"/>
    <w:rsid w:val="003A6367"/>
    <w:rsid w:val="003A6455"/>
    <w:rsid w:val="003A6854"/>
    <w:rsid w:val="003A68EC"/>
    <w:rsid w:val="003A6955"/>
    <w:rsid w:val="003A6A92"/>
    <w:rsid w:val="003A6BF8"/>
    <w:rsid w:val="003A6D57"/>
    <w:rsid w:val="003A6F0C"/>
    <w:rsid w:val="003A7034"/>
    <w:rsid w:val="003A722E"/>
    <w:rsid w:val="003A72F8"/>
    <w:rsid w:val="003A73C4"/>
    <w:rsid w:val="003A76C1"/>
    <w:rsid w:val="003A77DE"/>
    <w:rsid w:val="003A7B69"/>
    <w:rsid w:val="003A7BE9"/>
    <w:rsid w:val="003A7E0B"/>
    <w:rsid w:val="003A7F8F"/>
    <w:rsid w:val="003A7FA7"/>
    <w:rsid w:val="003B01BC"/>
    <w:rsid w:val="003B01CD"/>
    <w:rsid w:val="003B048E"/>
    <w:rsid w:val="003B05ED"/>
    <w:rsid w:val="003B0644"/>
    <w:rsid w:val="003B07E1"/>
    <w:rsid w:val="003B0875"/>
    <w:rsid w:val="003B09E5"/>
    <w:rsid w:val="003B0A55"/>
    <w:rsid w:val="003B0A65"/>
    <w:rsid w:val="003B0E3C"/>
    <w:rsid w:val="003B102F"/>
    <w:rsid w:val="003B107C"/>
    <w:rsid w:val="003B1395"/>
    <w:rsid w:val="003B14DE"/>
    <w:rsid w:val="003B15CF"/>
    <w:rsid w:val="003B1805"/>
    <w:rsid w:val="003B1B85"/>
    <w:rsid w:val="003B1CE1"/>
    <w:rsid w:val="003B2059"/>
    <w:rsid w:val="003B225D"/>
    <w:rsid w:val="003B22FF"/>
    <w:rsid w:val="003B2342"/>
    <w:rsid w:val="003B2530"/>
    <w:rsid w:val="003B2981"/>
    <w:rsid w:val="003B2A2C"/>
    <w:rsid w:val="003B2A86"/>
    <w:rsid w:val="003B2AED"/>
    <w:rsid w:val="003B2B1B"/>
    <w:rsid w:val="003B2BE5"/>
    <w:rsid w:val="003B2CE7"/>
    <w:rsid w:val="003B2D54"/>
    <w:rsid w:val="003B31A7"/>
    <w:rsid w:val="003B3397"/>
    <w:rsid w:val="003B34AD"/>
    <w:rsid w:val="003B3860"/>
    <w:rsid w:val="003B3B33"/>
    <w:rsid w:val="003B3B77"/>
    <w:rsid w:val="003B3DE9"/>
    <w:rsid w:val="003B4086"/>
    <w:rsid w:val="003B4125"/>
    <w:rsid w:val="003B4161"/>
    <w:rsid w:val="003B450E"/>
    <w:rsid w:val="003B465F"/>
    <w:rsid w:val="003B4736"/>
    <w:rsid w:val="003B4786"/>
    <w:rsid w:val="003B49FF"/>
    <w:rsid w:val="003B4A8C"/>
    <w:rsid w:val="003B4CB7"/>
    <w:rsid w:val="003B4D02"/>
    <w:rsid w:val="003B4D37"/>
    <w:rsid w:val="003B4E8C"/>
    <w:rsid w:val="003B4ED9"/>
    <w:rsid w:val="003B507C"/>
    <w:rsid w:val="003B515F"/>
    <w:rsid w:val="003B5307"/>
    <w:rsid w:val="003B5588"/>
    <w:rsid w:val="003B558C"/>
    <w:rsid w:val="003B572F"/>
    <w:rsid w:val="003B59E8"/>
    <w:rsid w:val="003B5A24"/>
    <w:rsid w:val="003B5BAC"/>
    <w:rsid w:val="003B5F50"/>
    <w:rsid w:val="003B601A"/>
    <w:rsid w:val="003B609D"/>
    <w:rsid w:val="003B610E"/>
    <w:rsid w:val="003B61FC"/>
    <w:rsid w:val="003B66E9"/>
    <w:rsid w:val="003B6B08"/>
    <w:rsid w:val="003B6D1F"/>
    <w:rsid w:val="003B6D2E"/>
    <w:rsid w:val="003B6D63"/>
    <w:rsid w:val="003B6E78"/>
    <w:rsid w:val="003B6FCC"/>
    <w:rsid w:val="003B728F"/>
    <w:rsid w:val="003B735C"/>
    <w:rsid w:val="003B7514"/>
    <w:rsid w:val="003B79EF"/>
    <w:rsid w:val="003B7B67"/>
    <w:rsid w:val="003B7C12"/>
    <w:rsid w:val="003B7E23"/>
    <w:rsid w:val="003C001C"/>
    <w:rsid w:val="003C017D"/>
    <w:rsid w:val="003C01C4"/>
    <w:rsid w:val="003C037C"/>
    <w:rsid w:val="003C043E"/>
    <w:rsid w:val="003C0662"/>
    <w:rsid w:val="003C08DC"/>
    <w:rsid w:val="003C0C5C"/>
    <w:rsid w:val="003C0E17"/>
    <w:rsid w:val="003C0EF5"/>
    <w:rsid w:val="003C0F6C"/>
    <w:rsid w:val="003C0FDF"/>
    <w:rsid w:val="003C1061"/>
    <w:rsid w:val="003C10DE"/>
    <w:rsid w:val="003C12C9"/>
    <w:rsid w:val="003C12F2"/>
    <w:rsid w:val="003C1588"/>
    <w:rsid w:val="003C15ED"/>
    <w:rsid w:val="003C1BC9"/>
    <w:rsid w:val="003C1D04"/>
    <w:rsid w:val="003C1E73"/>
    <w:rsid w:val="003C21F5"/>
    <w:rsid w:val="003C22C4"/>
    <w:rsid w:val="003C2300"/>
    <w:rsid w:val="003C23D7"/>
    <w:rsid w:val="003C27BB"/>
    <w:rsid w:val="003C294E"/>
    <w:rsid w:val="003C2C34"/>
    <w:rsid w:val="003C2C66"/>
    <w:rsid w:val="003C2D2E"/>
    <w:rsid w:val="003C2F6E"/>
    <w:rsid w:val="003C3082"/>
    <w:rsid w:val="003C30D8"/>
    <w:rsid w:val="003C3759"/>
    <w:rsid w:val="003C380E"/>
    <w:rsid w:val="003C395F"/>
    <w:rsid w:val="003C3A1E"/>
    <w:rsid w:val="003C3A28"/>
    <w:rsid w:val="003C3A48"/>
    <w:rsid w:val="003C3B54"/>
    <w:rsid w:val="003C3DBF"/>
    <w:rsid w:val="003C3E88"/>
    <w:rsid w:val="003C3EFF"/>
    <w:rsid w:val="003C3FE8"/>
    <w:rsid w:val="003C4076"/>
    <w:rsid w:val="003C4093"/>
    <w:rsid w:val="003C40A6"/>
    <w:rsid w:val="003C412C"/>
    <w:rsid w:val="003C413D"/>
    <w:rsid w:val="003C4274"/>
    <w:rsid w:val="003C43FC"/>
    <w:rsid w:val="003C48C4"/>
    <w:rsid w:val="003C4906"/>
    <w:rsid w:val="003C4A68"/>
    <w:rsid w:val="003C4B27"/>
    <w:rsid w:val="003C4C23"/>
    <w:rsid w:val="003C4CD3"/>
    <w:rsid w:val="003C4EA2"/>
    <w:rsid w:val="003C5006"/>
    <w:rsid w:val="003C50B0"/>
    <w:rsid w:val="003C5296"/>
    <w:rsid w:val="003C5377"/>
    <w:rsid w:val="003C5689"/>
    <w:rsid w:val="003C5A3F"/>
    <w:rsid w:val="003C5AB0"/>
    <w:rsid w:val="003C5C38"/>
    <w:rsid w:val="003C6034"/>
    <w:rsid w:val="003C60D1"/>
    <w:rsid w:val="003C6300"/>
    <w:rsid w:val="003C641C"/>
    <w:rsid w:val="003C6513"/>
    <w:rsid w:val="003C6696"/>
    <w:rsid w:val="003C6961"/>
    <w:rsid w:val="003C6A50"/>
    <w:rsid w:val="003C6AEB"/>
    <w:rsid w:val="003C6B33"/>
    <w:rsid w:val="003C6BC0"/>
    <w:rsid w:val="003C6C01"/>
    <w:rsid w:val="003C6E1C"/>
    <w:rsid w:val="003C6F30"/>
    <w:rsid w:val="003C6F4A"/>
    <w:rsid w:val="003C706A"/>
    <w:rsid w:val="003C71FC"/>
    <w:rsid w:val="003C720A"/>
    <w:rsid w:val="003C7237"/>
    <w:rsid w:val="003C73DD"/>
    <w:rsid w:val="003C763B"/>
    <w:rsid w:val="003C79AD"/>
    <w:rsid w:val="003C7AF0"/>
    <w:rsid w:val="003C7B4C"/>
    <w:rsid w:val="003C7B93"/>
    <w:rsid w:val="003C7E66"/>
    <w:rsid w:val="003D0745"/>
    <w:rsid w:val="003D08CC"/>
    <w:rsid w:val="003D0AB3"/>
    <w:rsid w:val="003D0DA9"/>
    <w:rsid w:val="003D117B"/>
    <w:rsid w:val="003D130C"/>
    <w:rsid w:val="003D139B"/>
    <w:rsid w:val="003D193E"/>
    <w:rsid w:val="003D19AB"/>
    <w:rsid w:val="003D1B94"/>
    <w:rsid w:val="003D1C13"/>
    <w:rsid w:val="003D1FA7"/>
    <w:rsid w:val="003D20CF"/>
    <w:rsid w:val="003D2369"/>
    <w:rsid w:val="003D247B"/>
    <w:rsid w:val="003D2634"/>
    <w:rsid w:val="003D263B"/>
    <w:rsid w:val="003D292D"/>
    <w:rsid w:val="003D2A81"/>
    <w:rsid w:val="003D3150"/>
    <w:rsid w:val="003D3251"/>
    <w:rsid w:val="003D325C"/>
    <w:rsid w:val="003D32D2"/>
    <w:rsid w:val="003D33A9"/>
    <w:rsid w:val="003D33EE"/>
    <w:rsid w:val="003D393B"/>
    <w:rsid w:val="003D3D19"/>
    <w:rsid w:val="003D440B"/>
    <w:rsid w:val="003D45D5"/>
    <w:rsid w:val="003D4659"/>
    <w:rsid w:val="003D4879"/>
    <w:rsid w:val="003D4882"/>
    <w:rsid w:val="003D4A18"/>
    <w:rsid w:val="003D4B76"/>
    <w:rsid w:val="003D4CC7"/>
    <w:rsid w:val="003D55C3"/>
    <w:rsid w:val="003D5690"/>
    <w:rsid w:val="003D5740"/>
    <w:rsid w:val="003D5913"/>
    <w:rsid w:val="003D59B0"/>
    <w:rsid w:val="003D5B00"/>
    <w:rsid w:val="003D5D44"/>
    <w:rsid w:val="003D5E3B"/>
    <w:rsid w:val="003D61F9"/>
    <w:rsid w:val="003D6504"/>
    <w:rsid w:val="003D6630"/>
    <w:rsid w:val="003D6A17"/>
    <w:rsid w:val="003D6A57"/>
    <w:rsid w:val="003D6CDC"/>
    <w:rsid w:val="003D70DD"/>
    <w:rsid w:val="003D73B1"/>
    <w:rsid w:val="003D74F8"/>
    <w:rsid w:val="003D7564"/>
    <w:rsid w:val="003D7596"/>
    <w:rsid w:val="003D76EC"/>
    <w:rsid w:val="003D77EA"/>
    <w:rsid w:val="003D7813"/>
    <w:rsid w:val="003D782F"/>
    <w:rsid w:val="003D7865"/>
    <w:rsid w:val="003D7B22"/>
    <w:rsid w:val="003D7B52"/>
    <w:rsid w:val="003D7BAF"/>
    <w:rsid w:val="003D7C39"/>
    <w:rsid w:val="003D7D4A"/>
    <w:rsid w:val="003D7F43"/>
    <w:rsid w:val="003E008C"/>
    <w:rsid w:val="003E0505"/>
    <w:rsid w:val="003E0706"/>
    <w:rsid w:val="003E07DF"/>
    <w:rsid w:val="003E082C"/>
    <w:rsid w:val="003E0A8A"/>
    <w:rsid w:val="003E0B8C"/>
    <w:rsid w:val="003E0C0F"/>
    <w:rsid w:val="003E1310"/>
    <w:rsid w:val="003E14C0"/>
    <w:rsid w:val="003E15AA"/>
    <w:rsid w:val="003E171F"/>
    <w:rsid w:val="003E181A"/>
    <w:rsid w:val="003E1949"/>
    <w:rsid w:val="003E1A75"/>
    <w:rsid w:val="003E1AF6"/>
    <w:rsid w:val="003E1C2F"/>
    <w:rsid w:val="003E1C96"/>
    <w:rsid w:val="003E1E8E"/>
    <w:rsid w:val="003E1EA4"/>
    <w:rsid w:val="003E1EE4"/>
    <w:rsid w:val="003E1EE6"/>
    <w:rsid w:val="003E1F7B"/>
    <w:rsid w:val="003E2000"/>
    <w:rsid w:val="003E21A0"/>
    <w:rsid w:val="003E2202"/>
    <w:rsid w:val="003E2473"/>
    <w:rsid w:val="003E24FE"/>
    <w:rsid w:val="003E28CE"/>
    <w:rsid w:val="003E2931"/>
    <w:rsid w:val="003E2A2F"/>
    <w:rsid w:val="003E2B46"/>
    <w:rsid w:val="003E30B4"/>
    <w:rsid w:val="003E3186"/>
    <w:rsid w:val="003E3501"/>
    <w:rsid w:val="003E3851"/>
    <w:rsid w:val="003E3A08"/>
    <w:rsid w:val="003E3B48"/>
    <w:rsid w:val="003E3D46"/>
    <w:rsid w:val="003E40B0"/>
    <w:rsid w:val="003E422C"/>
    <w:rsid w:val="003E433A"/>
    <w:rsid w:val="003E435E"/>
    <w:rsid w:val="003E44AA"/>
    <w:rsid w:val="003E49A4"/>
    <w:rsid w:val="003E4C39"/>
    <w:rsid w:val="003E4E02"/>
    <w:rsid w:val="003E4E2A"/>
    <w:rsid w:val="003E5033"/>
    <w:rsid w:val="003E50F2"/>
    <w:rsid w:val="003E525B"/>
    <w:rsid w:val="003E5336"/>
    <w:rsid w:val="003E5429"/>
    <w:rsid w:val="003E5597"/>
    <w:rsid w:val="003E5855"/>
    <w:rsid w:val="003E5BF9"/>
    <w:rsid w:val="003E5D00"/>
    <w:rsid w:val="003E5D74"/>
    <w:rsid w:val="003E5E2F"/>
    <w:rsid w:val="003E5E55"/>
    <w:rsid w:val="003E5EA5"/>
    <w:rsid w:val="003E60BA"/>
    <w:rsid w:val="003E61D4"/>
    <w:rsid w:val="003E679A"/>
    <w:rsid w:val="003E6AEB"/>
    <w:rsid w:val="003E6B0E"/>
    <w:rsid w:val="003E6C07"/>
    <w:rsid w:val="003E6C84"/>
    <w:rsid w:val="003E6C97"/>
    <w:rsid w:val="003E6D89"/>
    <w:rsid w:val="003E6D9D"/>
    <w:rsid w:val="003E6ED4"/>
    <w:rsid w:val="003E7050"/>
    <w:rsid w:val="003E710D"/>
    <w:rsid w:val="003E71BB"/>
    <w:rsid w:val="003E71C0"/>
    <w:rsid w:val="003E7563"/>
    <w:rsid w:val="003E7AD5"/>
    <w:rsid w:val="003E7BA2"/>
    <w:rsid w:val="003E7BC1"/>
    <w:rsid w:val="003E7E70"/>
    <w:rsid w:val="003E7F58"/>
    <w:rsid w:val="003F02AF"/>
    <w:rsid w:val="003F0525"/>
    <w:rsid w:val="003F0685"/>
    <w:rsid w:val="003F07A1"/>
    <w:rsid w:val="003F0852"/>
    <w:rsid w:val="003F08E6"/>
    <w:rsid w:val="003F0B40"/>
    <w:rsid w:val="003F0C11"/>
    <w:rsid w:val="003F0E8E"/>
    <w:rsid w:val="003F133A"/>
    <w:rsid w:val="003F1572"/>
    <w:rsid w:val="003F15B9"/>
    <w:rsid w:val="003F15C2"/>
    <w:rsid w:val="003F1704"/>
    <w:rsid w:val="003F18CA"/>
    <w:rsid w:val="003F19AA"/>
    <w:rsid w:val="003F1C8C"/>
    <w:rsid w:val="003F1C99"/>
    <w:rsid w:val="003F1D17"/>
    <w:rsid w:val="003F1DCE"/>
    <w:rsid w:val="003F1F20"/>
    <w:rsid w:val="003F1FAD"/>
    <w:rsid w:val="003F210B"/>
    <w:rsid w:val="003F2371"/>
    <w:rsid w:val="003F24C7"/>
    <w:rsid w:val="003F273E"/>
    <w:rsid w:val="003F27F9"/>
    <w:rsid w:val="003F288C"/>
    <w:rsid w:val="003F2C4B"/>
    <w:rsid w:val="003F2D02"/>
    <w:rsid w:val="003F31C1"/>
    <w:rsid w:val="003F3206"/>
    <w:rsid w:val="003F3280"/>
    <w:rsid w:val="003F33A6"/>
    <w:rsid w:val="003F34E8"/>
    <w:rsid w:val="003F36AA"/>
    <w:rsid w:val="003F3740"/>
    <w:rsid w:val="003F3C94"/>
    <w:rsid w:val="003F3DC4"/>
    <w:rsid w:val="003F404B"/>
    <w:rsid w:val="003F45D1"/>
    <w:rsid w:val="003F4B72"/>
    <w:rsid w:val="003F4B73"/>
    <w:rsid w:val="003F4DE3"/>
    <w:rsid w:val="003F4E91"/>
    <w:rsid w:val="003F4F02"/>
    <w:rsid w:val="003F4F1D"/>
    <w:rsid w:val="003F5076"/>
    <w:rsid w:val="003F5777"/>
    <w:rsid w:val="003F579D"/>
    <w:rsid w:val="003F5B54"/>
    <w:rsid w:val="003F5BAA"/>
    <w:rsid w:val="003F5C7C"/>
    <w:rsid w:val="003F5CFB"/>
    <w:rsid w:val="003F6020"/>
    <w:rsid w:val="003F6479"/>
    <w:rsid w:val="003F6685"/>
    <w:rsid w:val="003F6795"/>
    <w:rsid w:val="003F67FD"/>
    <w:rsid w:val="003F6A0D"/>
    <w:rsid w:val="003F6E8D"/>
    <w:rsid w:val="003F6FF0"/>
    <w:rsid w:val="003F700C"/>
    <w:rsid w:val="003F70A9"/>
    <w:rsid w:val="003F7236"/>
    <w:rsid w:val="003F7293"/>
    <w:rsid w:val="003F747D"/>
    <w:rsid w:val="003F764A"/>
    <w:rsid w:val="003F7694"/>
    <w:rsid w:val="003F76C9"/>
    <w:rsid w:val="003F7853"/>
    <w:rsid w:val="003F7AC1"/>
    <w:rsid w:val="00400285"/>
    <w:rsid w:val="004002F2"/>
    <w:rsid w:val="0040030A"/>
    <w:rsid w:val="004007CB"/>
    <w:rsid w:val="004009D2"/>
    <w:rsid w:val="00400A65"/>
    <w:rsid w:val="00400BE2"/>
    <w:rsid w:val="00400F32"/>
    <w:rsid w:val="0040122A"/>
    <w:rsid w:val="004012B2"/>
    <w:rsid w:val="00401363"/>
    <w:rsid w:val="0040157E"/>
    <w:rsid w:val="004015D9"/>
    <w:rsid w:val="004016D6"/>
    <w:rsid w:val="00401741"/>
    <w:rsid w:val="00401872"/>
    <w:rsid w:val="0040189F"/>
    <w:rsid w:val="004018AA"/>
    <w:rsid w:val="00401C4E"/>
    <w:rsid w:val="00401EE8"/>
    <w:rsid w:val="0040209A"/>
    <w:rsid w:val="004023B1"/>
    <w:rsid w:val="004023B5"/>
    <w:rsid w:val="004024A6"/>
    <w:rsid w:val="0040318F"/>
    <w:rsid w:val="0040329B"/>
    <w:rsid w:val="0040353F"/>
    <w:rsid w:val="00403980"/>
    <w:rsid w:val="00403A77"/>
    <w:rsid w:val="00403AEB"/>
    <w:rsid w:val="00403B3C"/>
    <w:rsid w:val="00403CBF"/>
    <w:rsid w:val="00403CFE"/>
    <w:rsid w:val="00403D38"/>
    <w:rsid w:val="00403E00"/>
    <w:rsid w:val="00403FB2"/>
    <w:rsid w:val="004041DB"/>
    <w:rsid w:val="00404431"/>
    <w:rsid w:val="0040472A"/>
    <w:rsid w:val="0040482D"/>
    <w:rsid w:val="004048E9"/>
    <w:rsid w:val="00404ADE"/>
    <w:rsid w:val="00404D25"/>
    <w:rsid w:val="00404EFF"/>
    <w:rsid w:val="0040566F"/>
    <w:rsid w:val="004058F7"/>
    <w:rsid w:val="00405C12"/>
    <w:rsid w:val="00405C9E"/>
    <w:rsid w:val="00406138"/>
    <w:rsid w:val="004063A3"/>
    <w:rsid w:val="004064B8"/>
    <w:rsid w:val="0040667D"/>
    <w:rsid w:val="00406854"/>
    <w:rsid w:val="00406914"/>
    <w:rsid w:val="00406DDF"/>
    <w:rsid w:val="00406EF4"/>
    <w:rsid w:val="00406F7D"/>
    <w:rsid w:val="004073DD"/>
    <w:rsid w:val="004076FF"/>
    <w:rsid w:val="0040772E"/>
    <w:rsid w:val="00407985"/>
    <w:rsid w:val="004079C9"/>
    <w:rsid w:val="00407BCA"/>
    <w:rsid w:val="00407EDE"/>
    <w:rsid w:val="00407FAC"/>
    <w:rsid w:val="00407FDB"/>
    <w:rsid w:val="00410272"/>
    <w:rsid w:val="00410BB7"/>
    <w:rsid w:val="00410F79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AAB"/>
    <w:rsid w:val="00411B8F"/>
    <w:rsid w:val="00411D33"/>
    <w:rsid w:val="00411E1E"/>
    <w:rsid w:val="00412079"/>
    <w:rsid w:val="0041261A"/>
    <w:rsid w:val="00412923"/>
    <w:rsid w:val="00412BE4"/>
    <w:rsid w:val="00412F02"/>
    <w:rsid w:val="00412F4A"/>
    <w:rsid w:val="0041300E"/>
    <w:rsid w:val="0041305F"/>
    <w:rsid w:val="004130C9"/>
    <w:rsid w:val="004132B9"/>
    <w:rsid w:val="00413492"/>
    <w:rsid w:val="004135FE"/>
    <w:rsid w:val="0041361C"/>
    <w:rsid w:val="0041364C"/>
    <w:rsid w:val="00413C85"/>
    <w:rsid w:val="00413D65"/>
    <w:rsid w:val="00413E39"/>
    <w:rsid w:val="00414066"/>
    <w:rsid w:val="00414138"/>
    <w:rsid w:val="004141A3"/>
    <w:rsid w:val="004141FB"/>
    <w:rsid w:val="00414249"/>
    <w:rsid w:val="004142B0"/>
    <w:rsid w:val="004142FB"/>
    <w:rsid w:val="00414332"/>
    <w:rsid w:val="004144C8"/>
    <w:rsid w:val="004145B0"/>
    <w:rsid w:val="004145CE"/>
    <w:rsid w:val="004147E7"/>
    <w:rsid w:val="00414857"/>
    <w:rsid w:val="00414946"/>
    <w:rsid w:val="00414C00"/>
    <w:rsid w:val="00414CF0"/>
    <w:rsid w:val="00414F71"/>
    <w:rsid w:val="004150C8"/>
    <w:rsid w:val="004152F2"/>
    <w:rsid w:val="00415370"/>
    <w:rsid w:val="00415513"/>
    <w:rsid w:val="00415619"/>
    <w:rsid w:val="0041567B"/>
    <w:rsid w:val="004157EA"/>
    <w:rsid w:val="00415855"/>
    <w:rsid w:val="004159D5"/>
    <w:rsid w:val="00415C6F"/>
    <w:rsid w:val="0041602D"/>
    <w:rsid w:val="0041630A"/>
    <w:rsid w:val="0041663B"/>
    <w:rsid w:val="00416832"/>
    <w:rsid w:val="004168C8"/>
    <w:rsid w:val="00416A8C"/>
    <w:rsid w:val="00416C19"/>
    <w:rsid w:val="00416CB6"/>
    <w:rsid w:val="004170B5"/>
    <w:rsid w:val="0041755E"/>
    <w:rsid w:val="0041774A"/>
    <w:rsid w:val="00417BC9"/>
    <w:rsid w:val="00417E53"/>
    <w:rsid w:val="00417EB8"/>
    <w:rsid w:val="00417FA2"/>
    <w:rsid w:val="00420077"/>
    <w:rsid w:val="004201BE"/>
    <w:rsid w:val="00420321"/>
    <w:rsid w:val="0042049F"/>
    <w:rsid w:val="004204E8"/>
    <w:rsid w:val="004205F3"/>
    <w:rsid w:val="004206CD"/>
    <w:rsid w:val="00420741"/>
    <w:rsid w:val="00420F63"/>
    <w:rsid w:val="00420FAE"/>
    <w:rsid w:val="00420FBF"/>
    <w:rsid w:val="004212D5"/>
    <w:rsid w:val="00421326"/>
    <w:rsid w:val="0042138E"/>
    <w:rsid w:val="004214EE"/>
    <w:rsid w:val="004215E8"/>
    <w:rsid w:val="0042170B"/>
    <w:rsid w:val="004218DC"/>
    <w:rsid w:val="00421934"/>
    <w:rsid w:val="004220E6"/>
    <w:rsid w:val="00422147"/>
    <w:rsid w:val="004223B0"/>
    <w:rsid w:val="00422526"/>
    <w:rsid w:val="0042253F"/>
    <w:rsid w:val="004227A8"/>
    <w:rsid w:val="00422BD3"/>
    <w:rsid w:val="00422CA1"/>
    <w:rsid w:val="00422DDB"/>
    <w:rsid w:val="00423290"/>
    <w:rsid w:val="004233A2"/>
    <w:rsid w:val="0042343D"/>
    <w:rsid w:val="0042348F"/>
    <w:rsid w:val="00423490"/>
    <w:rsid w:val="00423661"/>
    <w:rsid w:val="004236B7"/>
    <w:rsid w:val="00423DEA"/>
    <w:rsid w:val="00424203"/>
    <w:rsid w:val="00424359"/>
    <w:rsid w:val="004248ED"/>
    <w:rsid w:val="0042495E"/>
    <w:rsid w:val="004249D5"/>
    <w:rsid w:val="00424BE7"/>
    <w:rsid w:val="00424D33"/>
    <w:rsid w:val="00424EA3"/>
    <w:rsid w:val="00425227"/>
    <w:rsid w:val="004257E0"/>
    <w:rsid w:val="00425A17"/>
    <w:rsid w:val="00425BEF"/>
    <w:rsid w:val="00425CC4"/>
    <w:rsid w:val="00425D60"/>
    <w:rsid w:val="00425EB0"/>
    <w:rsid w:val="00425F74"/>
    <w:rsid w:val="00426181"/>
    <w:rsid w:val="00426227"/>
    <w:rsid w:val="00426540"/>
    <w:rsid w:val="004268E6"/>
    <w:rsid w:val="00426983"/>
    <w:rsid w:val="00426F43"/>
    <w:rsid w:val="00426FB7"/>
    <w:rsid w:val="00427184"/>
    <w:rsid w:val="0042739D"/>
    <w:rsid w:val="0042745F"/>
    <w:rsid w:val="004276A0"/>
    <w:rsid w:val="0042782A"/>
    <w:rsid w:val="00427892"/>
    <w:rsid w:val="00427AF5"/>
    <w:rsid w:val="00427AF8"/>
    <w:rsid w:val="00427B32"/>
    <w:rsid w:val="00427C0E"/>
    <w:rsid w:val="00427C16"/>
    <w:rsid w:val="00427D0A"/>
    <w:rsid w:val="00427EEA"/>
    <w:rsid w:val="004303B9"/>
    <w:rsid w:val="004304F3"/>
    <w:rsid w:val="00430A4D"/>
    <w:rsid w:val="00430BC2"/>
    <w:rsid w:val="00430C69"/>
    <w:rsid w:val="00430CD0"/>
    <w:rsid w:val="00430CEC"/>
    <w:rsid w:val="00430DCA"/>
    <w:rsid w:val="00430E22"/>
    <w:rsid w:val="00430E48"/>
    <w:rsid w:val="0043117C"/>
    <w:rsid w:val="00431224"/>
    <w:rsid w:val="004312AD"/>
    <w:rsid w:val="00431696"/>
    <w:rsid w:val="004317A7"/>
    <w:rsid w:val="004319C8"/>
    <w:rsid w:val="00432173"/>
    <w:rsid w:val="004322FA"/>
    <w:rsid w:val="00432539"/>
    <w:rsid w:val="00432809"/>
    <w:rsid w:val="00432974"/>
    <w:rsid w:val="004329D3"/>
    <w:rsid w:val="00432C74"/>
    <w:rsid w:val="00432EF3"/>
    <w:rsid w:val="00432F95"/>
    <w:rsid w:val="00433255"/>
    <w:rsid w:val="0043328F"/>
    <w:rsid w:val="004332ED"/>
    <w:rsid w:val="00433342"/>
    <w:rsid w:val="0043335C"/>
    <w:rsid w:val="004336E5"/>
    <w:rsid w:val="004337C6"/>
    <w:rsid w:val="004338DA"/>
    <w:rsid w:val="00433BC1"/>
    <w:rsid w:val="00433C61"/>
    <w:rsid w:val="00433FB7"/>
    <w:rsid w:val="0043408A"/>
    <w:rsid w:val="0043412E"/>
    <w:rsid w:val="00434582"/>
    <w:rsid w:val="00434670"/>
    <w:rsid w:val="00434C0D"/>
    <w:rsid w:val="00434D35"/>
    <w:rsid w:val="0043503F"/>
    <w:rsid w:val="0043505E"/>
    <w:rsid w:val="004351F2"/>
    <w:rsid w:val="00435298"/>
    <w:rsid w:val="0043589B"/>
    <w:rsid w:val="004359B4"/>
    <w:rsid w:val="00435D9E"/>
    <w:rsid w:val="00435E58"/>
    <w:rsid w:val="00435E61"/>
    <w:rsid w:val="004360E1"/>
    <w:rsid w:val="00436159"/>
    <w:rsid w:val="004362A2"/>
    <w:rsid w:val="004364B6"/>
    <w:rsid w:val="004368FA"/>
    <w:rsid w:val="00436999"/>
    <w:rsid w:val="00436A95"/>
    <w:rsid w:val="00436CE3"/>
    <w:rsid w:val="00436E0D"/>
    <w:rsid w:val="00436EED"/>
    <w:rsid w:val="004370F8"/>
    <w:rsid w:val="00437224"/>
    <w:rsid w:val="0043729F"/>
    <w:rsid w:val="0043732D"/>
    <w:rsid w:val="0043783F"/>
    <w:rsid w:val="00437929"/>
    <w:rsid w:val="00437B65"/>
    <w:rsid w:val="00437D2D"/>
    <w:rsid w:val="00440030"/>
    <w:rsid w:val="00440244"/>
    <w:rsid w:val="0044032D"/>
    <w:rsid w:val="004403A8"/>
    <w:rsid w:val="0044056B"/>
    <w:rsid w:val="004407D8"/>
    <w:rsid w:val="0044081C"/>
    <w:rsid w:val="00440873"/>
    <w:rsid w:val="00440888"/>
    <w:rsid w:val="004408CC"/>
    <w:rsid w:val="00440994"/>
    <w:rsid w:val="00440A1C"/>
    <w:rsid w:val="00440AEF"/>
    <w:rsid w:val="00440B0F"/>
    <w:rsid w:val="00440B5B"/>
    <w:rsid w:val="00440CE4"/>
    <w:rsid w:val="00440CE6"/>
    <w:rsid w:val="00440F47"/>
    <w:rsid w:val="004410BF"/>
    <w:rsid w:val="00441659"/>
    <w:rsid w:val="0044169B"/>
    <w:rsid w:val="00441742"/>
    <w:rsid w:val="0044184A"/>
    <w:rsid w:val="004418D7"/>
    <w:rsid w:val="00441D15"/>
    <w:rsid w:val="00441FDD"/>
    <w:rsid w:val="00442187"/>
    <w:rsid w:val="004425EB"/>
    <w:rsid w:val="00442769"/>
    <w:rsid w:val="004428A6"/>
    <w:rsid w:val="00442B89"/>
    <w:rsid w:val="00442C3A"/>
    <w:rsid w:val="00442C77"/>
    <w:rsid w:val="00442D15"/>
    <w:rsid w:val="00442E60"/>
    <w:rsid w:val="0044312A"/>
    <w:rsid w:val="004432DD"/>
    <w:rsid w:val="00443326"/>
    <w:rsid w:val="00443405"/>
    <w:rsid w:val="0044392C"/>
    <w:rsid w:val="00443AC1"/>
    <w:rsid w:val="00443C13"/>
    <w:rsid w:val="00443C49"/>
    <w:rsid w:val="00443CB6"/>
    <w:rsid w:val="00443CCE"/>
    <w:rsid w:val="00443F01"/>
    <w:rsid w:val="00443F11"/>
    <w:rsid w:val="00444068"/>
    <w:rsid w:val="00444A11"/>
    <w:rsid w:val="00444A5C"/>
    <w:rsid w:val="00444C06"/>
    <w:rsid w:val="00444ECA"/>
    <w:rsid w:val="00444F8E"/>
    <w:rsid w:val="00444FDA"/>
    <w:rsid w:val="004451D3"/>
    <w:rsid w:val="00445451"/>
    <w:rsid w:val="004456A5"/>
    <w:rsid w:val="004457DB"/>
    <w:rsid w:val="00445870"/>
    <w:rsid w:val="00445B4F"/>
    <w:rsid w:val="00445BC9"/>
    <w:rsid w:val="00445CDC"/>
    <w:rsid w:val="00445D00"/>
    <w:rsid w:val="004462DC"/>
    <w:rsid w:val="00446619"/>
    <w:rsid w:val="00446AE0"/>
    <w:rsid w:val="00446BBA"/>
    <w:rsid w:val="00446C9C"/>
    <w:rsid w:val="00446ED4"/>
    <w:rsid w:val="00446FAC"/>
    <w:rsid w:val="004470C4"/>
    <w:rsid w:val="00447163"/>
    <w:rsid w:val="00447284"/>
    <w:rsid w:val="004474AC"/>
    <w:rsid w:val="00447686"/>
    <w:rsid w:val="00447725"/>
    <w:rsid w:val="00447A5A"/>
    <w:rsid w:val="00447B89"/>
    <w:rsid w:val="00447C38"/>
    <w:rsid w:val="00447C99"/>
    <w:rsid w:val="00447DF1"/>
    <w:rsid w:val="00450089"/>
    <w:rsid w:val="004500CB"/>
    <w:rsid w:val="0045010C"/>
    <w:rsid w:val="004504C2"/>
    <w:rsid w:val="004504CF"/>
    <w:rsid w:val="0045068F"/>
    <w:rsid w:val="00450A34"/>
    <w:rsid w:val="00450B03"/>
    <w:rsid w:val="00450B91"/>
    <w:rsid w:val="00450B9D"/>
    <w:rsid w:val="00450CAF"/>
    <w:rsid w:val="00450EA0"/>
    <w:rsid w:val="00450F09"/>
    <w:rsid w:val="0045108D"/>
    <w:rsid w:val="0045144F"/>
    <w:rsid w:val="00451645"/>
    <w:rsid w:val="00451848"/>
    <w:rsid w:val="00451990"/>
    <w:rsid w:val="004519DF"/>
    <w:rsid w:val="00451B74"/>
    <w:rsid w:val="00451EB8"/>
    <w:rsid w:val="004521EB"/>
    <w:rsid w:val="0045222A"/>
    <w:rsid w:val="004524D7"/>
    <w:rsid w:val="00452676"/>
    <w:rsid w:val="0045270F"/>
    <w:rsid w:val="004527CC"/>
    <w:rsid w:val="004527F3"/>
    <w:rsid w:val="00452A90"/>
    <w:rsid w:val="00452AB5"/>
    <w:rsid w:val="00452AC5"/>
    <w:rsid w:val="00452B20"/>
    <w:rsid w:val="00452C7B"/>
    <w:rsid w:val="00452D71"/>
    <w:rsid w:val="00452DC5"/>
    <w:rsid w:val="00452E9E"/>
    <w:rsid w:val="0045315D"/>
    <w:rsid w:val="004531CA"/>
    <w:rsid w:val="00453249"/>
    <w:rsid w:val="0045337C"/>
    <w:rsid w:val="004535C9"/>
    <w:rsid w:val="004535FC"/>
    <w:rsid w:val="0045365F"/>
    <w:rsid w:val="00453971"/>
    <w:rsid w:val="00453AB7"/>
    <w:rsid w:val="00453B6D"/>
    <w:rsid w:val="00453C70"/>
    <w:rsid w:val="00453D98"/>
    <w:rsid w:val="00453FDC"/>
    <w:rsid w:val="004541EC"/>
    <w:rsid w:val="00454255"/>
    <w:rsid w:val="00454339"/>
    <w:rsid w:val="0045446D"/>
    <w:rsid w:val="00454651"/>
    <w:rsid w:val="00454735"/>
    <w:rsid w:val="00454848"/>
    <w:rsid w:val="00454C6D"/>
    <w:rsid w:val="00454D0F"/>
    <w:rsid w:val="00454D42"/>
    <w:rsid w:val="00454D44"/>
    <w:rsid w:val="004552A2"/>
    <w:rsid w:val="00455344"/>
    <w:rsid w:val="0045536C"/>
    <w:rsid w:val="0045553B"/>
    <w:rsid w:val="004556B1"/>
    <w:rsid w:val="004558BF"/>
    <w:rsid w:val="004558EE"/>
    <w:rsid w:val="00455B03"/>
    <w:rsid w:val="00455CF3"/>
    <w:rsid w:val="00455D54"/>
    <w:rsid w:val="00455E26"/>
    <w:rsid w:val="00455F9C"/>
    <w:rsid w:val="00456146"/>
    <w:rsid w:val="00456A62"/>
    <w:rsid w:val="00456A8C"/>
    <w:rsid w:val="00456A9F"/>
    <w:rsid w:val="00456C2A"/>
    <w:rsid w:val="00456D9C"/>
    <w:rsid w:val="00456E25"/>
    <w:rsid w:val="00457106"/>
    <w:rsid w:val="00457120"/>
    <w:rsid w:val="004575A5"/>
    <w:rsid w:val="004575C8"/>
    <w:rsid w:val="004576D7"/>
    <w:rsid w:val="004576F3"/>
    <w:rsid w:val="00457A8B"/>
    <w:rsid w:val="00457F9F"/>
    <w:rsid w:val="00457FD1"/>
    <w:rsid w:val="004600BF"/>
    <w:rsid w:val="004600CF"/>
    <w:rsid w:val="004601BB"/>
    <w:rsid w:val="00460382"/>
    <w:rsid w:val="00460633"/>
    <w:rsid w:val="004607BC"/>
    <w:rsid w:val="0046082C"/>
    <w:rsid w:val="0046083F"/>
    <w:rsid w:val="004608A8"/>
    <w:rsid w:val="00460B82"/>
    <w:rsid w:val="00460F76"/>
    <w:rsid w:val="0046104F"/>
    <w:rsid w:val="0046112A"/>
    <w:rsid w:val="00461375"/>
    <w:rsid w:val="0046143E"/>
    <w:rsid w:val="0046190A"/>
    <w:rsid w:val="00461990"/>
    <w:rsid w:val="00461A72"/>
    <w:rsid w:val="0046200D"/>
    <w:rsid w:val="0046213D"/>
    <w:rsid w:val="00462255"/>
    <w:rsid w:val="00462282"/>
    <w:rsid w:val="004624BC"/>
    <w:rsid w:val="004625A1"/>
    <w:rsid w:val="00462766"/>
    <w:rsid w:val="00462A68"/>
    <w:rsid w:val="00463314"/>
    <w:rsid w:val="004635DA"/>
    <w:rsid w:val="00463899"/>
    <w:rsid w:val="00463E50"/>
    <w:rsid w:val="004642F9"/>
    <w:rsid w:val="0046445A"/>
    <w:rsid w:val="004644B5"/>
    <w:rsid w:val="0046469E"/>
    <w:rsid w:val="004647ED"/>
    <w:rsid w:val="0046486F"/>
    <w:rsid w:val="00464A14"/>
    <w:rsid w:val="00464C3A"/>
    <w:rsid w:val="00464FAE"/>
    <w:rsid w:val="004650B2"/>
    <w:rsid w:val="00465258"/>
    <w:rsid w:val="0046539B"/>
    <w:rsid w:val="00465617"/>
    <w:rsid w:val="00465C8B"/>
    <w:rsid w:val="00465DAF"/>
    <w:rsid w:val="00465EB2"/>
    <w:rsid w:val="0046601A"/>
    <w:rsid w:val="00466447"/>
    <w:rsid w:val="00466470"/>
    <w:rsid w:val="004666EC"/>
    <w:rsid w:val="00466A5B"/>
    <w:rsid w:val="00466BE0"/>
    <w:rsid w:val="004670A5"/>
    <w:rsid w:val="0046745A"/>
    <w:rsid w:val="004675D8"/>
    <w:rsid w:val="004675E1"/>
    <w:rsid w:val="0046769A"/>
    <w:rsid w:val="00467E66"/>
    <w:rsid w:val="004700D2"/>
    <w:rsid w:val="00470228"/>
    <w:rsid w:val="0047060E"/>
    <w:rsid w:val="00470E4A"/>
    <w:rsid w:val="004711FA"/>
    <w:rsid w:val="0047124D"/>
    <w:rsid w:val="00471331"/>
    <w:rsid w:val="0047144A"/>
    <w:rsid w:val="00471691"/>
    <w:rsid w:val="0047173D"/>
    <w:rsid w:val="00471CB4"/>
    <w:rsid w:val="00471E01"/>
    <w:rsid w:val="004723C9"/>
    <w:rsid w:val="004724E4"/>
    <w:rsid w:val="004725B8"/>
    <w:rsid w:val="0047270B"/>
    <w:rsid w:val="004727CB"/>
    <w:rsid w:val="00472939"/>
    <w:rsid w:val="00472BE0"/>
    <w:rsid w:val="00472E16"/>
    <w:rsid w:val="00473250"/>
    <w:rsid w:val="004733BA"/>
    <w:rsid w:val="00473665"/>
    <w:rsid w:val="004736A8"/>
    <w:rsid w:val="00473707"/>
    <w:rsid w:val="004738DB"/>
    <w:rsid w:val="00473961"/>
    <w:rsid w:val="00473C63"/>
    <w:rsid w:val="00473E93"/>
    <w:rsid w:val="00473F0B"/>
    <w:rsid w:val="004742A3"/>
    <w:rsid w:val="00474AC8"/>
    <w:rsid w:val="00474B36"/>
    <w:rsid w:val="00474BF3"/>
    <w:rsid w:val="00475160"/>
    <w:rsid w:val="0047539A"/>
    <w:rsid w:val="00475820"/>
    <w:rsid w:val="0047582B"/>
    <w:rsid w:val="00475B20"/>
    <w:rsid w:val="00475C84"/>
    <w:rsid w:val="00475D5F"/>
    <w:rsid w:val="00476067"/>
    <w:rsid w:val="00476279"/>
    <w:rsid w:val="004763AB"/>
    <w:rsid w:val="00476438"/>
    <w:rsid w:val="00476527"/>
    <w:rsid w:val="00476621"/>
    <w:rsid w:val="00476633"/>
    <w:rsid w:val="0047668F"/>
    <w:rsid w:val="00476859"/>
    <w:rsid w:val="004768D4"/>
    <w:rsid w:val="00476AE5"/>
    <w:rsid w:val="00476C6A"/>
    <w:rsid w:val="00476FD9"/>
    <w:rsid w:val="00477055"/>
    <w:rsid w:val="0047714F"/>
    <w:rsid w:val="0047722F"/>
    <w:rsid w:val="0047726D"/>
    <w:rsid w:val="00477742"/>
    <w:rsid w:val="00477783"/>
    <w:rsid w:val="00477903"/>
    <w:rsid w:val="00477AB0"/>
    <w:rsid w:val="00477B20"/>
    <w:rsid w:val="00477C32"/>
    <w:rsid w:val="00477CAD"/>
    <w:rsid w:val="00480011"/>
    <w:rsid w:val="00480015"/>
    <w:rsid w:val="004801DB"/>
    <w:rsid w:val="00480238"/>
    <w:rsid w:val="00480507"/>
    <w:rsid w:val="00480665"/>
    <w:rsid w:val="004809A6"/>
    <w:rsid w:val="00480D2B"/>
    <w:rsid w:val="00480E17"/>
    <w:rsid w:val="00480E3D"/>
    <w:rsid w:val="00480E51"/>
    <w:rsid w:val="0048106B"/>
    <w:rsid w:val="0048141E"/>
    <w:rsid w:val="00481587"/>
    <w:rsid w:val="0048178F"/>
    <w:rsid w:val="00481A2A"/>
    <w:rsid w:val="00481BCD"/>
    <w:rsid w:val="00481C2A"/>
    <w:rsid w:val="00481E9D"/>
    <w:rsid w:val="00482075"/>
    <w:rsid w:val="004820DA"/>
    <w:rsid w:val="00482574"/>
    <w:rsid w:val="004827C1"/>
    <w:rsid w:val="0048296E"/>
    <w:rsid w:val="00482D28"/>
    <w:rsid w:val="00483293"/>
    <w:rsid w:val="004833F3"/>
    <w:rsid w:val="0048346A"/>
    <w:rsid w:val="0048399E"/>
    <w:rsid w:val="00483DF4"/>
    <w:rsid w:val="00484321"/>
    <w:rsid w:val="0048439F"/>
    <w:rsid w:val="004846C8"/>
    <w:rsid w:val="00484841"/>
    <w:rsid w:val="00484ABD"/>
    <w:rsid w:val="00484D0B"/>
    <w:rsid w:val="00484F68"/>
    <w:rsid w:val="00484F89"/>
    <w:rsid w:val="0048537D"/>
    <w:rsid w:val="00485699"/>
    <w:rsid w:val="004858F3"/>
    <w:rsid w:val="004859C7"/>
    <w:rsid w:val="00486196"/>
    <w:rsid w:val="00486357"/>
    <w:rsid w:val="0048647C"/>
    <w:rsid w:val="004864AE"/>
    <w:rsid w:val="004864FF"/>
    <w:rsid w:val="00486564"/>
    <w:rsid w:val="004867EF"/>
    <w:rsid w:val="00486CCF"/>
    <w:rsid w:val="00486ED4"/>
    <w:rsid w:val="00486EF1"/>
    <w:rsid w:val="00487035"/>
    <w:rsid w:val="0048707F"/>
    <w:rsid w:val="004871B9"/>
    <w:rsid w:val="004872CB"/>
    <w:rsid w:val="0048757D"/>
    <w:rsid w:val="00487CD1"/>
    <w:rsid w:val="00490083"/>
    <w:rsid w:val="0049021F"/>
    <w:rsid w:val="004903B5"/>
    <w:rsid w:val="004903EA"/>
    <w:rsid w:val="004906F0"/>
    <w:rsid w:val="00490ECE"/>
    <w:rsid w:val="0049116F"/>
    <w:rsid w:val="004912CE"/>
    <w:rsid w:val="004915DA"/>
    <w:rsid w:val="004915FE"/>
    <w:rsid w:val="00491777"/>
    <w:rsid w:val="00491943"/>
    <w:rsid w:val="00491965"/>
    <w:rsid w:val="004919DD"/>
    <w:rsid w:val="00491D62"/>
    <w:rsid w:val="00491F5E"/>
    <w:rsid w:val="00491F65"/>
    <w:rsid w:val="00491FE9"/>
    <w:rsid w:val="00492174"/>
    <w:rsid w:val="0049223D"/>
    <w:rsid w:val="004924C0"/>
    <w:rsid w:val="004925FD"/>
    <w:rsid w:val="004926C0"/>
    <w:rsid w:val="0049281E"/>
    <w:rsid w:val="00492893"/>
    <w:rsid w:val="004928E4"/>
    <w:rsid w:val="0049290C"/>
    <w:rsid w:val="00492ADB"/>
    <w:rsid w:val="00492BF1"/>
    <w:rsid w:val="00492CC2"/>
    <w:rsid w:val="00493129"/>
    <w:rsid w:val="00493261"/>
    <w:rsid w:val="0049342E"/>
    <w:rsid w:val="004934FE"/>
    <w:rsid w:val="004939B2"/>
    <w:rsid w:val="004939FA"/>
    <w:rsid w:val="00493B61"/>
    <w:rsid w:val="00493BBB"/>
    <w:rsid w:val="00493E23"/>
    <w:rsid w:val="00493EEC"/>
    <w:rsid w:val="00493FE2"/>
    <w:rsid w:val="00494003"/>
    <w:rsid w:val="0049417C"/>
    <w:rsid w:val="00494180"/>
    <w:rsid w:val="004941A6"/>
    <w:rsid w:val="00494443"/>
    <w:rsid w:val="004945FD"/>
    <w:rsid w:val="0049471E"/>
    <w:rsid w:val="0049489B"/>
    <w:rsid w:val="00494971"/>
    <w:rsid w:val="00494A02"/>
    <w:rsid w:val="00494BA1"/>
    <w:rsid w:val="00494E03"/>
    <w:rsid w:val="00495055"/>
    <w:rsid w:val="00495081"/>
    <w:rsid w:val="004950DF"/>
    <w:rsid w:val="004951A8"/>
    <w:rsid w:val="00495286"/>
    <w:rsid w:val="004952EB"/>
    <w:rsid w:val="0049544A"/>
    <w:rsid w:val="004955AA"/>
    <w:rsid w:val="004956B4"/>
    <w:rsid w:val="00495746"/>
    <w:rsid w:val="00495901"/>
    <w:rsid w:val="00495A21"/>
    <w:rsid w:val="00495B07"/>
    <w:rsid w:val="00495B7B"/>
    <w:rsid w:val="00495CC1"/>
    <w:rsid w:val="0049602C"/>
    <w:rsid w:val="0049621F"/>
    <w:rsid w:val="004966E1"/>
    <w:rsid w:val="00496775"/>
    <w:rsid w:val="0049684E"/>
    <w:rsid w:val="00496876"/>
    <w:rsid w:val="00496B31"/>
    <w:rsid w:val="00497007"/>
    <w:rsid w:val="00497146"/>
    <w:rsid w:val="0049716E"/>
    <w:rsid w:val="00497265"/>
    <w:rsid w:val="004972B1"/>
    <w:rsid w:val="00497510"/>
    <w:rsid w:val="00497517"/>
    <w:rsid w:val="0049766C"/>
    <w:rsid w:val="00497B6F"/>
    <w:rsid w:val="00497C4F"/>
    <w:rsid w:val="004A010F"/>
    <w:rsid w:val="004A0119"/>
    <w:rsid w:val="004A02B4"/>
    <w:rsid w:val="004A0325"/>
    <w:rsid w:val="004A052C"/>
    <w:rsid w:val="004A0576"/>
    <w:rsid w:val="004A0619"/>
    <w:rsid w:val="004A0651"/>
    <w:rsid w:val="004A07A7"/>
    <w:rsid w:val="004A0859"/>
    <w:rsid w:val="004A098B"/>
    <w:rsid w:val="004A0B01"/>
    <w:rsid w:val="004A0B56"/>
    <w:rsid w:val="004A0C6B"/>
    <w:rsid w:val="004A0D1E"/>
    <w:rsid w:val="004A0FF6"/>
    <w:rsid w:val="004A10E2"/>
    <w:rsid w:val="004A11D9"/>
    <w:rsid w:val="004A13F9"/>
    <w:rsid w:val="004A153E"/>
    <w:rsid w:val="004A15B3"/>
    <w:rsid w:val="004A192C"/>
    <w:rsid w:val="004A19AE"/>
    <w:rsid w:val="004A19DA"/>
    <w:rsid w:val="004A1CE0"/>
    <w:rsid w:val="004A1ECC"/>
    <w:rsid w:val="004A2126"/>
    <w:rsid w:val="004A21BF"/>
    <w:rsid w:val="004A2309"/>
    <w:rsid w:val="004A26A3"/>
    <w:rsid w:val="004A2734"/>
    <w:rsid w:val="004A27F7"/>
    <w:rsid w:val="004A2865"/>
    <w:rsid w:val="004A296F"/>
    <w:rsid w:val="004A2B1A"/>
    <w:rsid w:val="004A2D10"/>
    <w:rsid w:val="004A2D89"/>
    <w:rsid w:val="004A2DC6"/>
    <w:rsid w:val="004A3085"/>
    <w:rsid w:val="004A34B8"/>
    <w:rsid w:val="004A3784"/>
    <w:rsid w:val="004A38AE"/>
    <w:rsid w:val="004A38B6"/>
    <w:rsid w:val="004A3B8B"/>
    <w:rsid w:val="004A451B"/>
    <w:rsid w:val="004A45A5"/>
    <w:rsid w:val="004A4701"/>
    <w:rsid w:val="004A472D"/>
    <w:rsid w:val="004A4878"/>
    <w:rsid w:val="004A4BF2"/>
    <w:rsid w:val="004A4C70"/>
    <w:rsid w:val="004A4ED5"/>
    <w:rsid w:val="004A52A7"/>
    <w:rsid w:val="004A53FC"/>
    <w:rsid w:val="004A5490"/>
    <w:rsid w:val="004A54AB"/>
    <w:rsid w:val="004A55DE"/>
    <w:rsid w:val="004A5723"/>
    <w:rsid w:val="004A58EC"/>
    <w:rsid w:val="004A5C3E"/>
    <w:rsid w:val="004A63BF"/>
    <w:rsid w:val="004A63CA"/>
    <w:rsid w:val="004A6459"/>
    <w:rsid w:val="004A64AA"/>
    <w:rsid w:val="004A68CE"/>
    <w:rsid w:val="004A6931"/>
    <w:rsid w:val="004A69B9"/>
    <w:rsid w:val="004A69E8"/>
    <w:rsid w:val="004A6A7D"/>
    <w:rsid w:val="004A6D49"/>
    <w:rsid w:val="004A6E47"/>
    <w:rsid w:val="004A6E8F"/>
    <w:rsid w:val="004A72A8"/>
    <w:rsid w:val="004A7422"/>
    <w:rsid w:val="004A74B7"/>
    <w:rsid w:val="004A75D5"/>
    <w:rsid w:val="004A7C5A"/>
    <w:rsid w:val="004A7CC2"/>
    <w:rsid w:val="004A7D29"/>
    <w:rsid w:val="004A7FFA"/>
    <w:rsid w:val="004B0018"/>
    <w:rsid w:val="004B017B"/>
    <w:rsid w:val="004B05C5"/>
    <w:rsid w:val="004B05E3"/>
    <w:rsid w:val="004B073F"/>
    <w:rsid w:val="004B0778"/>
    <w:rsid w:val="004B07AD"/>
    <w:rsid w:val="004B089E"/>
    <w:rsid w:val="004B08A7"/>
    <w:rsid w:val="004B0AAE"/>
    <w:rsid w:val="004B0AE5"/>
    <w:rsid w:val="004B0CB5"/>
    <w:rsid w:val="004B0F24"/>
    <w:rsid w:val="004B1069"/>
    <w:rsid w:val="004B12C0"/>
    <w:rsid w:val="004B137D"/>
    <w:rsid w:val="004B18B3"/>
    <w:rsid w:val="004B2043"/>
    <w:rsid w:val="004B206E"/>
    <w:rsid w:val="004B20AA"/>
    <w:rsid w:val="004B2159"/>
    <w:rsid w:val="004B223A"/>
    <w:rsid w:val="004B22CC"/>
    <w:rsid w:val="004B240F"/>
    <w:rsid w:val="004B2648"/>
    <w:rsid w:val="004B2A8C"/>
    <w:rsid w:val="004B2FF5"/>
    <w:rsid w:val="004B3069"/>
    <w:rsid w:val="004B31A6"/>
    <w:rsid w:val="004B3357"/>
    <w:rsid w:val="004B340C"/>
    <w:rsid w:val="004B344D"/>
    <w:rsid w:val="004B3BD9"/>
    <w:rsid w:val="004B3F98"/>
    <w:rsid w:val="004B439F"/>
    <w:rsid w:val="004B4704"/>
    <w:rsid w:val="004B499E"/>
    <w:rsid w:val="004B4E64"/>
    <w:rsid w:val="004B4E71"/>
    <w:rsid w:val="004B4FA2"/>
    <w:rsid w:val="004B5009"/>
    <w:rsid w:val="004B502F"/>
    <w:rsid w:val="004B527E"/>
    <w:rsid w:val="004B531F"/>
    <w:rsid w:val="004B567B"/>
    <w:rsid w:val="004B5682"/>
    <w:rsid w:val="004B56AD"/>
    <w:rsid w:val="004B583F"/>
    <w:rsid w:val="004B591B"/>
    <w:rsid w:val="004B5BEC"/>
    <w:rsid w:val="004B5C93"/>
    <w:rsid w:val="004B5D84"/>
    <w:rsid w:val="004B6473"/>
    <w:rsid w:val="004B67B6"/>
    <w:rsid w:val="004B6948"/>
    <w:rsid w:val="004B6A50"/>
    <w:rsid w:val="004B6BD0"/>
    <w:rsid w:val="004B6C0C"/>
    <w:rsid w:val="004B6C28"/>
    <w:rsid w:val="004B6CAB"/>
    <w:rsid w:val="004B6EDD"/>
    <w:rsid w:val="004B726C"/>
    <w:rsid w:val="004B72D3"/>
    <w:rsid w:val="004B739F"/>
    <w:rsid w:val="004B756B"/>
    <w:rsid w:val="004B7A2E"/>
    <w:rsid w:val="004B7CD2"/>
    <w:rsid w:val="004C008D"/>
    <w:rsid w:val="004C0394"/>
    <w:rsid w:val="004C05B0"/>
    <w:rsid w:val="004C06B6"/>
    <w:rsid w:val="004C0906"/>
    <w:rsid w:val="004C0A80"/>
    <w:rsid w:val="004C0EB7"/>
    <w:rsid w:val="004C111A"/>
    <w:rsid w:val="004C17D5"/>
    <w:rsid w:val="004C1937"/>
    <w:rsid w:val="004C1A67"/>
    <w:rsid w:val="004C1B64"/>
    <w:rsid w:val="004C1CC3"/>
    <w:rsid w:val="004C1DB5"/>
    <w:rsid w:val="004C1EBD"/>
    <w:rsid w:val="004C1F1B"/>
    <w:rsid w:val="004C210B"/>
    <w:rsid w:val="004C22C3"/>
    <w:rsid w:val="004C262F"/>
    <w:rsid w:val="004C2BD2"/>
    <w:rsid w:val="004C2D60"/>
    <w:rsid w:val="004C306B"/>
    <w:rsid w:val="004C31AC"/>
    <w:rsid w:val="004C3378"/>
    <w:rsid w:val="004C338A"/>
    <w:rsid w:val="004C33FD"/>
    <w:rsid w:val="004C36A9"/>
    <w:rsid w:val="004C3877"/>
    <w:rsid w:val="004C3957"/>
    <w:rsid w:val="004C3CA5"/>
    <w:rsid w:val="004C3D79"/>
    <w:rsid w:val="004C3EE2"/>
    <w:rsid w:val="004C3F17"/>
    <w:rsid w:val="004C3FE9"/>
    <w:rsid w:val="004C41E0"/>
    <w:rsid w:val="004C4236"/>
    <w:rsid w:val="004C4249"/>
    <w:rsid w:val="004C444E"/>
    <w:rsid w:val="004C4644"/>
    <w:rsid w:val="004C4706"/>
    <w:rsid w:val="004C4A9A"/>
    <w:rsid w:val="004C4B32"/>
    <w:rsid w:val="004C4BC0"/>
    <w:rsid w:val="004C4D22"/>
    <w:rsid w:val="004C4D62"/>
    <w:rsid w:val="004C4E6C"/>
    <w:rsid w:val="004C5080"/>
    <w:rsid w:val="004C529F"/>
    <w:rsid w:val="004C571E"/>
    <w:rsid w:val="004C579E"/>
    <w:rsid w:val="004C57DB"/>
    <w:rsid w:val="004C5883"/>
    <w:rsid w:val="004C5F1D"/>
    <w:rsid w:val="004C5F93"/>
    <w:rsid w:val="004C60B7"/>
    <w:rsid w:val="004C63A5"/>
    <w:rsid w:val="004C677F"/>
    <w:rsid w:val="004C67F2"/>
    <w:rsid w:val="004C689E"/>
    <w:rsid w:val="004C68A5"/>
    <w:rsid w:val="004C6A2C"/>
    <w:rsid w:val="004C6AA7"/>
    <w:rsid w:val="004C6BB0"/>
    <w:rsid w:val="004C6F0A"/>
    <w:rsid w:val="004C7001"/>
    <w:rsid w:val="004C748E"/>
    <w:rsid w:val="004C770C"/>
    <w:rsid w:val="004C776C"/>
    <w:rsid w:val="004C779A"/>
    <w:rsid w:val="004C77C2"/>
    <w:rsid w:val="004C7807"/>
    <w:rsid w:val="004C792D"/>
    <w:rsid w:val="004C7D99"/>
    <w:rsid w:val="004D0024"/>
    <w:rsid w:val="004D037F"/>
    <w:rsid w:val="004D038C"/>
    <w:rsid w:val="004D03B6"/>
    <w:rsid w:val="004D0494"/>
    <w:rsid w:val="004D0526"/>
    <w:rsid w:val="004D0815"/>
    <w:rsid w:val="004D0996"/>
    <w:rsid w:val="004D0A82"/>
    <w:rsid w:val="004D0FF0"/>
    <w:rsid w:val="004D11F3"/>
    <w:rsid w:val="004D143E"/>
    <w:rsid w:val="004D1856"/>
    <w:rsid w:val="004D19CC"/>
    <w:rsid w:val="004D19CD"/>
    <w:rsid w:val="004D1CA0"/>
    <w:rsid w:val="004D1CB3"/>
    <w:rsid w:val="004D1F05"/>
    <w:rsid w:val="004D1F4E"/>
    <w:rsid w:val="004D2097"/>
    <w:rsid w:val="004D22CB"/>
    <w:rsid w:val="004D23D3"/>
    <w:rsid w:val="004D2405"/>
    <w:rsid w:val="004D24DA"/>
    <w:rsid w:val="004D288C"/>
    <w:rsid w:val="004D28B0"/>
    <w:rsid w:val="004D2967"/>
    <w:rsid w:val="004D2A4F"/>
    <w:rsid w:val="004D2C53"/>
    <w:rsid w:val="004D2C80"/>
    <w:rsid w:val="004D2D24"/>
    <w:rsid w:val="004D2E7E"/>
    <w:rsid w:val="004D2F54"/>
    <w:rsid w:val="004D31EE"/>
    <w:rsid w:val="004D3201"/>
    <w:rsid w:val="004D3547"/>
    <w:rsid w:val="004D379B"/>
    <w:rsid w:val="004D3955"/>
    <w:rsid w:val="004D3B30"/>
    <w:rsid w:val="004D3C34"/>
    <w:rsid w:val="004D4003"/>
    <w:rsid w:val="004D440E"/>
    <w:rsid w:val="004D46E0"/>
    <w:rsid w:val="004D487F"/>
    <w:rsid w:val="004D48C8"/>
    <w:rsid w:val="004D4B67"/>
    <w:rsid w:val="004D4BE3"/>
    <w:rsid w:val="004D4D25"/>
    <w:rsid w:val="004D4EC7"/>
    <w:rsid w:val="004D4F01"/>
    <w:rsid w:val="004D5169"/>
    <w:rsid w:val="004D51B3"/>
    <w:rsid w:val="004D5298"/>
    <w:rsid w:val="004D5482"/>
    <w:rsid w:val="004D54D0"/>
    <w:rsid w:val="004D563A"/>
    <w:rsid w:val="004D5848"/>
    <w:rsid w:val="004D5A9A"/>
    <w:rsid w:val="004D5AAD"/>
    <w:rsid w:val="004D5D40"/>
    <w:rsid w:val="004D5E6D"/>
    <w:rsid w:val="004D60FD"/>
    <w:rsid w:val="004D61E1"/>
    <w:rsid w:val="004D6666"/>
    <w:rsid w:val="004D6679"/>
    <w:rsid w:val="004D676A"/>
    <w:rsid w:val="004D68A1"/>
    <w:rsid w:val="004D690E"/>
    <w:rsid w:val="004D6979"/>
    <w:rsid w:val="004D6C41"/>
    <w:rsid w:val="004D6D83"/>
    <w:rsid w:val="004D6E16"/>
    <w:rsid w:val="004D6F95"/>
    <w:rsid w:val="004D700C"/>
    <w:rsid w:val="004D7076"/>
    <w:rsid w:val="004D71FE"/>
    <w:rsid w:val="004D79A7"/>
    <w:rsid w:val="004D79FB"/>
    <w:rsid w:val="004D7BAC"/>
    <w:rsid w:val="004D7D04"/>
    <w:rsid w:val="004D7D55"/>
    <w:rsid w:val="004D7EE3"/>
    <w:rsid w:val="004D7F51"/>
    <w:rsid w:val="004E0172"/>
    <w:rsid w:val="004E03A0"/>
    <w:rsid w:val="004E03DC"/>
    <w:rsid w:val="004E047A"/>
    <w:rsid w:val="004E0527"/>
    <w:rsid w:val="004E0AC7"/>
    <w:rsid w:val="004E0B8A"/>
    <w:rsid w:val="004E0D87"/>
    <w:rsid w:val="004E0E27"/>
    <w:rsid w:val="004E0F74"/>
    <w:rsid w:val="004E0F89"/>
    <w:rsid w:val="004E1191"/>
    <w:rsid w:val="004E1209"/>
    <w:rsid w:val="004E13D8"/>
    <w:rsid w:val="004E14D4"/>
    <w:rsid w:val="004E1685"/>
    <w:rsid w:val="004E16B7"/>
    <w:rsid w:val="004E16F1"/>
    <w:rsid w:val="004E176F"/>
    <w:rsid w:val="004E1B35"/>
    <w:rsid w:val="004E1EE7"/>
    <w:rsid w:val="004E2239"/>
    <w:rsid w:val="004E227B"/>
    <w:rsid w:val="004E22DA"/>
    <w:rsid w:val="004E2339"/>
    <w:rsid w:val="004E26E1"/>
    <w:rsid w:val="004E275B"/>
    <w:rsid w:val="004E27FA"/>
    <w:rsid w:val="004E282E"/>
    <w:rsid w:val="004E28BB"/>
    <w:rsid w:val="004E2D64"/>
    <w:rsid w:val="004E336C"/>
    <w:rsid w:val="004E35FA"/>
    <w:rsid w:val="004E3674"/>
    <w:rsid w:val="004E36FE"/>
    <w:rsid w:val="004E37C8"/>
    <w:rsid w:val="004E3958"/>
    <w:rsid w:val="004E3A1B"/>
    <w:rsid w:val="004E3BCB"/>
    <w:rsid w:val="004E3D5B"/>
    <w:rsid w:val="004E3D6A"/>
    <w:rsid w:val="004E3E05"/>
    <w:rsid w:val="004E42F9"/>
    <w:rsid w:val="004E44DC"/>
    <w:rsid w:val="004E4537"/>
    <w:rsid w:val="004E4561"/>
    <w:rsid w:val="004E45D4"/>
    <w:rsid w:val="004E4AC0"/>
    <w:rsid w:val="004E4AE8"/>
    <w:rsid w:val="004E4C10"/>
    <w:rsid w:val="004E4C8F"/>
    <w:rsid w:val="004E4F85"/>
    <w:rsid w:val="004E4FD8"/>
    <w:rsid w:val="004E4FE7"/>
    <w:rsid w:val="004E51FF"/>
    <w:rsid w:val="004E555B"/>
    <w:rsid w:val="004E58EC"/>
    <w:rsid w:val="004E593B"/>
    <w:rsid w:val="004E5950"/>
    <w:rsid w:val="004E5AE2"/>
    <w:rsid w:val="004E5DE1"/>
    <w:rsid w:val="004E5E67"/>
    <w:rsid w:val="004E6001"/>
    <w:rsid w:val="004E61BA"/>
    <w:rsid w:val="004E63A4"/>
    <w:rsid w:val="004E644C"/>
    <w:rsid w:val="004E6695"/>
    <w:rsid w:val="004E66C8"/>
    <w:rsid w:val="004E6A70"/>
    <w:rsid w:val="004E6BC9"/>
    <w:rsid w:val="004E7076"/>
    <w:rsid w:val="004E7398"/>
    <w:rsid w:val="004E74F8"/>
    <w:rsid w:val="004E764E"/>
    <w:rsid w:val="004E777E"/>
    <w:rsid w:val="004E7A69"/>
    <w:rsid w:val="004E7C5C"/>
    <w:rsid w:val="004E7D99"/>
    <w:rsid w:val="004E7DE7"/>
    <w:rsid w:val="004E7FBD"/>
    <w:rsid w:val="004F0160"/>
    <w:rsid w:val="004F02F1"/>
    <w:rsid w:val="004F0647"/>
    <w:rsid w:val="004F0815"/>
    <w:rsid w:val="004F0871"/>
    <w:rsid w:val="004F09C8"/>
    <w:rsid w:val="004F0A8D"/>
    <w:rsid w:val="004F0E2D"/>
    <w:rsid w:val="004F0F0C"/>
    <w:rsid w:val="004F104F"/>
    <w:rsid w:val="004F16AC"/>
    <w:rsid w:val="004F174B"/>
    <w:rsid w:val="004F1E31"/>
    <w:rsid w:val="004F21A5"/>
    <w:rsid w:val="004F23A8"/>
    <w:rsid w:val="004F25E4"/>
    <w:rsid w:val="004F26ED"/>
    <w:rsid w:val="004F26F9"/>
    <w:rsid w:val="004F2861"/>
    <w:rsid w:val="004F28F5"/>
    <w:rsid w:val="004F2C77"/>
    <w:rsid w:val="004F2ED7"/>
    <w:rsid w:val="004F3134"/>
    <w:rsid w:val="004F3348"/>
    <w:rsid w:val="004F3407"/>
    <w:rsid w:val="004F35EC"/>
    <w:rsid w:val="004F36D9"/>
    <w:rsid w:val="004F3778"/>
    <w:rsid w:val="004F3953"/>
    <w:rsid w:val="004F3A98"/>
    <w:rsid w:val="004F3CFE"/>
    <w:rsid w:val="004F3EB4"/>
    <w:rsid w:val="004F3EE6"/>
    <w:rsid w:val="004F4060"/>
    <w:rsid w:val="004F41FD"/>
    <w:rsid w:val="004F41FF"/>
    <w:rsid w:val="004F42D4"/>
    <w:rsid w:val="004F44EB"/>
    <w:rsid w:val="004F4656"/>
    <w:rsid w:val="004F484D"/>
    <w:rsid w:val="004F48FB"/>
    <w:rsid w:val="004F4B87"/>
    <w:rsid w:val="004F4C48"/>
    <w:rsid w:val="004F4DB8"/>
    <w:rsid w:val="004F4E83"/>
    <w:rsid w:val="004F4E87"/>
    <w:rsid w:val="004F4F7C"/>
    <w:rsid w:val="004F5088"/>
    <w:rsid w:val="004F5097"/>
    <w:rsid w:val="004F5098"/>
    <w:rsid w:val="004F50A5"/>
    <w:rsid w:val="004F5337"/>
    <w:rsid w:val="004F5352"/>
    <w:rsid w:val="004F5499"/>
    <w:rsid w:val="004F553E"/>
    <w:rsid w:val="004F5603"/>
    <w:rsid w:val="004F56E0"/>
    <w:rsid w:val="004F56E4"/>
    <w:rsid w:val="004F58BE"/>
    <w:rsid w:val="004F590F"/>
    <w:rsid w:val="004F5BE6"/>
    <w:rsid w:val="004F5CA3"/>
    <w:rsid w:val="004F5D23"/>
    <w:rsid w:val="004F5D90"/>
    <w:rsid w:val="004F5E18"/>
    <w:rsid w:val="004F6453"/>
    <w:rsid w:val="004F658B"/>
    <w:rsid w:val="004F66A3"/>
    <w:rsid w:val="004F680A"/>
    <w:rsid w:val="004F6B15"/>
    <w:rsid w:val="004F6B8A"/>
    <w:rsid w:val="004F6ECF"/>
    <w:rsid w:val="004F706A"/>
    <w:rsid w:val="004F7150"/>
    <w:rsid w:val="004F73A7"/>
    <w:rsid w:val="004F7404"/>
    <w:rsid w:val="004F744C"/>
    <w:rsid w:val="004F7675"/>
    <w:rsid w:val="004F7766"/>
    <w:rsid w:val="004F778F"/>
    <w:rsid w:val="004F782B"/>
    <w:rsid w:val="004F78CA"/>
    <w:rsid w:val="004F79F3"/>
    <w:rsid w:val="004F7A6F"/>
    <w:rsid w:val="004F7CF1"/>
    <w:rsid w:val="004F7E49"/>
    <w:rsid w:val="004F7E84"/>
    <w:rsid w:val="00500415"/>
    <w:rsid w:val="00500443"/>
    <w:rsid w:val="00500AA3"/>
    <w:rsid w:val="00500BB5"/>
    <w:rsid w:val="00500BF1"/>
    <w:rsid w:val="00500DB2"/>
    <w:rsid w:val="00500E66"/>
    <w:rsid w:val="00500E67"/>
    <w:rsid w:val="005011E5"/>
    <w:rsid w:val="00501C36"/>
    <w:rsid w:val="00501D8E"/>
    <w:rsid w:val="005021E6"/>
    <w:rsid w:val="0050237F"/>
    <w:rsid w:val="0050249E"/>
    <w:rsid w:val="00502605"/>
    <w:rsid w:val="00502751"/>
    <w:rsid w:val="0050279F"/>
    <w:rsid w:val="005029E3"/>
    <w:rsid w:val="00502A43"/>
    <w:rsid w:val="00502F3D"/>
    <w:rsid w:val="00503088"/>
    <w:rsid w:val="00503415"/>
    <w:rsid w:val="00503622"/>
    <w:rsid w:val="00503829"/>
    <w:rsid w:val="0050382F"/>
    <w:rsid w:val="00503A58"/>
    <w:rsid w:val="00503C4D"/>
    <w:rsid w:val="00503CAC"/>
    <w:rsid w:val="00503DAA"/>
    <w:rsid w:val="005041D0"/>
    <w:rsid w:val="0050440C"/>
    <w:rsid w:val="0050442A"/>
    <w:rsid w:val="00504435"/>
    <w:rsid w:val="005044FA"/>
    <w:rsid w:val="00504A08"/>
    <w:rsid w:val="00504B5F"/>
    <w:rsid w:val="00504D8E"/>
    <w:rsid w:val="005050C7"/>
    <w:rsid w:val="0050561D"/>
    <w:rsid w:val="00505938"/>
    <w:rsid w:val="00505A16"/>
    <w:rsid w:val="00505EBF"/>
    <w:rsid w:val="00506035"/>
    <w:rsid w:val="0050615E"/>
    <w:rsid w:val="00506217"/>
    <w:rsid w:val="005062B3"/>
    <w:rsid w:val="00506349"/>
    <w:rsid w:val="00506614"/>
    <w:rsid w:val="00506699"/>
    <w:rsid w:val="00506B19"/>
    <w:rsid w:val="00506B39"/>
    <w:rsid w:val="00506B47"/>
    <w:rsid w:val="00506CA7"/>
    <w:rsid w:val="00506D0C"/>
    <w:rsid w:val="00506D67"/>
    <w:rsid w:val="00506D7E"/>
    <w:rsid w:val="00506E7B"/>
    <w:rsid w:val="00506EF5"/>
    <w:rsid w:val="00507297"/>
    <w:rsid w:val="005074B2"/>
    <w:rsid w:val="00507522"/>
    <w:rsid w:val="005075B3"/>
    <w:rsid w:val="00507677"/>
    <w:rsid w:val="005076B7"/>
    <w:rsid w:val="005079CE"/>
    <w:rsid w:val="00507F9F"/>
    <w:rsid w:val="005101C5"/>
    <w:rsid w:val="005104B5"/>
    <w:rsid w:val="00510C6E"/>
    <w:rsid w:val="005112EC"/>
    <w:rsid w:val="005114CF"/>
    <w:rsid w:val="005116F8"/>
    <w:rsid w:val="0051184D"/>
    <w:rsid w:val="00511D7F"/>
    <w:rsid w:val="00511E1C"/>
    <w:rsid w:val="00511F77"/>
    <w:rsid w:val="00512163"/>
    <w:rsid w:val="00512235"/>
    <w:rsid w:val="0051225C"/>
    <w:rsid w:val="005122C9"/>
    <w:rsid w:val="005125F4"/>
    <w:rsid w:val="00512946"/>
    <w:rsid w:val="00512B28"/>
    <w:rsid w:val="00512F35"/>
    <w:rsid w:val="00513529"/>
    <w:rsid w:val="00513746"/>
    <w:rsid w:val="00513AA3"/>
    <w:rsid w:val="00513B2D"/>
    <w:rsid w:val="00513B88"/>
    <w:rsid w:val="00513EE9"/>
    <w:rsid w:val="00514106"/>
    <w:rsid w:val="0051449E"/>
    <w:rsid w:val="00514776"/>
    <w:rsid w:val="0051486C"/>
    <w:rsid w:val="00514C0B"/>
    <w:rsid w:val="00514EE0"/>
    <w:rsid w:val="00514EFC"/>
    <w:rsid w:val="005154A5"/>
    <w:rsid w:val="005154BB"/>
    <w:rsid w:val="00515604"/>
    <w:rsid w:val="0051566A"/>
    <w:rsid w:val="00515745"/>
    <w:rsid w:val="00515797"/>
    <w:rsid w:val="00515B7F"/>
    <w:rsid w:val="00515C6B"/>
    <w:rsid w:val="00515CCE"/>
    <w:rsid w:val="00515D1D"/>
    <w:rsid w:val="00515DBD"/>
    <w:rsid w:val="00515E1F"/>
    <w:rsid w:val="005161CE"/>
    <w:rsid w:val="005163EC"/>
    <w:rsid w:val="00516AEB"/>
    <w:rsid w:val="00516C9E"/>
    <w:rsid w:val="00516F5D"/>
    <w:rsid w:val="00516F62"/>
    <w:rsid w:val="00517100"/>
    <w:rsid w:val="005173FF"/>
    <w:rsid w:val="00517408"/>
    <w:rsid w:val="00517521"/>
    <w:rsid w:val="0051786A"/>
    <w:rsid w:val="00520153"/>
    <w:rsid w:val="00520155"/>
    <w:rsid w:val="005201B2"/>
    <w:rsid w:val="00520287"/>
    <w:rsid w:val="00520466"/>
    <w:rsid w:val="0052063C"/>
    <w:rsid w:val="005207AA"/>
    <w:rsid w:val="00520819"/>
    <w:rsid w:val="00520949"/>
    <w:rsid w:val="005209AF"/>
    <w:rsid w:val="00520EA0"/>
    <w:rsid w:val="00520F7E"/>
    <w:rsid w:val="00520FBE"/>
    <w:rsid w:val="00520FD4"/>
    <w:rsid w:val="005210E9"/>
    <w:rsid w:val="0052129D"/>
    <w:rsid w:val="0052172D"/>
    <w:rsid w:val="005217B5"/>
    <w:rsid w:val="00521874"/>
    <w:rsid w:val="00521D45"/>
    <w:rsid w:val="00521FF2"/>
    <w:rsid w:val="005221E2"/>
    <w:rsid w:val="005221FC"/>
    <w:rsid w:val="005227D5"/>
    <w:rsid w:val="00522840"/>
    <w:rsid w:val="00522BB0"/>
    <w:rsid w:val="00522BB1"/>
    <w:rsid w:val="00522C3A"/>
    <w:rsid w:val="00522FA9"/>
    <w:rsid w:val="0052352E"/>
    <w:rsid w:val="005236D3"/>
    <w:rsid w:val="0052389F"/>
    <w:rsid w:val="0052393E"/>
    <w:rsid w:val="00523985"/>
    <w:rsid w:val="00523BE9"/>
    <w:rsid w:val="00523C97"/>
    <w:rsid w:val="00523D0E"/>
    <w:rsid w:val="00523FA6"/>
    <w:rsid w:val="00524220"/>
    <w:rsid w:val="005242EB"/>
    <w:rsid w:val="005245AF"/>
    <w:rsid w:val="005245F6"/>
    <w:rsid w:val="00524675"/>
    <w:rsid w:val="0052474C"/>
    <w:rsid w:val="005247AF"/>
    <w:rsid w:val="005248C9"/>
    <w:rsid w:val="00524C7D"/>
    <w:rsid w:val="00524D54"/>
    <w:rsid w:val="00525148"/>
    <w:rsid w:val="005252B2"/>
    <w:rsid w:val="005255D3"/>
    <w:rsid w:val="00525CD8"/>
    <w:rsid w:val="00526873"/>
    <w:rsid w:val="00526952"/>
    <w:rsid w:val="00526B79"/>
    <w:rsid w:val="00527148"/>
    <w:rsid w:val="005271F4"/>
    <w:rsid w:val="005272C9"/>
    <w:rsid w:val="005273CE"/>
    <w:rsid w:val="005273F2"/>
    <w:rsid w:val="00527445"/>
    <w:rsid w:val="005275B3"/>
    <w:rsid w:val="005275E1"/>
    <w:rsid w:val="00527AE7"/>
    <w:rsid w:val="00527B8C"/>
    <w:rsid w:val="00527C11"/>
    <w:rsid w:val="00527C81"/>
    <w:rsid w:val="00527D50"/>
    <w:rsid w:val="00527E63"/>
    <w:rsid w:val="00530010"/>
    <w:rsid w:val="00530106"/>
    <w:rsid w:val="00530127"/>
    <w:rsid w:val="00530317"/>
    <w:rsid w:val="005303F4"/>
    <w:rsid w:val="005304CD"/>
    <w:rsid w:val="00530547"/>
    <w:rsid w:val="00530852"/>
    <w:rsid w:val="0053089F"/>
    <w:rsid w:val="00530A64"/>
    <w:rsid w:val="00530ADB"/>
    <w:rsid w:val="00530ADE"/>
    <w:rsid w:val="00530D8B"/>
    <w:rsid w:val="00530F0C"/>
    <w:rsid w:val="00530FA9"/>
    <w:rsid w:val="00530FCA"/>
    <w:rsid w:val="00531565"/>
    <w:rsid w:val="0053184C"/>
    <w:rsid w:val="00531D09"/>
    <w:rsid w:val="00531ED9"/>
    <w:rsid w:val="00531F39"/>
    <w:rsid w:val="0053217F"/>
    <w:rsid w:val="00532393"/>
    <w:rsid w:val="005323F9"/>
    <w:rsid w:val="00532653"/>
    <w:rsid w:val="005326A1"/>
    <w:rsid w:val="00532871"/>
    <w:rsid w:val="005329B1"/>
    <w:rsid w:val="005329C5"/>
    <w:rsid w:val="00532C1B"/>
    <w:rsid w:val="005330E1"/>
    <w:rsid w:val="00533980"/>
    <w:rsid w:val="005339EA"/>
    <w:rsid w:val="00533A13"/>
    <w:rsid w:val="00533A41"/>
    <w:rsid w:val="00533AC7"/>
    <w:rsid w:val="00533E05"/>
    <w:rsid w:val="00533E28"/>
    <w:rsid w:val="00533F2D"/>
    <w:rsid w:val="005340F2"/>
    <w:rsid w:val="00534606"/>
    <w:rsid w:val="005347C5"/>
    <w:rsid w:val="00534871"/>
    <w:rsid w:val="00534BBE"/>
    <w:rsid w:val="00534CB1"/>
    <w:rsid w:val="00534E8C"/>
    <w:rsid w:val="00534F27"/>
    <w:rsid w:val="005350A3"/>
    <w:rsid w:val="005351E5"/>
    <w:rsid w:val="00535296"/>
    <w:rsid w:val="005353B1"/>
    <w:rsid w:val="00535561"/>
    <w:rsid w:val="005357E9"/>
    <w:rsid w:val="005359E8"/>
    <w:rsid w:val="00535A9D"/>
    <w:rsid w:val="00535AA2"/>
    <w:rsid w:val="005362A9"/>
    <w:rsid w:val="0053640B"/>
    <w:rsid w:val="00536437"/>
    <w:rsid w:val="0053673E"/>
    <w:rsid w:val="005367DA"/>
    <w:rsid w:val="00536812"/>
    <w:rsid w:val="005369A8"/>
    <w:rsid w:val="005369C9"/>
    <w:rsid w:val="00536CA3"/>
    <w:rsid w:val="00536D35"/>
    <w:rsid w:val="00536D4E"/>
    <w:rsid w:val="00536F22"/>
    <w:rsid w:val="00537297"/>
    <w:rsid w:val="005374E1"/>
    <w:rsid w:val="00537720"/>
    <w:rsid w:val="005377AD"/>
    <w:rsid w:val="00537BEC"/>
    <w:rsid w:val="00537DAF"/>
    <w:rsid w:val="00537F5F"/>
    <w:rsid w:val="00540280"/>
    <w:rsid w:val="00540443"/>
    <w:rsid w:val="00540A8D"/>
    <w:rsid w:val="00540ADB"/>
    <w:rsid w:val="00540E32"/>
    <w:rsid w:val="005410DE"/>
    <w:rsid w:val="0054143F"/>
    <w:rsid w:val="005414B5"/>
    <w:rsid w:val="0054189E"/>
    <w:rsid w:val="00541A4C"/>
    <w:rsid w:val="00541BAB"/>
    <w:rsid w:val="00541F9A"/>
    <w:rsid w:val="00542204"/>
    <w:rsid w:val="005422E5"/>
    <w:rsid w:val="005422EE"/>
    <w:rsid w:val="0054238F"/>
    <w:rsid w:val="005424DB"/>
    <w:rsid w:val="005425F4"/>
    <w:rsid w:val="005425FB"/>
    <w:rsid w:val="00542A9E"/>
    <w:rsid w:val="00542B55"/>
    <w:rsid w:val="00542CFF"/>
    <w:rsid w:val="00542D84"/>
    <w:rsid w:val="00542D89"/>
    <w:rsid w:val="00542DD2"/>
    <w:rsid w:val="00542DFA"/>
    <w:rsid w:val="00542E45"/>
    <w:rsid w:val="00542F53"/>
    <w:rsid w:val="00542F7B"/>
    <w:rsid w:val="0054306B"/>
    <w:rsid w:val="00543485"/>
    <w:rsid w:val="00543870"/>
    <w:rsid w:val="00543973"/>
    <w:rsid w:val="005439E6"/>
    <w:rsid w:val="00543B6D"/>
    <w:rsid w:val="00543C7C"/>
    <w:rsid w:val="005440CE"/>
    <w:rsid w:val="00544373"/>
    <w:rsid w:val="00544460"/>
    <w:rsid w:val="005444A2"/>
    <w:rsid w:val="00544630"/>
    <w:rsid w:val="005446FB"/>
    <w:rsid w:val="00544909"/>
    <w:rsid w:val="00544986"/>
    <w:rsid w:val="005449BE"/>
    <w:rsid w:val="00544D47"/>
    <w:rsid w:val="00544DC9"/>
    <w:rsid w:val="00544DF9"/>
    <w:rsid w:val="0054518B"/>
    <w:rsid w:val="0054522C"/>
    <w:rsid w:val="005452BD"/>
    <w:rsid w:val="0054577F"/>
    <w:rsid w:val="00545783"/>
    <w:rsid w:val="005459B7"/>
    <w:rsid w:val="00545AEE"/>
    <w:rsid w:val="00545B5F"/>
    <w:rsid w:val="00545B9E"/>
    <w:rsid w:val="00545BB8"/>
    <w:rsid w:val="00545BBA"/>
    <w:rsid w:val="00545D08"/>
    <w:rsid w:val="00545DBC"/>
    <w:rsid w:val="00545E37"/>
    <w:rsid w:val="00545FB4"/>
    <w:rsid w:val="00545FBD"/>
    <w:rsid w:val="00546079"/>
    <w:rsid w:val="0054607E"/>
    <w:rsid w:val="0054609E"/>
    <w:rsid w:val="005460FB"/>
    <w:rsid w:val="005461B2"/>
    <w:rsid w:val="00546368"/>
    <w:rsid w:val="0054642E"/>
    <w:rsid w:val="005466DB"/>
    <w:rsid w:val="0054676B"/>
    <w:rsid w:val="00546789"/>
    <w:rsid w:val="00546962"/>
    <w:rsid w:val="0054697B"/>
    <w:rsid w:val="005469B7"/>
    <w:rsid w:val="005469E7"/>
    <w:rsid w:val="00546A05"/>
    <w:rsid w:val="00546A8D"/>
    <w:rsid w:val="00546B27"/>
    <w:rsid w:val="00546BE3"/>
    <w:rsid w:val="00546E44"/>
    <w:rsid w:val="00546F31"/>
    <w:rsid w:val="00547420"/>
    <w:rsid w:val="00547421"/>
    <w:rsid w:val="00547478"/>
    <w:rsid w:val="00547687"/>
    <w:rsid w:val="005476D3"/>
    <w:rsid w:val="005477C4"/>
    <w:rsid w:val="00547D03"/>
    <w:rsid w:val="00547D99"/>
    <w:rsid w:val="00550076"/>
    <w:rsid w:val="005503AC"/>
    <w:rsid w:val="005503F2"/>
    <w:rsid w:val="005505BD"/>
    <w:rsid w:val="00550784"/>
    <w:rsid w:val="00550843"/>
    <w:rsid w:val="0055094D"/>
    <w:rsid w:val="005509C8"/>
    <w:rsid w:val="00550D6F"/>
    <w:rsid w:val="00550DF3"/>
    <w:rsid w:val="00550F24"/>
    <w:rsid w:val="00550F30"/>
    <w:rsid w:val="00551026"/>
    <w:rsid w:val="005510DA"/>
    <w:rsid w:val="005515BA"/>
    <w:rsid w:val="005516AA"/>
    <w:rsid w:val="0055174D"/>
    <w:rsid w:val="00551A11"/>
    <w:rsid w:val="00551A32"/>
    <w:rsid w:val="00551A38"/>
    <w:rsid w:val="00551AF5"/>
    <w:rsid w:val="00551C3C"/>
    <w:rsid w:val="00551CF0"/>
    <w:rsid w:val="00551F00"/>
    <w:rsid w:val="00551F7E"/>
    <w:rsid w:val="00552068"/>
    <w:rsid w:val="00552139"/>
    <w:rsid w:val="0055216B"/>
    <w:rsid w:val="00552196"/>
    <w:rsid w:val="005521C5"/>
    <w:rsid w:val="00552447"/>
    <w:rsid w:val="00552855"/>
    <w:rsid w:val="00552892"/>
    <w:rsid w:val="00552A9C"/>
    <w:rsid w:val="00552B02"/>
    <w:rsid w:val="00552C5F"/>
    <w:rsid w:val="00552E15"/>
    <w:rsid w:val="00552F70"/>
    <w:rsid w:val="00553025"/>
    <w:rsid w:val="0055307B"/>
    <w:rsid w:val="00553149"/>
    <w:rsid w:val="00553639"/>
    <w:rsid w:val="0055369F"/>
    <w:rsid w:val="0055389C"/>
    <w:rsid w:val="005538CE"/>
    <w:rsid w:val="00553B1A"/>
    <w:rsid w:val="00553C0C"/>
    <w:rsid w:val="00553C95"/>
    <w:rsid w:val="00553D54"/>
    <w:rsid w:val="00553DEA"/>
    <w:rsid w:val="00553E01"/>
    <w:rsid w:val="0055403B"/>
    <w:rsid w:val="00554494"/>
    <w:rsid w:val="00554500"/>
    <w:rsid w:val="00554604"/>
    <w:rsid w:val="005546C0"/>
    <w:rsid w:val="005549A0"/>
    <w:rsid w:val="005549C0"/>
    <w:rsid w:val="00554A42"/>
    <w:rsid w:val="00554B51"/>
    <w:rsid w:val="00554C4F"/>
    <w:rsid w:val="00554E05"/>
    <w:rsid w:val="00554F04"/>
    <w:rsid w:val="0055505A"/>
    <w:rsid w:val="005553E0"/>
    <w:rsid w:val="005555A8"/>
    <w:rsid w:val="00555961"/>
    <w:rsid w:val="00555B09"/>
    <w:rsid w:val="00555E1F"/>
    <w:rsid w:val="0055622A"/>
    <w:rsid w:val="005563C7"/>
    <w:rsid w:val="00556402"/>
    <w:rsid w:val="0055650F"/>
    <w:rsid w:val="0055657D"/>
    <w:rsid w:val="00556A97"/>
    <w:rsid w:val="00556A98"/>
    <w:rsid w:val="00556ADD"/>
    <w:rsid w:val="00556C60"/>
    <w:rsid w:val="00556CD2"/>
    <w:rsid w:val="00556E5D"/>
    <w:rsid w:val="00556ECB"/>
    <w:rsid w:val="00557086"/>
    <w:rsid w:val="00557975"/>
    <w:rsid w:val="00557B22"/>
    <w:rsid w:val="00557CD9"/>
    <w:rsid w:val="00557FE6"/>
    <w:rsid w:val="00560170"/>
    <w:rsid w:val="00560411"/>
    <w:rsid w:val="005604FC"/>
    <w:rsid w:val="00560559"/>
    <w:rsid w:val="00560726"/>
    <w:rsid w:val="00560BAB"/>
    <w:rsid w:val="00560C17"/>
    <w:rsid w:val="00560D05"/>
    <w:rsid w:val="00560DD0"/>
    <w:rsid w:val="005610F7"/>
    <w:rsid w:val="0056161A"/>
    <w:rsid w:val="00561844"/>
    <w:rsid w:val="005619FA"/>
    <w:rsid w:val="00561A8F"/>
    <w:rsid w:val="00561BC4"/>
    <w:rsid w:val="00561CA5"/>
    <w:rsid w:val="00561DFD"/>
    <w:rsid w:val="00561EAD"/>
    <w:rsid w:val="00561F51"/>
    <w:rsid w:val="00561F81"/>
    <w:rsid w:val="00561FC6"/>
    <w:rsid w:val="00562161"/>
    <w:rsid w:val="0056219D"/>
    <w:rsid w:val="005622D0"/>
    <w:rsid w:val="00562361"/>
    <w:rsid w:val="00562377"/>
    <w:rsid w:val="005623E6"/>
    <w:rsid w:val="0056243F"/>
    <w:rsid w:val="0056254E"/>
    <w:rsid w:val="00562610"/>
    <w:rsid w:val="00562881"/>
    <w:rsid w:val="005629B8"/>
    <w:rsid w:val="00562A05"/>
    <w:rsid w:val="00562A6E"/>
    <w:rsid w:val="00562AE2"/>
    <w:rsid w:val="00562CA6"/>
    <w:rsid w:val="00562EB4"/>
    <w:rsid w:val="005630A8"/>
    <w:rsid w:val="005630C1"/>
    <w:rsid w:val="00563115"/>
    <w:rsid w:val="00563215"/>
    <w:rsid w:val="0056352D"/>
    <w:rsid w:val="005635D9"/>
    <w:rsid w:val="005636BC"/>
    <w:rsid w:val="005637E5"/>
    <w:rsid w:val="0056392D"/>
    <w:rsid w:val="00563DFD"/>
    <w:rsid w:val="00563E89"/>
    <w:rsid w:val="00563F52"/>
    <w:rsid w:val="0056400C"/>
    <w:rsid w:val="005644D6"/>
    <w:rsid w:val="005647EE"/>
    <w:rsid w:val="00564A84"/>
    <w:rsid w:val="00564B0A"/>
    <w:rsid w:val="00564C83"/>
    <w:rsid w:val="005650D8"/>
    <w:rsid w:val="0056515E"/>
    <w:rsid w:val="00565399"/>
    <w:rsid w:val="0056546B"/>
    <w:rsid w:val="00565621"/>
    <w:rsid w:val="005657A8"/>
    <w:rsid w:val="005657E8"/>
    <w:rsid w:val="005657FB"/>
    <w:rsid w:val="005658C9"/>
    <w:rsid w:val="00565B6B"/>
    <w:rsid w:val="00565BFF"/>
    <w:rsid w:val="00565C1D"/>
    <w:rsid w:val="005663B1"/>
    <w:rsid w:val="005667B7"/>
    <w:rsid w:val="005667CE"/>
    <w:rsid w:val="00566898"/>
    <w:rsid w:val="00566909"/>
    <w:rsid w:val="00566922"/>
    <w:rsid w:val="005669A3"/>
    <w:rsid w:val="00566D03"/>
    <w:rsid w:val="00566D2A"/>
    <w:rsid w:val="005670D6"/>
    <w:rsid w:val="00567108"/>
    <w:rsid w:val="00567286"/>
    <w:rsid w:val="0056728E"/>
    <w:rsid w:val="00567567"/>
    <w:rsid w:val="00567590"/>
    <w:rsid w:val="00567610"/>
    <w:rsid w:val="00567A66"/>
    <w:rsid w:val="00567B1C"/>
    <w:rsid w:val="00567BD0"/>
    <w:rsid w:val="00567BDC"/>
    <w:rsid w:val="00567C66"/>
    <w:rsid w:val="00570013"/>
    <w:rsid w:val="0057029F"/>
    <w:rsid w:val="005705AD"/>
    <w:rsid w:val="00570741"/>
    <w:rsid w:val="0057080A"/>
    <w:rsid w:val="005708C5"/>
    <w:rsid w:val="00570920"/>
    <w:rsid w:val="00570A39"/>
    <w:rsid w:val="00570AB5"/>
    <w:rsid w:val="00570B78"/>
    <w:rsid w:val="00570E2E"/>
    <w:rsid w:val="00570ED2"/>
    <w:rsid w:val="00570FE8"/>
    <w:rsid w:val="0057102C"/>
    <w:rsid w:val="00571095"/>
    <w:rsid w:val="0057117B"/>
    <w:rsid w:val="005712E5"/>
    <w:rsid w:val="00571570"/>
    <w:rsid w:val="00571BD0"/>
    <w:rsid w:val="00571DB0"/>
    <w:rsid w:val="00571FB2"/>
    <w:rsid w:val="00572035"/>
    <w:rsid w:val="00572062"/>
    <w:rsid w:val="0057212A"/>
    <w:rsid w:val="00572262"/>
    <w:rsid w:val="0057280B"/>
    <w:rsid w:val="00572B0D"/>
    <w:rsid w:val="00572BA3"/>
    <w:rsid w:val="00572E95"/>
    <w:rsid w:val="005733E7"/>
    <w:rsid w:val="005733F9"/>
    <w:rsid w:val="00573641"/>
    <w:rsid w:val="00573841"/>
    <w:rsid w:val="00573BAC"/>
    <w:rsid w:val="00573BBF"/>
    <w:rsid w:val="00573D67"/>
    <w:rsid w:val="00574045"/>
    <w:rsid w:val="00574368"/>
    <w:rsid w:val="00574660"/>
    <w:rsid w:val="00574816"/>
    <w:rsid w:val="00574DEF"/>
    <w:rsid w:val="00574F13"/>
    <w:rsid w:val="00574F88"/>
    <w:rsid w:val="00575107"/>
    <w:rsid w:val="005756D1"/>
    <w:rsid w:val="00575A90"/>
    <w:rsid w:val="00575B6C"/>
    <w:rsid w:val="00575C73"/>
    <w:rsid w:val="00575E53"/>
    <w:rsid w:val="005762BF"/>
    <w:rsid w:val="005762FF"/>
    <w:rsid w:val="005764A1"/>
    <w:rsid w:val="0057672C"/>
    <w:rsid w:val="005768F3"/>
    <w:rsid w:val="00576978"/>
    <w:rsid w:val="00576CF7"/>
    <w:rsid w:val="00576DE5"/>
    <w:rsid w:val="00576EC9"/>
    <w:rsid w:val="005770A6"/>
    <w:rsid w:val="00577408"/>
    <w:rsid w:val="0057763C"/>
    <w:rsid w:val="00577827"/>
    <w:rsid w:val="0057783E"/>
    <w:rsid w:val="00577A6D"/>
    <w:rsid w:val="00577CF5"/>
    <w:rsid w:val="00577F65"/>
    <w:rsid w:val="0058000D"/>
    <w:rsid w:val="005800DF"/>
    <w:rsid w:val="005802DE"/>
    <w:rsid w:val="00580474"/>
    <w:rsid w:val="0058085C"/>
    <w:rsid w:val="005808B5"/>
    <w:rsid w:val="00580979"/>
    <w:rsid w:val="00580A3A"/>
    <w:rsid w:val="00580D82"/>
    <w:rsid w:val="00580F65"/>
    <w:rsid w:val="00581024"/>
    <w:rsid w:val="0058145E"/>
    <w:rsid w:val="00581742"/>
    <w:rsid w:val="00581A06"/>
    <w:rsid w:val="00581A22"/>
    <w:rsid w:val="00581BA5"/>
    <w:rsid w:val="005821C2"/>
    <w:rsid w:val="005823D5"/>
    <w:rsid w:val="0058249F"/>
    <w:rsid w:val="00582584"/>
    <w:rsid w:val="005826ED"/>
    <w:rsid w:val="0058274B"/>
    <w:rsid w:val="005827D8"/>
    <w:rsid w:val="00582818"/>
    <w:rsid w:val="00582910"/>
    <w:rsid w:val="00582E0B"/>
    <w:rsid w:val="00582FA5"/>
    <w:rsid w:val="00582FDB"/>
    <w:rsid w:val="005830E7"/>
    <w:rsid w:val="005830FD"/>
    <w:rsid w:val="0058311F"/>
    <w:rsid w:val="0058318A"/>
    <w:rsid w:val="00583212"/>
    <w:rsid w:val="005832F5"/>
    <w:rsid w:val="00583338"/>
    <w:rsid w:val="00583413"/>
    <w:rsid w:val="00583681"/>
    <w:rsid w:val="00583995"/>
    <w:rsid w:val="00583AC5"/>
    <w:rsid w:val="00583ACD"/>
    <w:rsid w:val="00583D51"/>
    <w:rsid w:val="005840D4"/>
    <w:rsid w:val="00584102"/>
    <w:rsid w:val="00584239"/>
    <w:rsid w:val="005845DD"/>
    <w:rsid w:val="005846A8"/>
    <w:rsid w:val="00584938"/>
    <w:rsid w:val="00584C12"/>
    <w:rsid w:val="00584D9B"/>
    <w:rsid w:val="005851C3"/>
    <w:rsid w:val="005853BE"/>
    <w:rsid w:val="00585412"/>
    <w:rsid w:val="00585889"/>
    <w:rsid w:val="00585938"/>
    <w:rsid w:val="0058598F"/>
    <w:rsid w:val="00585AA0"/>
    <w:rsid w:val="00585B63"/>
    <w:rsid w:val="00585E6C"/>
    <w:rsid w:val="005860B5"/>
    <w:rsid w:val="00586502"/>
    <w:rsid w:val="005866A4"/>
    <w:rsid w:val="00586762"/>
    <w:rsid w:val="00586928"/>
    <w:rsid w:val="00586AB6"/>
    <w:rsid w:val="00586B78"/>
    <w:rsid w:val="00586D75"/>
    <w:rsid w:val="00586E03"/>
    <w:rsid w:val="00586E7D"/>
    <w:rsid w:val="00587310"/>
    <w:rsid w:val="00587419"/>
    <w:rsid w:val="005876F6"/>
    <w:rsid w:val="00587864"/>
    <w:rsid w:val="00587B6A"/>
    <w:rsid w:val="00587F4D"/>
    <w:rsid w:val="00587F64"/>
    <w:rsid w:val="00590181"/>
    <w:rsid w:val="0059052A"/>
    <w:rsid w:val="0059066B"/>
    <w:rsid w:val="00590718"/>
    <w:rsid w:val="0059072C"/>
    <w:rsid w:val="0059084D"/>
    <w:rsid w:val="005909F7"/>
    <w:rsid w:val="005911BC"/>
    <w:rsid w:val="00591359"/>
    <w:rsid w:val="005914AF"/>
    <w:rsid w:val="00591696"/>
    <w:rsid w:val="00591B55"/>
    <w:rsid w:val="00591BCC"/>
    <w:rsid w:val="00591D0F"/>
    <w:rsid w:val="00591D13"/>
    <w:rsid w:val="0059205A"/>
    <w:rsid w:val="00592159"/>
    <w:rsid w:val="005923AE"/>
    <w:rsid w:val="005925D9"/>
    <w:rsid w:val="00592B06"/>
    <w:rsid w:val="00592BAC"/>
    <w:rsid w:val="00593175"/>
    <w:rsid w:val="005932B1"/>
    <w:rsid w:val="0059339A"/>
    <w:rsid w:val="0059347F"/>
    <w:rsid w:val="005935DA"/>
    <w:rsid w:val="0059362D"/>
    <w:rsid w:val="00593675"/>
    <w:rsid w:val="005936A1"/>
    <w:rsid w:val="005936AF"/>
    <w:rsid w:val="00593788"/>
    <w:rsid w:val="00593BB7"/>
    <w:rsid w:val="00593E64"/>
    <w:rsid w:val="00593EFA"/>
    <w:rsid w:val="0059406B"/>
    <w:rsid w:val="00594124"/>
    <w:rsid w:val="0059428F"/>
    <w:rsid w:val="005943B6"/>
    <w:rsid w:val="005948C1"/>
    <w:rsid w:val="005948C4"/>
    <w:rsid w:val="005949DC"/>
    <w:rsid w:val="00594D5B"/>
    <w:rsid w:val="00594E86"/>
    <w:rsid w:val="00594F4C"/>
    <w:rsid w:val="00595501"/>
    <w:rsid w:val="005956B2"/>
    <w:rsid w:val="005956D9"/>
    <w:rsid w:val="00595A16"/>
    <w:rsid w:val="00595CA0"/>
    <w:rsid w:val="00595CB1"/>
    <w:rsid w:val="00596231"/>
    <w:rsid w:val="005962EE"/>
    <w:rsid w:val="00596420"/>
    <w:rsid w:val="00596472"/>
    <w:rsid w:val="0059653B"/>
    <w:rsid w:val="00596845"/>
    <w:rsid w:val="005968DA"/>
    <w:rsid w:val="00596E8A"/>
    <w:rsid w:val="00596F38"/>
    <w:rsid w:val="0059708D"/>
    <w:rsid w:val="005972AC"/>
    <w:rsid w:val="005972F3"/>
    <w:rsid w:val="005976B5"/>
    <w:rsid w:val="0059788F"/>
    <w:rsid w:val="0059795E"/>
    <w:rsid w:val="00597A50"/>
    <w:rsid w:val="00597B5F"/>
    <w:rsid w:val="00597B6B"/>
    <w:rsid w:val="00597CBB"/>
    <w:rsid w:val="00597FEF"/>
    <w:rsid w:val="005A00BD"/>
    <w:rsid w:val="005A0184"/>
    <w:rsid w:val="005A05F4"/>
    <w:rsid w:val="005A093C"/>
    <w:rsid w:val="005A094C"/>
    <w:rsid w:val="005A0965"/>
    <w:rsid w:val="005A0CE1"/>
    <w:rsid w:val="005A0D81"/>
    <w:rsid w:val="005A0D83"/>
    <w:rsid w:val="005A0E41"/>
    <w:rsid w:val="005A0E5D"/>
    <w:rsid w:val="005A0EB3"/>
    <w:rsid w:val="005A105B"/>
    <w:rsid w:val="005A16D5"/>
    <w:rsid w:val="005A1A19"/>
    <w:rsid w:val="005A1C58"/>
    <w:rsid w:val="005A201E"/>
    <w:rsid w:val="005A211D"/>
    <w:rsid w:val="005A2628"/>
    <w:rsid w:val="005A272B"/>
    <w:rsid w:val="005A2841"/>
    <w:rsid w:val="005A2963"/>
    <w:rsid w:val="005A29D0"/>
    <w:rsid w:val="005A2AC6"/>
    <w:rsid w:val="005A2D07"/>
    <w:rsid w:val="005A2D9B"/>
    <w:rsid w:val="005A2DB4"/>
    <w:rsid w:val="005A2E49"/>
    <w:rsid w:val="005A30CD"/>
    <w:rsid w:val="005A3612"/>
    <w:rsid w:val="005A3642"/>
    <w:rsid w:val="005A38C9"/>
    <w:rsid w:val="005A3911"/>
    <w:rsid w:val="005A394F"/>
    <w:rsid w:val="005A3A79"/>
    <w:rsid w:val="005A3B60"/>
    <w:rsid w:val="005A3CAC"/>
    <w:rsid w:val="005A3EDF"/>
    <w:rsid w:val="005A3F14"/>
    <w:rsid w:val="005A4282"/>
    <w:rsid w:val="005A4353"/>
    <w:rsid w:val="005A447D"/>
    <w:rsid w:val="005A4495"/>
    <w:rsid w:val="005A4857"/>
    <w:rsid w:val="005A48AE"/>
    <w:rsid w:val="005A4A12"/>
    <w:rsid w:val="005A4A5B"/>
    <w:rsid w:val="005A4B92"/>
    <w:rsid w:val="005A4D61"/>
    <w:rsid w:val="005A4D9C"/>
    <w:rsid w:val="005A4E7D"/>
    <w:rsid w:val="005A4FE7"/>
    <w:rsid w:val="005A50DD"/>
    <w:rsid w:val="005A5289"/>
    <w:rsid w:val="005A52B8"/>
    <w:rsid w:val="005A53F4"/>
    <w:rsid w:val="005A5963"/>
    <w:rsid w:val="005A5965"/>
    <w:rsid w:val="005A5A42"/>
    <w:rsid w:val="005A5CA4"/>
    <w:rsid w:val="005A6124"/>
    <w:rsid w:val="005A624E"/>
    <w:rsid w:val="005A6457"/>
    <w:rsid w:val="005A660D"/>
    <w:rsid w:val="005A689D"/>
    <w:rsid w:val="005A6AA4"/>
    <w:rsid w:val="005A6AF6"/>
    <w:rsid w:val="005A6D5B"/>
    <w:rsid w:val="005A70CB"/>
    <w:rsid w:val="005A7159"/>
    <w:rsid w:val="005A72D6"/>
    <w:rsid w:val="005A7351"/>
    <w:rsid w:val="005A7618"/>
    <w:rsid w:val="005A763F"/>
    <w:rsid w:val="005A769C"/>
    <w:rsid w:val="005A76F3"/>
    <w:rsid w:val="005A76F6"/>
    <w:rsid w:val="005A7724"/>
    <w:rsid w:val="005A77B7"/>
    <w:rsid w:val="005A78EE"/>
    <w:rsid w:val="005A7A3E"/>
    <w:rsid w:val="005A7CC6"/>
    <w:rsid w:val="005A7E64"/>
    <w:rsid w:val="005B0034"/>
    <w:rsid w:val="005B01DD"/>
    <w:rsid w:val="005B029C"/>
    <w:rsid w:val="005B031C"/>
    <w:rsid w:val="005B03DF"/>
    <w:rsid w:val="005B04FF"/>
    <w:rsid w:val="005B06F5"/>
    <w:rsid w:val="005B07D0"/>
    <w:rsid w:val="005B0871"/>
    <w:rsid w:val="005B0A62"/>
    <w:rsid w:val="005B0A74"/>
    <w:rsid w:val="005B1303"/>
    <w:rsid w:val="005B134E"/>
    <w:rsid w:val="005B15D4"/>
    <w:rsid w:val="005B16D8"/>
    <w:rsid w:val="005B174D"/>
    <w:rsid w:val="005B1764"/>
    <w:rsid w:val="005B17E1"/>
    <w:rsid w:val="005B1B90"/>
    <w:rsid w:val="005B1C57"/>
    <w:rsid w:val="005B1E62"/>
    <w:rsid w:val="005B1EC1"/>
    <w:rsid w:val="005B2036"/>
    <w:rsid w:val="005B23A4"/>
    <w:rsid w:val="005B26A2"/>
    <w:rsid w:val="005B2829"/>
    <w:rsid w:val="005B2A03"/>
    <w:rsid w:val="005B2CB7"/>
    <w:rsid w:val="005B2D05"/>
    <w:rsid w:val="005B3127"/>
    <w:rsid w:val="005B3331"/>
    <w:rsid w:val="005B33AA"/>
    <w:rsid w:val="005B3401"/>
    <w:rsid w:val="005B34BB"/>
    <w:rsid w:val="005B3634"/>
    <w:rsid w:val="005B3879"/>
    <w:rsid w:val="005B3D16"/>
    <w:rsid w:val="005B404C"/>
    <w:rsid w:val="005B43C2"/>
    <w:rsid w:val="005B47DF"/>
    <w:rsid w:val="005B4AB5"/>
    <w:rsid w:val="005B4D4C"/>
    <w:rsid w:val="005B4E99"/>
    <w:rsid w:val="005B515E"/>
    <w:rsid w:val="005B5302"/>
    <w:rsid w:val="005B57B3"/>
    <w:rsid w:val="005B5995"/>
    <w:rsid w:val="005B59D8"/>
    <w:rsid w:val="005B5AAD"/>
    <w:rsid w:val="005B5B38"/>
    <w:rsid w:val="005B5BB7"/>
    <w:rsid w:val="005B5C9E"/>
    <w:rsid w:val="005B5CC2"/>
    <w:rsid w:val="005B5DF6"/>
    <w:rsid w:val="005B61A0"/>
    <w:rsid w:val="005B62BF"/>
    <w:rsid w:val="005B6398"/>
    <w:rsid w:val="005B63F0"/>
    <w:rsid w:val="005B6686"/>
    <w:rsid w:val="005B6726"/>
    <w:rsid w:val="005B6881"/>
    <w:rsid w:val="005B68A8"/>
    <w:rsid w:val="005B6B05"/>
    <w:rsid w:val="005B6B0A"/>
    <w:rsid w:val="005B6CF8"/>
    <w:rsid w:val="005B6E7F"/>
    <w:rsid w:val="005B7061"/>
    <w:rsid w:val="005B71E2"/>
    <w:rsid w:val="005B79BD"/>
    <w:rsid w:val="005B7A08"/>
    <w:rsid w:val="005B7BB7"/>
    <w:rsid w:val="005B7C07"/>
    <w:rsid w:val="005B7CD9"/>
    <w:rsid w:val="005B7E74"/>
    <w:rsid w:val="005B7ECD"/>
    <w:rsid w:val="005C06ED"/>
    <w:rsid w:val="005C0704"/>
    <w:rsid w:val="005C0747"/>
    <w:rsid w:val="005C0A5A"/>
    <w:rsid w:val="005C0CCF"/>
    <w:rsid w:val="005C11FD"/>
    <w:rsid w:val="005C1258"/>
    <w:rsid w:val="005C15DE"/>
    <w:rsid w:val="005C16E9"/>
    <w:rsid w:val="005C1A58"/>
    <w:rsid w:val="005C1CA7"/>
    <w:rsid w:val="005C1CBD"/>
    <w:rsid w:val="005C1D49"/>
    <w:rsid w:val="005C1E7B"/>
    <w:rsid w:val="005C215A"/>
    <w:rsid w:val="005C21A8"/>
    <w:rsid w:val="005C21AE"/>
    <w:rsid w:val="005C224B"/>
    <w:rsid w:val="005C250F"/>
    <w:rsid w:val="005C29B1"/>
    <w:rsid w:val="005C2A34"/>
    <w:rsid w:val="005C2F04"/>
    <w:rsid w:val="005C30AE"/>
    <w:rsid w:val="005C31B6"/>
    <w:rsid w:val="005C31FB"/>
    <w:rsid w:val="005C337B"/>
    <w:rsid w:val="005C34A4"/>
    <w:rsid w:val="005C34E6"/>
    <w:rsid w:val="005C3747"/>
    <w:rsid w:val="005C37FB"/>
    <w:rsid w:val="005C397B"/>
    <w:rsid w:val="005C3CD5"/>
    <w:rsid w:val="005C3D43"/>
    <w:rsid w:val="005C3D4E"/>
    <w:rsid w:val="005C3E25"/>
    <w:rsid w:val="005C3F80"/>
    <w:rsid w:val="005C3FEF"/>
    <w:rsid w:val="005C405E"/>
    <w:rsid w:val="005C4184"/>
    <w:rsid w:val="005C4291"/>
    <w:rsid w:val="005C42FA"/>
    <w:rsid w:val="005C46AA"/>
    <w:rsid w:val="005C46E4"/>
    <w:rsid w:val="005C471F"/>
    <w:rsid w:val="005C47B4"/>
    <w:rsid w:val="005C4A89"/>
    <w:rsid w:val="005C4B03"/>
    <w:rsid w:val="005C4BC7"/>
    <w:rsid w:val="005C4BE8"/>
    <w:rsid w:val="005C4CD8"/>
    <w:rsid w:val="005C4EAC"/>
    <w:rsid w:val="005C4F02"/>
    <w:rsid w:val="005C5580"/>
    <w:rsid w:val="005C5679"/>
    <w:rsid w:val="005C5691"/>
    <w:rsid w:val="005C5700"/>
    <w:rsid w:val="005C5843"/>
    <w:rsid w:val="005C595C"/>
    <w:rsid w:val="005C59EE"/>
    <w:rsid w:val="005C5BF2"/>
    <w:rsid w:val="005C5CD1"/>
    <w:rsid w:val="005C60B8"/>
    <w:rsid w:val="005C6139"/>
    <w:rsid w:val="005C66D3"/>
    <w:rsid w:val="005C694F"/>
    <w:rsid w:val="005C6BEC"/>
    <w:rsid w:val="005C6C05"/>
    <w:rsid w:val="005C6D86"/>
    <w:rsid w:val="005C7280"/>
    <w:rsid w:val="005C7635"/>
    <w:rsid w:val="005C7687"/>
    <w:rsid w:val="005C7752"/>
    <w:rsid w:val="005C777E"/>
    <w:rsid w:val="005C7803"/>
    <w:rsid w:val="005C7B80"/>
    <w:rsid w:val="005C7C4C"/>
    <w:rsid w:val="005C7D60"/>
    <w:rsid w:val="005D006C"/>
    <w:rsid w:val="005D0277"/>
    <w:rsid w:val="005D0393"/>
    <w:rsid w:val="005D03E5"/>
    <w:rsid w:val="005D0542"/>
    <w:rsid w:val="005D0640"/>
    <w:rsid w:val="005D064D"/>
    <w:rsid w:val="005D06F6"/>
    <w:rsid w:val="005D081A"/>
    <w:rsid w:val="005D09C6"/>
    <w:rsid w:val="005D0A21"/>
    <w:rsid w:val="005D0B7D"/>
    <w:rsid w:val="005D0C24"/>
    <w:rsid w:val="005D0D42"/>
    <w:rsid w:val="005D0E39"/>
    <w:rsid w:val="005D108F"/>
    <w:rsid w:val="005D12CD"/>
    <w:rsid w:val="005D16EF"/>
    <w:rsid w:val="005D1749"/>
    <w:rsid w:val="005D189C"/>
    <w:rsid w:val="005D1A3C"/>
    <w:rsid w:val="005D1DB0"/>
    <w:rsid w:val="005D2017"/>
    <w:rsid w:val="005D2064"/>
    <w:rsid w:val="005D2106"/>
    <w:rsid w:val="005D23E6"/>
    <w:rsid w:val="005D252A"/>
    <w:rsid w:val="005D25B9"/>
    <w:rsid w:val="005D25C8"/>
    <w:rsid w:val="005D2813"/>
    <w:rsid w:val="005D2DD3"/>
    <w:rsid w:val="005D2E3B"/>
    <w:rsid w:val="005D3133"/>
    <w:rsid w:val="005D3174"/>
    <w:rsid w:val="005D327D"/>
    <w:rsid w:val="005D3689"/>
    <w:rsid w:val="005D3753"/>
    <w:rsid w:val="005D3781"/>
    <w:rsid w:val="005D38B0"/>
    <w:rsid w:val="005D3A2A"/>
    <w:rsid w:val="005D3BD0"/>
    <w:rsid w:val="005D40ED"/>
    <w:rsid w:val="005D4336"/>
    <w:rsid w:val="005D45BB"/>
    <w:rsid w:val="005D4644"/>
    <w:rsid w:val="005D491F"/>
    <w:rsid w:val="005D4BF8"/>
    <w:rsid w:val="005D4C7C"/>
    <w:rsid w:val="005D4E89"/>
    <w:rsid w:val="005D4F1E"/>
    <w:rsid w:val="005D5031"/>
    <w:rsid w:val="005D5846"/>
    <w:rsid w:val="005D5862"/>
    <w:rsid w:val="005D58C7"/>
    <w:rsid w:val="005D5AE8"/>
    <w:rsid w:val="005D5C02"/>
    <w:rsid w:val="005D5C37"/>
    <w:rsid w:val="005D5DCD"/>
    <w:rsid w:val="005D5F82"/>
    <w:rsid w:val="005D5FD6"/>
    <w:rsid w:val="005D61CF"/>
    <w:rsid w:val="005D61E4"/>
    <w:rsid w:val="005D6311"/>
    <w:rsid w:val="005D6806"/>
    <w:rsid w:val="005D6852"/>
    <w:rsid w:val="005D699A"/>
    <w:rsid w:val="005D6C9C"/>
    <w:rsid w:val="005D70FB"/>
    <w:rsid w:val="005D710B"/>
    <w:rsid w:val="005D716F"/>
    <w:rsid w:val="005D724D"/>
    <w:rsid w:val="005D7252"/>
    <w:rsid w:val="005D73AC"/>
    <w:rsid w:val="005D73B9"/>
    <w:rsid w:val="005D7625"/>
    <w:rsid w:val="005D769F"/>
    <w:rsid w:val="005D77C1"/>
    <w:rsid w:val="005D786F"/>
    <w:rsid w:val="005D794B"/>
    <w:rsid w:val="005D79B8"/>
    <w:rsid w:val="005D7C1A"/>
    <w:rsid w:val="005D7CE2"/>
    <w:rsid w:val="005E01F8"/>
    <w:rsid w:val="005E02F8"/>
    <w:rsid w:val="005E0414"/>
    <w:rsid w:val="005E05B4"/>
    <w:rsid w:val="005E06FB"/>
    <w:rsid w:val="005E0850"/>
    <w:rsid w:val="005E08E3"/>
    <w:rsid w:val="005E0B2A"/>
    <w:rsid w:val="005E0C07"/>
    <w:rsid w:val="005E0CB5"/>
    <w:rsid w:val="005E105A"/>
    <w:rsid w:val="005E10C0"/>
    <w:rsid w:val="005E12A7"/>
    <w:rsid w:val="005E12D7"/>
    <w:rsid w:val="005E135C"/>
    <w:rsid w:val="005E171F"/>
    <w:rsid w:val="005E18F0"/>
    <w:rsid w:val="005E1A4A"/>
    <w:rsid w:val="005E1B1C"/>
    <w:rsid w:val="005E1BE8"/>
    <w:rsid w:val="005E1C8A"/>
    <w:rsid w:val="005E223B"/>
    <w:rsid w:val="005E22A2"/>
    <w:rsid w:val="005E22D7"/>
    <w:rsid w:val="005E2619"/>
    <w:rsid w:val="005E2678"/>
    <w:rsid w:val="005E2A86"/>
    <w:rsid w:val="005E2B0B"/>
    <w:rsid w:val="005E2B43"/>
    <w:rsid w:val="005E2BB1"/>
    <w:rsid w:val="005E2F87"/>
    <w:rsid w:val="005E30FD"/>
    <w:rsid w:val="005E329B"/>
    <w:rsid w:val="005E3750"/>
    <w:rsid w:val="005E378D"/>
    <w:rsid w:val="005E3881"/>
    <w:rsid w:val="005E38CC"/>
    <w:rsid w:val="005E3A37"/>
    <w:rsid w:val="005E3D18"/>
    <w:rsid w:val="005E3F8D"/>
    <w:rsid w:val="005E4071"/>
    <w:rsid w:val="005E40A1"/>
    <w:rsid w:val="005E40CB"/>
    <w:rsid w:val="005E4282"/>
    <w:rsid w:val="005E44C6"/>
    <w:rsid w:val="005E45DC"/>
    <w:rsid w:val="005E4844"/>
    <w:rsid w:val="005E487B"/>
    <w:rsid w:val="005E4ADB"/>
    <w:rsid w:val="005E4B0D"/>
    <w:rsid w:val="005E4E8A"/>
    <w:rsid w:val="005E51B9"/>
    <w:rsid w:val="005E5289"/>
    <w:rsid w:val="005E528D"/>
    <w:rsid w:val="005E52D7"/>
    <w:rsid w:val="005E5792"/>
    <w:rsid w:val="005E58BD"/>
    <w:rsid w:val="005E5943"/>
    <w:rsid w:val="005E5A3C"/>
    <w:rsid w:val="005E5ACE"/>
    <w:rsid w:val="005E5C03"/>
    <w:rsid w:val="005E5DD2"/>
    <w:rsid w:val="005E633A"/>
    <w:rsid w:val="005E6406"/>
    <w:rsid w:val="005E64AD"/>
    <w:rsid w:val="005E6775"/>
    <w:rsid w:val="005E6785"/>
    <w:rsid w:val="005E67F4"/>
    <w:rsid w:val="005E6855"/>
    <w:rsid w:val="005E711F"/>
    <w:rsid w:val="005E74CC"/>
    <w:rsid w:val="005E7724"/>
    <w:rsid w:val="005E7B92"/>
    <w:rsid w:val="005E7C1D"/>
    <w:rsid w:val="005E7C6B"/>
    <w:rsid w:val="005F0006"/>
    <w:rsid w:val="005F0087"/>
    <w:rsid w:val="005F025E"/>
    <w:rsid w:val="005F0433"/>
    <w:rsid w:val="005F0623"/>
    <w:rsid w:val="005F0869"/>
    <w:rsid w:val="005F08FA"/>
    <w:rsid w:val="005F0D9C"/>
    <w:rsid w:val="005F0E9E"/>
    <w:rsid w:val="005F0EBD"/>
    <w:rsid w:val="005F1580"/>
    <w:rsid w:val="005F15EC"/>
    <w:rsid w:val="005F16FD"/>
    <w:rsid w:val="005F1C33"/>
    <w:rsid w:val="005F1C85"/>
    <w:rsid w:val="005F22D0"/>
    <w:rsid w:val="005F2812"/>
    <w:rsid w:val="005F2B55"/>
    <w:rsid w:val="005F2C7A"/>
    <w:rsid w:val="005F2D05"/>
    <w:rsid w:val="005F2E55"/>
    <w:rsid w:val="005F2FFF"/>
    <w:rsid w:val="005F300E"/>
    <w:rsid w:val="005F3032"/>
    <w:rsid w:val="005F3207"/>
    <w:rsid w:val="005F3560"/>
    <w:rsid w:val="005F3818"/>
    <w:rsid w:val="005F38E2"/>
    <w:rsid w:val="005F39F3"/>
    <w:rsid w:val="005F3A8A"/>
    <w:rsid w:val="005F3AFE"/>
    <w:rsid w:val="005F3B1F"/>
    <w:rsid w:val="005F3D99"/>
    <w:rsid w:val="005F3E54"/>
    <w:rsid w:val="005F41EC"/>
    <w:rsid w:val="005F448E"/>
    <w:rsid w:val="005F45CB"/>
    <w:rsid w:val="005F4751"/>
    <w:rsid w:val="005F4779"/>
    <w:rsid w:val="005F4846"/>
    <w:rsid w:val="005F4987"/>
    <w:rsid w:val="005F4B3B"/>
    <w:rsid w:val="005F4CF0"/>
    <w:rsid w:val="005F4D09"/>
    <w:rsid w:val="005F4EB9"/>
    <w:rsid w:val="005F4F1E"/>
    <w:rsid w:val="005F4F9D"/>
    <w:rsid w:val="005F4FC4"/>
    <w:rsid w:val="005F502D"/>
    <w:rsid w:val="005F52B8"/>
    <w:rsid w:val="005F544F"/>
    <w:rsid w:val="005F5657"/>
    <w:rsid w:val="005F58BA"/>
    <w:rsid w:val="005F5CE7"/>
    <w:rsid w:val="005F5D12"/>
    <w:rsid w:val="005F5FF8"/>
    <w:rsid w:val="005F6026"/>
    <w:rsid w:val="005F6382"/>
    <w:rsid w:val="005F6445"/>
    <w:rsid w:val="005F64EB"/>
    <w:rsid w:val="005F6554"/>
    <w:rsid w:val="005F6707"/>
    <w:rsid w:val="005F673A"/>
    <w:rsid w:val="005F68F5"/>
    <w:rsid w:val="005F702A"/>
    <w:rsid w:val="005F755A"/>
    <w:rsid w:val="005F7707"/>
    <w:rsid w:val="005F7779"/>
    <w:rsid w:val="005F77E5"/>
    <w:rsid w:val="005F78FD"/>
    <w:rsid w:val="005F791A"/>
    <w:rsid w:val="005F7D52"/>
    <w:rsid w:val="005F7EBC"/>
    <w:rsid w:val="0060017A"/>
    <w:rsid w:val="0060017B"/>
    <w:rsid w:val="00600225"/>
    <w:rsid w:val="00600387"/>
    <w:rsid w:val="006004D7"/>
    <w:rsid w:val="006005EB"/>
    <w:rsid w:val="00600864"/>
    <w:rsid w:val="00600B13"/>
    <w:rsid w:val="00600C54"/>
    <w:rsid w:val="00600E67"/>
    <w:rsid w:val="00600F9F"/>
    <w:rsid w:val="00600FCE"/>
    <w:rsid w:val="00601040"/>
    <w:rsid w:val="00601050"/>
    <w:rsid w:val="006010E9"/>
    <w:rsid w:val="0060142C"/>
    <w:rsid w:val="006014A4"/>
    <w:rsid w:val="006014F8"/>
    <w:rsid w:val="00601613"/>
    <w:rsid w:val="006017DE"/>
    <w:rsid w:val="00601A5A"/>
    <w:rsid w:val="00601A8A"/>
    <w:rsid w:val="00601B7A"/>
    <w:rsid w:val="00601BB4"/>
    <w:rsid w:val="00601BD0"/>
    <w:rsid w:val="00601C25"/>
    <w:rsid w:val="00601CB8"/>
    <w:rsid w:val="00601F73"/>
    <w:rsid w:val="006022A9"/>
    <w:rsid w:val="006022FD"/>
    <w:rsid w:val="00602474"/>
    <w:rsid w:val="00602714"/>
    <w:rsid w:val="0060275F"/>
    <w:rsid w:val="00602766"/>
    <w:rsid w:val="006028DE"/>
    <w:rsid w:val="00602AA1"/>
    <w:rsid w:val="00602C21"/>
    <w:rsid w:val="00602D3F"/>
    <w:rsid w:val="00602DA6"/>
    <w:rsid w:val="00602EB2"/>
    <w:rsid w:val="006030D0"/>
    <w:rsid w:val="0060318A"/>
    <w:rsid w:val="006034CF"/>
    <w:rsid w:val="006038B5"/>
    <w:rsid w:val="006039B1"/>
    <w:rsid w:val="00603A64"/>
    <w:rsid w:val="00603BAC"/>
    <w:rsid w:val="00603BDE"/>
    <w:rsid w:val="00603E0A"/>
    <w:rsid w:val="00603F30"/>
    <w:rsid w:val="00604088"/>
    <w:rsid w:val="00604120"/>
    <w:rsid w:val="0060433A"/>
    <w:rsid w:val="00604341"/>
    <w:rsid w:val="0060438F"/>
    <w:rsid w:val="006043E3"/>
    <w:rsid w:val="006044EC"/>
    <w:rsid w:val="0060485F"/>
    <w:rsid w:val="00604AE6"/>
    <w:rsid w:val="00604BC1"/>
    <w:rsid w:val="00604CDD"/>
    <w:rsid w:val="006050A2"/>
    <w:rsid w:val="00605417"/>
    <w:rsid w:val="006056A4"/>
    <w:rsid w:val="0060572A"/>
    <w:rsid w:val="006058AE"/>
    <w:rsid w:val="0060590A"/>
    <w:rsid w:val="0060594A"/>
    <w:rsid w:val="00605CE5"/>
    <w:rsid w:val="00605CF1"/>
    <w:rsid w:val="00605DBC"/>
    <w:rsid w:val="0060607C"/>
    <w:rsid w:val="00606094"/>
    <w:rsid w:val="006064A0"/>
    <w:rsid w:val="00606981"/>
    <w:rsid w:val="00606987"/>
    <w:rsid w:val="00606AF6"/>
    <w:rsid w:val="00606CFB"/>
    <w:rsid w:val="00606D0F"/>
    <w:rsid w:val="00606F2F"/>
    <w:rsid w:val="0060740F"/>
    <w:rsid w:val="0060742B"/>
    <w:rsid w:val="0060745A"/>
    <w:rsid w:val="006074AC"/>
    <w:rsid w:val="00607688"/>
    <w:rsid w:val="0060772E"/>
    <w:rsid w:val="00607A6C"/>
    <w:rsid w:val="00607BB2"/>
    <w:rsid w:val="00607CB8"/>
    <w:rsid w:val="00607E82"/>
    <w:rsid w:val="00607FDF"/>
    <w:rsid w:val="00610321"/>
    <w:rsid w:val="00610654"/>
    <w:rsid w:val="006106AC"/>
    <w:rsid w:val="00610B8B"/>
    <w:rsid w:val="00610C74"/>
    <w:rsid w:val="00610D74"/>
    <w:rsid w:val="00610E1C"/>
    <w:rsid w:val="006111FE"/>
    <w:rsid w:val="00611262"/>
    <w:rsid w:val="0061145F"/>
    <w:rsid w:val="00611500"/>
    <w:rsid w:val="006117CF"/>
    <w:rsid w:val="006118E4"/>
    <w:rsid w:val="00611DE1"/>
    <w:rsid w:val="00611F9A"/>
    <w:rsid w:val="0061213E"/>
    <w:rsid w:val="0061222C"/>
    <w:rsid w:val="00612253"/>
    <w:rsid w:val="006125CD"/>
    <w:rsid w:val="0061269A"/>
    <w:rsid w:val="0061276E"/>
    <w:rsid w:val="00612A3C"/>
    <w:rsid w:val="00612B4B"/>
    <w:rsid w:val="00612DFE"/>
    <w:rsid w:val="00612EE2"/>
    <w:rsid w:val="00612F25"/>
    <w:rsid w:val="006131D6"/>
    <w:rsid w:val="00613359"/>
    <w:rsid w:val="00613596"/>
    <w:rsid w:val="00613A30"/>
    <w:rsid w:val="00613B8F"/>
    <w:rsid w:val="00613BDF"/>
    <w:rsid w:val="00613DA6"/>
    <w:rsid w:val="00613FD1"/>
    <w:rsid w:val="00614361"/>
    <w:rsid w:val="006144BB"/>
    <w:rsid w:val="00614587"/>
    <w:rsid w:val="006145CB"/>
    <w:rsid w:val="0061460A"/>
    <w:rsid w:val="0061462C"/>
    <w:rsid w:val="00614802"/>
    <w:rsid w:val="006149E1"/>
    <w:rsid w:val="00614B00"/>
    <w:rsid w:val="00614C52"/>
    <w:rsid w:val="00614CDA"/>
    <w:rsid w:val="00614F92"/>
    <w:rsid w:val="00615002"/>
    <w:rsid w:val="006156D9"/>
    <w:rsid w:val="0061574E"/>
    <w:rsid w:val="00615843"/>
    <w:rsid w:val="006158A4"/>
    <w:rsid w:val="00615A10"/>
    <w:rsid w:val="00615B8A"/>
    <w:rsid w:val="00615FE0"/>
    <w:rsid w:val="006160B7"/>
    <w:rsid w:val="0061616F"/>
    <w:rsid w:val="00616649"/>
    <w:rsid w:val="00616661"/>
    <w:rsid w:val="0061682E"/>
    <w:rsid w:val="006168B9"/>
    <w:rsid w:val="00616A47"/>
    <w:rsid w:val="00616E03"/>
    <w:rsid w:val="00617045"/>
    <w:rsid w:val="006175D8"/>
    <w:rsid w:val="006175DE"/>
    <w:rsid w:val="00617633"/>
    <w:rsid w:val="00617728"/>
    <w:rsid w:val="0061777C"/>
    <w:rsid w:val="00617908"/>
    <w:rsid w:val="0061799C"/>
    <w:rsid w:val="00617CAB"/>
    <w:rsid w:val="00617F1B"/>
    <w:rsid w:val="00617F9F"/>
    <w:rsid w:val="00620080"/>
    <w:rsid w:val="00620195"/>
    <w:rsid w:val="0062030F"/>
    <w:rsid w:val="00620510"/>
    <w:rsid w:val="00620570"/>
    <w:rsid w:val="00620616"/>
    <w:rsid w:val="00620A41"/>
    <w:rsid w:val="00620AA0"/>
    <w:rsid w:val="00620F60"/>
    <w:rsid w:val="00621174"/>
    <w:rsid w:val="0062154C"/>
    <w:rsid w:val="0062159F"/>
    <w:rsid w:val="006216FA"/>
    <w:rsid w:val="0062188A"/>
    <w:rsid w:val="00621955"/>
    <w:rsid w:val="0062197A"/>
    <w:rsid w:val="006219B6"/>
    <w:rsid w:val="00621FE1"/>
    <w:rsid w:val="0062229E"/>
    <w:rsid w:val="0062244F"/>
    <w:rsid w:val="006227A2"/>
    <w:rsid w:val="0062296B"/>
    <w:rsid w:val="006229A0"/>
    <w:rsid w:val="0062300F"/>
    <w:rsid w:val="0062314F"/>
    <w:rsid w:val="006233F9"/>
    <w:rsid w:val="006233FD"/>
    <w:rsid w:val="006234DD"/>
    <w:rsid w:val="00623531"/>
    <w:rsid w:val="006238DF"/>
    <w:rsid w:val="00623A3B"/>
    <w:rsid w:val="00623CED"/>
    <w:rsid w:val="00623E3F"/>
    <w:rsid w:val="006244AB"/>
    <w:rsid w:val="006245B7"/>
    <w:rsid w:val="0062464C"/>
    <w:rsid w:val="0062466A"/>
    <w:rsid w:val="00624AC7"/>
    <w:rsid w:val="00624C93"/>
    <w:rsid w:val="00624CB3"/>
    <w:rsid w:val="00624D33"/>
    <w:rsid w:val="00624E48"/>
    <w:rsid w:val="00624EA0"/>
    <w:rsid w:val="00625A59"/>
    <w:rsid w:val="00625DCB"/>
    <w:rsid w:val="0062608B"/>
    <w:rsid w:val="006260AA"/>
    <w:rsid w:val="00626156"/>
    <w:rsid w:val="00626217"/>
    <w:rsid w:val="006263D5"/>
    <w:rsid w:val="006265E9"/>
    <w:rsid w:val="006266CB"/>
    <w:rsid w:val="0062670A"/>
    <w:rsid w:val="0062671C"/>
    <w:rsid w:val="0062671F"/>
    <w:rsid w:val="00626B71"/>
    <w:rsid w:val="00626BB6"/>
    <w:rsid w:val="00626C51"/>
    <w:rsid w:val="00626D64"/>
    <w:rsid w:val="0062757B"/>
    <w:rsid w:val="0062775C"/>
    <w:rsid w:val="0062789C"/>
    <w:rsid w:val="006278EE"/>
    <w:rsid w:val="0062790E"/>
    <w:rsid w:val="00627B2D"/>
    <w:rsid w:val="00627BFC"/>
    <w:rsid w:val="00627E75"/>
    <w:rsid w:val="00627FF5"/>
    <w:rsid w:val="00630157"/>
    <w:rsid w:val="0063060A"/>
    <w:rsid w:val="006306E3"/>
    <w:rsid w:val="006307E6"/>
    <w:rsid w:val="0063082B"/>
    <w:rsid w:val="006309F7"/>
    <w:rsid w:val="00630DD4"/>
    <w:rsid w:val="00631089"/>
    <w:rsid w:val="00631133"/>
    <w:rsid w:val="0063121F"/>
    <w:rsid w:val="00631268"/>
    <w:rsid w:val="0063143F"/>
    <w:rsid w:val="0063151F"/>
    <w:rsid w:val="006316DA"/>
    <w:rsid w:val="006317AF"/>
    <w:rsid w:val="00631998"/>
    <w:rsid w:val="00631D15"/>
    <w:rsid w:val="00631E7B"/>
    <w:rsid w:val="00631F00"/>
    <w:rsid w:val="00631FEE"/>
    <w:rsid w:val="006320E5"/>
    <w:rsid w:val="00632100"/>
    <w:rsid w:val="00632331"/>
    <w:rsid w:val="0063249E"/>
    <w:rsid w:val="00632725"/>
    <w:rsid w:val="00632B03"/>
    <w:rsid w:val="00632C17"/>
    <w:rsid w:val="00632D46"/>
    <w:rsid w:val="00632F30"/>
    <w:rsid w:val="006334A3"/>
    <w:rsid w:val="00633538"/>
    <w:rsid w:val="006336C9"/>
    <w:rsid w:val="006338A3"/>
    <w:rsid w:val="00633AB0"/>
    <w:rsid w:val="00633ADF"/>
    <w:rsid w:val="00633C00"/>
    <w:rsid w:val="00633D23"/>
    <w:rsid w:val="00633D43"/>
    <w:rsid w:val="00633E1D"/>
    <w:rsid w:val="00633EEA"/>
    <w:rsid w:val="00634471"/>
    <w:rsid w:val="0063461A"/>
    <w:rsid w:val="006348BF"/>
    <w:rsid w:val="00634AB0"/>
    <w:rsid w:val="00634C38"/>
    <w:rsid w:val="00634DF7"/>
    <w:rsid w:val="00635189"/>
    <w:rsid w:val="006352C2"/>
    <w:rsid w:val="006354E7"/>
    <w:rsid w:val="0063572F"/>
    <w:rsid w:val="006359A1"/>
    <w:rsid w:val="006359F7"/>
    <w:rsid w:val="00635ACB"/>
    <w:rsid w:val="00635B5A"/>
    <w:rsid w:val="00635CFE"/>
    <w:rsid w:val="00635E61"/>
    <w:rsid w:val="00635F68"/>
    <w:rsid w:val="006361A7"/>
    <w:rsid w:val="00636988"/>
    <w:rsid w:val="00636989"/>
    <w:rsid w:val="00636A4C"/>
    <w:rsid w:val="00636A55"/>
    <w:rsid w:val="00636B1D"/>
    <w:rsid w:val="00636B54"/>
    <w:rsid w:val="00636F05"/>
    <w:rsid w:val="006370D2"/>
    <w:rsid w:val="00637259"/>
    <w:rsid w:val="0063737D"/>
    <w:rsid w:val="006375A3"/>
    <w:rsid w:val="00637618"/>
    <w:rsid w:val="006377BB"/>
    <w:rsid w:val="0063790F"/>
    <w:rsid w:val="00637BF0"/>
    <w:rsid w:val="00637CC8"/>
    <w:rsid w:val="00637CD6"/>
    <w:rsid w:val="00637F21"/>
    <w:rsid w:val="00637FCD"/>
    <w:rsid w:val="00640383"/>
    <w:rsid w:val="0064041F"/>
    <w:rsid w:val="00640502"/>
    <w:rsid w:val="0064068C"/>
    <w:rsid w:val="00640737"/>
    <w:rsid w:val="00640894"/>
    <w:rsid w:val="006408C1"/>
    <w:rsid w:val="00640A8A"/>
    <w:rsid w:val="00640C30"/>
    <w:rsid w:val="00640D5A"/>
    <w:rsid w:val="00640DC9"/>
    <w:rsid w:val="00640E08"/>
    <w:rsid w:val="00640F0C"/>
    <w:rsid w:val="006411BD"/>
    <w:rsid w:val="00641206"/>
    <w:rsid w:val="006413FE"/>
    <w:rsid w:val="00641429"/>
    <w:rsid w:val="00641B46"/>
    <w:rsid w:val="00641B76"/>
    <w:rsid w:val="00641BE3"/>
    <w:rsid w:val="00641D33"/>
    <w:rsid w:val="00641DB5"/>
    <w:rsid w:val="006422A5"/>
    <w:rsid w:val="00642851"/>
    <w:rsid w:val="00642A7B"/>
    <w:rsid w:val="00642D8A"/>
    <w:rsid w:val="00642EC6"/>
    <w:rsid w:val="006430AA"/>
    <w:rsid w:val="0064318D"/>
    <w:rsid w:val="006431EA"/>
    <w:rsid w:val="0064333F"/>
    <w:rsid w:val="00643AD1"/>
    <w:rsid w:val="00643ADA"/>
    <w:rsid w:val="00643B92"/>
    <w:rsid w:val="00643FB4"/>
    <w:rsid w:val="006441DC"/>
    <w:rsid w:val="006445E0"/>
    <w:rsid w:val="00644753"/>
    <w:rsid w:val="00644D26"/>
    <w:rsid w:val="00644F38"/>
    <w:rsid w:val="00644FF3"/>
    <w:rsid w:val="006452B4"/>
    <w:rsid w:val="00645375"/>
    <w:rsid w:val="006453C6"/>
    <w:rsid w:val="0064540E"/>
    <w:rsid w:val="00645665"/>
    <w:rsid w:val="006456C9"/>
    <w:rsid w:val="006456F1"/>
    <w:rsid w:val="006458AC"/>
    <w:rsid w:val="00645A41"/>
    <w:rsid w:val="00645B3A"/>
    <w:rsid w:val="00645C05"/>
    <w:rsid w:val="00645E03"/>
    <w:rsid w:val="00645F7F"/>
    <w:rsid w:val="00645F8F"/>
    <w:rsid w:val="00646011"/>
    <w:rsid w:val="0064609A"/>
    <w:rsid w:val="0064625B"/>
    <w:rsid w:val="006466A1"/>
    <w:rsid w:val="006467ED"/>
    <w:rsid w:val="00646AA6"/>
    <w:rsid w:val="00646B9A"/>
    <w:rsid w:val="00647431"/>
    <w:rsid w:val="006474E9"/>
    <w:rsid w:val="0064750F"/>
    <w:rsid w:val="0064763D"/>
    <w:rsid w:val="0064783B"/>
    <w:rsid w:val="00647D26"/>
    <w:rsid w:val="00647E47"/>
    <w:rsid w:val="00647E5B"/>
    <w:rsid w:val="00650004"/>
    <w:rsid w:val="00650187"/>
    <w:rsid w:val="006502BF"/>
    <w:rsid w:val="00650658"/>
    <w:rsid w:val="0065085C"/>
    <w:rsid w:val="006508CE"/>
    <w:rsid w:val="00650A31"/>
    <w:rsid w:val="00650B6E"/>
    <w:rsid w:val="00650C44"/>
    <w:rsid w:val="00650CD0"/>
    <w:rsid w:val="00650D7C"/>
    <w:rsid w:val="0065123D"/>
    <w:rsid w:val="00651367"/>
    <w:rsid w:val="00651626"/>
    <w:rsid w:val="00651AF1"/>
    <w:rsid w:val="006526D2"/>
    <w:rsid w:val="00652935"/>
    <w:rsid w:val="0065297D"/>
    <w:rsid w:val="006529A2"/>
    <w:rsid w:val="00652AD0"/>
    <w:rsid w:val="00652B53"/>
    <w:rsid w:val="00652C5A"/>
    <w:rsid w:val="00652C88"/>
    <w:rsid w:val="00653435"/>
    <w:rsid w:val="0065346C"/>
    <w:rsid w:val="00653692"/>
    <w:rsid w:val="006538BD"/>
    <w:rsid w:val="00653A2F"/>
    <w:rsid w:val="00653AF6"/>
    <w:rsid w:val="00653B02"/>
    <w:rsid w:val="00653CEC"/>
    <w:rsid w:val="0065407E"/>
    <w:rsid w:val="0065419E"/>
    <w:rsid w:val="006543CF"/>
    <w:rsid w:val="00654762"/>
    <w:rsid w:val="006547AB"/>
    <w:rsid w:val="00654816"/>
    <w:rsid w:val="00654AE6"/>
    <w:rsid w:val="00654B76"/>
    <w:rsid w:val="00654BE3"/>
    <w:rsid w:val="00654C3C"/>
    <w:rsid w:val="00654D0D"/>
    <w:rsid w:val="00654DED"/>
    <w:rsid w:val="00654E88"/>
    <w:rsid w:val="00655215"/>
    <w:rsid w:val="00655228"/>
    <w:rsid w:val="00655261"/>
    <w:rsid w:val="00655422"/>
    <w:rsid w:val="0065552C"/>
    <w:rsid w:val="006557BF"/>
    <w:rsid w:val="00655C11"/>
    <w:rsid w:val="00655DC0"/>
    <w:rsid w:val="00655E0E"/>
    <w:rsid w:val="00655E5C"/>
    <w:rsid w:val="006562AD"/>
    <w:rsid w:val="0065641D"/>
    <w:rsid w:val="0065662A"/>
    <w:rsid w:val="006568FD"/>
    <w:rsid w:val="006569C7"/>
    <w:rsid w:val="00656D30"/>
    <w:rsid w:val="00656EBF"/>
    <w:rsid w:val="00656F16"/>
    <w:rsid w:val="0065700B"/>
    <w:rsid w:val="00657298"/>
    <w:rsid w:val="006573B1"/>
    <w:rsid w:val="006573DA"/>
    <w:rsid w:val="00657780"/>
    <w:rsid w:val="006577CA"/>
    <w:rsid w:val="00657808"/>
    <w:rsid w:val="00657982"/>
    <w:rsid w:val="006579BC"/>
    <w:rsid w:val="00657A13"/>
    <w:rsid w:val="00657ACB"/>
    <w:rsid w:val="00657B9B"/>
    <w:rsid w:val="00657F16"/>
    <w:rsid w:val="00660696"/>
    <w:rsid w:val="00660744"/>
    <w:rsid w:val="00660853"/>
    <w:rsid w:val="00660870"/>
    <w:rsid w:val="00660AF9"/>
    <w:rsid w:val="00660E8C"/>
    <w:rsid w:val="00661097"/>
    <w:rsid w:val="0066116B"/>
    <w:rsid w:val="00661256"/>
    <w:rsid w:val="00661474"/>
    <w:rsid w:val="006614B2"/>
    <w:rsid w:val="00661567"/>
    <w:rsid w:val="006616B6"/>
    <w:rsid w:val="006617B5"/>
    <w:rsid w:val="0066188B"/>
    <w:rsid w:val="006618F7"/>
    <w:rsid w:val="006619D7"/>
    <w:rsid w:val="00661BAE"/>
    <w:rsid w:val="00661D50"/>
    <w:rsid w:val="00661E3E"/>
    <w:rsid w:val="00661F24"/>
    <w:rsid w:val="00662558"/>
    <w:rsid w:val="006625C7"/>
    <w:rsid w:val="0066292C"/>
    <w:rsid w:val="00662932"/>
    <w:rsid w:val="006629D4"/>
    <w:rsid w:val="00662AA1"/>
    <w:rsid w:val="00662C0C"/>
    <w:rsid w:val="00662E28"/>
    <w:rsid w:val="00662EBD"/>
    <w:rsid w:val="006631D6"/>
    <w:rsid w:val="006632BC"/>
    <w:rsid w:val="006633CE"/>
    <w:rsid w:val="006634C7"/>
    <w:rsid w:val="0066389F"/>
    <w:rsid w:val="00663A71"/>
    <w:rsid w:val="00663AE1"/>
    <w:rsid w:val="00663C05"/>
    <w:rsid w:val="00663CC0"/>
    <w:rsid w:val="00663F2A"/>
    <w:rsid w:val="00663F2C"/>
    <w:rsid w:val="00664116"/>
    <w:rsid w:val="006642B7"/>
    <w:rsid w:val="0066445C"/>
    <w:rsid w:val="006647AC"/>
    <w:rsid w:val="006647FC"/>
    <w:rsid w:val="00664889"/>
    <w:rsid w:val="00664999"/>
    <w:rsid w:val="00664A4E"/>
    <w:rsid w:val="00664DBE"/>
    <w:rsid w:val="0066508F"/>
    <w:rsid w:val="006650A2"/>
    <w:rsid w:val="006650F5"/>
    <w:rsid w:val="006651A8"/>
    <w:rsid w:val="006651B4"/>
    <w:rsid w:val="0066533A"/>
    <w:rsid w:val="00665A87"/>
    <w:rsid w:val="00665E6E"/>
    <w:rsid w:val="006662E2"/>
    <w:rsid w:val="006663A5"/>
    <w:rsid w:val="00666479"/>
    <w:rsid w:val="00666534"/>
    <w:rsid w:val="0066657F"/>
    <w:rsid w:val="00666848"/>
    <w:rsid w:val="00666878"/>
    <w:rsid w:val="00666BDA"/>
    <w:rsid w:val="00666CC0"/>
    <w:rsid w:val="00666D6B"/>
    <w:rsid w:val="006670FC"/>
    <w:rsid w:val="00667339"/>
    <w:rsid w:val="0066785F"/>
    <w:rsid w:val="00667A6A"/>
    <w:rsid w:val="00667E5D"/>
    <w:rsid w:val="006700D4"/>
    <w:rsid w:val="00670122"/>
    <w:rsid w:val="006702DE"/>
    <w:rsid w:val="006704E3"/>
    <w:rsid w:val="0067050A"/>
    <w:rsid w:val="006705C4"/>
    <w:rsid w:val="0067060A"/>
    <w:rsid w:val="00670681"/>
    <w:rsid w:val="006708E3"/>
    <w:rsid w:val="00670A05"/>
    <w:rsid w:val="00670A55"/>
    <w:rsid w:val="00670B1B"/>
    <w:rsid w:val="00670C57"/>
    <w:rsid w:val="00671066"/>
    <w:rsid w:val="006710B4"/>
    <w:rsid w:val="006711BA"/>
    <w:rsid w:val="00671333"/>
    <w:rsid w:val="0067150F"/>
    <w:rsid w:val="00671540"/>
    <w:rsid w:val="006716B8"/>
    <w:rsid w:val="00671878"/>
    <w:rsid w:val="00671C0F"/>
    <w:rsid w:val="00671D06"/>
    <w:rsid w:val="00671DCE"/>
    <w:rsid w:val="00671DF7"/>
    <w:rsid w:val="00671E7D"/>
    <w:rsid w:val="0067206E"/>
    <w:rsid w:val="0067280D"/>
    <w:rsid w:val="00672A16"/>
    <w:rsid w:val="00672A4D"/>
    <w:rsid w:val="00672A7B"/>
    <w:rsid w:val="00673085"/>
    <w:rsid w:val="006730B7"/>
    <w:rsid w:val="00673403"/>
    <w:rsid w:val="0067374C"/>
    <w:rsid w:val="0067375B"/>
    <w:rsid w:val="006738D3"/>
    <w:rsid w:val="00673A50"/>
    <w:rsid w:val="00673C86"/>
    <w:rsid w:val="00674932"/>
    <w:rsid w:val="00674E8B"/>
    <w:rsid w:val="00674F7E"/>
    <w:rsid w:val="00675231"/>
    <w:rsid w:val="00675538"/>
    <w:rsid w:val="00675DEA"/>
    <w:rsid w:val="00675E3E"/>
    <w:rsid w:val="006761F5"/>
    <w:rsid w:val="0067635E"/>
    <w:rsid w:val="00676523"/>
    <w:rsid w:val="00676665"/>
    <w:rsid w:val="00676821"/>
    <w:rsid w:val="006768DD"/>
    <w:rsid w:val="00676985"/>
    <w:rsid w:val="00676B55"/>
    <w:rsid w:val="00676D9D"/>
    <w:rsid w:val="00677112"/>
    <w:rsid w:val="006771E9"/>
    <w:rsid w:val="006771FB"/>
    <w:rsid w:val="006773A9"/>
    <w:rsid w:val="0067763B"/>
    <w:rsid w:val="0067770D"/>
    <w:rsid w:val="00677E9D"/>
    <w:rsid w:val="00677FA6"/>
    <w:rsid w:val="00677FD1"/>
    <w:rsid w:val="0068003D"/>
    <w:rsid w:val="00680202"/>
    <w:rsid w:val="00680359"/>
    <w:rsid w:val="006804F6"/>
    <w:rsid w:val="00680623"/>
    <w:rsid w:val="00680627"/>
    <w:rsid w:val="00680629"/>
    <w:rsid w:val="00680826"/>
    <w:rsid w:val="00680831"/>
    <w:rsid w:val="00680836"/>
    <w:rsid w:val="00680A1D"/>
    <w:rsid w:val="00680B77"/>
    <w:rsid w:val="00680E2E"/>
    <w:rsid w:val="00680F79"/>
    <w:rsid w:val="00680F95"/>
    <w:rsid w:val="006810DD"/>
    <w:rsid w:val="0068129B"/>
    <w:rsid w:val="00681516"/>
    <w:rsid w:val="00681555"/>
    <w:rsid w:val="006816C0"/>
    <w:rsid w:val="006817C0"/>
    <w:rsid w:val="006818E1"/>
    <w:rsid w:val="006818EE"/>
    <w:rsid w:val="00681A91"/>
    <w:rsid w:val="00681E14"/>
    <w:rsid w:val="006820B7"/>
    <w:rsid w:val="00682310"/>
    <w:rsid w:val="00682645"/>
    <w:rsid w:val="006826BF"/>
    <w:rsid w:val="00682796"/>
    <w:rsid w:val="00682834"/>
    <w:rsid w:val="00682938"/>
    <w:rsid w:val="00682AA6"/>
    <w:rsid w:val="00682CDF"/>
    <w:rsid w:val="00682D8A"/>
    <w:rsid w:val="00682E8E"/>
    <w:rsid w:val="00683058"/>
    <w:rsid w:val="00683416"/>
    <w:rsid w:val="006836C6"/>
    <w:rsid w:val="006836CC"/>
    <w:rsid w:val="0068370D"/>
    <w:rsid w:val="006837B2"/>
    <w:rsid w:val="00683818"/>
    <w:rsid w:val="006838F0"/>
    <w:rsid w:val="00683908"/>
    <w:rsid w:val="00683AA4"/>
    <w:rsid w:val="00683C54"/>
    <w:rsid w:val="00683E00"/>
    <w:rsid w:val="00683E28"/>
    <w:rsid w:val="00683EF4"/>
    <w:rsid w:val="0068401F"/>
    <w:rsid w:val="0068403A"/>
    <w:rsid w:val="0068405F"/>
    <w:rsid w:val="00684170"/>
    <w:rsid w:val="006841CA"/>
    <w:rsid w:val="006844BB"/>
    <w:rsid w:val="006844C1"/>
    <w:rsid w:val="00684561"/>
    <w:rsid w:val="00684C84"/>
    <w:rsid w:val="00684C9C"/>
    <w:rsid w:val="00684CF6"/>
    <w:rsid w:val="00684F23"/>
    <w:rsid w:val="00684F8F"/>
    <w:rsid w:val="0068526B"/>
    <w:rsid w:val="00685426"/>
    <w:rsid w:val="00685444"/>
    <w:rsid w:val="00685589"/>
    <w:rsid w:val="006855D8"/>
    <w:rsid w:val="00685638"/>
    <w:rsid w:val="0068570E"/>
    <w:rsid w:val="006857A4"/>
    <w:rsid w:val="006858F9"/>
    <w:rsid w:val="006859D4"/>
    <w:rsid w:val="00685B41"/>
    <w:rsid w:val="00685D92"/>
    <w:rsid w:val="00686005"/>
    <w:rsid w:val="0068602A"/>
    <w:rsid w:val="00686062"/>
    <w:rsid w:val="00686249"/>
    <w:rsid w:val="00686289"/>
    <w:rsid w:val="00686400"/>
    <w:rsid w:val="00686A7A"/>
    <w:rsid w:val="00686FB7"/>
    <w:rsid w:val="006871A6"/>
    <w:rsid w:val="006872A5"/>
    <w:rsid w:val="006872CC"/>
    <w:rsid w:val="006877A0"/>
    <w:rsid w:val="0069007A"/>
    <w:rsid w:val="0069011E"/>
    <w:rsid w:val="00690124"/>
    <w:rsid w:val="00690248"/>
    <w:rsid w:val="0069029B"/>
    <w:rsid w:val="00690468"/>
    <w:rsid w:val="00690544"/>
    <w:rsid w:val="00690A54"/>
    <w:rsid w:val="00690C38"/>
    <w:rsid w:val="00690EF1"/>
    <w:rsid w:val="0069107F"/>
    <w:rsid w:val="006913C5"/>
    <w:rsid w:val="00691406"/>
    <w:rsid w:val="00691646"/>
    <w:rsid w:val="00691892"/>
    <w:rsid w:val="006918FA"/>
    <w:rsid w:val="006919C0"/>
    <w:rsid w:val="006919FE"/>
    <w:rsid w:val="00691AAE"/>
    <w:rsid w:val="00691C6F"/>
    <w:rsid w:val="00691E6D"/>
    <w:rsid w:val="00692338"/>
    <w:rsid w:val="006926AF"/>
    <w:rsid w:val="006926DC"/>
    <w:rsid w:val="00692971"/>
    <w:rsid w:val="00692A13"/>
    <w:rsid w:val="00692B6A"/>
    <w:rsid w:val="00692C73"/>
    <w:rsid w:val="00692CB7"/>
    <w:rsid w:val="00692D27"/>
    <w:rsid w:val="00692EAB"/>
    <w:rsid w:val="00692EEF"/>
    <w:rsid w:val="00692F24"/>
    <w:rsid w:val="00692F57"/>
    <w:rsid w:val="00692F95"/>
    <w:rsid w:val="00693474"/>
    <w:rsid w:val="00693560"/>
    <w:rsid w:val="0069363D"/>
    <w:rsid w:val="00693B53"/>
    <w:rsid w:val="00693FB7"/>
    <w:rsid w:val="006940F0"/>
    <w:rsid w:val="00694213"/>
    <w:rsid w:val="00694241"/>
    <w:rsid w:val="00694313"/>
    <w:rsid w:val="006944E8"/>
    <w:rsid w:val="00694517"/>
    <w:rsid w:val="00694526"/>
    <w:rsid w:val="006946E2"/>
    <w:rsid w:val="00694B4E"/>
    <w:rsid w:val="00694D0A"/>
    <w:rsid w:val="00694E13"/>
    <w:rsid w:val="00694F76"/>
    <w:rsid w:val="00694F88"/>
    <w:rsid w:val="006954B5"/>
    <w:rsid w:val="006955D4"/>
    <w:rsid w:val="00695798"/>
    <w:rsid w:val="0069593E"/>
    <w:rsid w:val="00695B9B"/>
    <w:rsid w:val="00695C32"/>
    <w:rsid w:val="00695C9B"/>
    <w:rsid w:val="00696034"/>
    <w:rsid w:val="00696264"/>
    <w:rsid w:val="0069626A"/>
    <w:rsid w:val="006962A9"/>
    <w:rsid w:val="00696412"/>
    <w:rsid w:val="0069682D"/>
    <w:rsid w:val="00696896"/>
    <w:rsid w:val="00696ABD"/>
    <w:rsid w:val="00696AD7"/>
    <w:rsid w:val="00696EDA"/>
    <w:rsid w:val="006971B5"/>
    <w:rsid w:val="006974D2"/>
    <w:rsid w:val="0069767E"/>
    <w:rsid w:val="006976D9"/>
    <w:rsid w:val="00697E72"/>
    <w:rsid w:val="006A0040"/>
    <w:rsid w:val="006A04C5"/>
    <w:rsid w:val="006A05A9"/>
    <w:rsid w:val="006A0626"/>
    <w:rsid w:val="006A076C"/>
    <w:rsid w:val="006A07CA"/>
    <w:rsid w:val="006A09A9"/>
    <w:rsid w:val="006A09B4"/>
    <w:rsid w:val="006A0AC0"/>
    <w:rsid w:val="006A0DDA"/>
    <w:rsid w:val="006A0E8D"/>
    <w:rsid w:val="006A0F26"/>
    <w:rsid w:val="006A0F6C"/>
    <w:rsid w:val="006A102F"/>
    <w:rsid w:val="006A11BA"/>
    <w:rsid w:val="006A1839"/>
    <w:rsid w:val="006A1907"/>
    <w:rsid w:val="006A1A14"/>
    <w:rsid w:val="006A1AC3"/>
    <w:rsid w:val="006A1AD4"/>
    <w:rsid w:val="006A1DBB"/>
    <w:rsid w:val="006A2009"/>
    <w:rsid w:val="006A21C2"/>
    <w:rsid w:val="006A23D5"/>
    <w:rsid w:val="006A24D5"/>
    <w:rsid w:val="006A27C0"/>
    <w:rsid w:val="006A27C3"/>
    <w:rsid w:val="006A28E8"/>
    <w:rsid w:val="006A2A1E"/>
    <w:rsid w:val="006A2BD6"/>
    <w:rsid w:val="006A2CF7"/>
    <w:rsid w:val="006A2E7C"/>
    <w:rsid w:val="006A2FE0"/>
    <w:rsid w:val="006A3033"/>
    <w:rsid w:val="006A3069"/>
    <w:rsid w:val="006A3259"/>
    <w:rsid w:val="006A3267"/>
    <w:rsid w:val="006A36E0"/>
    <w:rsid w:val="006A371D"/>
    <w:rsid w:val="006A38A7"/>
    <w:rsid w:val="006A3935"/>
    <w:rsid w:val="006A3A00"/>
    <w:rsid w:val="006A3A37"/>
    <w:rsid w:val="006A3A81"/>
    <w:rsid w:val="006A3BFF"/>
    <w:rsid w:val="006A3D52"/>
    <w:rsid w:val="006A3E96"/>
    <w:rsid w:val="006A4010"/>
    <w:rsid w:val="006A40CF"/>
    <w:rsid w:val="006A449E"/>
    <w:rsid w:val="006A4B1A"/>
    <w:rsid w:val="006A5108"/>
    <w:rsid w:val="006A521A"/>
    <w:rsid w:val="006A5AC2"/>
    <w:rsid w:val="006A5B76"/>
    <w:rsid w:val="006A5F44"/>
    <w:rsid w:val="006A6276"/>
    <w:rsid w:val="006A6581"/>
    <w:rsid w:val="006A66B6"/>
    <w:rsid w:val="006A673B"/>
    <w:rsid w:val="006A6979"/>
    <w:rsid w:val="006A6C05"/>
    <w:rsid w:val="006A6C6E"/>
    <w:rsid w:val="006A6D16"/>
    <w:rsid w:val="006A6F13"/>
    <w:rsid w:val="006A70DB"/>
    <w:rsid w:val="006A7156"/>
    <w:rsid w:val="006A721C"/>
    <w:rsid w:val="006A72CA"/>
    <w:rsid w:val="006A7315"/>
    <w:rsid w:val="006A747C"/>
    <w:rsid w:val="006A75B8"/>
    <w:rsid w:val="006A7AB9"/>
    <w:rsid w:val="006A7EE2"/>
    <w:rsid w:val="006B06F7"/>
    <w:rsid w:val="006B0991"/>
    <w:rsid w:val="006B09B1"/>
    <w:rsid w:val="006B0C23"/>
    <w:rsid w:val="006B0CA3"/>
    <w:rsid w:val="006B0CB0"/>
    <w:rsid w:val="006B0DB7"/>
    <w:rsid w:val="006B0EFB"/>
    <w:rsid w:val="006B1158"/>
    <w:rsid w:val="006B12D5"/>
    <w:rsid w:val="006B1384"/>
    <w:rsid w:val="006B197A"/>
    <w:rsid w:val="006B19C0"/>
    <w:rsid w:val="006B1A39"/>
    <w:rsid w:val="006B1ACF"/>
    <w:rsid w:val="006B1F90"/>
    <w:rsid w:val="006B1FA9"/>
    <w:rsid w:val="006B2043"/>
    <w:rsid w:val="006B2065"/>
    <w:rsid w:val="006B206E"/>
    <w:rsid w:val="006B250C"/>
    <w:rsid w:val="006B2581"/>
    <w:rsid w:val="006B2669"/>
    <w:rsid w:val="006B2945"/>
    <w:rsid w:val="006B2A60"/>
    <w:rsid w:val="006B2B83"/>
    <w:rsid w:val="006B3267"/>
    <w:rsid w:val="006B33DD"/>
    <w:rsid w:val="006B33FD"/>
    <w:rsid w:val="006B3489"/>
    <w:rsid w:val="006B357E"/>
    <w:rsid w:val="006B358E"/>
    <w:rsid w:val="006B38E2"/>
    <w:rsid w:val="006B3DBD"/>
    <w:rsid w:val="006B3F06"/>
    <w:rsid w:val="006B3F69"/>
    <w:rsid w:val="006B4014"/>
    <w:rsid w:val="006B4223"/>
    <w:rsid w:val="006B4239"/>
    <w:rsid w:val="006B440F"/>
    <w:rsid w:val="006B4552"/>
    <w:rsid w:val="006B465E"/>
    <w:rsid w:val="006B49F2"/>
    <w:rsid w:val="006B4DD4"/>
    <w:rsid w:val="006B502F"/>
    <w:rsid w:val="006B50F5"/>
    <w:rsid w:val="006B5195"/>
    <w:rsid w:val="006B51A3"/>
    <w:rsid w:val="006B53F6"/>
    <w:rsid w:val="006B5460"/>
    <w:rsid w:val="006B55F4"/>
    <w:rsid w:val="006B5840"/>
    <w:rsid w:val="006B5E84"/>
    <w:rsid w:val="006B6118"/>
    <w:rsid w:val="006B61E2"/>
    <w:rsid w:val="006B646D"/>
    <w:rsid w:val="006B6576"/>
    <w:rsid w:val="006B694F"/>
    <w:rsid w:val="006B6A89"/>
    <w:rsid w:val="006B6AC1"/>
    <w:rsid w:val="006B6B43"/>
    <w:rsid w:val="006B6C55"/>
    <w:rsid w:val="006B6E0B"/>
    <w:rsid w:val="006B6ED1"/>
    <w:rsid w:val="006B6F24"/>
    <w:rsid w:val="006B6F5E"/>
    <w:rsid w:val="006B7203"/>
    <w:rsid w:val="006B720F"/>
    <w:rsid w:val="006B7395"/>
    <w:rsid w:val="006B73EA"/>
    <w:rsid w:val="006B7518"/>
    <w:rsid w:val="006B7675"/>
    <w:rsid w:val="006B7801"/>
    <w:rsid w:val="006B78AC"/>
    <w:rsid w:val="006B78C7"/>
    <w:rsid w:val="006B79BE"/>
    <w:rsid w:val="006B7A01"/>
    <w:rsid w:val="006B7C24"/>
    <w:rsid w:val="006B7D1F"/>
    <w:rsid w:val="006B7D86"/>
    <w:rsid w:val="006B7E6F"/>
    <w:rsid w:val="006C0076"/>
    <w:rsid w:val="006C0079"/>
    <w:rsid w:val="006C028A"/>
    <w:rsid w:val="006C039B"/>
    <w:rsid w:val="006C050E"/>
    <w:rsid w:val="006C0537"/>
    <w:rsid w:val="006C073B"/>
    <w:rsid w:val="006C07B6"/>
    <w:rsid w:val="006C07BC"/>
    <w:rsid w:val="006C0B1C"/>
    <w:rsid w:val="006C0E8D"/>
    <w:rsid w:val="006C0F0F"/>
    <w:rsid w:val="006C1085"/>
    <w:rsid w:val="006C11E8"/>
    <w:rsid w:val="006C11FE"/>
    <w:rsid w:val="006C134D"/>
    <w:rsid w:val="006C1601"/>
    <w:rsid w:val="006C16B9"/>
    <w:rsid w:val="006C17C1"/>
    <w:rsid w:val="006C1F2A"/>
    <w:rsid w:val="006C2058"/>
    <w:rsid w:val="006C21E0"/>
    <w:rsid w:val="006C2212"/>
    <w:rsid w:val="006C221B"/>
    <w:rsid w:val="006C221E"/>
    <w:rsid w:val="006C2314"/>
    <w:rsid w:val="006C23E1"/>
    <w:rsid w:val="006C2440"/>
    <w:rsid w:val="006C24D9"/>
    <w:rsid w:val="006C24FD"/>
    <w:rsid w:val="006C2562"/>
    <w:rsid w:val="006C26B2"/>
    <w:rsid w:val="006C2A8E"/>
    <w:rsid w:val="006C2CBC"/>
    <w:rsid w:val="006C2DAC"/>
    <w:rsid w:val="006C2DF1"/>
    <w:rsid w:val="006C30D8"/>
    <w:rsid w:val="006C30F8"/>
    <w:rsid w:val="006C31F0"/>
    <w:rsid w:val="006C322B"/>
    <w:rsid w:val="006C3295"/>
    <w:rsid w:val="006C3458"/>
    <w:rsid w:val="006C3831"/>
    <w:rsid w:val="006C38CC"/>
    <w:rsid w:val="006C3C35"/>
    <w:rsid w:val="006C3E60"/>
    <w:rsid w:val="006C4012"/>
    <w:rsid w:val="006C4047"/>
    <w:rsid w:val="006C407A"/>
    <w:rsid w:val="006C4498"/>
    <w:rsid w:val="006C478D"/>
    <w:rsid w:val="006C4850"/>
    <w:rsid w:val="006C4902"/>
    <w:rsid w:val="006C4984"/>
    <w:rsid w:val="006C49B3"/>
    <w:rsid w:val="006C4B30"/>
    <w:rsid w:val="006C4B9F"/>
    <w:rsid w:val="006C4BE6"/>
    <w:rsid w:val="006C4CD4"/>
    <w:rsid w:val="006C4E21"/>
    <w:rsid w:val="006C517D"/>
    <w:rsid w:val="006C5250"/>
    <w:rsid w:val="006C530F"/>
    <w:rsid w:val="006C53C8"/>
    <w:rsid w:val="006C54C2"/>
    <w:rsid w:val="006C57BF"/>
    <w:rsid w:val="006C58AD"/>
    <w:rsid w:val="006C5B17"/>
    <w:rsid w:val="006C5C0D"/>
    <w:rsid w:val="006C5EEC"/>
    <w:rsid w:val="006C66CB"/>
    <w:rsid w:val="006C67DA"/>
    <w:rsid w:val="006C6AD7"/>
    <w:rsid w:val="006C6B43"/>
    <w:rsid w:val="006C6C21"/>
    <w:rsid w:val="006C6C6D"/>
    <w:rsid w:val="006C6F4E"/>
    <w:rsid w:val="006C761C"/>
    <w:rsid w:val="006C77BC"/>
    <w:rsid w:val="006C7945"/>
    <w:rsid w:val="006C7A3A"/>
    <w:rsid w:val="006C7C45"/>
    <w:rsid w:val="006D00C8"/>
    <w:rsid w:val="006D01CA"/>
    <w:rsid w:val="006D020D"/>
    <w:rsid w:val="006D03E2"/>
    <w:rsid w:val="006D04ED"/>
    <w:rsid w:val="006D05B8"/>
    <w:rsid w:val="006D0691"/>
    <w:rsid w:val="006D0733"/>
    <w:rsid w:val="006D078B"/>
    <w:rsid w:val="006D07E1"/>
    <w:rsid w:val="006D0B56"/>
    <w:rsid w:val="006D0C83"/>
    <w:rsid w:val="006D0D65"/>
    <w:rsid w:val="006D10CE"/>
    <w:rsid w:val="006D152E"/>
    <w:rsid w:val="006D1564"/>
    <w:rsid w:val="006D1DF9"/>
    <w:rsid w:val="006D22DC"/>
    <w:rsid w:val="006D248A"/>
    <w:rsid w:val="006D25BE"/>
    <w:rsid w:val="006D2933"/>
    <w:rsid w:val="006D2A16"/>
    <w:rsid w:val="006D2A48"/>
    <w:rsid w:val="006D2B0E"/>
    <w:rsid w:val="006D2CD6"/>
    <w:rsid w:val="006D2D31"/>
    <w:rsid w:val="006D3030"/>
    <w:rsid w:val="006D30B7"/>
    <w:rsid w:val="006D3192"/>
    <w:rsid w:val="006D3553"/>
    <w:rsid w:val="006D37D0"/>
    <w:rsid w:val="006D3890"/>
    <w:rsid w:val="006D3D91"/>
    <w:rsid w:val="006D424F"/>
    <w:rsid w:val="006D4310"/>
    <w:rsid w:val="006D4454"/>
    <w:rsid w:val="006D45DF"/>
    <w:rsid w:val="006D472C"/>
    <w:rsid w:val="006D4921"/>
    <w:rsid w:val="006D4A45"/>
    <w:rsid w:val="006D4A8E"/>
    <w:rsid w:val="006D4A90"/>
    <w:rsid w:val="006D4B11"/>
    <w:rsid w:val="006D4FE4"/>
    <w:rsid w:val="006D5015"/>
    <w:rsid w:val="006D5092"/>
    <w:rsid w:val="006D5207"/>
    <w:rsid w:val="006D53AA"/>
    <w:rsid w:val="006D5454"/>
    <w:rsid w:val="006D573F"/>
    <w:rsid w:val="006D5774"/>
    <w:rsid w:val="006D58B7"/>
    <w:rsid w:val="006D5909"/>
    <w:rsid w:val="006D5BF5"/>
    <w:rsid w:val="006D5C60"/>
    <w:rsid w:val="006D5DCF"/>
    <w:rsid w:val="006D630F"/>
    <w:rsid w:val="006D6332"/>
    <w:rsid w:val="006D637A"/>
    <w:rsid w:val="006D65F5"/>
    <w:rsid w:val="006D6863"/>
    <w:rsid w:val="006D68B1"/>
    <w:rsid w:val="006D6B14"/>
    <w:rsid w:val="006D6B2A"/>
    <w:rsid w:val="006D6B5A"/>
    <w:rsid w:val="006D6C49"/>
    <w:rsid w:val="006D6CB7"/>
    <w:rsid w:val="006D6D16"/>
    <w:rsid w:val="006D6D39"/>
    <w:rsid w:val="006D6E4B"/>
    <w:rsid w:val="006D6ECF"/>
    <w:rsid w:val="006D702B"/>
    <w:rsid w:val="006D70E7"/>
    <w:rsid w:val="006D70ED"/>
    <w:rsid w:val="006D717E"/>
    <w:rsid w:val="006D7262"/>
    <w:rsid w:val="006D74CA"/>
    <w:rsid w:val="006D75B8"/>
    <w:rsid w:val="006D7610"/>
    <w:rsid w:val="006D778C"/>
    <w:rsid w:val="006D782B"/>
    <w:rsid w:val="006D7989"/>
    <w:rsid w:val="006D7A82"/>
    <w:rsid w:val="006D7C42"/>
    <w:rsid w:val="006D7CED"/>
    <w:rsid w:val="006D7E5C"/>
    <w:rsid w:val="006D7E88"/>
    <w:rsid w:val="006D7F0F"/>
    <w:rsid w:val="006E016A"/>
    <w:rsid w:val="006E0223"/>
    <w:rsid w:val="006E0395"/>
    <w:rsid w:val="006E060E"/>
    <w:rsid w:val="006E0727"/>
    <w:rsid w:val="006E0806"/>
    <w:rsid w:val="006E0862"/>
    <w:rsid w:val="006E09E1"/>
    <w:rsid w:val="006E0D67"/>
    <w:rsid w:val="006E0F60"/>
    <w:rsid w:val="006E1087"/>
    <w:rsid w:val="006E11FA"/>
    <w:rsid w:val="006E1216"/>
    <w:rsid w:val="006E168A"/>
    <w:rsid w:val="006E170B"/>
    <w:rsid w:val="006E1880"/>
    <w:rsid w:val="006E1A7A"/>
    <w:rsid w:val="006E1B3C"/>
    <w:rsid w:val="006E1B7F"/>
    <w:rsid w:val="006E1FED"/>
    <w:rsid w:val="006E2581"/>
    <w:rsid w:val="006E2599"/>
    <w:rsid w:val="006E25B8"/>
    <w:rsid w:val="006E283C"/>
    <w:rsid w:val="006E287E"/>
    <w:rsid w:val="006E29BC"/>
    <w:rsid w:val="006E2A6A"/>
    <w:rsid w:val="006E2BB9"/>
    <w:rsid w:val="006E2FC4"/>
    <w:rsid w:val="006E2FF7"/>
    <w:rsid w:val="006E340F"/>
    <w:rsid w:val="006E34F5"/>
    <w:rsid w:val="006E350F"/>
    <w:rsid w:val="006E352F"/>
    <w:rsid w:val="006E3917"/>
    <w:rsid w:val="006E3ABB"/>
    <w:rsid w:val="006E3CEE"/>
    <w:rsid w:val="006E3DD4"/>
    <w:rsid w:val="006E3E30"/>
    <w:rsid w:val="006E413B"/>
    <w:rsid w:val="006E42C6"/>
    <w:rsid w:val="006E42CF"/>
    <w:rsid w:val="006E4496"/>
    <w:rsid w:val="006E46E0"/>
    <w:rsid w:val="006E47DB"/>
    <w:rsid w:val="006E4814"/>
    <w:rsid w:val="006E4CE3"/>
    <w:rsid w:val="006E4D2B"/>
    <w:rsid w:val="006E4E2E"/>
    <w:rsid w:val="006E4F3E"/>
    <w:rsid w:val="006E4FE6"/>
    <w:rsid w:val="006E52B7"/>
    <w:rsid w:val="006E53EE"/>
    <w:rsid w:val="006E57EB"/>
    <w:rsid w:val="006E589C"/>
    <w:rsid w:val="006E5901"/>
    <w:rsid w:val="006E5A3F"/>
    <w:rsid w:val="006E5CFD"/>
    <w:rsid w:val="006E5F6B"/>
    <w:rsid w:val="006E6070"/>
    <w:rsid w:val="006E61DE"/>
    <w:rsid w:val="006E6528"/>
    <w:rsid w:val="006E6591"/>
    <w:rsid w:val="006E68B6"/>
    <w:rsid w:val="006E6A5F"/>
    <w:rsid w:val="006E6ABC"/>
    <w:rsid w:val="006E6BA6"/>
    <w:rsid w:val="006E6C89"/>
    <w:rsid w:val="006E6DBE"/>
    <w:rsid w:val="006E6F8A"/>
    <w:rsid w:val="006E715F"/>
    <w:rsid w:val="006E736D"/>
    <w:rsid w:val="006E7785"/>
    <w:rsid w:val="006E79C7"/>
    <w:rsid w:val="006E7D1D"/>
    <w:rsid w:val="006E7D34"/>
    <w:rsid w:val="006E7F37"/>
    <w:rsid w:val="006F002D"/>
    <w:rsid w:val="006F0248"/>
    <w:rsid w:val="006F0271"/>
    <w:rsid w:val="006F0607"/>
    <w:rsid w:val="006F0758"/>
    <w:rsid w:val="006F09B3"/>
    <w:rsid w:val="006F0C34"/>
    <w:rsid w:val="006F0CFC"/>
    <w:rsid w:val="006F0F01"/>
    <w:rsid w:val="006F0F4B"/>
    <w:rsid w:val="006F0FE9"/>
    <w:rsid w:val="006F102F"/>
    <w:rsid w:val="006F1507"/>
    <w:rsid w:val="006F1561"/>
    <w:rsid w:val="006F16DE"/>
    <w:rsid w:val="006F17AF"/>
    <w:rsid w:val="006F1938"/>
    <w:rsid w:val="006F19C6"/>
    <w:rsid w:val="006F1B67"/>
    <w:rsid w:val="006F1D8A"/>
    <w:rsid w:val="006F20A5"/>
    <w:rsid w:val="006F20AF"/>
    <w:rsid w:val="006F219F"/>
    <w:rsid w:val="006F2385"/>
    <w:rsid w:val="006F295A"/>
    <w:rsid w:val="006F2BB5"/>
    <w:rsid w:val="006F3016"/>
    <w:rsid w:val="006F3278"/>
    <w:rsid w:val="006F3288"/>
    <w:rsid w:val="006F3458"/>
    <w:rsid w:val="006F352D"/>
    <w:rsid w:val="006F3A24"/>
    <w:rsid w:val="006F3AD7"/>
    <w:rsid w:val="006F3B4A"/>
    <w:rsid w:val="006F3C16"/>
    <w:rsid w:val="006F427A"/>
    <w:rsid w:val="006F435C"/>
    <w:rsid w:val="006F441A"/>
    <w:rsid w:val="006F4550"/>
    <w:rsid w:val="006F46C1"/>
    <w:rsid w:val="006F4794"/>
    <w:rsid w:val="006F480D"/>
    <w:rsid w:val="006F484B"/>
    <w:rsid w:val="006F489E"/>
    <w:rsid w:val="006F498F"/>
    <w:rsid w:val="006F4E86"/>
    <w:rsid w:val="006F4F5F"/>
    <w:rsid w:val="006F4FA5"/>
    <w:rsid w:val="006F5176"/>
    <w:rsid w:val="006F52D0"/>
    <w:rsid w:val="006F5632"/>
    <w:rsid w:val="006F569D"/>
    <w:rsid w:val="006F56AF"/>
    <w:rsid w:val="006F56E9"/>
    <w:rsid w:val="006F57A5"/>
    <w:rsid w:val="006F5891"/>
    <w:rsid w:val="006F5CB1"/>
    <w:rsid w:val="006F5EDA"/>
    <w:rsid w:val="006F5F48"/>
    <w:rsid w:val="006F613C"/>
    <w:rsid w:val="006F62B3"/>
    <w:rsid w:val="006F67F0"/>
    <w:rsid w:val="006F6885"/>
    <w:rsid w:val="006F6B4F"/>
    <w:rsid w:val="006F6BEE"/>
    <w:rsid w:val="006F6E36"/>
    <w:rsid w:val="006F6EEB"/>
    <w:rsid w:val="006F7336"/>
    <w:rsid w:val="006F7528"/>
    <w:rsid w:val="006F793B"/>
    <w:rsid w:val="006F7B62"/>
    <w:rsid w:val="006F7D8C"/>
    <w:rsid w:val="006F7DC0"/>
    <w:rsid w:val="00700009"/>
    <w:rsid w:val="00700253"/>
    <w:rsid w:val="007002C6"/>
    <w:rsid w:val="00700441"/>
    <w:rsid w:val="0070073E"/>
    <w:rsid w:val="00700CB4"/>
    <w:rsid w:val="00700E36"/>
    <w:rsid w:val="00700EA7"/>
    <w:rsid w:val="0070134C"/>
    <w:rsid w:val="007014B4"/>
    <w:rsid w:val="007016A9"/>
    <w:rsid w:val="00701783"/>
    <w:rsid w:val="00701965"/>
    <w:rsid w:val="00701986"/>
    <w:rsid w:val="007019C0"/>
    <w:rsid w:val="00701D27"/>
    <w:rsid w:val="007020B0"/>
    <w:rsid w:val="007024E1"/>
    <w:rsid w:val="007025A2"/>
    <w:rsid w:val="007028CE"/>
    <w:rsid w:val="00702A20"/>
    <w:rsid w:val="00702C40"/>
    <w:rsid w:val="00703011"/>
    <w:rsid w:val="007030E6"/>
    <w:rsid w:val="00703124"/>
    <w:rsid w:val="0070328B"/>
    <w:rsid w:val="00703366"/>
    <w:rsid w:val="00703583"/>
    <w:rsid w:val="00703AC5"/>
    <w:rsid w:val="00703C81"/>
    <w:rsid w:val="00703F66"/>
    <w:rsid w:val="00704161"/>
    <w:rsid w:val="00704222"/>
    <w:rsid w:val="00704274"/>
    <w:rsid w:val="00704457"/>
    <w:rsid w:val="00704787"/>
    <w:rsid w:val="0070489F"/>
    <w:rsid w:val="007048B5"/>
    <w:rsid w:val="0070493C"/>
    <w:rsid w:val="007049F8"/>
    <w:rsid w:val="00704D88"/>
    <w:rsid w:val="00704E1E"/>
    <w:rsid w:val="00704E9E"/>
    <w:rsid w:val="0070549A"/>
    <w:rsid w:val="0070562B"/>
    <w:rsid w:val="00705CC1"/>
    <w:rsid w:val="00705EDA"/>
    <w:rsid w:val="0070604A"/>
    <w:rsid w:val="00706261"/>
    <w:rsid w:val="007067AB"/>
    <w:rsid w:val="00706858"/>
    <w:rsid w:val="0070694C"/>
    <w:rsid w:val="00706962"/>
    <w:rsid w:val="00706B92"/>
    <w:rsid w:val="00706C39"/>
    <w:rsid w:val="00707698"/>
    <w:rsid w:val="00707BB3"/>
    <w:rsid w:val="00707D68"/>
    <w:rsid w:val="00707EA0"/>
    <w:rsid w:val="00707F53"/>
    <w:rsid w:val="00707FAB"/>
    <w:rsid w:val="007100C6"/>
    <w:rsid w:val="00710235"/>
    <w:rsid w:val="007105E4"/>
    <w:rsid w:val="007109AD"/>
    <w:rsid w:val="00710A99"/>
    <w:rsid w:val="00710E22"/>
    <w:rsid w:val="00710EAC"/>
    <w:rsid w:val="007116D0"/>
    <w:rsid w:val="007118DD"/>
    <w:rsid w:val="00711993"/>
    <w:rsid w:val="00711F23"/>
    <w:rsid w:val="00712008"/>
    <w:rsid w:val="0071205B"/>
    <w:rsid w:val="0071229A"/>
    <w:rsid w:val="00712662"/>
    <w:rsid w:val="007126F5"/>
    <w:rsid w:val="00712910"/>
    <w:rsid w:val="00712AA0"/>
    <w:rsid w:val="00712CD6"/>
    <w:rsid w:val="00712F28"/>
    <w:rsid w:val="00712F2B"/>
    <w:rsid w:val="007130EC"/>
    <w:rsid w:val="00713430"/>
    <w:rsid w:val="0071352D"/>
    <w:rsid w:val="00713836"/>
    <w:rsid w:val="00713A70"/>
    <w:rsid w:val="00713C0C"/>
    <w:rsid w:val="00713DF6"/>
    <w:rsid w:val="00713FAC"/>
    <w:rsid w:val="00713FF7"/>
    <w:rsid w:val="007142C7"/>
    <w:rsid w:val="0071430C"/>
    <w:rsid w:val="007144A3"/>
    <w:rsid w:val="007147F9"/>
    <w:rsid w:val="00714865"/>
    <w:rsid w:val="007149AC"/>
    <w:rsid w:val="007149CF"/>
    <w:rsid w:val="00714A11"/>
    <w:rsid w:val="00714B29"/>
    <w:rsid w:val="00714C64"/>
    <w:rsid w:val="00714E9B"/>
    <w:rsid w:val="00714E9C"/>
    <w:rsid w:val="007153C7"/>
    <w:rsid w:val="007154A2"/>
    <w:rsid w:val="0071563B"/>
    <w:rsid w:val="00715670"/>
    <w:rsid w:val="00715962"/>
    <w:rsid w:val="00715984"/>
    <w:rsid w:val="007159DF"/>
    <w:rsid w:val="00715CD8"/>
    <w:rsid w:val="00715D82"/>
    <w:rsid w:val="00715D91"/>
    <w:rsid w:val="0071629E"/>
    <w:rsid w:val="007162C6"/>
    <w:rsid w:val="00716426"/>
    <w:rsid w:val="007167E4"/>
    <w:rsid w:val="00716947"/>
    <w:rsid w:val="00716983"/>
    <w:rsid w:val="007169D7"/>
    <w:rsid w:val="00716C9B"/>
    <w:rsid w:val="00716CBF"/>
    <w:rsid w:val="00716D52"/>
    <w:rsid w:val="00716F54"/>
    <w:rsid w:val="00717087"/>
    <w:rsid w:val="0071718A"/>
    <w:rsid w:val="00717295"/>
    <w:rsid w:val="007174C5"/>
    <w:rsid w:val="007175FF"/>
    <w:rsid w:val="00717878"/>
    <w:rsid w:val="00717BD1"/>
    <w:rsid w:val="00717D2B"/>
    <w:rsid w:val="00717D3A"/>
    <w:rsid w:val="00717E58"/>
    <w:rsid w:val="007200C9"/>
    <w:rsid w:val="00720526"/>
    <w:rsid w:val="00720583"/>
    <w:rsid w:val="007205D0"/>
    <w:rsid w:val="007206CE"/>
    <w:rsid w:val="0072076D"/>
    <w:rsid w:val="00720B79"/>
    <w:rsid w:val="00720D1F"/>
    <w:rsid w:val="00720D32"/>
    <w:rsid w:val="00720FD4"/>
    <w:rsid w:val="007210CB"/>
    <w:rsid w:val="007210DC"/>
    <w:rsid w:val="007214CF"/>
    <w:rsid w:val="00721530"/>
    <w:rsid w:val="00721589"/>
    <w:rsid w:val="0072158E"/>
    <w:rsid w:val="007215C0"/>
    <w:rsid w:val="00721656"/>
    <w:rsid w:val="00721766"/>
    <w:rsid w:val="00721B83"/>
    <w:rsid w:val="00721C91"/>
    <w:rsid w:val="00721EF3"/>
    <w:rsid w:val="00721FF8"/>
    <w:rsid w:val="00722073"/>
    <w:rsid w:val="00722454"/>
    <w:rsid w:val="007227D2"/>
    <w:rsid w:val="0072290F"/>
    <w:rsid w:val="00722A5C"/>
    <w:rsid w:val="00722E4A"/>
    <w:rsid w:val="007231B6"/>
    <w:rsid w:val="00723524"/>
    <w:rsid w:val="00723569"/>
    <w:rsid w:val="00723709"/>
    <w:rsid w:val="007237DB"/>
    <w:rsid w:val="00723982"/>
    <w:rsid w:val="00723C92"/>
    <w:rsid w:val="00723CDD"/>
    <w:rsid w:val="00723D5C"/>
    <w:rsid w:val="00723DA2"/>
    <w:rsid w:val="007240F5"/>
    <w:rsid w:val="007241E0"/>
    <w:rsid w:val="007242E5"/>
    <w:rsid w:val="00724448"/>
    <w:rsid w:val="007247C2"/>
    <w:rsid w:val="00724813"/>
    <w:rsid w:val="00724C82"/>
    <w:rsid w:val="00724E68"/>
    <w:rsid w:val="00724E77"/>
    <w:rsid w:val="00724FFB"/>
    <w:rsid w:val="0072515B"/>
    <w:rsid w:val="007252E4"/>
    <w:rsid w:val="00725350"/>
    <w:rsid w:val="00725591"/>
    <w:rsid w:val="007255E7"/>
    <w:rsid w:val="00725A0B"/>
    <w:rsid w:val="00725C95"/>
    <w:rsid w:val="00725D94"/>
    <w:rsid w:val="00726146"/>
    <w:rsid w:val="00726190"/>
    <w:rsid w:val="0072652B"/>
    <w:rsid w:val="0072678D"/>
    <w:rsid w:val="007267B5"/>
    <w:rsid w:val="00726847"/>
    <w:rsid w:val="00726EAA"/>
    <w:rsid w:val="00726F81"/>
    <w:rsid w:val="00727132"/>
    <w:rsid w:val="00727334"/>
    <w:rsid w:val="007274D8"/>
    <w:rsid w:val="00727620"/>
    <w:rsid w:val="0072778D"/>
    <w:rsid w:val="00727852"/>
    <w:rsid w:val="00727863"/>
    <w:rsid w:val="00727B5D"/>
    <w:rsid w:val="00727B6D"/>
    <w:rsid w:val="00727BFA"/>
    <w:rsid w:val="00727CFF"/>
    <w:rsid w:val="00727F21"/>
    <w:rsid w:val="0073009F"/>
    <w:rsid w:val="0073029D"/>
    <w:rsid w:val="007304CE"/>
    <w:rsid w:val="00730838"/>
    <w:rsid w:val="00730B67"/>
    <w:rsid w:val="00730DC2"/>
    <w:rsid w:val="00731180"/>
    <w:rsid w:val="007315D3"/>
    <w:rsid w:val="007316EC"/>
    <w:rsid w:val="007318D3"/>
    <w:rsid w:val="00731954"/>
    <w:rsid w:val="00731D02"/>
    <w:rsid w:val="00732093"/>
    <w:rsid w:val="00732789"/>
    <w:rsid w:val="007328AB"/>
    <w:rsid w:val="00732B86"/>
    <w:rsid w:val="00733011"/>
    <w:rsid w:val="0073329F"/>
    <w:rsid w:val="0073345A"/>
    <w:rsid w:val="00733505"/>
    <w:rsid w:val="00733533"/>
    <w:rsid w:val="00733A74"/>
    <w:rsid w:val="00733CA3"/>
    <w:rsid w:val="00733E7B"/>
    <w:rsid w:val="00733F4C"/>
    <w:rsid w:val="0073451B"/>
    <w:rsid w:val="0073456B"/>
    <w:rsid w:val="00734A10"/>
    <w:rsid w:val="00734F25"/>
    <w:rsid w:val="0073506D"/>
    <w:rsid w:val="0073520D"/>
    <w:rsid w:val="00735424"/>
    <w:rsid w:val="007354CE"/>
    <w:rsid w:val="0073562C"/>
    <w:rsid w:val="00735875"/>
    <w:rsid w:val="00735987"/>
    <w:rsid w:val="007359AD"/>
    <w:rsid w:val="00735A79"/>
    <w:rsid w:val="00735A7F"/>
    <w:rsid w:val="00735B08"/>
    <w:rsid w:val="00735B4B"/>
    <w:rsid w:val="00735C37"/>
    <w:rsid w:val="00735E0E"/>
    <w:rsid w:val="00735E81"/>
    <w:rsid w:val="0073601A"/>
    <w:rsid w:val="00736132"/>
    <w:rsid w:val="007362B2"/>
    <w:rsid w:val="00736374"/>
    <w:rsid w:val="0073659F"/>
    <w:rsid w:val="00736628"/>
    <w:rsid w:val="00736850"/>
    <w:rsid w:val="00736E0A"/>
    <w:rsid w:val="00736EC4"/>
    <w:rsid w:val="00736EF1"/>
    <w:rsid w:val="00736FFA"/>
    <w:rsid w:val="0073719D"/>
    <w:rsid w:val="00737941"/>
    <w:rsid w:val="00737AE1"/>
    <w:rsid w:val="00737C70"/>
    <w:rsid w:val="00737CE0"/>
    <w:rsid w:val="00737DE5"/>
    <w:rsid w:val="007401BB"/>
    <w:rsid w:val="00740268"/>
    <w:rsid w:val="00740369"/>
    <w:rsid w:val="00740419"/>
    <w:rsid w:val="00740565"/>
    <w:rsid w:val="0074069C"/>
    <w:rsid w:val="007408B9"/>
    <w:rsid w:val="00740BE2"/>
    <w:rsid w:val="00740BF1"/>
    <w:rsid w:val="00740DC6"/>
    <w:rsid w:val="0074106A"/>
    <w:rsid w:val="007411FD"/>
    <w:rsid w:val="007412AA"/>
    <w:rsid w:val="0074136C"/>
    <w:rsid w:val="00741400"/>
    <w:rsid w:val="0074173A"/>
    <w:rsid w:val="007417FA"/>
    <w:rsid w:val="00741D5E"/>
    <w:rsid w:val="00741E6B"/>
    <w:rsid w:val="0074213B"/>
    <w:rsid w:val="00742197"/>
    <w:rsid w:val="0074261F"/>
    <w:rsid w:val="0074263E"/>
    <w:rsid w:val="007428A2"/>
    <w:rsid w:val="007428FE"/>
    <w:rsid w:val="00742B6A"/>
    <w:rsid w:val="00742B88"/>
    <w:rsid w:val="00742F51"/>
    <w:rsid w:val="0074305A"/>
    <w:rsid w:val="00743281"/>
    <w:rsid w:val="0074345C"/>
    <w:rsid w:val="007436AD"/>
    <w:rsid w:val="00743837"/>
    <w:rsid w:val="0074389C"/>
    <w:rsid w:val="007439FD"/>
    <w:rsid w:val="00743B1B"/>
    <w:rsid w:val="00743E7F"/>
    <w:rsid w:val="00744012"/>
    <w:rsid w:val="0074401B"/>
    <w:rsid w:val="0074411F"/>
    <w:rsid w:val="0074457F"/>
    <w:rsid w:val="007445A6"/>
    <w:rsid w:val="00744679"/>
    <w:rsid w:val="00744A01"/>
    <w:rsid w:val="00744C48"/>
    <w:rsid w:val="00745040"/>
    <w:rsid w:val="007450B1"/>
    <w:rsid w:val="007454B5"/>
    <w:rsid w:val="00745654"/>
    <w:rsid w:val="00745965"/>
    <w:rsid w:val="00745C03"/>
    <w:rsid w:val="00745D39"/>
    <w:rsid w:val="00745F13"/>
    <w:rsid w:val="007463EE"/>
    <w:rsid w:val="0074666B"/>
    <w:rsid w:val="00746779"/>
    <w:rsid w:val="007468D6"/>
    <w:rsid w:val="007468D7"/>
    <w:rsid w:val="00746BC3"/>
    <w:rsid w:val="00746C7A"/>
    <w:rsid w:val="00746E4E"/>
    <w:rsid w:val="0074733C"/>
    <w:rsid w:val="007473D9"/>
    <w:rsid w:val="0074767D"/>
    <w:rsid w:val="007476D7"/>
    <w:rsid w:val="00747791"/>
    <w:rsid w:val="00747A09"/>
    <w:rsid w:val="00747C7F"/>
    <w:rsid w:val="00747D19"/>
    <w:rsid w:val="00747D96"/>
    <w:rsid w:val="00747E8E"/>
    <w:rsid w:val="00747F45"/>
    <w:rsid w:val="00747FFD"/>
    <w:rsid w:val="00750201"/>
    <w:rsid w:val="0075033F"/>
    <w:rsid w:val="00750453"/>
    <w:rsid w:val="00750B90"/>
    <w:rsid w:val="00750BF7"/>
    <w:rsid w:val="00750C28"/>
    <w:rsid w:val="00750C8D"/>
    <w:rsid w:val="00750E16"/>
    <w:rsid w:val="00750F5A"/>
    <w:rsid w:val="00750FF8"/>
    <w:rsid w:val="00751132"/>
    <w:rsid w:val="007515F8"/>
    <w:rsid w:val="007516FB"/>
    <w:rsid w:val="00751A13"/>
    <w:rsid w:val="00751B49"/>
    <w:rsid w:val="00751CBE"/>
    <w:rsid w:val="00751DA5"/>
    <w:rsid w:val="00751F85"/>
    <w:rsid w:val="007521CC"/>
    <w:rsid w:val="007522F6"/>
    <w:rsid w:val="007523B5"/>
    <w:rsid w:val="007527BB"/>
    <w:rsid w:val="00752960"/>
    <w:rsid w:val="00752B6A"/>
    <w:rsid w:val="00752C0D"/>
    <w:rsid w:val="00752C8D"/>
    <w:rsid w:val="00752CB0"/>
    <w:rsid w:val="00752EB6"/>
    <w:rsid w:val="00752F78"/>
    <w:rsid w:val="007532B1"/>
    <w:rsid w:val="00753439"/>
    <w:rsid w:val="0075349A"/>
    <w:rsid w:val="007538B6"/>
    <w:rsid w:val="007539ED"/>
    <w:rsid w:val="00753AC1"/>
    <w:rsid w:val="00753DE2"/>
    <w:rsid w:val="00753FD1"/>
    <w:rsid w:val="007540FB"/>
    <w:rsid w:val="0075442E"/>
    <w:rsid w:val="00754691"/>
    <w:rsid w:val="00754C64"/>
    <w:rsid w:val="00754EA5"/>
    <w:rsid w:val="00754FC7"/>
    <w:rsid w:val="0075532F"/>
    <w:rsid w:val="007553B8"/>
    <w:rsid w:val="00755482"/>
    <w:rsid w:val="007554EE"/>
    <w:rsid w:val="0075553F"/>
    <w:rsid w:val="007559B2"/>
    <w:rsid w:val="00755A0F"/>
    <w:rsid w:val="00755CD4"/>
    <w:rsid w:val="00755E4C"/>
    <w:rsid w:val="007560DB"/>
    <w:rsid w:val="00756119"/>
    <w:rsid w:val="00756311"/>
    <w:rsid w:val="007563F9"/>
    <w:rsid w:val="007564BF"/>
    <w:rsid w:val="00756622"/>
    <w:rsid w:val="00756665"/>
    <w:rsid w:val="007566E7"/>
    <w:rsid w:val="00756A3C"/>
    <w:rsid w:val="00756A46"/>
    <w:rsid w:val="00756B43"/>
    <w:rsid w:val="00756CE4"/>
    <w:rsid w:val="00757569"/>
    <w:rsid w:val="007575B2"/>
    <w:rsid w:val="00757696"/>
    <w:rsid w:val="00757976"/>
    <w:rsid w:val="00757979"/>
    <w:rsid w:val="007579D0"/>
    <w:rsid w:val="00760562"/>
    <w:rsid w:val="0076084E"/>
    <w:rsid w:val="0076085C"/>
    <w:rsid w:val="00760BFC"/>
    <w:rsid w:val="00760C46"/>
    <w:rsid w:val="00760CD0"/>
    <w:rsid w:val="00760D89"/>
    <w:rsid w:val="00761295"/>
    <w:rsid w:val="007612F3"/>
    <w:rsid w:val="007614FB"/>
    <w:rsid w:val="0076186B"/>
    <w:rsid w:val="007619D7"/>
    <w:rsid w:val="007619EF"/>
    <w:rsid w:val="00761A57"/>
    <w:rsid w:val="00761AE4"/>
    <w:rsid w:val="00761E48"/>
    <w:rsid w:val="00761EE2"/>
    <w:rsid w:val="00761F58"/>
    <w:rsid w:val="00761F8C"/>
    <w:rsid w:val="007624D9"/>
    <w:rsid w:val="00762779"/>
    <w:rsid w:val="00762785"/>
    <w:rsid w:val="0076283E"/>
    <w:rsid w:val="00762CE4"/>
    <w:rsid w:val="00762D87"/>
    <w:rsid w:val="00762FB6"/>
    <w:rsid w:val="00762FDB"/>
    <w:rsid w:val="007631AE"/>
    <w:rsid w:val="00763382"/>
    <w:rsid w:val="00763576"/>
    <w:rsid w:val="00763695"/>
    <w:rsid w:val="0076376E"/>
    <w:rsid w:val="00763935"/>
    <w:rsid w:val="00763B8D"/>
    <w:rsid w:val="00763D24"/>
    <w:rsid w:val="00763D6F"/>
    <w:rsid w:val="0076404C"/>
    <w:rsid w:val="007641E8"/>
    <w:rsid w:val="0076437B"/>
    <w:rsid w:val="00764417"/>
    <w:rsid w:val="00764660"/>
    <w:rsid w:val="00764872"/>
    <w:rsid w:val="00764BFF"/>
    <w:rsid w:val="00764F71"/>
    <w:rsid w:val="007650C7"/>
    <w:rsid w:val="007653EC"/>
    <w:rsid w:val="00765507"/>
    <w:rsid w:val="007656CA"/>
    <w:rsid w:val="007659F1"/>
    <w:rsid w:val="00765A30"/>
    <w:rsid w:val="00765B34"/>
    <w:rsid w:val="00765CF2"/>
    <w:rsid w:val="00765F06"/>
    <w:rsid w:val="00765F36"/>
    <w:rsid w:val="0076606A"/>
    <w:rsid w:val="007660BB"/>
    <w:rsid w:val="0076621F"/>
    <w:rsid w:val="007664B1"/>
    <w:rsid w:val="0076654D"/>
    <w:rsid w:val="00766D26"/>
    <w:rsid w:val="0076700F"/>
    <w:rsid w:val="007673D7"/>
    <w:rsid w:val="007674AC"/>
    <w:rsid w:val="007675B5"/>
    <w:rsid w:val="007675D0"/>
    <w:rsid w:val="00767838"/>
    <w:rsid w:val="007678C9"/>
    <w:rsid w:val="00767965"/>
    <w:rsid w:val="00767B88"/>
    <w:rsid w:val="00767E44"/>
    <w:rsid w:val="007703AA"/>
    <w:rsid w:val="00770422"/>
    <w:rsid w:val="00770545"/>
    <w:rsid w:val="00770566"/>
    <w:rsid w:val="007708C2"/>
    <w:rsid w:val="00770B08"/>
    <w:rsid w:val="00770C71"/>
    <w:rsid w:val="00770CF9"/>
    <w:rsid w:val="00770D66"/>
    <w:rsid w:val="00770DE5"/>
    <w:rsid w:val="00771048"/>
    <w:rsid w:val="0077127E"/>
    <w:rsid w:val="007712E1"/>
    <w:rsid w:val="007715EF"/>
    <w:rsid w:val="007718D0"/>
    <w:rsid w:val="00771992"/>
    <w:rsid w:val="00771C2E"/>
    <w:rsid w:val="00771FD9"/>
    <w:rsid w:val="00772040"/>
    <w:rsid w:val="00772067"/>
    <w:rsid w:val="007722B0"/>
    <w:rsid w:val="007725BF"/>
    <w:rsid w:val="007726DC"/>
    <w:rsid w:val="00772827"/>
    <w:rsid w:val="00772BD9"/>
    <w:rsid w:val="00772F13"/>
    <w:rsid w:val="00772F68"/>
    <w:rsid w:val="00773114"/>
    <w:rsid w:val="0077374B"/>
    <w:rsid w:val="007737F9"/>
    <w:rsid w:val="00773D1E"/>
    <w:rsid w:val="00774326"/>
    <w:rsid w:val="007743DF"/>
    <w:rsid w:val="0077455D"/>
    <w:rsid w:val="007746F5"/>
    <w:rsid w:val="007751D9"/>
    <w:rsid w:val="00775903"/>
    <w:rsid w:val="00775AB1"/>
    <w:rsid w:val="00775BA3"/>
    <w:rsid w:val="00775D81"/>
    <w:rsid w:val="0077601E"/>
    <w:rsid w:val="007764D3"/>
    <w:rsid w:val="007765AA"/>
    <w:rsid w:val="007767F0"/>
    <w:rsid w:val="007769DE"/>
    <w:rsid w:val="00776B71"/>
    <w:rsid w:val="00776C03"/>
    <w:rsid w:val="00776D9F"/>
    <w:rsid w:val="00776EB3"/>
    <w:rsid w:val="00776FB4"/>
    <w:rsid w:val="007770CD"/>
    <w:rsid w:val="007770DF"/>
    <w:rsid w:val="007775FF"/>
    <w:rsid w:val="0077770B"/>
    <w:rsid w:val="007777E0"/>
    <w:rsid w:val="00777A69"/>
    <w:rsid w:val="00777D0D"/>
    <w:rsid w:val="00777DE7"/>
    <w:rsid w:val="00777E8E"/>
    <w:rsid w:val="00780142"/>
    <w:rsid w:val="00780227"/>
    <w:rsid w:val="007802F6"/>
    <w:rsid w:val="007808D1"/>
    <w:rsid w:val="0078092C"/>
    <w:rsid w:val="0078095E"/>
    <w:rsid w:val="00780A92"/>
    <w:rsid w:val="00780C1C"/>
    <w:rsid w:val="00780DA1"/>
    <w:rsid w:val="00780DE8"/>
    <w:rsid w:val="00780E15"/>
    <w:rsid w:val="00780F23"/>
    <w:rsid w:val="00780F93"/>
    <w:rsid w:val="007811D1"/>
    <w:rsid w:val="007819F9"/>
    <w:rsid w:val="00781C7B"/>
    <w:rsid w:val="00781FEA"/>
    <w:rsid w:val="00782346"/>
    <w:rsid w:val="00782616"/>
    <w:rsid w:val="00782669"/>
    <w:rsid w:val="007828DE"/>
    <w:rsid w:val="007829ED"/>
    <w:rsid w:val="00782AD9"/>
    <w:rsid w:val="00783567"/>
    <w:rsid w:val="007836F4"/>
    <w:rsid w:val="00783752"/>
    <w:rsid w:val="00783755"/>
    <w:rsid w:val="00783763"/>
    <w:rsid w:val="007839DD"/>
    <w:rsid w:val="00783B1E"/>
    <w:rsid w:val="00783C30"/>
    <w:rsid w:val="00783F90"/>
    <w:rsid w:val="00783F97"/>
    <w:rsid w:val="007841B7"/>
    <w:rsid w:val="007842E0"/>
    <w:rsid w:val="0078493D"/>
    <w:rsid w:val="00785128"/>
    <w:rsid w:val="00785368"/>
    <w:rsid w:val="007853C3"/>
    <w:rsid w:val="00785426"/>
    <w:rsid w:val="00785474"/>
    <w:rsid w:val="007858EC"/>
    <w:rsid w:val="00785A90"/>
    <w:rsid w:val="00785B9E"/>
    <w:rsid w:val="00785C5E"/>
    <w:rsid w:val="00785D3B"/>
    <w:rsid w:val="00785D6B"/>
    <w:rsid w:val="00785FDE"/>
    <w:rsid w:val="007861D1"/>
    <w:rsid w:val="0078620C"/>
    <w:rsid w:val="00786545"/>
    <w:rsid w:val="00786BC0"/>
    <w:rsid w:val="007871F7"/>
    <w:rsid w:val="00787390"/>
    <w:rsid w:val="007873A3"/>
    <w:rsid w:val="00787477"/>
    <w:rsid w:val="00787579"/>
    <w:rsid w:val="00787617"/>
    <w:rsid w:val="00787683"/>
    <w:rsid w:val="007877F7"/>
    <w:rsid w:val="00787B56"/>
    <w:rsid w:val="00787B65"/>
    <w:rsid w:val="00787BF6"/>
    <w:rsid w:val="00787C7B"/>
    <w:rsid w:val="00790017"/>
    <w:rsid w:val="0079005A"/>
    <w:rsid w:val="00790268"/>
    <w:rsid w:val="007903C9"/>
    <w:rsid w:val="0079053F"/>
    <w:rsid w:val="0079066F"/>
    <w:rsid w:val="007907AB"/>
    <w:rsid w:val="00790C3F"/>
    <w:rsid w:val="00790DBF"/>
    <w:rsid w:val="00790E17"/>
    <w:rsid w:val="00790F47"/>
    <w:rsid w:val="00790FE0"/>
    <w:rsid w:val="0079107F"/>
    <w:rsid w:val="0079111F"/>
    <w:rsid w:val="0079129C"/>
    <w:rsid w:val="007914D1"/>
    <w:rsid w:val="007915C9"/>
    <w:rsid w:val="007917B4"/>
    <w:rsid w:val="007919AA"/>
    <w:rsid w:val="00791B11"/>
    <w:rsid w:val="00791BBA"/>
    <w:rsid w:val="00791C77"/>
    <w:rsid w:val="00791D70"/>
    <w:rsid w:val="00791DD7"/>
    <w:rsid w:val="00791E8C"/>
    <w:rsid w:val="007924BB"/>
    <w:rsid w:val="007925AD"/>
    <w:rsid w:val="007925B8"/>
    <w:rsid w:val="00792662"/>
    <w:rsid w:val="007928C9"/>
    <w:rsid w:val="007928E7"/>
    <w:rsid w:val="00792E6E"/>
    <w:rsid w:val="007930BA"/>
    <w:rsid w:val="00793200"/>
    <w:rsid w:val="00793293"/>
    <w:rsid w:val="00793440"/>
    <w:rsid w:val="00793463"/>
    <w:rsid w:val="007934CC"/>
    <w:rsid w:val="007937CD"/>
    <w:rsid w:val="00793902"/>
    <w:rsid w:val="0079394E"/>
    <w:rsid w:val="00793C1D"/>
    <w:rsid w:val="00793C2D"/>
    <w:rsid w:val="00793CD7"/>
    <w:rsid w:val="00793D9F"/>
    <w:rsid w:val="00793DF3"/>
    <w:rsid w:val="00793FE2"/>
    <w:rsid w:val="00794025"/>
    <w:rsid w:val="0079415A"/>
    <w:rsid w:val="0079438D"/>
    <w:rsid w:val="0079444A"/>
    <w:rsid w:val="0079459A"/>
    <w:rsid w:val="0079463E"/>
    <w:rsid w:val="00794843"/>
    <w:rsid w:val="007948AF"/>
    <w:rsid w:val="007952FC"/>
    <w:rsid w:val="0079533E"/>
    <w:rsid w:val="007953D7"/>
    <w:rsid w:val="0079561B"/>
    <w:rsid w:val="00795810"/>
    <w:rsid w:val="00795920"/>
    <w:rsid w:val="00795BCF"/>
    <w:rsid w:val="00795D04"/>
    <w:rsid w:val="00796042"/>
    <w:rsid w:val="007963EB"/>
    <w:rsid w:val="0079643C"/>
    <w:rsid w:val="007965DF"/>
    <w:rsid w:val="007966CC"/>
    <w:rsid w:val="0079673F"/>
    <w:rsid w:val="00796898"/>
    <w:rsid w:val="007969A2"/>
    <w:rsid w:val="00796C1E"/>
    <w:rsid w:val="00796D5D"/>
    <w:rsid w:val="00796FA5"/>
    <w:rsid w:val="00797063"/>
    <w:rsid w:val="007973A7"/>
    <w:rsid w:val="0079747A"/>
    <w:rsid w:val="00797AD6"/>
    <w:rsid w:val="00797B45"/>
    <w:rsid w:val="00797BE6"/>
    <w:rsid w:val="00797E09"/>
    <w:rsid w:val="00797E22"/>
    <w:rsid w:val="00797F42"/>
    <w:rsid w:val="007A01E2"/>
    <w:rsid w:val="007A029A"/>
    <w:rsid w:val="007A0695"/>
    <w:rsid w:val="007A06A3"/>
    <w:rsid w:val="007A07F5"/>
    <w:rsid w:val="007A090B"/>
    <w:rsid w:val="007A09E8"/>
    <w:rsid w:val="007A0DF7"/>
    <w:rsid w:val="007A0E65"/>
    <w:rsid w:val="007A1238"/>
    <w:rsid w:val="007A12FC"/>
    <w:rsid w:val="007A1479"/>
    <w:rsid w:val="007A14AB"/>
    <w:rsid w:val="007A1564"/>
    <w:rsid w:val="007A1A18"/>
    <w:rsid w:val="007A1AFE"/>
    <w:rsid w:val="007A1DA0"/>
    <w:rsid w:val="007A232F"/>
    <w:rsid w:val="007A23B2"/>
    <w:rsid w:val="007A24CF"/>
    <w:rsid w:val="007A2546"/>
    <w:rsid w:val="007A281A"/>
    <w:rsid w:val="007A2871"/>
    <w:rsid w:val="007A29B6"/>
    <w:rsid w:val="007A2A6F"/>
    <w:rsid w:val="007A2B6B"/>
    <w:rsid w:val="007A304B"/>
    <w:rsid w:val="007A3056"/>
    <w:rsid w:val="007A32AE"/>
    <w:rsid w:val="007A3341"/>
    <w:rsid w:val="007A3345"/>
    <w:rsid w:val="007A3407"/>
    <w:rsid w:val="007A350D"/>
    <w:rsid w:val="007A3620"/>
    <w:rsid w:val="007A374A"/>
    <w:rsid w:val="007A3A8C"/>
    <w:rsid w:val="007A3B34"/>
    <w:rsid w:val="007A3D10"/>
    <w:rsid w:val="007A3DB7"/>
    <w:rsid w:val="007A3E12"/>
    <w:rsid w:val="007A3E40"/>
    <w:rsid w:val="007A41D2"/>
    <w:rsid w:val="007A451C"/>
    <w:rsid w:val="007A4781"/>
    <w:rsid w:val="007A4790"/>
    <w:rsid w:val="007A49F5"/>
    <w:rsid w:val="007A4B77"/>
    <w:rsid w:val="007A4D9A"/>
    <w:rsid w:val="007A4E00"/>
    <w:rsid w:val="007A4FFB"/>
    <w:rsid w:val="007A506D"/>
    <w:rsid w:val="007A532B"/>
    <w:rsid w:val="007A5397"/>
    <w:rsid w:val="007A53FE"/>
    <w:rsid w:val="007A56E8"/>
    <w:rsid w:val="007A57B0"/>
    <w:rsid w:val="007A5B46"/>
    <w:rsid w:val="007A5B4B"/>
    <w:rsid w:val="007A63B1"/>
    <w:rsid w:val="007A6448"/>
    <w:rsid w:val="007A6593"/>
    <w:rsid w:val="007A6941"/>
    <w:rsid w:val="007A6AE2"/>
    <w:rsid w:val="007A6CBF"/>
    <w:rsid w:val="007A6DFC"/>
    <w:rsid w:val="007A71DD"/>
    <w:rsid w:val="007A7452"/>
    <w:rsid w:val="007A7562"/>
    <w:rsid w:val="007A7737"/>
    <w:rsid w:val="007A7895"/>
    <w:rsid w:val="007A7980"/>
    <w:rsid w:val="007A7CA8"/>
    <w:rsid w:val="007A7CD4"/>
    <w:rsid w:val="007B0009"/>
    <w:rsid w:val="007B01B0"/>
    <w:rsid w:val="007B0672"/>
    <w:rsid w:val="007B0928"/>
    <w:rsid w:val="007B09EE"/>
    <w:rsid w:val="007B0AC0"/>
    <w:rsid w:val="007B0CCD"/>
    <w:rsid w:val="007B0D48"/>
    <w:rsid w:val="007B0E51"/>
    <w:rsid w:val="007B100A"/>
    <w:rsid w:val="007B11C9"/>
    <w:rsid w:val="007B1271"/>
    <w:rsid w:val="007B13CB"/>
    <w:rsid w:val="007B1693"/>
    <w:rsid w:val="007B1745"/>
    <w:rsid w:val="007B185E"/>
    <w:rsid w:val="007B1B19"/>
    <w:rsid w:val="007B1B32"/>
    <w:rsid w:val="007B1BBE"/>
    <w:rsid w:val="007B2106"/>
    <w:rsid w:val="007B2315"/>
    <w:rsid w:val="007B2335"/>
    <w:rsid w:val="007B2389"/>
    <w:rsid w:val="007B23E6"/>
    <w:rsid w:val="007B2795"/>
    <w:rsid w:val="007B29C9"/>
    <w:rsid w:val="007B2EEA"/>
    <w:rsid w:val="007B3308"/>
    <w:rsid w:val="007B34C7"/>
    <w:rsid w:val="007B3ACA"/>
    <w:rsid w:val="007B3B35"/>
    <w:rsid w:val="007B3D05"/>
    <w:rsid w:val="007B3D56"/>
    <w:rsid w:val="007B3FF4"/>
    <w:rsid w:val="007B40EA"/>
    <w:rsid w:val="007B449B"/>
    <w:rsid w:val="007B45AF"/>
    <w:rsid w:val="007B46AF"/>
    <w:rsid w:val="007B48AA"/>
    <w:rsid w:val="007B4B8D"/>
    <w:rsid w:val="007B4CB2"/>
    <w:rsid w:val="007B4E7F"/>
    <w:rsid w:val="007B4E81"/>
    <w:rsid w:val="007B50DE"/>
    <w:rsid w:val="007B51D8"/>
    <w:rsid w:val="007B54A3"/>
    <w:rsid w:val="007B59B9"/>
    <w:rsid w:val="007B5A9E"/>
    <w:rsid w:val="007B5C40"/>
    <w:rsid w:val="007B6037"/>
    <w:rsid w:val="007B6064"/>
    <w:rsid w:val="007B6258"/>
    <w:rsid w:val="007B62DA"/>
    <w:rsid w:val="007B63CF"/>
    <w:rsid w:val="007B6673"/>
    <w:rsid w:val="007B6B4F"/>
    <w:rsid w:val="007B6C24"/>
    <w:rsid w:val="007B6CEC"/>
    <w:rsid w:val="007B6E2F"/>
    <w:rsid w:val="007B6E4D"/>
    <w:rsid w:val="007B7106"/>
    <w:rsid w:val="007B743E"/>
    <w:rsid w:val="007B7463"/>
    <w:rsid w:val="007B7506"/>
    <w:rsid w:val="007B7507"/>
    <w:rsid w:val="007B760D"/>
    <w:rsid w:val="007B7628"/>
    <w:rsid w:val="007B7749"/>
    <w:rsid w:val="007B78E5"/>
    <w:rsid w:val="007B7A9A"/>
    <w:rsid w:val="007B7D49"/>
    <w:rsid w:val="007C01E2"/>
    <w:rsid w:val="007C0221"/>
    <w:rsid w:val="007C04AB"/>
    <w:rsid w:val="007C05AC"/>
    <w:rsid w:val="007C07CA"/>
    <w:rsid w:val="007C089C"/>
    <w:rsid w:val="007C095B"/>
    <w:rsid w:val="007C0A6C"/>
    <w:rsid w:val="007C0A84"/>
    <w:rsid w:val="007C0BCB"/>
    <w:rsid w:val="007C0BD0"/>
    <w:rsid w:val="007C0FEE"/>
    <w:rsid w:val="007C1194"/>
    <w:rsid w:val="007C135E"/>
    <w:rsid w:val="007C154B"/>
    <w:rsid w:val="007C15DD"/>
    <w:rsid w:val="007C1A7A"/>
    <w:rsid w:val="007C2002"/>
    <w:rsid w:val="007C20A3"/>
    <w:rsid w:val="007C2642"/>
    <w:rsid w:val="007C287A"/>
    <w:rsid w:val="007C29AF"/>
    <w:rsid w:val="007C2AFD"/>
    <w:rsid w:val="007C32EE"/>
    <w:rsid w:val="007C3418"/>
    <w:rsid w:val="007C3425"/>
    <w:rsid w:val="007C3439"/>
    <w:rsid w:val="007C350E"/>
    <w:rsid w:val="007C3658"/>
    <w:rsid w:val="007C3660"/>
    <w:rsid w:val="007C393D"/>
    <w:rsid w:val="007C39B4"/>
    <w:rsid w:val="007C3ADE"/>
    <w:rsid w:val="007C3C97"/>
    <w:rsid w:val="007C3CBC"/>
    <w:rsid w:val="007C3E1C"/>
    <w:rsid w:val="007C3ED6"/>
    <w:rsid w:val="007C3F14"/>
    <w:rsid w:val="007C3FDE"/>
    <w:rsid w:val="007C4565"/>
    <w:rsid w:val="007C4635"/>
    <w:rsid w:val="007C48A2"/>
    <w:rsid w:val="007C4B51"/>
    <w:rsid w:val="007C4C62"/>
    <w:rsid w:val="007C4C8B"/>
    <w:rsid w:val="007C4DAB"/>
    <w:rsid w:val="007C5036"/>
    <w:rsid w:val="007C511C"/>
    <w:rsid w:val="007C536A"/>
    <w:rsid w:val="007C543F"/>
    <w:rsid w:val="007C5790"/>
    <w:rsid w:val="007C57CD"/>
    <w:rsid w:val="007C599A"/>
    <w:rsid w:val="007C59D8"/>
    <w:rsid w:val="007C5AFF"/>
    <w:rsid w:val="007C5B0E"/>
    <w:rsid w:val="007C5B82"/>
    <w:rsid w:val="007C5CD0"/>
    <w:rsid w:val="007C5F38"/>
    <w:rsid w:val="007C5FA0"/>
    <w:rsid w:val="007C5FBD"/>
    <w:rsid w:val="007C60A2"/>
    <w:rsid w:val="007C64E8"/>
    <w:rsid w:val="007C6557"/>
    <w:rsid w:val="007C6718"/>
    <w:rsid w:val="007C6956"/>
    <w:rsid w:val="007C6C0F"/>
    <w:rsid w:val="007C6D5F"/>
    <w:rsid w:val="007C6F9A"/>
    <w:rsid w:val="007C70B7"/>
    <w:rsid w:val="007C72E8"/>
    <w:rsid w:val="007C75BF"/>
    <w:rsid w:val="007C75C5"/>
    <w:rsid w:val="007C7680"/>
    <w:rsid w:val="007C774E"/>
    <w:rsid w:val="007C7B50"/>
    <w:rsid w:val="007C7C66"/>
    <w:rsid w:val="007D0023"/>
    <w:rsid w:val="007D042C"/>
    <w:rsid w:val="007D048F"/>
    <w:rsid w:val="007D0518"/>
    <w:rsid w:val="007D0527"/>
    <w:rsid w:val="007D05DE"/>
    <w:rsid w:val="007D0668"/>
    <w:rsid w:val="007D0799"/>
    <w:rsid w:val="007D08C6"/>
    <w:rsid w:val="007D0A93"/>
    <w:rsid w:val="007D0C60"/>
    <w:rsid w:val="007D0CFA"/>
    <w:rsid w:val="007D0E76"/>
    <w:rsid w:val="007D0F5F"/>
    <w:rsid w:val="007D0FAF"/>
    <w:rsid w:val="007D0FE2"/>
    <w:rsid w:val="007D112B"/>
    <w:rsid w:val="007D1503"/>
    <w:rsid w:val="007D1643"/>
    <w:rsid w:val="007D166B"/>
    <w:rsid w:val="007D1807"/>
    <w:rsid w:val="007D1AD6"/>
    <w:rsid w:val="007D1F77"/>
    <w:rsid w:val="007D1FDB"/>
    <w:rsid w:val="007D23FA"/>
    <w:rsid w:val="007D2404"/>
    <w:rsid w:val="007D2415"/>
    <w:rsid w:val="007D2640"/>
    <w:rsid w:val="007D2653"/>
    <w:rsid w:val="007D26F1"/>
    <w:rsid w:val="007D29EF"/>
    <w:rsid w:val="007D2C5A"/>
    <w:rsid w:val="007D2E96"/>
    <w:rsid w:val="007D2EE0"/>
    <w:rsid w:val="007D2FAD"/>
    <w:rsid w:val="007D3287"/>
    <w:rsid w:val="007D3322"/>
    <w:rsid w:val="007D337C"/>
    <w:rsid w:val="007D34B9"/>
    <w:rsid w:val="007D34E9"/>
    <w:rsid w:val="007D3911"/>
    <w:rsid w:val="007D39D1"/>
    <w:rsid w:val="007D3B09"/>
    <w:rsid w:val="007D3E25"/>
    <w:rsid w:val="007D4164"/>
    <w:rsid w:val="007D422C"/>
    <w:rsid w:val="007D44C4"/>
    <w:rsid w:val="007D4636"/>
    <w:rsid w:val="007D4976"/>
    <w:rsid w:val="007D4985"/>
    <w:rsid w:val="007D4B2E"/>
    <w:rsid w:val="007D4CBD"/>
    <w:rsid w:val="007D52AE"/>
    <w:rsid w:val="007D54C9"/>
    <w:rsid w:val="007D5694"/>
    <w:rsid w:val="007D57DE"/>
    <w:rsid w:val="007D5925"/>
    <w:rsid w:val="007D5AB3"/>
    <w:rsid w:val="007D5B68"/>
    <w:rsid w:val="007D5DD4"/>
    <w:rsid w:val="007D5E00"/>
    <w:rsid w:val="007D6119"/>
    <w:rsid w:val="007D628D"/>
    <w:rsid w:val="007D6428"/>
    <w:rsid w:val="007D6447"/>
    <w:rsid w:val="007D6551"/>
    <w:rsid w:val="007D67B2"/>
    <w:rsid w:val="007D67C7"/>
    <w:rsid w:val="007D6B0A"/>
    <w:rsid w:val="007D6B73"/>
    <w:rsid w:val="007D6BFE"/>
    <w:rsid w:val="007D7383"/>
    <w:rsid w:val="007D74B0"/>
    <w:rsid w:val="007D778A"/>
    <w:rsid w:val="007D77A5"/>
    <w:rsid w:val="007D7835"/>
    <w:rsid w:val="007D7D56"/>
    <w:rsid w:val="007E001A"/>
    <w:rsid w:val="007E00F5"/>
    <w:rsid w:val="007E0233"/>
    <w:rsid w:val="007E0325"/>
    <w:rsid w:val="007E0331"/>
    <w:rsid w:val="007E03B5"/>
    <w:rsid w:val="007E04A2"/>
    <w:rsid w:val="007E0520"/>
    <w:rsid w:val="007E07C9"/>
    <w:rsid w:val="007E0C69"/>
    <w:rsid w:val="007E0D0B"/>
    <w:rsid w:val="007E0DC0"/>
    <w:rsid w:val="007E0E84"/>
    <w:rsid w:val="007E13A0"/>
    <w:rsid w:val="007E14C2"/>
    <w:rsid w:val="007E1687"/>
    <w:rsid w:val="007E16CF"/>
    <w:rsid w:val="007E17D6"/>
    <w:rsid w:val="007E1893"/>
    <w:rsid w:val="007E1907"/>
    <w:rsid w:val="007E1959"/>
    <w:rsid w:val="007E1A79"/>
    <w:rsid w:val="007E1AD3"/>
    <w:rsid w:val="007E1D7E"/>
    <w:rsid w:val="007E1F7B"/>
    <w:rsid w:val="007E2012"/>
    <w:rsid w:val="007E2373"/>
    <w:rsid w:val="007E2632"/>
    <w:rsid w:val="007E2958"/>
    <w:rsid w:val="007E2AB2"/>
    <w:rsid w:val="007E2C69"/>
    <w:rsid w:val="007E2F2E"/>
    <w:rsid w:val="007E31BD"/>
    <w:rsid w:val="007E3616"/>
    <w:rsid w:val="007E3628"/>
    <w:rsid w:val="007E3A85"/>
    <w:rsid w:val="007E3F03"/>
    <w:rsid w:val="007E3FED"/>
    <w:rsid w:val="007E40AA"/>
    <w:rsid w:val="007E4357"/>
    <w:rsid w:val="007E4398"/>
    <w:rsid w:val="007E4724"/>
    <w:rsid w:val="007E4C8A"/>
    <w:rsid w:val="007E4D11"/>
    <w:rsid w:val="007E4D71"/>
    <w:rsid w:val="007E5226"/>
    <w:rsid w:val="007E56BF"/>
    <w:rsid w:val="007E58BF"/>
    <w:rsid w:val="007E5E57"/>
    <w:rsid w:val="007E6460"/>
    <w:rsid w:val="007E64C8"/>
    <w:rsid w:val="007E6571"/>
    <w:rsid w:val="007E65B4"/>
    <w:rsid w:val="007E6744"/>
    <w:rsid w:val="007E67AF"/>
    <w:rsid w:val="007E67F2"/>
    <w:rsid w:val="007E683B"/>
    <w:rsid w:val="007E6A1F"/>
    <w:rsid w:val="007E6A63"/>
    <w:rsid w:val="007E6D01"/>
    <w:rsid w:val="007E6D8B"/>
    <w:rsid w:val="007E6E05"/>
    <w:rsid w:val="007E709E"/>
    <w:rsid w:val="007E711C"/>
    <w:rsid w:val="007E72B5"/>
    <w:rsid w:val="007E752E"/>
    <w:rsid w:val="007E76B1"/>
    <w:rsid w:val="007E77A4"/>
    <w:rsid w:val="007E7851"/>
    <w:rsid w:val="007E795D"/>
    <w:rsid w:val="007E7AB5"/>
    <w:rsid w:val="007E7ADC"/>
    <w:rsid w:val="007E7CE2"/>
    <w:rsid w:val="007E7ED3"/>
    <w:rsid w:val="007F01FF"/>
    <w:rsid w:val="007F03C7"/>
    <w:rsid w:val="007F0631"/>
    <w:rsid w:val="007F07A0"/>
    <w:rsid w:val="007F086C"/>
    <w:rsid w:val="007F0906"/>
    <w:rsid w:val="007F094C"/>
    <w:rsid w:val="007F09B8"/>
    <w:rsid w:val="007F0AD4"/>
    <w:rsid w:val="007F0B60"/>
    <w:rsid w:val="007F0C88"/>
    <w:rsid w:val="007F0CDD"/>
    <w:rsid w:val="007F0E61"/>
    <w:rsid w:val="007F0EF2"/>
    <w:rsid w:val="007F1092"/>
    <w:rsid w:val="007F12EE"/>
    <w:rsid w:val="007F14D7"/>
    <w:rsid w:val="007F18A6"/>
    <w:rsid w:val="007F18E6"/>
    <w:rsid w:val="007F1912"/>
    <w:rsid w:val="007F1CBC"/>
    <w:rsid w:val="007F1D1C"/>
    <w:rsid w:val="007F1EFC"/>
    <w:rsid w:val="007F2041"/>
    <w:rsid w:val="007F217C"/>
    <w:rsid w:val="007F221C"/>
    <w:rsid w:val="007F2271"/>
    <w:rsid w:val="007F2470"/>
    <w:rsid w:val="007F2DB5"/>
    <w:rsid w:val="007F32D5"/>
    <w:rsid w:val="007F3377"/>
    <w:rsid w:val="007F33E9"/>
    <w:rsid w:val="007F3615"/>
    <w:rsid w:val="007F3DA3"/>
    <w:rsid w:val="007F3DBE"/>
    <w:rsid w:val="007F3F15"/>
    <w:rsid w:val="007F3F45"/>
    <w:rsid w:val="007F3F72"/>
    <w:rsid w:val="007F4010"/>
    <w:rsid w:val="007F4112"/>
    <w:rsid w:val="007F41B4"/>
    <w:rsid w:val="007F43A5"/>
    <w:rsid w:val="007F4547"/>
    <w:rsid w:val="007F45B3"/>
    <w:rsid w:val="007F4729"/>
    <w:rsid w:val="007F48E4"/>
    <w:rsid w:val="007F4997"/>
    <w:rsid w:val="007F4A34"/>
    <w:rsid w:val="007F4ADC"/>
    <w:rsid w:val="007F4B6F"/>
    <w:rsid w:val="007F4E87"/>
    <w:rsid w:val="007F511F"/>
    <w:rsid w:val="007F51AF"/>
    <w:rsid w:val="007F51E1"/>
    <w:rsid w:val="007F5351"/>
    <w:rsid w:val="007F5364"/>
    <w:rsid w:val="007F54D0"/>
    <w:rsid w:val="007F5642"/>
    <w:rsid w:val="007F56A4"/>
    <w:rsid w:val="007F5979"/>
    <w:rsid w:val="007F59E8"/>
    <w:rsid w:val="007F5AFB"/>
    <w:rsid w:val="007F5BA5"/>
    <w:rsid w:val="007F5BF5"/>
    <w:rsid w:val="007F5CD3"/>
    <w:rsid w:val="007F5F13"/>
    <w:rsid w:val="007F5F2C"/>
    <w:rsid w:val="007F60AD"/>
    <w:rsid w:val="007F63D7"/>
    <w:rsid w:val="007F6582"/>
    <w:rsid w:val="007F674A"/>
    <w:rsid w:val="007F6796"/>
    <w:rsid w:val="007F6938"/>
    <w:rsid w:val="007F69EB"/>
    <w:rsid w:val="007F73A5"/>
    <w:rsid w:val="007F7535"/>
    <w:rsid w:val="007F7A49"/>
    <w:rsid w:val="007F7B97"/>
    <w:rsid w:val="007F7BAA"/>
    <w:rsid w:val="007F7DF6"/>
    <w:rsid w:val="007F7E79"/>
    <w:rsid w:val="008001AE"/>
    <w:rsid w:val="0080026A"/>
    <w:rsid w:val="008002AE"/>
    <w:rsid w:val="008003F9"/>
    <w:rsid w:val="0080053E"/>
    <w:rsid w:val="0080059B"/>
    <w:rsid w:val="008005B6"/>
    <w:rsid w:val="00800608"/>
    <w:rsid w:val="00800A5D"/>
    <w:rsid w:val="00801180"/>
    <w:rsid w:val="0080118C"/>
    <w:rsid w:val="008012F8"/>
    <w:rsid w:val="00801398"/>
    <w:rsid w:val="008015B4"/>
    <w:rsid w:val="00801672"/>
    <w:rsid w:val="00801822"/>
    <w:rsid w:val="00801A95"/>
    <w:rsid w:val="00801CC6"/>
    <w:rsid w:val="00801CC9"/>
    <w:rsid w:val="00801CEE"/>
    <w:rsid w:val="00801D4B"/>
    <w:rsid w:val="00801DC2"/>
    <w:rsid w:val="00801F90"/>
    <w:rsid w:val="00802221"/>
    <w:rsid w:val="008024C7"/>
    <w:rsid w:val="00802614"/>
    <w:rsid w:val="00802956"/>
    <w:rsid w:val="00802A03"/>
    <w:rsid w:val="00802A12"/>
    <w:rsid w:val="00802BFC"/>
    <w:rsid w:val="00802D06"/>
    <w:rsid w:val="00802E70"/>
    <w:rsid w:val="0080314E"/>
    <w:rsid w:val="0080341E"/>
    <w:rsid w:val="0080372C"/>
    <w:rsid w:val="00803744"/>
    <w:rsid w:val="00803807"/>
    <w:rsid w:val="0080398A"/>
    <w:rsid w:val="008039AB"/>
    <w:rsid w:val="00803B39"/>
    <w:rsid w:val="00803B91"/>
    <w:rsid w:val="00803C10"/>
    <w:rsid w:val="00803C44"/>
    <w:rsid w:val="00803C45"/>
    <w:rsid w:val="00803DBF"/>
    <w:rsid w:val="00803FC1"/>
    <w:rsid w:val="00804249"/>
    <w:rsid w:val="0080430E"/>
    <w:rsid w:val="0080437D"/>
    <w:rsid w:val="008043B1"/>
    <w:rsid w:val="0080453D"/>
    <w:rsid w:val="00804886"/>
    <w:rsid w:val="00804AE5"/>
    <w:rsid w:val="00804B1C"/>
    <w:rsid w:val="00804BB7"/>
    <w:rsid w:val="00804ED6"/>
    <w:rsid w:val="00804F53"/>
    <w:rsid w:val="00805093"/>
    <w:rsid w:val="0080522B"/>
    <w:rsid w:val="00805484"/>
    <w:rsid w:val="00805589"/>
    <w:rsid w:val="0080565D"/>
    <w:rsid w:val="00805C91"/>
    <w:rsid w:val="00805E6A"/>
    <w:rsid w:val="00805E6E"/>
    <w:rsid w:val="00805F66"/>
    <w:rsid w:val="008062CB"/>
    <w:rsid w:val="008064F1"/>
    <w:rsid w:val="00806715"/>
    <w:rsid w:val="008067CF"/>
    <w:rsid w:val="00806A92"/>
    <w:rsid w:val="00806AD9"/>
    <w:rsid w:val="00806ED3"/>
    <w:rsid w:val="00806F27"/>
    <w:rsid w:val="008071D4"/>
    <w:rsid w:val="00807334"/>
    <w:rsid w:val="008074CC"/>
    <w:rsid w:val="00807754"/>
    <w:rsid w:val="00807762"/>
    <w:rsid w:val="00807853"/>
    <w:rsid w:val="008078E8"/>
    <w:rsid w:val="00807D3F"/>
    <w:rsid w:val="00807DCA"/>
    <w:rsid w:val="00807E49"/>
    <w:rsid w:val="00807FC0"/>
    <w:rsid w:val="00810229"/>
    <w:rsid w:val="0081030D"/>
    <w:rsid w:val="00810374"/>
    <w:rsid w:val="008103C1"/>
    <w:rsid w:val="0081099C"/>
    <w:rsid w:val="008109C3"/>
    <w:rsid w:val="008109F3"/>
    <w:rsid w:val="00810A38"/>
    <w:rsid w:val="00810A9E"/>
    <w:rsid w:val="00810BE7"/>
    <w:rsid w:val="00810E84"/>
    <w:rsid w:val="00811093"/>
    <w:rsid w:val="008111DC"/>
    <w:rsid w:val="008114B8"/>
    <w:rsid w:val="00811616"/>
    <w:rsid w:val="00811A3B"/>
    <w:rsid w:val="00811A54"/>
    <w:rsid w:val="00811AEE"/>
    <w:rsid w:val="00811B34"/>
    <w:rsid w:val="00811B39"/>
    <w:rsid w:val="00811CC3"/>
    <w:rsid w:val="00811DA4"/>
    <w:rsid w:val="00812104"/>
    <w:rsid w:val="00812171"/>
    <w:rsid w:val="008125C0"/>
    <w:rsid w:val="00812724"/>
    <w:rsid w:val="0081274E"/>
    <w:rsid w:val="0081283A"/>
    <w:rsid w:val="0081289C"/>
    <w:rsid w:val="00812C8B"/>
    <w:rsid w:val="00812C9E"/>
    <w:rsid w:val="00812E72"/>
    <w:rsid w:val="00812EE2"/>
    <w:rsid w:val="00813062"/>
    <w:rsid w:val="0081325B"/>
    <w:rsid w:val="008132B0"/>
    <w:rsid w:val="00813470"/>
    <w:rsid w:val="00813499"/>
    <w:rsid w:val="00813640"/>
    <w:rsid w:val="0081369D"/>
    <w:rsid w:val="0081378C"/>
    <w:rsid w:val="0081380B"/>
    <w:rsid w:val="008139FD"/>
    <w:rsid w:val="00813AC0"/>
    <w:rsid w:val="00813C85"/>
    <w:rsid w:val="00813D75"/>
    <w:rsid w:val="00813EB2"/>
    <w:rsid w:val="00813F7A"/>
    <w:rsid w:val="008140E3"/>
    <w:rsid w:val="00814104"/>
    <w:rsid w:val="00814170"/>
    <w:rsid w:val="00814209"/>
    <w:rsid w:val="00814229"/>
    <w:rsid w:val="00814408"/>
    <w:rsid w:val="00814519"/>
    <w:rsid w:val="00814577"/>
    <w:rsid w:val="008145D9"/>
    <w:rsid w:val="008146E7"/>
    <w:rsid w:val="00814881"/>
    <w:rsid w:val="008149FD"/>
    <w:rsid w:val="00814AB9"/>
    <w:rsid w:val="00814E95"/>
    <w:rsid w:val="00814EA3"/>
    <w:rsid w:val="008151C9"/>
    <w:rsid w:val="0081531F"/>
    <w:rsid w:val="0081534A"/>
    <w:rsid w:val="0081534E"/>
    <w:rsid w:val="008156AD"/>
    <w:rsid w:val="0081575A"/>
    <w:rsid w:val="00815A03"/>
    <w:rsid w:val="00815A65"/>
    <w:rsid w:val="00816497"/>
    <w:rsid w:val="008168B8"/>
    <w:rsid w:val="00816A08"/>
    <w:rsid w:val="00816C45"/>
    <w:rsid w:val="00816D4B"/>
    <w:rsid w:val="00816EDF"/>
    <w:rsid w:val="008170CC"/>
    <w:rsid w:val="00817333"/>
    <w:rsid w:val="008175E3"/>
    <w:rsid w:val="008176FC"/>
    <w:rsid w:val="008179A7"/>
    <w:rsid w:val="00817A8F"/>
    <w:rsid w:val="00817F6B"/>
    <w:rsid w:val="00820007"/>
    <w:rsid w:val="00820360"/>
    <w:rsid w:val="00820505"/>
    <w:rsid w:val="00820556"/>
    <w:rsid w:val="0082059D"/>
    <w:rsid w:val="00820670"/>
    <w:rsid w:val="00820777"/>
    <w:rsid w:val="00820A65"/>
    <w:rsid w:val="00820C94"/>
    <w:rsid w:val="008210F6"/>
    <w:rsid w:val="008210FD"/>
    <w:rsid w:val="008212F0"/>
    <w:rsid w:val="008215B7"/>
    <w:rsid w:val="008218EA"/>
    <w:rsid w:val="00821C70"/>
    <w:rsid w:val="00821D5B"/>
    <w:rsid w:val="00821E1D"/>
    <w:rsid w:val="00821EEE"/>
    <w:rsid w:val="00821F39"/>
    <w:rsid w:val="00822119"/>
    <w:rsid w:val="00822126"/>
    <w:rsid w:val="008221C5"/>
    <w:rsid w:val="00822326"/>
    <w:rsid w:val="00822448"/>
    <w:rsid w:val="00822531"/>
    <w:rsid w:val="008225B1"/>
    <w:rsid w:val="0082264B"/>
    <w:rsid w:val="00822870"/>
    <w:rsid w:val="008229DE"/>
    <w:rsid w:val="00822A01"/>
    <w:rsid w:val="00822D4E"/>
    <w:rsid w:val="00822F28"/>
    <w:rsid w:val="00823033"/>
    <w:rsid w:val="00823108"/>
    <w:rsid w:val="00823136"/>
    <w:rsid w:val="00823142"/>
    <w:rsid w:val="00823220"/>
    <w:rsid w:val="008232C7"/>
    <w:rsid w:val="00823417"/>
    <w:rsid w:val="008235E9"/>
    <w:rsid w:val="0082362B"/>
    <w:rsid w:val="00823D3D"/>
    <w:rsid w:val="00823E59"/>
    <w:rsid w:val="00823FA9"/>
    <w:rsid w:val="008244CC"/>
    <w:rsid w:val="0082450A"/>
    <w:rsid w:val="008245E9"/>
    <w:rsid w:val="00824A5F"/>
    <w:rsid w:val="00824C55"/>
    <w:rsid w:val="00824E70"/>
    <w:rsid w:val="008253E3"/>
    <w:rsid w:val="008254B1"/>
    <w:rsid w:val="00825AF8"/>
    <w:rsid w:val="00825CD2"/>
    <w:rsid w:val="00825E14"/>
    <w:rsid w:val="00825E41"/>
    <w:rsid w:val="008260AE"/>
    <w:rsid w:val="008262A6"/>
    <w:rsid w:val="0082630F"/>
    <w:rsid w:val="00826883"/>
    <w:rsid w:val="00826D93"/>
    <w:rsid w:val="00827130"/>
    <w:rsid w:val="008271CF"/>
    <w:rsid w:val="008275F8"/>
    <w:rsid w:val="0082792B"/>
    <w:rsid w:val="00827BAF"/>
    <w:rsid w:val="00827E53"/>
    <w:rsid w:val="00827E75"/>
    <w:rsid w:val="008300A4"/>
    <w:rsid w:val="00830164"/>
    <w:rsid w:val="008301F6"/>
    <w:rsid w:val="008304F2"/>
    <w:rsid w:val="00830A34"/>
    <w:rsid w:val="00830BAB"/>
    <w:rsid w:val="00830CB0"/>
    <w:rsid w:val="00831089"/>
    <w:rsid w:val="008312F0"/>
    <w:rsid w:val="008317A5"/>
    <w:rsid w:val="00831B92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976"/>
    <w:rsid w:val="00832A18"/>
    <w:rsid w:val="00832CB3"/>
    <w:rsid w:val="00832E8B"/>
    <w:rsid w:val="008330B7"/>
    <w:rsid w:val="00833221"/>
    <w:rsid w:val="0083325D"/>
    <w:rsid w:val="00833358"/>
    <w:rsid w:val="0083365C"/>
    <w:rsid w:val="00833A94"/>
    <w:rsid w:val="00833C38"/>
    <w:rsid w:val="00833E43"/>
    <w:rsid w:val="00834205"/>
    <w:rsid w:val="00834260"/>
    <w:rsid w:val="008342BA"/>
    <w:rsid w:val="0083452A"/>
    <w:rsid w:val="00834532"/>
    <w:rsid w:val="00834618"/>
    <w:rsid w:val="0083461B"/>
    <w:rsid w:val="00834880"/>
    <w:rsid w:val="008349E8"/>
    <w:rsid w:val="00834B2D"/>
    <w:rsid w:val="00834C97"/>
    <w:rsid w:val="00834F23"/>
    <w:rsid w:val="00834F52"/>
    <w:rsid w:val="008353A1"/>
    <w:rsid w:val="00835645"/>
    <w:rsid w:val="008356FC"/>
    <w:rsid w:val="0083572A"/>
    <w:rsid w:val="00835A4B"/>
    <w:rsid w:val="00835ACB"/>
    <w:rsid w:val="00835D50"/>
    <w:rsid w:val="00835F8E"/>
    <w:rsid w:val="008360E2"/>
    <w:rsid w:val="0083610F"/>
    <w:rsid w:val="0083635A"/>
    <w:rsid w:val="00836544"/>
    <w:rsid w:val="00836734"/>
    <w:rsid w:val="00836CA0"/>
    <w:rsid w:val="00836D51"/>
    <w:rsid w:val="00836E1D"/>
    <w:rsid w:val="008370F9"/>
    <w:rsid w:val="008371C1"/>
    <w:rsid w:val="00837240"/>
    <w:rsid w:val="0083729A"/>
    <w:rsid w:val="00837404"/>
    <w:rsid w:val="008374AB"/>
    <w:rsid w:val="00837661"/>
    <w:rsid w:val="008377DB"/>
    <w:rsid w:val="00837A13"/>
    <w:rsid w:val="00837E43"/>
    <w:rsid w:val="00837EAE"/>
    <w:rsid w:val="00837EF3"/>
    <w:rsid w:val="00837F89"/>
    <w:rsid w:val="00840137"/>
    <w:rsid w:val="00840350"/>
    <w:rsid w:val="008407B8"/>
    <w:rsid w:val="00840A81"/>
    <w:rsid w:val="00840C7B"/>
    <w:rsid w:val="00840E02"/>
    <w:rsid w:val="008410BF"/>
    <w:rsid w:val="008410FF"/>
    <w:rsid w:val="00841163"/>
    <w:rsid w:val="00841200"/>
    <w:rsid w:val="00841379"/>
    <w:rsid w:val="00841619"/>
    <w:rsid w:val="00841674"/>
    <w:rsid w:val="00841731"/>
    <w:rsid w:val="00841817"/>
    <w:rsid w:val="0084186D"/>
    <w:rsid w:val="0084199B"/>
    <w:rsid w:val="00841A0F"/>
    <w:rsid w:val="00841C95"/>
    <w:rsid w:val="00841DE3"/>
    <w:rsid w:val="00841FB3"/>
    <w:rsid w:val="0084234F"/>
    <w:rsid w:val="008423F2"/>
    <w:rsid w:val="00842793"/>
    <w:rsid w:val="00842AAA"/>
    <w:rsid w:val="00842AD4"/>
    <w:rsid w:val="00842CFF"/>
    <w:rsid w:val="008431A5"/>
    <w:rsid w:val="00843264"/>
    <w:rsid w:val="008432EB"/>
    <w:rsid w:val="00843314"/>
    <w:rsid w:val="0084340D"/>
    <w:rsid w:val="00843724"/>
    <w:rsid w:val="00843885"/>
    <w:rsid w:val="00843A04"/>
    <w:rsid w:val="00843C45"/>
    <w:rsid w:val="008445D4"/>
    <w:rsid w:val="0084483B"/>
    <w:rsid w:val="008449EB"/>
    <w:rsid w:val="00844A0B"/>
    <w:rsid w:val="00844EB9"/>
    <w:rsid w:val="00844FEC"/>
    <w:rsid w:val="008451F9"/>
    <w:rsid w:val="008455CF"/>
    <w:rsid w:val="008455E8"/>
    <w:rsid w:val="008456A5"/>
    <w:rsid w:val="0084583D"/>
    <w:rsid w:val="008459E0"/>
    <w:rsid w:val="00845E5B"/>
    <w:rsid w:val="00845FC9"/>
    <w:rsid w:val="0084616D"/>
    <w:rsid w:val="00846351"/>
    <w:rsid w:val="008465B4"/>
    <w:rsid w:val="00846771"/>
    <w:rsid w:val="0084699F"/>
    <w:rsid w:val="00846B4D"/>
    <w:rsid w:val="00846CC9"/>
    <w:rsid w:val="00846F14"/>
    <w:rsid w:val="008473D3"/>
    <w:rsid w:val="008473F2"/>
    <w:rsid w:val="0084743F"/>
    <w:rsid w:val="0084767F"/>
    <w:rsid w:val="0084773D"/>
    <w:rsid w:val="0084786E"/>
    <w:rsid w:val="008479BD"/>
    <w:rsid w:val="00847A6F"/>
    <w:rsid w:val="00847BA9"/>
    <w:rsid w:val="008501D2"/>
    <w:rsid w:val="008503F1"/>
    <w:rsid w:val="0085070C"/>
    <w:rsid w:val="00850B2B"/>
    <w:rsid w:val="00850CC8"/>
    <w:rsid w:val="00850E65"/>
    <w:rsid w:val="008514BC"/>
    <w:rsid w:val="008516C5"/>
    <w:rsid w:val="00851807"/>
    <w:rsid w:val="00851914"/>
    <w:rsid w:val="00851A2B"/>
    <w:rsid w:val="00851E55"/>
    <w:rsid w:val="00852173"/>
    <w:rsid w:val="008522F6"/>
    <w:rsid w:val="0085251D"/>
    <w:rsid w:val="00852577"/>
    <w:rsid w:val="008527EA"/>
    <w:rsid w:val="00852D91"/>
    <w:rsid w:val="00852E4E"/>
    <w:rsid w:val="00852EF7"/>
    <w:rsid w:val="0085354A"/>
    <w:rsid w:val="008536C6"/>
    <w:rsid w:val="008537DE"/>
    <w:rsid w:val="008537E6"/>
    <w:rsid w:val="008539DF"/>
    <w:rsid w:val="008539F8"/>
    <w:rsid w:val="00853A0A"/>
    <w:rsid w:val="00853B52"/>
    <w:rsid w:val="00853DB6"/>
    <w:rsid w:val="00853EEE"/>
    <w:rsid w:val="00854474"/>
    <w:rsid w:val="00854497"/>
    <w:rsid w:val="00854543"/>
    <w:rsid w:val="0085460D"/>
    <w:rsid w:val="00854952"/>
    <w:rsid w:val="00854CC9"/>
    <w:rsid w:val="00855172"/>
    <w:rsid w:val="008551F8"/>
    <w:rsid w:val="008552C6"/>
    <w:rsid w:val="00855459"/>
    <w:rsid w:val="008554A0"/>
    <w:rsid w:val="0085567F"/>
    <w:rsid w:val="00855D54"/>
    <w:rsid w:val="00855FF5"/>
    <w:rsid w:val="00856151"/>
    <w:rsid w:val="00856272"/>
    <w:rsid w:val="0085633E"/>
    <w:rsid w:val="00856656"/>
    <w:rsid w:val="00856957"/>
    <w:rsid w:val="00856BE5"/>
    <w:rsid w:val="00856F53"/>
    <w:rsid w:val="00857104"/>
    <w:rsid w:val="008573BB"/>
    <w:rsid w:val="0085746D"/>
    <w:rsid w:val="008576B1"/>
    <w:rsid w:val="008576C9"/>
    <w:rsid w:val="008577F8"/>
    <w:rsid w:val="00857801"/>
    <w:rsid w:val="008578A2"/>
    <w:rsid w:val="00857915"/>
    <w:rsid w:val="00857C42"/>
    <w:rsid w:val="00857D72"/>
    <w:rsid w:val="00857E55"/>
    <w:rsid w:val="00857EDF"/>
    <w:rsid w:val="00860098"/>
    <w:rsid w:val="0086086B"/>
    <w:rsid w:val="008608C4"/>
    <w:rsid w:val="008608E9"/>
    <w:rsid w:val="008609AB"/>
    <w:rsid w:val="00860C37"/>
    <w:rsid w:val="00860C4A"/>
    <w:rsid w:val="00860F75"/>
    <w:rsid w:val="00861171"/>
    <w:rsid w:val="008613D1"/>
    <w:rsid w:val="0086148E"/>
    <w:rsid w:val="008614F2"/>
    <w:rsid w:val="00861553"/>
    <w:rsid w:val="008616EE"/>
    <w:rsid w:val="00861B3A"/>
    <w:rsid w:val="00861B85"/>
    <w:rsid w:val="00861C3A"/>
    <w:rsid w:val="00861D7E"/>
    <w:rsid w:val="00861DD4"/>
    <w:rsid w:val="00861E15"/>
    <w:rsid w:val="00861E8D"/>
    <w:rsid w:val="00861F24"/>
    <w:rsid w:val="00861FEC"/>
    <w:rsid w:val="008624E5"/>
    <w:rsid w:val="0086270E"/>
    <w:rsid w:val="00862840"/>
    <w:rsid w:val="0086287C"/>
    <w:rsid w:val="00862972"/>
    <w:rsid w:val="00862A90"/>
    <w:rsid w:val="00862A97"/>
    <w:rsid w:val="00862AAA"/>
    <w:rsid w:val="00862C18"/>
    <w:rsid w:val="00862C5F"/>
    <w:rsid w:val="00862D32"/>
    <w:rsid w:val="00862E5F"/>
    <w:rsid w:val="00862F86"/>
    <w:rsid w:val="00862FBE"/>
    <w:rsid w:val="00863179"/>
    <w:rsid w:val="00863283"/>
    <w:rsid w:val="008632CE"/>
    <w:rsid w:val="00863353"/>
    <w:rsid w:val="008633AE"/>
    <w:rsid w:val="0086379E"/>
    <w:rsid w:val="008637D4"/>
    <w:rsid w:val="00863901"/>
    <w:rsid w:val="00863B97"/>
    <w:rsid w:val="00863CF8"/>
    <w:rsid w:val="00864130"/>
    <w:rsid w:val="00864316"/>
    <w:rsid w:val="008643D0"/>
    <w:rsid w:val="008643D2"/>
    <w:rsid w:val="008644F8"/>
    <w:rsid w:val="008645D9"/>
    <w:rsid w:val="008646D3"/>
    <w:rsid w:val="008648B1"/>
    <w:rsid w:val="00864C7B"/>
    <w:rsid w:val="00864CEC"/>
    <w:rsid w:val="00864E7E"/>
    <w:rsid w:val="00865280"/>
    <w:rsid w:val="0086551B"/>
    <w:rsid w:val="0086551C"/>
    <w:rsid w:val="00865554"/>
    <w:rsid w:val="00865BA7"/>
    <w:rsid w:val="00865DF8"/>
    <w:rsid w:val="00865E70"/>
    <w:rsid w:val="008664EA"/>
    <w:rsid w:val="0086675D"/>
    <w:rsid w:val="00866A00"/>
    <w:rsid w:val="00866AB8"/>
    <w:rsid w:val="00866C2F"/>
    <w:rsid w:val="00866EF8"/>
    <w:rsid w:val="00866F7E"/>
    <w:rsid w:val="0086708E"/>
    <w:rsid w:val="00867423"/>
    <w:rsid w:val="00867D96"/>
    <w:rsid w:val="00870485"/>
    <w:rsid w:val="00870503"/>
    <w:rsid w:val="00870523"/>
    <w:rsid w:val="008706D8"/>
    <w:rsid w:val="00871012"/>
    <w:rsid w:val="008710A7"/>
    <w:rsid w:val="0087116F"/>
    <w:rsid w:val="00871874"/>
    <w:rsid w:val="0087197D"/>
    <w:rsid w:val="00871B88"/>
    <w:rsid w:val="00871D3D"/>
    <w:rsid w:val="00871E22"/>
    <w:rsid w:val="00871FDA"/>
    <w:rsid w:val="00872027"/>
    <w:rsid w:val="0087205D"/>
    <w:rsid w:val="008721A7"/>
    <w:rsid w:val="0087225A"/>
    <w:rsid w:val="00872773"/>
    <w:rsid w:val="008728BD"/>
    <w:rsid w:val="00872ADE"/>
    <w:rsid w:val="00872D4F"/>
    <w:rsid w:val="00872D73"/>
    <w:rsid w:val="00872E42"/>
    <w:rsid w:val="008732F4"/>
    <w:rsid w:val="00873524"/>
    <w:rsid w:val="00873621"/>
    <w:rsid w:val="00873A56"/>
    <w:rsid w:val="00873B0A"/>
    <w:rsid w:val="00873D92"/>
    <w:rsid w:val="00873EAD"/>
    <w:rsid w:val="00873EC7"/>
    <w:rsid w:val="008744A7"/>
    <w:rsid w:val="008744F1"/>
    <w:rsid w:val="00874963"/>
    <w:rsid w:val="00874D3B"/>
    <w:rsid w:val="00874D8B"/>
    <w:rsid w:val="00874DC1"/>
    <w:rsid w:val="0087501E"/>
    <w:rsid w:val="00875229"/>
    <w:rsid w:val="008753E8"/>
    <w:rsid w:val="0087564C"/>
    <w:rsid w:val="008756CE"/>
    <w:rsid w:val="00875876"/>
    <w:rsid w:val="00875B60"/>
    <w:rsid w:val="00875D99"/>
    <w:rsid w:val="00875DAB"/>
    <w:rsid w:val="00876121"/>
    <w:rsid w:val="0087634E"/>
    <w:rsid w:val="00876426"/>
    <w:rsid w:val="008764A5"/>
    <w:rsid w:val="008766C2"/>
    <w:rsid w:val="008768DF"/>
    <w:rsid w:val="00876A62"/>
    <w:rsid w:val="00876FE0"/>
    <w:rsid w:val="008776BB"/>
    <w:rsid w:val="00877768"/>
    <w:rsid w:val="00877B40"/>
    <w:rsid w:val="00877BE7"/>
    <w:rsid w:val="00877BFF"/>
    <w:rsid w:val="00877CBE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0BE0"/>
    <w:rsid w:val="0088104F"/>
    <w:rsid w:val="00881097"/>
    <w:rsid w:val="00881361"/>
    <w:rsid w:val="0088136D"/>
    <w:rsid w:val="00881401"/>
    <w:rsid w:val="00881561"/>
    <w:rsid w:val="008815F4"/>
    <w:rsid w:val="00881624"/>
    <w:rsid w:val="0088186F"/>
    <w:rsid w:val="00881923"/>
    <w:rsid w:val="00881BF0"/>
    <w:rsid w:val="00881D09"/>
    <w:rsid w:val="00881D0C"/>
    <w:rsid w:val="00881D3F"/>
    <w:rsid w:val="00881E27"/>
    <w:rsid w:val="008827C3"/>
    <w:rsid w:val="0088287D"/>
    <w:rsid w:val="00882DE4"/>
    <w:rsid w:val="00882FB4"/>
    <w:rsid w:val="0088349D"/>
    <w:rsid w:val="008835C6"/>
    <w:rsid w:val="008835DC"/>
    <w:rsid w:val="00883696"/>
    <w:rsid w:val="00883BB2"/>
    <w:rsid w:val="00883EB0"/>
    <w:rsid w:val="00883F38"/>
    <w:rsid w:val="00883F4F"/>
    <w:rsid w:val="00884307"/>
    <w:rsid w:val="0088439D"/>
    <w:rsid w:val="008843DF"/>
    <w:rsid w:val="00884518"/>
    <w:rsid w:val="00884759"/>
    <w:rsid w:val="008848D4"/>
    <w:rsid w:val="008849D4"/>
    <w:rsid w:val="00884A0B"/>
    <w:rsid w:val="00884A5C"/>
    <w:rsid w:val="00884A68"/>
    <w:rsid w:val="00884B39"/>
    <w:rsid w:val="0088552A"/>
    <w:rsid w:val="0088564B"/>
    <w:rsid w:val="00885756"/>
    <w:rsid w:val="008859FF"/>
    <w:rsid w:val="008862F9"/>
    <w:rsid w:val="008864AF"/>
    <w:rsid w:val="008867FC"/>
    <w:rsid w:val="00886E0B"/>
    <w:rsid w:val="00886EC3"/>
    <w:rsid w:val="008871EB"/>
    <w:rsid w:val="00887221"/>
    <w:rsid w:val="00887508"/>
    <w:rsid w:val="00887729"/>
    <w:rsid w:val="008879E1"/>
    <w:rsid w:val="00887AFD"/>
    <w:rsid w:val="00887FE0"/>
    <w:rsid w:val="00890077"/>
    <w:rsid w:val="008902EC"/>
    <w:rsid w:val="008905BA"/>
    <w:rsid w:val="008905E7"/>
    <w:rsid w:val="00890635"/>
    <w:rsid w:val="008907E6"/>
    <w:rsid w:val="008909E6"/>
    <w:rsid w:val="00890F05"/>
    <w:rsid w:val="00890FA6"/>
    <w:rsid w:val="00891136"/>
    <w:rsid w:val="00891276"/>
    <w:rsid w:val="0089129A"/>
    <w:rsid w:val="00891426"/>
    <w:rsid w:val="0089167B"/>
    <w:rsid w:val="00891758"/>
    <w:rsid w:val="008918FD"/>
    <w:rsid w:val="00891947"/>
    <w:rsid w:val="00891E92"/>
    <w:rsid w:val="00891FC5"/>
    <w:rsid w:val="0089281A"/>
    <w:rsid w:val="00892837"/>
    <w:rsid w:val="00892844"/>
    <w:rsid w:val="0089289A"/>
    <w:rsid w:val="008929AF"/>
    <w:rsid w:val="008929C3"/>
    <w:rsid w:val="008929FB"/>
    <w:rsid w:val="00892A42"/>
    <w:rsid w:val="00892A7F"/>
    <w:rsid w:val="00892A8F"/>
    <w:rsid w:val="00892D35"/>
    <w:rsid w:val="00892E2A"/>
    <w:rsid w:val="00892E8E"/>
    <w:rsid w:val="00892FF9"/>
    <w:rsid w:val="00893067"/>
    <w:rsid w:val="0089312C"/>
    <w:rsid w:val="008934BC"/>
    <w:rsid w:val="0089371E"/>
    <w:rsid w:val="008938A4"/>
    <w:rsid w:val="00893D19"/>
    <w:rsid w:val="00893DA2"/>
    <w:rsid w:val="008940CF"/>
    <w:rsid w:val="008940D7"/>
    <w:rsid w:val="008940EF"/>
    <w:rsid w:val="0089420F"/>
    <w:rsid w:val="008942AE"/>
    <w:rsid w:val="00894516"/>
    <w:rsid w:val="00894526"/>
    <w:rsid w:val="0089459F"/>
    <w:rsid w:val="0089480C"/>
    <w:rsid w:val="0089481C"/>
    <w:rsid w:val="00894C9E"/>
    <w:rsid w:val="00895169"/>
    <w:rsid w:val="00895418"/>
    <w:rsid w:val="008955EC"/>
    <w:rsid w:val="0089566F"/>
    <w:rsid w:val="008956F4"/>
    <w:rsid w:val="00895715"/>
    <w:rsid w:val="008958BA"/>
    <w:rsid w:val="008958D4"/>
    <w:rsid w:val="00895B38"/>
    <w:rsid w:val="00895DBA"/>
    <w:rsid w:val="00895E31"/>
    <w:rsid w:val="00895FE1"/>
    <w:rsid w:val="00896072"/>
    <w:rsid w:val="00896379"/>
    <w:rsid w:val="008965EA"/>
    <w:rsid w:val="00896BC9"/>
    <w:rsid w:val="00896C73"/>
    <w:rsid w:val="00896CE4"/>
    <w:rsid w:val="008970AB"/>
    <w:rsid w:val="008970E0"/>
    <w:rsid w:val="00897564"/>
    <w:rsid w:val="008977FD"/>
    <w:rsid w:val="00897962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C6"/>
    <w:rsid w:val="008A088E"/>
    <w:rsid w:val="008A093C"/>
    <w:rsid w:val="008A0C2C"/>
    <w:rsid w:val="008A0E1A"/>
    <w:rsid w:val="008A0F5B"/>
    <w:rsid w:val="008A1277"/>
    <w:rsid w:val="008A134A"/>
    <w:rsid w:val="008A135F"/>
    <w:rsid w:val="008A1574"/>
    <w:rsid w:val="008A1635"/>
    <w:rsid w:val="008A1881"/>
    <w:rsid w:val="008A1A2D"/>
    <w:rsid w:val="008A1ADE"/>
    <w:rsid w:val="008A1B02"/>
    <w:rsid w:val="008A1CE6"/>
    <w:rsid w:val="008A1D03"/>
    <w:rsid w:val="008A1D74"/>
    <w:rsid w:val="008A227F"/>
    <w:rsid w:val="008A22F2"/>
    <w:rsid w:val="008A230A"/>
    <w:rsid w:val="008A23AA"/>
    <w:rsid w:val="008A2966"/>
    <w:rsid w:val="008A2B0A"/>
    <w:rsid w:val="008A2C52"/>
    <w:rsid w:val="008A2EF5"/>
    <w:rsid w:val="008A2F07"/>
    <w:rsid w:val="008A320C"/>
    <w:rsid w:val="008A33B7"/>
    <w:rsid w:val="008A33CE"/>
    <w:rsid w:val="008A33EF"/>
    <w:rsid w:val="008A34BE"/>
    <w:rsid w:val="008A36F2"/>
    <w:rsid w:val="008A3B8D"/>
    <w:rsid w:val="008A3DD4"/>
    <w:rsid w:val="008A4253"/>
    <w:rsid w:val="008A4A3A"/>
    <w:rsid w:val="008A4C72"/>
    <w:rsid w:val="008A4D8F"/>
    <w:rsid w:val="008A4D97"/>
    <w:rsid w:val="008A51AA"/>
    <w:rsid w:val="008A51B7"/>
    <w:rsid w:val="008A525E"/>
    <w:rsid w:val="008A536E"/>
    <w:rsid w:val="008A54E5"/>
    <w:rsid w:val="008A55B3"/>
    <w:rsid w:val="008A55C5"/>
    <w:rsid w:val="008A5A8D"/>
    <w:rsid w:val="008A5D1A"/>
    <w:rsid w:val="008A5E12"/>
    <w:rsid w:val="008A5F3E"/>
    <w:rsid w:val="008A5F7F"/>
    <w:rsid w:val="008A62CD"/>
    <w:rsid w:val="008A67DA"/>
    <w:rsid w:val="008A6B02"/>
    <w:rsid w:val="008A6E07"/>
    <w:rsid w:val="008A74F0"/>
    <w:rsid w:val="008A7A84"/>
    <w:rsid w:val="008A7B68"/>
    <w:rsid w:val="008A7B71"/>
    <w:rsid w:val="008A7CFF"/>
    <w:rsid w:val="008A7E1F"/>
    <w:rsid w:val="008B00F8"/>
    <w:rsid w:val="008B08B6"/>
    <w:rsid w:val="008B0AB1"/>
    <w:rsid w:val="008B0C30"/>
    <w:rsid w:val="008B0DF7"/>
    <w:rsid w:val="008B1740"/>
    <w:rsid w:val="008B1A65"/>
    <w:rsid w:val="008B1EB2"/>
    <w:rsid w:val="008B2049"/>
    <w:rsid w:val="008B20A9"/>
    <w:rsid w:val="008B2106"/>
    <w:rsid w:val="008B2134"/>
    <w:rsid w:val="008B233C"/>
    <w:rsid w:val="008B2694"/>
    <w:rsid w:val="008B2889"/>
    <w:rsid w:val="008B293C"/>
    <w:rsid w:val="008B2A99"/>
    <w:rsid w:val="008B2E11"/>
    <w:rsid w:val="008B2F64"/>
    <w:rsid w:val="008B2FC9"/>
    <w:rsid w:val="008B2FDA"/>
    <w:rsid w:val="008B33A9"/>
    <w:rsid w:val="008B3481"/>
    <w:rsid w:val="008B3584"/>
    <w:rsid w:val="008B3746"/>
    <w:rsid w:val="008B3C3B"/>
    <w:rsid w:val="008B3C8A"/>
    <w:rsid w:val="008B3D64"/>
    <w:rsid w:val="008B3D84"/>
    <w:rsid w:val="008B3F46"/>
    <w:rsid w:val="008B3F47"/>
    <w:rsid w:val="008B3F6C"/>
    <w:rsid w:val="008B40C4"/>
    <w:rsid w:val="008B410E"/>
    <w:rsid w:val="008B4279"/>
    <w:rsid w:val="008B4590"/>
    <w:rsid w:val="008B45F7"/>
    <w:rsid w:val="008B48B6"/>
    <w:rsid w:val="008B4BEE"/>
    <w:rsid w:val="008B4D21"/>
    <w:rsid w:val="008B4D5C"/>
    <w:rsid w:val="008B4D6F"/>
    <w:rsid w:val="008B4F3F"/>
    <w:rsid w:val="008B4FEF"/>
    <w:rsid w:val="008B506B"/>
    <w:rsid w:val="008B5373"/>
    <w:rsid w:val="008B538D"/>
    <w:rsid w:val="008B53F2"/>
    <w:rsid w:val="008B5627"/>
    <w:rsid w:val="008B56A8"/>
    <w:rsid w:val="008B56C7"/>
    <w:rsid w:val="008B5992"/>
    <w:rsid w:val="008B59AC"/>
    <w:rsid w:val="008B5D8D"/>
    <w:rsid w:val="008B61AD"/>
    <w:rsid w:val="008B6872"/>
    <w:rsid w:val="008B6916"/>
    <w:rsid w:val="008B6E95"/>
    <w:rsid w:val="008B6E98"/>
    <w:rsid w:val="008B6EF5"/>
    <w:rsid w:val="008B7509"/>
    <w:rsid w:val="008B7598"/>
    <w:rsid w:val="008B7799"/>
    <w:rsid w:val="008B7C34"/>
    <w:rsid w:val="008B7C5A"/>
    <w:rsid w:val="008B7C65"/>
    <w:rsid w:val="008C0280"/>
    <w:rsid w:val="008C0553"/>
    <w:rsid w:val="008C05DD"/>
    <w:rsid w:val="008C062D"/>
    <w:rsid w:val="008C0671"/>
    <w:rsid w:val="008C08EC"/>
    <w:rsid w:val="008C0CB6"/>
    <w:rsid w:val="008C0E72"/>
    <w:rsid w:val="008C0F1B"/>
    <w:rsid w:val="008C107D"/>
    <w:rsid w:val="008C1237"/>
    <w:rsid w:val="008C1326"/>
    <w:rsid w:val="008C14A3"/>
    <w:rsid w:val="008C18E9"/>
    <w:rsid w:val="008C19C1"/>
    <w:rsid w:val="008C1A65"/>
    <w:rsid w:val="008C1B09"/>
    <w:rsid w:val="008C1C6A"/>
    <w:rsid w:val="008C1FA8"/>
    <w:rsid w:val="008C24D4"/>
    <w:rsid w:val="008C2507"/>
    <w:rsid w:val="008C2602"/>
    <w:rsid w:val="008C2643"/>
    <w:rsid w:val="008C2847"/>
    <w:rsid w:val="008C28A1"/>
    <w:rsid w:val="008C2A30"/>
    <w:rsid w:val="008C2B1B"/>
    <w:rsid w:val="008C308B"/>
    <w:rsid w:val="008C309A"/>
    <w:rsid w:val="008C30EE"/>
    <w:rsid w:val="008C34E7"/>
    <w:rsid w:val="008C355A"/>
    <w:rsid w:val="008C35AA"/>
    <w:rsid w:val="008C368F"/>
    <w:rsid w:val="008C3B43"/>
    <w:rsid w:val="008C3D79"/>
    <w:rsid w:val="008C3DE3"/>
    <w:rsid w:val="008C3DED"/>
    <w:rsid w:val="008C3FB6"/>
    <w:rsid w:val="008C428A"/>
    <w:rsid w:val="008C4408"/>
    <w:rsid w:val="008C45BC"/>
    <w:rsid w:val="008C4818"/>
    <w:rsid w:val="008C4B71"/>
    <w:rsid w:val="008C4BD5"/>
    <w:rsid w:val="008C4CAE"/>
    <w:rsid w:val="008C5052"/>
    <w:rsid w:val="008C50AE"/>
    <w:rsid w:val="008C50E9"/>
    <w:rsid w:val="008C55BA"/>
    <w:rsid w:val="008C585A"/>
    <w:rsid w:val="008C5884"/>
    <w:rsid w:val="008C5BF7"/>
    <w:rsid w:val="008C5F8E"/>
    <w:rsid w:val="008C5FB3"/>
    <w:rsid w:val="008C6497"/>
    <w:rsid w:val="008C6582"/>
    <w:rsid w:val="008C6646"/>
    <w:rsid w:val="008C6754"/>
    <w:rsid w:val="008C680A"/>
    <w:rsid w:val="008C6865"/>
    <w:rsid w:val="008C68C2"/>
    <w:rsid w:val="008C69C0"/>
    <w:rsid w:val="008C69D2"/>
    <w:rsid w:val="008C6C49"/>
    <w:rsid w:val="008C6DDD"/>
    <w:rsid w:val="008C6E9D"/>
    <w:rsid w:val="008C700D"/>
    <w:rsid w:val="008C707D"/>
    <w:rsid w:val="008C71E8"/>
    <w:rsid w:val="008C7269"/>
    <w:rsid w:val="008C742F"/>
    <w:rsid w:val="008C74DA"/>
    <w:rsid w:val="008C7560"/>
    <w:rsid w:val="008C7669"/>
    <w:rsid w:val="008C7911"/>
    <w:rsid w:val="008C7A5D"/>
    <w:rsid w:val="008C7B3F"/>
    <w:rsid w:val="008C7B6D"/>
    <w:rsid w:val="008C7B83"/>
    <w:rsid w:val="008D009E"/>
    <w:rsid w:val="008D0209"/>
    <w:rsid w:val="008D029C"/>
    <w:rsid w:val="008D039A"/>
    <w:rsid w:val="008D0425"/>
    <w:rsid w:val="008D063D"/>
    <w:rsid w:val="008D0759"/>
    <w:rsid w:val="008D07A3"/>
    <w:rsid w:val="008D07BD"/>
    <w:rsid w:val="008D08EF"/>
    <w:rsid w:val="008D0DA9"/>
    <w:rsid w:val="008D0E93"/>
    <w:rsid w:val="008D0FAD"/>
    <w:rsid w:val="008D117D"/>
    <w:rsid w:val="008D117E"/>
    <w:rsid w:val="008D1187"/>
    <w:rsid w:val="008D11BC"/>
    <w:rsid w:val="008D1242"/>
    <w:rsid w:val="008D13AB"/>
    <w:rsid w:val="008D1710"/>
    <w:rsid w:val="008D1B1F"/>
    <w:rsid w:val="008D1FC1"/>
    <w:rsid w:val="008D2189"/>
    <w:rsid w:val="008D2342"/>
    <w:rsid w:val="008D2549"/>
    <w:rsid w:val="008D25FD"/>
    <w:rsid w:val="008D272F"/>
    <w:rsid w:val="008D27E9"/>
    <w:rsid w:val="008D28E6"/>
    <w:rsid w:val="008D2CCC"/>
    <w:rsid w:val="008D2E1C"/>
    <w:rsid w:val="008D2F88"/>
    <w:rsid w:val="008D2FA3"/>
    <w:rsid w:val="008D3063"/>
    <w:rsid w:val="008D3692"/>
    <w:rsid w:val="008D3706"/>
    <w:rsid w:val="008D3869"/>
    <w:rsid w:val="008D3AA4"/>
    <w:rsid w:val="008D4066"/>
    <w:rsid w:val="008D4509"/>
    <w:rsid w:val="008D4A00"/>
    <w:rsid w:val="008D4F67"/>
    <w:rsid w:val="008D5212"/>
    <w:rsid w:val="008D53D9"/>
    <w:rsid w:val="008D55B0"/>
    <w:rsid w:val="008D560D"/>
    <w:rsid w:val="008D561C"/>
    <w:rsid w:val="008D568D"/>
    <w:rsid w:val="008D599A"/>
    <w:rsid w:val="008D5C01"/>
    <w:rsid w:val="008D5DC2"/>
    <w:rsid w:val="008D5F59"/>
    <w:rsid w:val="008D631A"/>
    <w:rsid w:val="008D63CD"/>
    <w:rsid w:val="008D64D8"/>
    <w:rsid w:val="008D6632"/>
    <w:rsid w:val="008D679C"/>
    <w:rsid w:val="008D6893"/>
    <w:rsid w:val="008D6A61"/>
    <w:rsid w:val="008D6C7E"/>
    <w:rsid w:val="008D6CB7"/>
    <w:rsid w:val="008D6CCC"/>
    <w:rsid w:val="008D6E1C"/>
    <w:rsid w:val="008D6EC9"/>
    <w:rsid w:val="008D708E"/>
    <w:rsid w:val="008D71C3"/>
    <w:rsid w:val="008D71DB"/>
    <w:rsid w:val="008D723D"/>
    <w:rsid w:val="008D76F3"/>
    <w:rsid w:val="008D78EC"/>
    <w:rsid w:val="008D7BC9"/>
    <w:rsid w:val="008D7DCC"/>
    <w:rsid w:val="008D7FDE"/>
    <w:rsid w:val="008E0115"/>
    <w:rsid w:val="008E0214"/>
    <w:rsid w:val="008E08C5"/>
    <w:rsid w:val="008E092F"/>
    <w:rsid w:val="008E0A85"/>
    <w:rsid w:val="008E1296"/>
    <w:rsid w:val="008E1781"/>
    <w:rsid w:val="008E19C5"/>
    <w:rsid w:val="008E1A9A"/>
    <w:rsid w:val="008E1D3C"/>
    <w:rsid w:val="008E1F60"/>
    <w:rsid w:val="008E1F86"/>
    <w:rsid w:val="008E21C9"/>
    <w:rsid w:val="008E234C"/>
    <w:rsid w:val="008E2650"/>
    <w:rsid w:val="008E2846"/>
    <w:rsid w:val="008E2A6A"/>
    <w:rsid w:val="008E2C8B"/>
    <w:rsid w:val="008E2D4E"/>
    <w:rsid w:val="008E2F2C"/>
    <w:rsid w:val="008E300E"/>
    <w:rsid w:val="008E30B8"/>
    <w:rsid w:val="008E31F1"/>
    <w:rsid w:val="008E3491"/>
    <w:rsid w:val="008E3669"/>
    <w:rsid w:val="008E3932"/>
    <w:rsid w:val="008E3B36"/>
    <w:rsid w:val="008E3CFB"/>
    <w:rsid w:val="008E3D64"/>
    <w:rsid w:val="008E3E7D"/>
    <w:rsid w:val="008E3F04"/>
    <w:rsid w:val="008E404F"/>
    <w:rsid w:val="008E40EF"/>
    <w:rsid w:val="008E457D"/>
    <w:rsid w:val="008E4599"/>
    <w:rsid w:val="008E46B1"/>
    <w:rsid w:val="008E49A7"/>
    <w:rsid w:val="008E49D4"/>
    <w:rsid w:val="008E5005"/>
    <w:rsid w:val="008E5107"/>
    <w:rsid w:val="008E5556"/>
    <w:rsid w:val="008E5558"/>
    <w:rsid w:val="008E5944"/>
    <w:rsid w:val="008E5CD4"/>
    <w:rsid w:val="008E6001"/>
    <w:rsid w:val="008E616E"/>
    <w:rsid w:val="008E6218"/>
    <w:rsid w:val="008E62C5"/>
    <w:rsid w:val="008E64CB"/>
    <w:rsid w:val="008E6837"/>
    <w:rsid w:val="008E6A54"/>
    <w:rsid w:val="008E6E0A"/>
    <w:rsid w:val="008E6F17"/>
    <w:rsid w:val="008E6FAE"/>
    <w:rsid w:val="008E74B1"/>
    <w:rsid w:val="008E7510"/>
    <w:rsid w:val="008E757D"/>
    <w:rsid w:val="008E7659"/>
    <w:rsid w:val="008E7666"/>
    <w:rsid w:val="008E77B4"/>
    <w:rsid w:val="008E78AA"/>
    <w:rsid w:val="008E7A14"/>
    <w:rsid w:val="008E7BC5"/>
    <w:rsid w:val="008E7BF7"/>
    <w:rsid w:val="008E7D3B"/>
    <w:rsid w:val="008E7DE5"/>
    <w:rsid w:val="008F02C6"/>
    <w:rsid w:val="008F0314"/>
    <w:rsid w:val="008F038C"/>
    <w:rsid w:val="008F07A2"/>
    <w:rsid w:val="008F08C6"/>
    <w:rsid w:val="008F0A06"/>
    <w:rsid w:val="008F0BAB"/>
    <w:rsid w:val="008F0C3F"/>
    <w:rsid w:val="008F0C44"/>
    <w:rsid w:val="008F105B"/>
    <w:rsid w:val="008F1169"/>
    <w:rsid w:val="008F1461"/>
    <w:rsid w:val="008F150E"/>
    <w:rsid w:val="008F15D6"/>
    <w:rsid w:val="008F19CE"/>
    <w:rsid w:val="008F1C18"/>
    <w:rsid w:val="008F1CF6"/>
    <w:rsid w:val="008F1D01"/>
    <w:rsid w:val="008F1D15"/>
    <w:rsid w:val="008F2138"/>
    <w:rsid w:val="008F23AA"/>
    <w:rsid w:val="008F25D3"/>
    <w:rsid w:val="008F2889"/>
    <w:rsid w:val="008F2C56"/>
    <w:rsid w:val="008F2D48"/>
    <w:rsid w:val="008F2DDB"/>
    <w:rsid w:val="008F2E3E"/>
    <w:rsid w:val="008F2FE3"/>
    <w:rsid w:val="008F3192"/>
    <w:rsid w:val="008F31C8"/>
    <w:rsid w:val="008F3335"/>
    <w:rsid w:val="008F3423"/>
    <w:rsid w:val="008F3433"/>
    <w:rsid w:val="008F367B"/>
    <w:rsid w:val="008F3B2C"/>
    <w:rsid w:val="008F3CD4"/>
    <w:rsid w:val="008F3E29"/>
    <w:rsid w:val="008F3FF4"/>
    <w:rsid w:val="008F4098"/>
    <w:rsid w:val="008F409A"/>
    <w:rsid w:val="008F40E9"/>
    <w:rsid w:val="008F4147"/>
    <w:rsid w:val="008F4274"/>
    <w:rsid w:val="008F4372"/>
    <w:rsid w:val="008F446F"/>
    <w:rsid w:val="008F45A2"/>
    <w:rsid w:val="008F46FC"/>
    <w:rsid w:val="008F47EB"/>
    <w:rsid w:val="008F4BD0"/>
    <w:rsid w:val="008F4C4A"/>
    <w:rsid w:val="008F50B9"/>
    <w:rsid w:val="008F50E2"/>
    <w:rsid w:val="008F5318"/>
    <w:rsid w:val="008F53A5"/>
    <w:rsid w:val="008F56AA"/>
    <w:rsid w:val="008F5826"/>
    <w:rsid w:val="008F5863"/>
    <w:rsid w:val="008F5AB6"/>
    <w:rsid w:val="008F5B65"/>
    <w:rsid w:val="008F5B86"/>
    <w:rsid w:val="008F5E93"/>
    <w:rsid w:val="008F5F3E"/>
    <w:rsid w:val="008F5F44"/>
    <w:rsid w:val="008F5FD1"/>
    <w:rsid w:val="008F60E3"/>
    <w:rsid w:val="008F616A"/>
    <w:rsid w:val="008F6286"/>
    <w:rsid w:val="008F63C9"/>
    <w:rsid w:val="008F6562"/>
    <w:rsid w:val="008F65E2"/>
    <w:rsid w:val="008F6647"/>
    <w:rsid w:val="008F67BC"/>
    <w:rsid w:val="008F69ED"/>
    <w:rsid w:val="008F6C5D"/>
    <w:rsid w:val="008F6EB0"/>
    <w:rsid w:val="008F705C"/>
    <w:rsid w:val="008F7147"/>
    <w:rsid w:val="008F71D2"/>
    <w:rsid w:val="008F726E"/>
    <w:rsid w:val="008F731A"/>
    <w:rsid w:val="008F749E"/>
    <w:rsid w:val="008F75A7"/>
    <w:rsid w:val="008F7664"/>
    <w:rsid w:val="008F769E"/>
    <w:rsid w:val="008F7B11"/>
    <w:rsid w:val="008F7C18"/>
    <w:rsid w:val="008F7E55"/>
    <w:rsid w:val="00900232"/>
    <w:rsid w:val="00900613"/>
    <w:rsid w:val="009006E7"/>
    <w:rsid w:val="009007C9"/>
    <w:rsid w:val="00900ADA"/>
    <w:rsid w:val="00900C15"/>
    <w:rsid w:val="00900E8C"/>
    <w:rsid w:val="00900F3B"/>
    <w:rsid w:val="00901116"/>
    <w:rsid w:val="00901409"/>
    <w:rsid w:val="00901449"/>
    <w:rsid w:val="0090168F"/>
    <w:rsid w:val="0090178A"/>
    <w:rsid w:val="009019A9"/>
    <w:rsid w:val="00901BBC"/>
    <w:rsid w:val="00901CA8"/>
    <w:rsid w:val="00901D72"/>
    <w:rsid w:val="00901DA7"/>
    <w:rsid w:val="00901DDC"/>
    <w:rsid w:val="00901E41"/>
    <w:rsid w:val="00901E62"/>
    <w:rsid w:val="00901EC6"/>
    <w:rsid w:val="00901F93"/>
    <w:rsid w:val="00901FB9"/>
    <w:rsid w:val="00901FE8"/>
    <w:rsid w:val="00902045"/>
    <w:rsid w:val="00902277"/>
    <w:rsid w:val="00902423"/>
    <w:rsid w:val="0090243F"/>
    <w:rsid w:val="00902472"/>
    <w:rsid w:val="009025C3"/>
    <w:rsid w:val="00902619"/>
    <w:rsid w:val="00902770"/>
    <w:rsid w:val="0090287C"/>
    <w:rsid w:val="0090295C"/>
    <w:rsid w:val="009029D5"/>
    <w:rsid w:val="00902B7C"/>
    <w:rsid w:val="00902D52"/>
    <w:rsid w:val="00902F37"/>
    <w:rsid w:val="009031A4"/>
    <w:rsid w:val="0090338C"/>
    <w:rsid w:val="00903408"/>
    <w:rsid w:val="00903507"/>
    <w:rsid w:val="00903836"/>
    <w:rsid w:val="00903999"/>
    <w:rsid w:val="00903A75"/>
    <w:rsid w:val="00903B5A"/>
    <w:rsid w:val="00903BED"/>
    <w:rsid w:val="00903C66"/>
    <w:rsid w:val="00903CDB"/>
    <w:rsid w:val="00903E86"/>
    <w:rsid w:val="009040E2"/>
    <w:rsid w:val="009042A1"/>
    <w:rsid w:val="00904376"/>
    <w:rsid w:val="009043C6"/>
    <w:rsid w:val="009043EA"/>
    <w:rsid w:val="0090444B"/>
    <w:rsid w:val="00904478"/>
    <w:rsid w:val="00904536"/>
    <w:rsid w:val="0090471D"/>
    <w:rsid w:val="00904767"/>
    <w:rsid w:val="00904890"/>
    <w:rsid w:val="009048AD"/>
    <w:rsid w:val="009049B0"/>
    <w:rsid w:val="00904B66"/>
    <w:rsid w:val="00904B8C"/>
    <w:rsid w:val="00904C4B"/>
    <w:rsid w:val="00904C54"/>
    <w:rsid w:val="00904F67"/>
    <w:rsid w:val="00905012"/>
    <w:rsid w:val="009052BF"/>
    <w:rsid w:val="00905357"/>
    <w:rsid w:val="00905533"/>
    <w:rsid w:val="009055E2"/>
    <w:rsid w:val="009056F2"/>
    <w:rsid w:val="009058A6"/>
    <w:rsid w:val="00905B95"/>
    <w:rsid w:val="00905C9C"/>
    <w:rsid w:val="00906016"/>
    <w:rsid w:val="00906208"/>
    <w:rsid w:val="00906374"/>
    <w:rsid w:val="00906722"/>
    <w:rsid w:val="009067C1"/>
    <w:rsid w:val="00906B20"/>
    <w:rsid w:val="00907038"/>
    <w:rsid w:val="009070A4"/>
    <w:rsid w:val="00907871"/>
    <w:rsid w:val="00907998"/>
    <w:rsid w:val="009079C6"/>
    <w:rsid w:val="00907BCA"/>
    <w:rsid w:val="00907D79"/>
    <w:rsid w:val="00907EF6"/>
    <w:rsid w:val="009100A0"/>
    <w:rsid w:val="009100F6"/>
    <w:rsid w:val="009100F8"/>
    <w:rsid w:val="00910113"/>
    <w:rsid w:val="0091076D"/>
    <w:rsid w:val="00910BAA"/>
    <w:rsid w:val="009110B7"/>
    <w:rsid w:val="00911270"/>
    <w:rsid w:val="0091127C"/>
    <w:rsid w:val="009112C7"/>
    <w:rsid w:val="0091155A"/>
    <w:rsid w:val="009116D1"/>
    <w:rsid w:val="00911756"/>
    <w:rsid w:val="00911950"/>
    <w:rsid w:val="0091198C"/>
    <w:rsid w:val="009119E8"/>
    <w:rsid w:val="0091215F"/>
    <w:rsid w:val="00912170"/>
    <w:rsid w:val="00912650"/>
    <w:rsid w:val="009127FF"/>
    <w:rsid w:val="00912A89"/>
    <w:rsid w:val="00912D11"/>
    <w:rsid w:val="00912E66"/>
    <w:rsid w:val="009133DA"/>
    <w:rsid w:val="00913867"/>
    <w:rsid w:val="009139C2"/>
    <w:rsid w:val="00913A74"/>
    <w:rsid w:val="00913D69"/>
    <w:rsid w:val="00913D9D"/>
    <w:rsid w:val="00914265"/>
    <w:rsid w:val="00914415"/>
    <w:rsid w:val="0091454A"/>
    <w:rsid w:val="00914607"/>
    <w:rsid w:val="0091464F"/>
    <w:rsid w:val="0091475A"/>
    <w:rsid w:val="009147D9"/>
    <w:rsid w:val="00914819"/>
    <w:rsid w:val="00914F96"/>
    <w:rsid w:val="00914FC1"/>
    <w:rsid w:val="00914FCC"/>
    <w:rsid w:val="00915447"/>
    <w:rsid w:val="00915523"/>
    <w:rsid w:val="0091554F"/>
    <w:rsid w:val="00915770"/>
    <w:rsid w:val="00915834"/>
    <w:rsid w:val="00915A5A"/>
    <w:rsid w:val="00915BCA"/>
    <w:rsid w:val="00915D73"/>
    <w:rsid w:val="00916014"/>
    <w:rsid w:val="0091626C"/>
    <w:rsid w:val="009162FD"/>
    <w:rsid w:val="00916824"/>
    <w:rsid w:val="00916A1D"/>
    <w:rsid w:val="00916AA3"/>
    <w:rsid w:val="00916B75"/>
    <w:rsid w:val="00916DA2"/>
    <w:rsid w:val="00916E68"/>
    <w:rsid w:val="009173CE"/>
    <w:rsid w:val="0091741D"/>
    <w:rsid w:val="00917932"/>
    <w:rsid w:val="00917BD2"/>
    <w:rsid w:val="00917C51"/>
    <w:rsid w:val="00917CE3"/>
    <w:rsid w:val="00917DFA"/>
    <w:rsid w:val="00920662"/>
    <w:rsid w:val="00920767"/>
    <w:rsid w:val="00920A08"/>
    <w:rsid w:val="00920DD9"/>
    <w:rsid w:val="00920EC8"/>
    <w:rsid w:val="00920F45"/>
    <w:rsid w:val="00921341"/>
    <w:rsid w:val="00921539"/>
    <w:rsid w:val="00921798"/>
    <w:rsid w:val="00921FD3"/>
    <w:rsid w:val="00922328"/>
    <w:rsid w:val="00922338"/>
    <w:rsid w:val="009223D9"/>
    <w:rsid w:val="0092243B"/>
    <w:rsid w:val="00922557"/>
    <w:rsid w:val="00922F0D"/>
    <w:rsid w:val="00922FCB"/>
    <w:rsid w:val="009232B9"/>
    <w:rsid w:val="0092331A"/>
    <w:rsid w:val="00923452"/>
    <w:rsid w:val="00923552"/>
    <w:rsid w:val="0092359E"/>
    <w:rsid w:val="00923612"/>
    <w:rsid w:val="00923958"/>
    <w:rsid w:val="00923B91"/>
    <w:rsid w:val="00923D8D"/>
    <w:rsid w:val="00923E5A"/>
    <w:rsid w:val="00924205"/>
    <w:rsid w:val="0092442F"/>
    <w:rsid w:val="009244EF"/>
    <w:rsid w:val="0092450A"/>
    <w:rsid w:val="009248EE"/>
    <w:rsid w:val="009249AB"/>
    <w:rsid w:val="009249C0"/>
    <w:rsid w:val="00924A0E"/>
    <w:rsid w:val="00924A65"/>
    <w:rsid w:val="00924A8D"/>
    <w:rsid w:val="00924AC4"/>
    <w:rsid w:val="00924BEA"/>
    <w:rsid w:val="00924C1A"/>
    <w:rsid w:val="00924DA3"/>
    <w:rsid w:val="00924DC1"/>
    <w:rsid w:val="00924DD6"/>
    <w:rsid w:val="00924DE0"/>
    <w:rsid w:val="00924EF8"/>
    <w:rsid w:val="00924F46"/>
    <w:rsid w:val="009253E3"/>
    <w:rsid w:val="009255BE"/>
    <w:rsid w:val="00925666"/>
    <w:rsid w:val="009257C4"/>
    <w:rsid w:val="00925882"/>
    <w:rsid w:val="0092589B"/>
    <w:rsid w:val="009258DD"/>
    <w:rsid w:val="00925A68"/>
    <w:rsid w:val="00925C4C"/>
    <w:rsid w:val="00925C75"/>
    <w:rsid w:val="00925F6C"/>
    <w:rsid w:val="0092634E"/>
    <w:rsid w:val="009263EB"/>
    <w:rsid w:val="009265A5"/>
    <w:rsid w:val="00926724"/>
    <w:rsid w:val="0092689C"/>
    <w:rsid w:val="00926B72"/>
    <w:rsid w:val="00926D0F"/>
    <w:rsid w:val="00926DBE"/>
    <w:rsid w:val="00926F56"/>
    <w:rsid w:val="009270E0"/>
    <w:rsid w:val="0092721B"/>
    <w:rsid w:val="0092748E"/>
    <w:rsid w:val="0092748F"/>
    <w:rsid w:val="0092777E"/>
    <w:rsid w:val="009277D0"/>
    <w:rsid w:val="00927A21"/>
    <w:rsid w:val="00927BD8"/>
    <w:rsid w:val="00927D29"/>
    <w:rsid w:val="00927D67"/>
    <w:rsid w:val="0093012D"/>
    <w:rsid w:val="009301ED"/>
    <w:rsid w:val="009304C5"/>
    <w:rsid w:val="00930A84"/>
    <w:rsid w:val="00930B41"/>
    <w:rsid w:val="00930B79"/>
    <w:rsid w:val="00930DA7"/>
    <w:rsid w:val="00930EC9"/>
    <w:rsid w:val="00930FBA"/>
    <w:rsid w:val="00931041"/>
    <w:rsid w:val="009312EE"/>
    <w:rsid w:val="00931483"/>
    <w:rsid w:val="009314C4"/>
    <w:rsid w:val="009315C3"/>
    <w:rsid w:val="00931762"/>
    <w:rsid w:val="00931776"/>
    <w:rsid w:val="0093198F"/>
    <w:rsid w:val="00931ACA"/>
    <w:rsid w:val="00931C33"/>
    <w:rsid w:val="00931D64"/>
    <w:rsid w:val="00931EA5"/>
    <w:rsid w:val="00932018"/>
    <w:rsid w:val="00932026"/>
    <w:rsid w:val="009320E0"/>
    <w:rsid w:val="009324C3"/>
    <w:rsid w:val="00932566"/>
    <w:rsid w:val="009329BC"/>
    <w:rsid w:val="00932A06"/>
    <w:rsid w:val="00932BCE"/>
    <w:rsid w:val="00932C81"/>
    <w:rsid w:val="00932C97"/>
    <w:rsid w:val="00932CC1"/>
    <w:rsid w:val="00932D89"/>
    <w:rsid w:val="009332C8"/>
    <w:rsid w:val="00933370"/>
    <w:rsid w:val="009333D1"/>
    <w:rsid w:val="00933407"/>
    <w:rsid w:val="00933661"/>
    <w:rsid w:val="009337C8"/>
    <w:rsid w:val="009339C4"/>
    <w:rsid w:val="00933D43"/>
    <w:rsid w:val="00933EF7"/>
    <w:rsid w:val="00934000"/>
    <w:rsid w:val="0093409B"/>
    <w:rsid w:val="009340D7"/>
    <w:rsid w:val="00934244"/>
    <w:rsid w:val="0093425F"/>
    <w:rsid w:val="009343B7"/>
    <w:rsid w:val="00934991"/>
    <w:rsid w:val="00934B10"/>
    <w:rsid w:val="00934C32"/>
    <w:rsid w:val="00935145"/>
    <w:rsid w:val="0093519D"/>
    <w:rsid w:val="009352C5"/>
    <w:rsid w:val="0093545B"/>
    <w:rsid w:val="009354A9"/>
    <w:rsid w:val="00935504"/>
    <w:rsid w:val="0093554F"/>
    <w:rsid w:val="0093556F"/>
    <w:rsid w:val="009355CA"/>
    <w:rsid w:val="0093569F"/>
    <w:rsid w:val="00935DC5"/>
    <w:rsid w:val="00935E28"/>
    <w:rsid w:val="0093607D"/>
    <w:rsid w:val="009362E0"/>
    <w:rsid w:val="0093639F"/>
    <w:rsid w:val="0093659B"/>
    <w:rsid w:val="009365D3"/>
    <w:rsid w:val="009368AA"/>
    <w:rsid w:val="00936A21"/>
    <w:rsid w:val="00936D9E"/>
    <w:rsid w:val="009370E1"/>
    <w:rsid w:val="0093745A"/>
    <w:rsid w:val="009376EA"/>
    <w:rsid w:val="009379F4"/>
    <w:rsid w:val="00937E16"/>
    <w:rsid w:val="009400B3"/>
    <w:rsid w:val="00940207"/>
    <w:rsid w:val="009403A9"/>
    <w:rsid w:val="0094066F"/>
    <w:rsid w:val="00940698"/>
    <w:rsid w:val="009409D9"/>
    <w:rsid w:val="00940CF8"/>
    <w:rsid w:val="00940E53"/>
    <w:rsid w:val="009411BE"/>
    <w:rsid w:val="009412C6"/>
    <w:rsid w:val="0094153D"/>
    <w:rsid w:val="009415AB"/>
    <w:rsid w:val="00941ACC"/>
    <w:rsid w:val="00941BEA"/>
    <w:rsid w:val="00941C26"/>
    <w:rsid w:val="009420E9"/>
    <w:rsid w:val="00942320"/>
    <w:rsid w:val="009423A1"/>
    <w:rsid w:val="00942587"/>
    <w:rsid w:val="0094280A"/>
    <w:rsid w:val="00942973"/>
    <w:rsid w:val="009429F6"/>
    <w:rsid w:val="00942ABC"/>
    <w:rsid w:val="00942DC2"/>
    <w:rsid w:val="00942EF2"/>
    <w:rsid w:val="0094306B"/>
    <w:rsid w:val="0094324D"/>
    <w:rsid w:val="009432FA"/>
    <w:rsid w:val="0094348D"/>
    <w:rsid w:val="009434AD"/>
    <w:rsid w:val="00943916"/>
    <w:rsid w:val="00943920"/>
    <w:rsid w:val="00943A6A"/>
    <w:rsid w:val="00943B0B"/>
    <w:rsid w:val="00943FC5"/>
    <w:rsid w:val="00944294"/>
    <w:rsid w:val="00944389"/>
    <w:rsid w:val="009445AF"/>
    <w:rsid w:val="00944613"/>
    <w:rsid w:val="009446A4"/>
    <w:rsid w:val="00944744"/>
    <w:rsid w:val="00944772"/>
    <w:rsid w:val="00944A8B"/>
    <w:rsid w:val="00944C82"/>
    <w:rsid w:val="00944D49"/>
    <w:rsid w:val="00944E8E"/>
    <w:rsid w:val="00944E9A"/>
    <w:rsid w:val="00944EAD"/>
    <w:rsid w:val="00945135"/>
    <w:rsid w:val="009452B2"/>
    <w:rsid w:val="009452C0"/>
    <w:rsid w:val="00945466"/>
    <w:rsid w:val="009455FC"/>
    <w:rsid w:val="0094568F"/>
    <w:rsid w:val="00945986"/>
    <w:rsid w:val="00945C99"/>
    <w:rsid w:val="009460EE"/>
    <w:rsid w:val="00946175"/>
    <w:rsid w:val="00946233"/>
    <w:rsid w:val="00946350"/>
    <w:rsid w:val="0094640F"/>
    <w:rsid w:val="0094657B"/>
    <w:rsid w:val="00946686"/>
    <w:rsid w:val="009466D1"/>
    <w:rsid w:val="00946A98"/>
    <w:rsid w:val="009471CF"/>
    <w:rsid w:val="009472A4"/>
    <w:rsid w:val="009472D2"/>
    <w:rsid w:val="0094776C"/>
    <w:rsid w:val="00947775"/>
    <w:rsid w:val="009477BE"/>
    <w:rsid w:val="009477C5"/>
    <w:rsid w:val="009477CB"/>
    <w:rsid w:val="0094795C"/>
    <w:rsid w:val="00947EC8"/>
    <w:rsid w:val="00950276"/>
    <w:rsid w:val="0095036E"/>
    <w:rsid w:val="009508ED"/>
    <w:rsid w:val="009509B5"/>
    <w:rsid w:val="00950EA0"/>
    <w:rsid w:val="0095100A"/>
    <w:rsid w:val="009512FA"/>
    <w:rsid w:val="00951396"/>
    <w:rsid w:val="00951498"/>
    <w:rsid w:val="00951769"/>
    <w:rsid w:val="009517CA"/>
    <w:rsid w:val="00951A5B"/>
    <w:rsid w:val="00951A91"/>
    <w:rsid w:val="00951C77"/>
    <w:rsid w:val="00951DE2"/>
    <w:rsid w:val="00951F15"/>
    <w:rsid w:val="00952108"/>
    <w:rsid w:val="0095223F"/>
    <w:rsid w:val="009522A4"/>
    <w:rsid w:val="00952853"/>
    <w:rsid w:val="00952933"/>
    <w:rsid w:val="009529F1"/>
    <w:rsid w:val="00952F3D"/>
    <w:rsid w:val="0095302C"/>
    <w:rsid w:val="00953378"/>
    <w:rsid w:val="0095350F"/>
    <w:rsid w:val="00953791"/>
    <w:rsid w:val="00953DFE"/>
    <w:rsid w:val="00953E21"/>
    <w:rsid w:val="009540AC"/>
    <w:rsid w:val="009540FD"/>
    <w:rsid w:val="00954188"/>
    <w:rsid w:val="00954381"/>
    <w:rsid w:val="0095497B"/>
    <w:rsid w:val="00954AB5"/>
    <w:rsid w:val="00954CC4"/>
    <w:rsid w:val="009553B3"/>
    <w:rsid w:val="009554A3"/>
    <w:rsid w:val="00955851"/>
    <w:rsid w:val="009559D4"/>
    <w:rsid w:val="00955A0E"/>
    <w:rsid w:val="00955C3C"/>
    <w:rsid w:val="00955C3D"/>
    <w:rsid w:val="00955C88"/>
    <w:rsid w:val="00955D7B"/>
    <w:rsid w:val="00955E18"/>
    <w:rsid w:val="00955E66"/>
    <w:rsid w:val="00955FA7"/>
    <w:rsid w:val="00955FF0"/>
    <w:rsid w:val="00956000"/>
    <w:rsid w:val="009560F9"/>
    <w:rsid w:val="009562A5"/>
    <w:rsid w:val="00956361"/>
    <w:rsid w:val="00956543"/>
    <w:rsid w:val="009566AD"/>
    <w:rsid w:val="009566FC"/>
    <w:rsid w:val="00956760"/>
    <w:rsid w:val="00956901"/>
    <w:rsid w:val="0095699D"/>
    <w:rsid w:val="00956C07"/>
    <w:rsid w:val="009570D7"/>
    <w:rsid w:val="00957308"/>
    <w:rsid w:val="0095739F"/>
    <w:rsid w:val="009573A8"/>
    <w:rsid w:val="009573AB"/>
    <w:rsid w:val="009578F3"/>
    <w:rsid w:val="00957BAC"/>
    <w:rsid w:val="009600EC"/>
    <w:rsid w:val="00960234"/>
    <w:rsid w:val="00960553"/>
    <w:rsid w:val="00960601"/>
    <w:rsid w:val="00960767"/>
    <w:rsid w:val="00960AE4"/>
    <w:rsid w:val="00960E33"/>
    <w:rsid w:val="00960ECF"/>
    <w:rsid w:val="00961027"/>
    <w:rsid w:val="00961222"/>
    <w:rsid w:val="00961249"/>
    <w:rsid w:val="00961382"/>
    <w:rsid w:val="0096139A"/>
    <w:rsid w:val="00961421"/>
    <w:rsid w:val="0096150B"/>
    <w:rsid w:val="00961514"/>
    <w:rsid w:val="0096158B"/>
    <w:rsid w:val="009615D0"/>
    <w:rsid w:val="00961762"/>
    <w:rsid w:val="009619B4"/>
    <w:rsid w:val="00961ABD"/>
    <w:rsid w:val="00961ACF"/>
    <w:rsid w:val="00961BB8"/>
    <w:rsid w:val="00961CC0"/>
    <w:rsid w:val="00961CE0"/>
    <w:rsid w:val="00961D52"/>
    <w:rsid w:val="00961E25"/>
    <w:rsid w:val="00962649"/>
    <w:rsid w:val="00962758"/>
    <w:rsid w:val="00962801"/>
    <w:rsid w:val="00962833"/>
    <w:rsid w:val="0096283A"/>
    <w:rsid w:val="00962DC7"/>
    <w:rsid w:val="00962DF9"/>
    <w:rsid w:val="00962E56"/>
    <w:rsid w:val="00962ECF"/>
    <w:rsid w:val="0096304D"/>
    <w:rsid w:val="0096344A"/>
    <w:rsid w:val="009635C5"/>
    <w:rsid w:val="0096370C"/>
    <w:rsid w:val="0096383B"/>
    <w:rsid w:val="0096389A"/>
    <w:rsid w:val="009638E4"/>
    <w:rsid w:val="0096393B"/>
    <w:rsid w:val="00963C9F"/>
    <w:rsid w:val="00963CB7"/>
    <w:rsid w:val="00963CF1"/>
    <w:rsid w:val="009640E3"/>
    <w:rsid w:val="00964390"/>
    <w:rsid w:val="00964441"/>
    <w:rsid w:val="009646CC"/>
    <w:rsid w:val="00964A02"/>
    <w:rsid w:val="00964CB0"/>
    <w:rsid w:val="00964D2A"/>
    <w:rsid w:val="00964DD7"/>
    <w:rsid w:val="00964E00"/>
    <w:rsid w:val="00964EA2"/>
    <w:rsid w:val="009650C7"/>
    <w:rsid w:val="00965541"/>
    <w:rsid w:val="0096570A"/>
    <w:rsid w:val="00965D1B"/>
    <w:rsid w:val="00965D63"/>
    <w:rsid w:val="00966220"/>
    <w:rsid w:val="009665DB"/>
    <w:rsid w:val="00966746"/>
    <w:rsid w:val="009668E1"/>
    <w:rsid w:val="00966988"/>
    <w:rsid w:val="00966BC4"/>
    <w:rsid w:val="00966FF5"/>
    <w:rsid w:val="00967048"/>
    <w:rsid w:val="009675C9"/>
    <w:rsid w:val="009677C2"/>
    <w:rsid w:val="0096783D"/>
    <w:rsid w:val="00967871"/>
    <w:rsid w:val="00967884"/>
    <w:rsid w:val="009678D7"/>
    <w:rsid w:val="00967964"/>
    <w:rsid w:val="00967AF6"/>
    <w:rsid w:val="00967B16"/>
    <w:rsid w:val="00967B35"/>
    <w:rsid w:val="00967D47"/>
    <w:rsid w:val="00967DF3"/>
    <w:rsid w:val="00970268"/>
    <w:rsid w:val="009702ED"/>
    <w:rsid w:val="0097047E"/>
    <w:rsid w:val="00970637"/>
    <w:rsid w:val="00970711"/>
    <w:rsid w:val="00970861"/>
    <w:rsid w:val="009709DB"/>
    <w:rsid w:val="00970B0A"/>
    <w:rsid w:val="00970B2B"/>
    <w:rsid w:val="00970DEA"/>
    <w:rsid w:val="00971228"/>
    <w:rsid w:val="00971305"/>
    <w:rsid w:val="0097144B"/>
    <w:rsid w:val="00971660"/>
    <w:rsid w:val="0097169B"/>
    <w:rsid w:val="00971734"/>
    <w:rsid w:val="009718BC"/>
    <w:rsid w:val="00971A8C"/>
    <w:rsid w:val="00971DED"/>
    <w:rsid w:val="00971E86"/>
    <w:rsid w:val="009723AC"/>
    <w:rsid w:val="009726B3"/>
    <w:rsid w:val="009727AE"/>
    <w:rsid w:val="00972ACA"/>
    <w:rsid w:val="00972AD8"/>
    <w:rsid w:val="00972E44"/>
    <w:rsid w:val="009731D9"/>
    <w:rsid w:val="009732D2"/>
    <w:rsid w:val="00973401"/>
    <w:rsid w:val="00973A46"/>
    <w:rsid w:val="00973CEF"/>
    <w:rsid w:val="00973DBA"/>
    <w:rsid w:val="00974020"/>
    <w:rsid w:val="0097406C"/>
    <w:rsid w:val="009743B9"/>
    <w:rsid w:val="009743E3"/>
    <w:rsid w:val="00974515"/>
    <w:rsid w:val="0097458D"/>
    <w:rsid w:val="009748D4"/>
    <w:rsid w:val="00974A17"/>
    <w:rsid w:val="00974AEA"/>
    <w:rsid w:val="00974E19"/>
    <w:rsid w:val="00974E4A"/>
    <w:rsid w:val="00974F40"/>
    <w:rsid w:val="00974FC5"/>
    <w:rsid w:val="00975015"/>
    <w:rsid w:val="009750C7"/>
    <w:rsid w:val="009752D9"/>
    <w:rsid w:val="0097574E"/>
    <w:rsid w:val="00975827"/>
    <w:rsid w:val="00975BE3"/>
    <w:rsid w:val="00975C3B"/>
    <w:rsid w:val="00975C9A"/>
    <w:rsid w:val="00975ECB"/>
    <w:rsid w:val="00976098"/>
    <w:rsid w:val="009765CF"/>
    <w:rsid w:val="00976781"/>
    <w:rsid w:val="00976A1C"/>
    <w:rsid w:val="00976A89"/>
    <w:rsid w:val="00976AEE"/>
    <w:rsid w:val="00976B86"/>
    <w:rsid w:val="00976F32"/>
    <w:rsid w:val="00976F5C"/>
    <w:rsid w:val="00976F68"/>
    <w:rsid w:val="00976FE8"/>
    <w:rsid w:val="00977875"/>
    <w:rsid w:val="009778D3"/>
    <w:rsid w:val="009779A7"/>
    <w:rsid w:val="009779F7"/>
    <w:rsid w:val="0098038D"/>
    <w:rsid w:val="0098049D"/>
    <w:rsid w:val="00980737"/>
    <w:rsid w:val="00980BE8"/>
    <w:rsid w:val="00980CD0"/>
    <w:rsid w:val="00980DD4"/>
    <w:rsid w:val="00980DFB"/>
    <w:rsid w:val="00980E8A"/>
    <w:rsid w:val="00980ED5"/>
    <w:rsid w:val="00980F20"/>
    <w:rsid w:val="009810BC"/>
    <w:rsid w:val="009810FE"/>
    <w:rsid w:val="009812F9"/>
    <w:rsid w:val="009813DB"/>
    <w:rsid w:val="009813F2"/>
    <w:rsid w:val="00981401"/>
    <w:rsid w:val="0098178C"/>
    <w:rsid w:val="00981852"/>
    <w:rsid w:val="00981883"/>
    <w:rsid w:val="00981B12"/>
    <w:rsid w:val="00981F34"/>
    <w:rsid w:val="009820A9"/>
    <w:rsid w:val="009820CF"/>
    <w:rsid w:val="00982404"/>
    <w:rsid w:val="00982517"/>
    <w:rsid w:val="0098260C"/>
    <w:rsid w:val="009826BF"/>
    <w:rsid w:val="00982D3F"/>
    <w:rsid w:val="00982E0B"/>
    <w:rsid w:val="00982E15"/>
    <w:rsid w:val="00982E70"/>
    <w:rsid w:val="00982F6F"/>
    <w:rsid w:val="00982F9A"/>
    <w:rsid w:val="00982FB5"/>
    <w:rsid w:val="009831CC"/>
    <w:rsid w:val="009832CD"/>
    <w:rsid w:val="009832D0"/>
    <w:rsid w:val="00983479"/>
    <w:rsid w:val="00983591"/>
    <w:rsid w:val="00983875"/>
    <w:rsid w:val="00983924"/>
    <w:rsid w:val="00983988"/>
    <w:rsid w:val="00983A8E"/>
    <w:rsid w:val="00983FC6"/>
    <w:rsid w:val="00984150"/>
    <w:rsid w:val="009841E1"/>
    <w:rsid w:val="0098430E"/>
    <w:rsid w:val="00984488"/>
    <w:rsid w:val="00984637"/>
    <w:rsid w:val="0098463A"/>
    <w:rsid w:val="00984734"/>
    <w:rsid w:val="00984AEF"/>
    <w:rsid w:val="00984C61"/>
    <w:rsid w:val="00984EDC"/>
    <w:rsid w:val="00984F81"/>
    <w:rsid w:val="00985428"/>
    <w:rsid w:val="0098557A"/>
    <w:rsid w:val="009856E2"/>
    <w:rsid w:val="0098571E"/>
    <w:rsid w:val="009858C1"/>
    <w:rsid w:val="00985CD8"/>
    <w:rsid w:val="009862BD"/>
    <w:rsid w:val="009868FA"/>
    <w:rsid w:val="00986BBF"/>
    <w:rsid w:val="00986C2D"/>
    <w:rsid w:val="00986D71"/>
    <w:rsid w:val="00986E10"/>
    <w:rsid w:val="00986F54"/>
    <w:rsid w:val="0098707A"/>
    <w:rsid w:val="009871F8"/>
    <w:rsid w:val="00987273"/>
    <w:rsid w:val="009873F3"/>
    <w:rsid w:val="00987412"/>
    <w:rsid w:val="00987468"/>
    <w:rsid w:val="00987A4F"/>
    <w:rsid w:val="00987AF3"/>
    <w:rsid w:val="00987B3C"/>
    <w:rsid w:val="00987F4A"/>
    <w:rsid w:val="0099042B"/>
    <w:rsid w:val="009904F4"/>
    <w:rsid w:val="009906E0"/>
    <w:rsid w:val="009909E3"/>
    <w:rsid w:val="00990D08"/>
    <w:rsid w:val="00990E8B"/>
    <w:rsid w:val="00990EB1"/>
    <w:rsid w:val="0099155B"/>
    <w:rsid w:val="0099166A"/>
    <w:rsid w:val="00991BE5"/>
    <w:rsid w:val="00991CDC"/>
    <w:rsid w:val="00991D9E"/>
    <w:rsid w:val="00991F23"/>
    <w:rsid w:val="0099207C"/>
    <w:rsid w:val="009924F0"/>
    <w:rsid w:val="00992651"/>
    <w:rsid w:val="00992866"/>
    <w:rsid w:val="00992C3D"/>
    <w:rsid w:val="00993800"/>
    <w:rsid w:val="009938A2"/>
    <w:rsid w:val="009938AE"/>
    <w:rsid w:val="00993A03"/>
    <w:rsid w:val="00993E0A"/>
    <w:rsid w:val="00993E24"/>
    <w:rsid w:val="00993F0D"/>
    <w:rsid w:val="00994075"/>
    <w:rsid w:val="009940FF"/>
    <w:rsid w:val="00994143"/>
    <w:rsid w:val="009941CC"/>
    <w:rsid w:val="00994B6A"/>
    <w:rsid w:val="00994B83"/>
    <w:rsid w:val="00994C5D"/>
    <w:rsid w:val="00994CAC"/>
    <w:rsid w:val="009951FD"/>
    <w:rsid w:val="0099532E"/>
    <w:rsid w:val="00995456"/>
    <w:rsid w:val="0099553C"/>
    <w:rsid w:val="0099554C"/>
    <w:rsid w:val="009956F9"/>
    <w:rsid w:val="00995718"/>
    <w:rsid w:val="00995995"/>
    <w:rsid w:val="0099599A"/>
    <w:rsid w:val="00995B51"/>
    <w:rsid w:val="00995B63"/>
    <w:rsid w:val="00995E11"/>
    <w:rsid w:val="009960FB"/>
    <w:rsid w:val="00996240"/>
    <w:rsid w:val="0099665F"/>
    <w:rsid w:val="009968F3"/>
    <w:rsid w:val="009969B2"/>
    <w:rsid w:val="00996A36"/>
    <w:rsid w:val="00996C5B"/>
    <w:rsid w:val="00996CAF"/>
    <w:rsid w:val="00996D52"/>
    <w:rsid w:val="00996EE6"/>
    <w:rsid w:val="00996F68"/>
    <w:rsid w:val="00997148"/>
    <w:rsid w:val="00997280"/>
    <w:rsid w:val="0099737A"/>
    <w:rsid w:val="00997460"/>
    <w:rsid w:val="00997666"/>
    <w:rsid w:val="00997698"/>
    <w:rsid w:val="00997AEA"/>
    <w:rsid w:val="009A00D8"/>
    <w:rsid w:val="009A011B"/>
    <w:rsid w:val="009A02EA"/>
    <w:rsid w:val="009A0355"/>
    <w:rsid w:val="009A036E"/>
    <w:rsid w:val="009A04BA"/>
    <w:rsid w:val="009A0646"/>
    <w:rsid w:val="009A0704"/>
    <w:rsid w:val="009A07A7"/>
    <w:rsid w:val="009A0944"/>
    <w:rsid w:val="009A0EB6"/>
    <w:rsid w:val="009A0EC7"/>
    <w:rsid w:val="009A0F96"/>
    <w:rsid w:val="009A10A7"/>
    <w:rsid w:val="009A10FA"/>
    <w:rsid w:val="009A114D"/>
    <w:rsid w:val="009A11CD"/>
    <w:rsid w:val="009A1562"/>
    <w:rsid w:val="009A16B9"/>
    <w:rsid w:val="009A16DC"/>
    <w:rsid w:val="009A17FE"/>
    <w:rsid w:val="009A1970"/>
    <w:rsid w:val="009A1A22"/>
    <w:rsid w:val="009A1AA2"/>
    <w:rsid w:val="009A1B89"/>
    <w:rsid w:val="009A1BB3"/>
    <w:rsid w:val="009A1ED0"/>
    <w:rsid w:val="009A1F34"/>
    <w:rsid w:val="009A1F98"/>
    <w:rsid w:val="009A1FC2"/>
    <w:rsid w:val="009A2169"/>
    <w:rsid w:val="009A2879"/>
    <w:rsid w:val="009A2911"/>
    <w:rsid w:val="009A2986"/>
    <w:rsid w:val="009A2A6C"/>
    <w:rsid w:val="009A2B02"/>
    <w:rsid w:val="009A2B93"/>
    <w:rsid w:val="009A2D70"/>
    <w:rsid w:val="009A2EC7"/>
    <w:rsid w:val="009A2FAD"/>
    <w:rsid w:val="009A30B6"/>
    <w:rsid w:val="009A3125"/>
    <w:rsid w:val="009A3177"/>
    <w:rsid w:val="009A334A"/>
    <w:rsid w:val="009A3386"/>
    <w:rsid w:val="009A33A6"/>
    <w:rsid w:val="009A3455"/>
    <w:rsid w:val="009A3463"/>
    <w:rsid w:val="009A35CD"/>
    <w:rsid w:val="009A3642"/>
    <w:rsid w:val="009A3819"/>
    <w:rsid w:val="009A382E"/>
    <w:rsid w:val="009A3A14"/>
    <w:rsid w:val="009A3AFE"/>
    <w:rsid w:val="009A3BB3"/>
    <w:rsid w:val="009A3C00"/>
    <w:rsid w:val="009A3C1A"/>
    <w:rsid w:val="009A3CB8"/>
    <w:rsid w:val="009A3ED6"/>
    <w:rsid w:val="009A3F4F"/>
    <w:rsid w:val="009A3FCF"/>
    <w:rsid w:val="009A4005"/>
    <w:rsid w:val="009A40DD"/>
    <w:rsid w:val="009A426B"/>
    <w:rsid w:val="009A4306"/>
    <w:rsid w:val="009A4360"/>
    <w:rsid w:val="009A4385"/>
    <w:rsid w:val="009A46CA"/>
    <w:rsid w:val="009A46F8"/>
    <w:rsid w:val="009A4835"/>
    <w:rsid w:val="009A4B48"/>
    <w:rsid w:val="009A4D72"/>
    <w:rsid w:val="009A5028"/>
    <w:rsid w:val="009A502B"/>
    <w:rsid w:val="009A5179"/>
    <w:rsid w:val="009A5229"/>
    <w:rsid w:val="009A5233"/>
    <w:rsid w:val="009A5281"/>
    <w:rsid w:val="009A534C"/>
    <w:rsid w:val="009A5393"/>
    <w:rsid w:val="009A5432"/>
    <w:rsid w:val="009A5495"/>
    <w:rsid w:val="009A5771"/>
    <w:rsid w:val="009A57EA"/>
    <w:rsid w:val="009A5CA9"/>
    <w:rsid w:val="009A5CC1"/>
    <w:rsid w:val="009A5E42"/>
    <w:rsid w:val="009A5F66"/>
    <w:rsid w:val="009A62AA"/>
    <w:rsid w:val="009A6778"/>
    <w:rsid w:val="009A68D2"/>
    <w:rsid w:val="009A6B5A"/>
    <w:rsid w:val="009A6C31"/>
    <w:rsid w:val="009A6C34"/>
    <w:rsid w:val="009A6D1A"/>
    <w:rsid w:val="009A6E65"/>
    <w:rsid w:val="009A706F"/>
    <w:rsid w:val="009A77F5"/>
    <w:rsid w:val="009A7884"/>
    <w:rsid w:val="009A7A2F"/>
    <w:rsid w:val="009A7CE2"/>
    <w:rsid w:val="009A7E91"/>
    <w:rsid w:val="009B0243"/>
    <w:rsid w:val="009B02B1"/>
    <w:rsid w:val="009B07A9"/>
    <w:rsid w:val="009B080E"/>
    <w:rsid w:val="009B0AA5"/>
    <w:rsid w:val="009B0C45"/>
    <w:rsid w:val="009B1018"/>
    <w:rsid w:val="009B1067"/>
    <w:rsid w:val="009B171C"/>
    <w:rsid w:val="009B18F3"/>
    <w:rsid w:val="009B1B56"/>
    <w:rsid w:val="009B1C74"/>
    <w:rsid w:val="009B1E12"/>
    <w:rsid w:val="009B1ECF"/>
    <w:rsid w:val="009B2018"/>
    <w:rsid w:val="009B210F"/>
    <w:rsid w:val="009B2149"/>
    <w:rsid w:val="009B21BC"/>
    <w:rsid w:val="009B2401"/>
    <w:rsid w:val="009B2480"/>
    <w:rsid w:val="009B2482"/>
    <w:rsid w:val="009B25E8"/>
    <w:rsid w:val="009B2657"/>
    <w:rsid w:val="009B2658"/>
    <w:rsid w:val="009B2B1B"/>
    <w:rsid w:val="009B2BEB"/>
    <w:rsid w:val="009B2C3B"/>
    <w:rsid w:val="009B2C46"/>
    <w:rsid w:val="009B2C56"/>
    <w:rsid w:val="009B2DB8"/>
    <w:rsid w:val="009B2E6F"/>
    <w:rsid w:val="009B2F03"/>
    <w:rsid w:val="009B312E"/>
    <w:rsid w:val="009B3195"/>
    <w:rsid w:val="009B31AF"/>
    <w:rsid w:val="009B328F"/>
    <w:rsid w:val="009B335E"/>
    <w:rsid w:val="009B3670"/>
    <w:rsid w:val="009B3D12"/>
    <w:rsid w:val="009B438C"/>
    <w:rsid w:val="009B44FF"/>
    <w:rsid w:val="009B4546"/>
    <w:rsid w:val="009B468F"/>
    <w:rsid w:val="009B471B"/>
    <w:rsid w:val="009B4BC5"/>
    <w:rsid w:val="009B4D48"/>
    <w:rsid w:val="009B50E1"/>
    <w:rsid w:val="009B51ED"/>
    <w:rsid w:val="009B5396"/>
    <w:rsid w:val="009B5490"/>
    <w:rsid w:val="009B5503"/>
    <w:rsid w:val="009B5AFA"/>
    <w:rsid w:val="009B5CFB"/>
    <w:rsid w:val="009B5E6A"/>
    <w:rsid w:val="009B5F40"/>
    <w:rsid w:val="009B60E3"/>
    <w:rsid w:val="009B6263"/>
    <w:rsid w:val="009B630E"/>
    <w:rsid w:val="009B6317"/>
    <w:rsid w:val="009B6414"/>
    <w:rsid w:val="009B6595"/>
    <w:rsid w:val="009B65C8"/>
    <w:rsid w:val="009B65D6"/>
    <w:rsid w:val="009B6E9C"/>
    <w:rsid w:val="009B6F2C"/>
    <w:rsid w:val="009B7037"/>
    <w:rsid w:val="009B70F7"/>
    <w:rsid w:val="009B7183"/>
    <w:rsid w:val="009B71FE"/>
    <w:rsid w:val="009B72D7"/>
    <w:rsid w:val="009B7681"/>
    <w:rsid w:val="009B7898"/>
    <w:rsid w:val="009B7967"/>
    <w:rsid w:val="009B7A47"/>
    <w:rsid w:val="009B7A50"/>
    <w:rsid w:val="009B7C50"/>
    <w:rsid w:val="009B7C91"/>
    <w:rsid w:val="009B7CCB"/>
    <w:rsid w:val="009B7E2C"/>
    <w:rsid w:val="009B7E55"/>
    <w:rsid w:val="009B7F06"/>
    <w:rsid w:val="009C021E"/>
    <w:rsid w:val="009C03A5"/>
    <w:rsid w:val="009C067C"/>
    <w:rsid w:val="009C088A"/>
    <w:rsid w:val="009C0899"/>
    <w:rsid w:val="009C0B74"/>
    <w:rsid w:val="009C0BAB"/>
    <w:rsid w:val="009C1021"/>
    <w:rsid w:val="009C10A4"/>
    <w:rsid w:val="009C110B"/>
    <w:rsid w:val="009C1129"/>
    <w:rsid w:val="009C12EA"/>
    <w:rsid w:val="009C1381"/>
    <w:rsid w:val="009C13EB"/>
    <w:rsid w:val="009C14D8"/>
    <w:rsid w:val="009C1740"/>
    <w:rsid w:val="009C1748"/>
    <w:rsid w:val="009C198C"/>
    <w:rsid w:val="009C1B92"/>
    <w:rsid w:val="009C1CAA"/>
    <w:rsid w:val="009C1E23"/>
    <w:rsid w:val="009C1E7A"/>
    <w:rsid w:val="009C202B"/>
    <w:rsid w:val="009C2130"/>
    <w:rsid w:val="009C23AF"/>
    <w:rsid w:val="009C2410"/>
    <w:rsid w:val="009C2419"/>
    <w:rsid w:val="009C25E0"/>
    <w:rsid w:val="009C28AB"/>
    <w:rsid w:val="009C29AD"/>
    <w:rsid w:val="009C2BDE"/>
    <w:rsid w:val="009C2CE9"/>
    <w:rsid w:val="009C30AE"/>
    <w:rsid w:val="009C3181"/>
    <w:rsid w:val="009C3267"/>
    <w:rsid w:val="009C33D2"/>
    <w:rsid w:val="009C34AB"/>
    <w:rsid w:val="009C3616"/>
    <w:rsid w:val="009C3682"/>
    <w:rsid w:val="009C3707"/>
    <w:rsid w:val="009C3727"/>
    <w:rsid w:val="009C3A6B"/>
    <w:rsid w:val="009C3A8F"/>
    <w:rsid w:val="009C3A97"/>
    <w:rsid w:val="009C3B23"/>
    <w:rsid w:val="009C3C9D"/>
    <w:rsid w:val="009C418F"/>
    <w:rsid w:val="009C4372"/>
    <w:rsid w:val="009C44C2"/>
    <w:rsid w:val="009C45DD"/>
    <w:rsid w:val="009C47CA"/>
    <w:rsid w:val="009C4A39"/>
    <w:rsid w:val="009C4F17"/>
    <w:rsid w:val="009C5059"/>
    <w:rsid w:val="009C5083"/>
    <w:rsid w:val="009C591F"/>
    <w:rsid w:val="009C5AF0"/>
    <w:rsid w:val="009C5BD5"/>
    <w:rsid w:val="009C5DE4"/>
    <w:rsid w:val="009C5E9B"/>
    <w:rsid w:val="009C5EB8"/>
    <w:rsid w:val="009C606D"/>
    <w:rsid w:val="009C61B3"/>
    <w:rsid w:val="009C6B02"/>
    <w:rsid w:val="009C6C07"/>
    <w:rsid w:val="009C707E"/>
    <w:rsid w:val="009C72CE"/>
    <w:rsid w:val="009C7369"/>
    <w:rsid w:val="009C73F3"/>
    <w:rsid w:val="009C7624"/>
    <w:rsid w:val="009C7921"/>
    <w:rsid w:val="009C7974"/>
    <w:rsid w:val="009C7BBB"/>
    <w:rsid w:val="009C7BFB"/>
    <w:rsid w:val="009D025B"/>
    <w:rsid w:val="009D0864"/>
    <w:rsid w:val="009D09B4"/>
    <w:rsid w:val="009D0DFA"/>
    <w:rsid w:val="009D1049"/>
    <w:rsid w:val="009D1108"/>
    <w:rsid w:val="009D11A8"/>
    <w:rsid w:val="009D11DF"/>
    <w:rsid w:val="009D1424"/>
    <w:rsid w:val="009D146D"/>
    <w:rsid w:val="009D173C"/>
    <w:rsid w:val="009D17F9"/>
    <w:rsid w:val="009D1977"/>
    <w:rsid w:val="009D19CE"/>
    <w:rsid w:val="009D1D0C"/>
    <w:rsid w:val="009D1E03"/>
    <w:rsid w:val="009D1E18"/>
    <w:rsid w:val="009D1E6E"/>
    <w:rsid w:val="009D2117"/>
    <w:rsid w:val="009D2134"/>
    <w:rsid w:val="009D2160"/>
    <w:rsid w:val="009D2632"/>
    <w:rsid w:val="009D27CC"/>
    <w:rsid w:val="009D2811"/>
    <w:rsid w:val="009D299D"/>
    <w:rsid w:val="009D2C11"/>
    <w:rsid w:val="009D2C65"/>
    <w:rsid w:val="009D2C91"/>
    <w:rsid w:val="009D2DE9"/>
    <w:rsid w:val="009D328F"/>
    <w:rsid w:val="009D32B9"/>
    <w:rsid w:val="009D357B"/>
    <w:rsid w:val="009D36FD"/>
    <w:rsid w:val="009D37B8"/>
    <w:rsid w:val="009D3A19"/>
    <w:rsid w:val="009D3C64"/>
    <w:rsid w:val="009D3C76"/>
    <w:rsid w:val="009D40BE"/>
    <w:rsid w:val="009D48E9"/>
    <w:rsid w:val="009D494E"/>
    <w:rsid w:val="009D4BB8"/>
    <w:rsid w:val="009D4C8A"/>
    <w:rsid w:val="009D5206"/>
    <w:rsid w:val="009D554B"/>
    <w:rsid w:val="009D5890"/>
    <w:rsid w:val="009D58AD"/>
    <w:rsid w:val="009D58FC"/>
    <w:rsid w:val="009D5C85"/>
    <w:rsid w:val="009D5CDA"/>
    <w:rsid w:val="009D5E31"/>
    <w:rsid w:val="009D6092"/>
    <w:rsid w:val="009D61E5"/>
    <w:rsid w:val="009D6253"/>
    <w:rsid w:val="009D6280"/>
    <w:rsid w:val="009D6291"/>
    <w:rsid w:val="009D631D"/>
    <w:rsid w:val="009D6343"/>
    <w:rsid w:val="009D6836"/>
    <w:rsid w:val="009D6B50"/>
    <w:rsid w:val="009D6DDD"/>
    <w:rsid w:val="009D6DFF"/>
    <w:rsid w:val="009D6E50"/>
    <w:rsid w:val="009D6EB4"/>
    <w:rsid w:val="009D71DA"/>
    <w:rsid w:val="009D7331"/>
    <w:rsid w:val="009D73A3"/>
    <w:rsid w:val="009D7426"/>
    <w:rsid w:val="009D7757"/>
    <w:rsid w:val="009D783A"/>
    <w:rsid w:val="009D7857"/>
    <w:rsid w:val="009D793B"/>
    <w:rsid w:val="009D7D4E"/>
    <w:rsid w:val="009D7DA8"/>
    <w:rsid w:val="009D7DC8"/>
    <w:rsid w:val="009D7F38"/>
    <w:rsid w:val="009E033C"/>
    <w:rsid w:val="009E0389"/>
    <w:rsid w:val="009E0579"/>
    <w:rsid w:val="009E07A7"/>
    <w:rsid w:val="009E07E0"/>
    <w:rsid w:val="009E0E03"/>
    <w:rsid w:val="009E105A"/>
    <w:rsid w:val="009E1206"/>
    <w:rsid w:val="009E14C7"/>
    <w:rsid w:val="009E1544"/>
    <w:rsid w:val="009E1556"/>
    <w:rsid w:val="009E15F0"/>
    <w:rsid w:val="009E168B"/>
    <w:rsid w:val="009E170B"/>
    <w:rsid w:val="009E1771"/>
    <w:rsid w:val="009E17B6"/>
    <w:rsid w:val="009E21D6"/>
    <w:rsid w:val="009E227C"/>
    <w:rsid w:val="009E2424"/>
    <w:rsid w:val="009E24BF"/>
    <w:rsid w:val="009E25E5"/>
    <w:rsid w:val="009E2831"/>
    <w:rsid w:val="009E2B5B"/>
    <w:rsid w:val="009E2B87"/>
    <w:rsid w:val="009E2C33"/>
    <w:rsid w:val="009E2C44"/>
    <w:rsid w:val="009E3635"/>
    <w:rsid w:val="009E37FA"/>
    <w:rsid w:val="009E3A1C"/>
    <w:rsid w:val="009E4001"/>
    <w:rsid w:val="009E4043"/>
    <w:rsid w:val="009E4156"/>
    <w:rsid w:val="009E427D"/>
    <w:rsid w:val="009E43F3"/>
    <w:rsid w:val="009E4694"/>
    <w:rsid w:val="009E471A"/>
    <w:rsid w:val="009E47FA"/>
    <w:rsid w:val="009E4870"/>
    <w:rsid w:val="009E48F1"/>
    <w:rsid w:val="009E4A65"/>
    <w:rsid w:val="009E4ADC"/>
    <w:rsid w:val="009E4E44"/>
    <w:rsid w:val="009E4EEE"/>
    <w:rsid w:val="009E4F88"/>
    <w:rsid w:val="009E51D1"/>
    <w:rsid w:val="009E521E"/>
    <w:rsid w:val="009E52D5"/>
    <w:rsid w:val="009E535D"/>
    <w:rsid w:val="009E55CD"/>
    <w:rsid w:val="009E56AA"/>
    <w:rsid w:val="009E58F1"/>
    <w:rsid w:val="009E5B0D"/>
    <w:rsid w:val="009E5CF0"/>
    <w:rsid w:val="009E62D4"/>
    <w:rsid w:val="009E64CA"/>
    <w:rsid w:val="009E6681"/>
    <w:rsid w:val="009E6894"/>
    <w:rsid w:val="009E6B00"/>
    <w:rsid w:val="009E6B52"/>
    <w:rsid w:val="009E71CD"/>
    <w:rsid w:val="009E7A4B"/>
    <w:rsid w:val="009E7AB8"/>
    <w:rsid w:val="009E7CFE"/>
    <w:rsid w:val="009E7D00"/>
    <w:rsid w:val="009E7DF4"/>
    <w:rsid w:val="009E7F3E"/>
    <w:rsid w:val="009E7F9F"/>
    <w:rsid w:val="009E7FEB"/>
    <w:rsid w:val="009F0010"/>
    <w:rsid w:val="009F01F8"/>
    <w:rsid w:val="009F05EF"/>
    <w:rsid w:val="009F063C"/>
    <w:rsid w:val="009F06A2"/>
    <w:rsid w:val="009F0A98"/>
    <w:rsid w:val="009F0AAB"/>
    <w:rsid w:val="009F0FD8"/>
    <w:rsid w:val="009F108C"/>
    <w:rsid w:val="009F13DF"/>
    <w:rsid w:val="009F1533"/>
    <w:rsid w:val="009F1541"/>
    <w:rsid w:val="009F163D"/>
    <w:rsid w:val="009F17A7"/>
    <w:rsid w:val="009F1905"/>
    <w:rsid w:val="009F1C89"/>
    <w:rsid w:val="009F1DE2"/>
    <w:rsid w:val="009F1EB3"/>
    <w:rsid w:val="009F1F22"/>
    <w:rsid w:val="009F1F74"/>
    <w:rsid w:val="009F21D9"/>
    <w:rsid w:val="009F251B"/>
    <w:rsid w:val="009F2616"/>
    <w:rsid w:val="009F274E"/>
    <w:rsid w:val="009F2887"/>
    <w:rsid w:val="009F290E"/>
    <w:rsid w:val="009F2ABB"/>
    <w:rsid w:val="009F2B8D"/>
    <w:rsid w:val="009F2D1E"/>
    <w:rsid w:val="009F30BC"/>
    <w:rsid w:val="009F315E"/>
    <w:rsid w:val="009F3428"/>
    <w:rsid w:val="009F3551"/>
    <w:rsid w:val="009F35F9"/>
    <w:rsid w:val="009F3718"/>
    <w:rsid w:val="009F37D8"/>
    <w:rsid w:val="009F398C"/>
    <w:rsid w:val="009F3A05"/>
    <w:rsid w:val="009F3B16"/>
    <w:rsid w:val="009F3CFE"/>
    <w:rsid w:val="009F3DDF"/>
    <w:rsid w:val="009F413E"/>
    <w:rsid w:val="009F43A4"/>
    <w:rsid w:val="009F4426"/>
    <w:rsid w:val="009F475E"/>
    <w:rsid w:val="009F4C27"/>
    <w:rsid w:val="009F4C7D"/>
    <w:rsid w:val="009F4CF7"/>
    <w:rsid w:val="009F4F04"/>
    <w:rsid w:val="009F5699"/>
    <w:rsid w:val="009F5B93"/>
    <w:rsid w:val="009F5D4D"/>
    <w:rsid w:val="009F5DD9"/>
    <w:rsid w:val="009F60F5"/>
    <w:rsid w:val="009F62F3"/>
    <w:rsid w:val="009F6335"/>
    <w:rsid w:val="009F63FE"/>
    <w:rsid w:val="009F67B7"/>
    <w:rsid w:val="009F68AB"/>
    <w:rsid w:val="009F6922"/>
    <w:rsid w:val="009F6942"/>
    <w:rsid w:val="009F6EAD"/>
    <w:rsid w:val="009F7344"/>
    <w:rsid w:val="009F735D"/>
    <w:rsid w:val="009F746F"/>
    <w:rsid w:val="009F7760"/>
    <w:rsid w:val="009F78AC"/>
    <w:rsid w:val="009F7992"/>
    <w:rsid w:val="009F7EFE"/>
    <w:rsid w:val="009F7F57"/>
    <w:rsid w:val="00A001EC"/>
    <w:rsid w:val="00A0076D"/>
    <w:rsid w:val="00A0089A"/>
    <w:rsid w:val="00A008DC"/>
    <w:rsid w:val="00A00AD8"/>
    <w:rsid w:val="00A00BA0"/>
    <w:rsid w:val="00A00D7D"/>
    <w:rsid w:val="00A00FFD"/>
    <w:rsid w:val="00A010E4"/>
    <w:rsid w:val="00A01327"/>
    <w:rsid w:val="00A01354"/>
    <w:rsid w:val="00A01416"/>
    <w:rsid w:val="00A015A1"/>
    <w:rsid w:val="00A01841"/>
    <w:rsid w:val="00A01E51"/>
    <w:rsid w:val="00A01E7E"/>
    <w:rsid w:val="00A020FF"/>
    <w:rsid w:val="00A0228B"/>
    <w:rsid w:val="00A025D1"/>
    <w:rsid w:val="00A02A7E"/>
    <w:rsid w:val="00A02BE4"/>
    <w:rsid w:val="00A0300F"/>
    <w:rsid w:val="00A03123"/>
    <w:rsid w:val="00A031CA"/>
    <w:rsid w:val="00A0338D"/>
    <w:rsid w:val="00A033D0"/>
    <w:rsid w:val="00A0370B"/>
    <w:rsid w:val="00A03771"/>
    <w:rsid w:val="00A03849"/>
    <w:rsid w:val="00A03AA6"/>
    <w:rsid w:val="00A03D10"/>
    <w:rsid w:val="00A03DD6"/>
    <w:rsid w:val="00A03E51"/>
    <w:rsid w:val="00A03EBD"/>
    <w:rsid w:val="00A04081"/>
    <w:rsid w:val="00A04094"/>
    <w:rsid w:val="00A041BA"/>
    <w:rsid w:val="00A04362"/>
    <w:rsid w:val="00A0438E"/>
    <w:rsid w:val="00A04433"/>
    <w:rsid w:val="00A044DD"/>
    <w:rsid w:val="00A045E2"/>
    <w:rsid w:val="00A04924"/>
    <w:rsid w:val="00A04BC0"/>
    <w:rsid w:val="00A04BC4"/>
    <w:rsid w:val="00A04C55"/>
    <w:rsid w:val="00A04E49"/>
    <w:rsid w:val="00A04FEE"/>
    <w:rsid w:val="00A055C3"/>
    <w:rsid w:val="00A05686"/>
    <w:rsid w:val="00A05AB4"/>
    <w:rsid w:val="00A05AC7"/>
    <w:rsid w:val="00A05B23"/>
    <w:rsid w:val="00A05B60"/>
    <w:rsid w:val="00A05BC6"/>
    <w:rsid w:val="00A060D2"/>
    <w:rsid w:val="00A061E0"/>
    <w:rsid w:val="00A06292"/>
    <w:rsid w:val="00A06703"/>
    <w:rsid w:val="00A06827"/>
    <w:rsid w:val="00A068A5"/>
    <w:rsid w:val="00A06983"/>
    <w:rsid w:val="00A06D54"/>
    <w:rsid w:val="00A06EE2"/>
    <w:rsid w:val="00A06EED"/>
    <w:rsid w:val="00A0707C"/>
    <w:rsid w:val="00A073CA"/>
    <w:rsid w:val="00A0741D"/>
    <w:rsid w:val="00A07555"/>
    <w:rsid w:val="00A07647"/>
    <w:rsid w:val="00A076C1"/>
    <w:rsid w:val="00A07806"/>
    <w:rsid w:val="00A07BF1"/>
    <w:rsid w:val="00A10036"/>
    <w:rsid w:val="00A100FE"/>
    <w:rsid w:val="00A106AC"/>
    <w:rsid w:val="00A108E3"/>
    <w:rsid w:val="00A10BC4"/>
    <w:rsid w:val="00A114C1"/>
    <w:rsid w:val="00A1159F"/>
    <w:rsid w:val="00A11792"/>
    <w:rsid w:val="00A11D06"/>
    <w:rsid w:val="00A11DEE"/>
    <w:rsid w:val="00A11F03"/>
    <w:rsid w:val="00A1240C"/>
    <w:rsid w:val="00A1251D"/>
    <w:rsid w:val="00A1274A"/>
    <w:rsid w:val="00A12840"/>
    <w:rsid w:val="00A12AB4"/>
    <w:rsid w:val="00A12D3C"/>
    <w:rsid w:val="00A12FD6"/>
    <w:rsid w:val="00A12FDA"/>
    <w:rsid w:val="00A1341F"/>
    <w:rsid w:val="00A13773"/>
    <w:rsid w:val="00A13B1A"/>
    <w:rsid w:val="00A13C6E"/>
    <w:rsid w:val="00A13D57"/>
    <w:rsid w:val="00A14001"/>
    <w:rsid w:val="00A14222"/>
    <w:rsid w:val="00A14554"/>
    <w:rsid w:val="00A14712"/>
    <w:rsid w:val="00A14768"/>
    <w:rsid w:val="00A1489E"/>
    <w:rsid w:val="00A1494D"/>
    <w:rsid w:val="00A14BC8"/>
    <w:rsid w:val="00A14C78"/>
    <w:rsid w:val="00A14D89"/>
    <w:rsid w:val="00A14DB1"/>
    <w:rsid w:val="00A14E71"/>
    <w:rsid w:val="00A1526C"/>
    <w:rsid w:val="00A1531B"/>
    <w:rsid w:val="00A155B6"/>
    <w:rsid w:val="00A155FF"/>
    <w:rsid w:val="00A157A1"/>
    <w:rsid w:val="00A158A0"/>
    <w:rsid w:val="00A15C29"/>
    <w:rsid w:val="00A15C41"/>
    <w:rsid w:val="00A16058"/>
    <w:rsid w:val="00A1612C"/>
    <w:rsid w:val="00A163FC"/>
    <w:rsid w:val="00A1645D"/>
    <w:rsid w:val="00A16978"/>
    <w:rsid w:val="00A16A95"/>
    <w:rsid w:val="00A16B40"/>
    <w:rsid w:val="00A16D35"/>
    <w:rsid w:val="00A16DBB"/>
    <w:rsid w:val="00A16E63"/>
    <w:rsid w:val="00A170D6"/>
    <w:rsid w:val="00A1721E"/>
    <w:rsid w:val="00A17506"/>
    <w:rsid w:val="00A17B56"/>
    <w:rsid w:val="00A17C99"/>
    <w:rsid w:val="00A17DE9"/>
    <w:rsid w:val="00A17E5C"/>
    <w:rsid w:val="00A17EA9"/>
    <w:rsid w:val="00A20347"/>
    <w:rsid w:val="00A2040F"/>
    <w:rsid w:val="00A205A5"/>
    <w:rsid w:val="00A2092D"/>
    <w:rsid w:val="00A20BA3"/>
    <w:rsid w:val="00A20CDE"/>
    <w:rsid w:val="00A20D41"/>
    <w:rsid w:val="00A20E6A"/>
    <w:rsid w:val="00A211E5"/>
    <w:rsid w:val="00A212DF"/>
    <w:rsid w:val="00A21438"/>
    <w:rsid w:val="00A214AC"/>
    <w:rsid w:val="00A2161E"/>
    <w:rsid w:val="00A2179B"/>
    <w:rsid w:val="00A22110"/>
    <w:rsid w:val="00A22256"/>
    <w:rsid w:val="00A22761"/>
    <w:rsid w:val="00A22929"/>
    <w:rsid w:val="00A22CD2"/>
    <w:rsid w:val="00A22D61"/>
    <w:rsid w:val="00A22E16"/>
    <w:rsid w:val="00A22FC5"/>
    <w:rsid w:val="00A23169"/>
    <w:rsid w:val="00A238F9"/>
    <w:rsid w:val="00A239D2"/>
    <w:rsid w:val="00A23A4B"/>
    <w:rsid w:val="00A23AFF"/>
    <w:rsid w:val="00A23B9A"/>
    <w:rsid w:val="00A2414B"/>
    <w:rsid w:val="00A242CC"/>
    <w:rsid w:val="00A2445C"/>
    <w:rsid w:val="00A2468F"/>
    <w:rsid w:val="00A246FA"/>
    <w:rsid w:val="00A247C6"/>
    <w:rsid w:val="00A248CB"/>
    <w:rsid w:val="00A24C46"/>
    <w:rsid w:val="00A24E49"/>
    <w:rsid w:val="00A25120"/>
    <w:rsid w:val="00A251C0"/>
    <w:rsid w:val="00A254FE"/>
    <w:rsid w:val="00A25650"/>
    <w:rsid w:val="00A25860"/>
    <w:rsid w:val="00A2589B"/>
    <w:rsid w:val="00A25C11"/>
    <w:rsid w:val="00A25EC5"/>
    <w:rsid w:val="00A25F4E"/>
    <w:rsid w:val="00A2616F"/>
    <w:rsid w:val="00A26798"/>
    <w:rsid w:val="00A268B8"/>
    <w:rsid w:val="00A2693C"/>
    <w:rsid w:val="00A26983"/>
    <w:rsid w:val="00A26B26"/>
    <w:rsid w:val="00A26CC2"/>
    <w:rsid w:val="00A26CFD"/>
    <w:rsid w:val="00A26D14"/>
    <w:rsid w:val="00A26EAE"/>
    <w:rsid w:val="00A27081"/>
    <w:rsid w:val="00A2709D"/>
    <w:rsid w:val="00A270A1"/>
    <w:rsid w:val="00A27252"/>
    <w:rsid w:val="00A273AC"/>
    <w:rsid w:val="00A27607"/>
    <w:rsid w:val="00A27739"/>
    <w:rsid w:val="00A302F1"/>
    <w:rsid w:val="00A3032E"/>
    <w:rsid w:val="00A30384"/>
    <w:rsid w:val="00A305BE"/>
    <w:rsid w:val="00A308DB"/>
    <w:rsid w:val="00A309FE"/>
    <w:rsid w:val="00A30C7F"/>
    <w:rsid w:val="00A30EC1"/>
    <w:rsid w:val="00A30FCC"/>
    <w:rsid w:val="00A30FF9"/>
    <w:rsid w:val="00A31468"/>
    <w:rsid w:val="00A31569"/>
    <w:rsid w:val="00A31781"/>
    <w:rsid w:val="00A31841"/>
    <w:rsid w:val="00A318F1"/>
    <w:rsid w:val="00A31906"/>
    <w:rsid w:val="00A31C5A"/>
    <w:rsid w:val="00A31DBC"/>
    <w:rsid w:val="00A320F0"/>
    <w:rsid w:val="00A3222C"/>
    <w:rsid w:val="00A324FF"/>
    <w:rsid w:val="00A325F5"/>
    <w:rsid w:val="00A32622"/>
    <w:rsid w:val="00A329CD"/>
    <w:rsid w:val="00A32CA6"/>
    <w:rsid w:val="00A32D43"/>
    <w:rsid w:val="00A32FFC"/>
    <w:rsid w:val="00A333CE"/>
    <w:rsid w:val="00A33472"/>
    <w:rsid w:val="00A33914"/>
    <w:rsid w:val="00A33A58"/>
    <w:rsid w:val="00A34142"/>
    <w:rsid w:val="00A34378"/>
    <w:rsid w:val="00A34695"/>
    <w:rsid w:val="00A346C8"/>
    <w:rsid w:val="00A347BC"/>
    <w:rsid w:val="00A34A4A"/>
    <w:rsid w:val="00A34A52"/>
    <w:rsid w:val="00A34C14"/>
    <w:rsid w:val="00A34D75"/>
    <w:rsid w:val="00A355E2"/>
    <w:rsid w:val="00A35630"/>
    <w:rsid w:val="00A35763"/>
    <w:rsid w:val="00A35835"/>
    <w:rsid w:val="00A35992"/>
    <w:rsid w:val="00A35998"/>
    <w:rsid w:val="00A35B07"/>
    <w:rsid w:val="00A35BF8"/>
    <w:rsid w:val="00A35CCE"/>
    <w:rsid w:val="00A35F68"/>
    <w:rsid w:val="00A3602E"/>
    <w:rsid w:val="00A360EA"/>
    <w:rsid w:val="00A3624C"/>
    <w:rsid w:val="00A362F3"/>
    <w:rsid w:val="00A3637E"/>
    <w:rsid w:val="00A363E9"/>
    <w:rsid w:val="00A36433"/>
    <w:rsid w:val="00A3655E"/>
    <w:rsid w:val="00A365AB"/>
    <w:rsid w:val="00A367B2"/>
    <w:rsid w:val="00A36850"/>
    <w:rsid w:val="00A3686C"/>
    <w:rsid w:val="00A36988"/>
    <w:rsid w:val="00A36A00"/>
    <w:rsid w:val="00A36B14"/>
    <w:rsid w:val="00A36C9B"/>
    <w:rsid w:val="00A36D40"/>
    <w:rsid w:val="00A36E00"/>
    <w:rsid w:val="00A36F0B"/>
    <w:rsid w:val="00A36F81"/>
    <w:rsid w:val="00A36FEE"/>
    <w:rsid w:val="00A3712C"/>
    <w:rsid w:val="00A37451"/>
    <w:rsid w:val="00A37519"/>
    <w:rsid w:val="00A376AA"/>
    <w:rsid w:val="00A376B2"/>
    <w:rsid w:val="00A37778"/>
    <w:rsid w:val="00A37791"/>
    <w:rsid w:val="00A377FE"/>
    <w:rsid w:val="00A378E0"/>
    <w:rsid w:val="00A37B96"/>
    <w:rsid w:val="00A37C3B"/>
    <w:rsid w:val="00A37C40"/>
    <w:rsid w:val="00A37C4A"/>
    <w:rsid w:val="00A37C74"/>
    <w:rsid w:val="00A37CE6"/>
    <w:rsid w:val="00A37EEB"/>
    <w:rsid w:val="00A40329"/>
    <w:rsid w:val="00A40347"/>
    <w:rsid w:val="00A404BE"/>
    <w:rsid w:val="00A40530"/>
    <w:rsid w:val="00A40553"/>
    <w:rsid w:val="00A4071E"/>
    <w:rsid w:val="00A4074E"/>
    <w:rsid w:val="00A4092E"/>
    <w:rsid w:val="00A40A78"/>
    <w:rsid w:val="00A40AFE"/>
    <w:rsid w:val="00A40F61"/>
    <w:rsid w:val="00A40FBB"/>
    <w:rsid w:val="00A410F5"/>
    <w:rsid w:val="00A411C7"/>
    <w:rsid w:val="00A41273"/>
    <w:rsid w:val="00A413CF"/>
    <w:rsid w:val="00A418BC"/>
    <w:rsid w:val="00A41934"/>
    <w:rsid w:val="00A4194C"/>
    <w:rsid w:val="00A41CC8"/>
    <w:rsid w:val="00A41F28"/>
    <w:rsid w:val="00A41F4A"/>
    <w:rsid w:val="00A41F6B"/>
    <w:rsid w:val="00A41FEC"/>
    <w:rsid w:val="00A42138"/>
    <w:rsid w:val="00A42152"/>
    <w:rsid w:val="00A42302"/>
    <w:rsid w:val="00A4284A"/>
    <w:rsid w:val="00A428CB"/>
    <w:rsid w:val="00A429A7"/>
    <w:rsid w:val="00A42BE8"/>
    <w:rsid w:val="00A430BB"/>
    <w:rsid w:val="00A4324F"/>
    <w:rsid w:val="00A437B5"/>
    <w:rsid w:val="00A43885"/>
    <w:rsid w:val="00A43A54"/>
    <w:rsid w:val="00A43AD1"/>
    <w:rsid w:val="00A43B27"/>
    <w:rsid w:val="00A43CAF"/>
    <w:rsid w:val="00A43CEB"/>
    <w:rsid w:val="00A43D65"/>
    <w:rsid w:val="00A4408A"/>
    <w:rsid w:val="00A442BD"/>
    <w:rsid w:val="00A443A9"/>
    <w:rsid w:val="00A446AB"/>
    <w:rsid w:val="00A446D7"/>
    <w:rsid w:val="00A44791"/>
    <w:rsid w:val="00A44883"/>
    <w:rsid w:val="00A448F9"/>
    <w:rsid w:val="00A4494D"/>
    <w:rsid w:val="00A44ADD"/>
    <w:rsid w:val="00A44D2C"/>
    <w:rsid w:val="00A44FA2"/>
    <w:rsid w:val="00A45518"/>
    <w:rsid w:val="00A4557E"/>
    <w:rsid w:val="00A45644"/>
    <w:rsid w:val="00A456C6"/>
    <w:rsid w:val="00A458F4"/>
    <w:rsid w:val="00A45B12"/>
    <w:rsid w:val="00A45F63"/>
    <w:rsid w:val="00A462A9"/>
    <w:rsid w:val="00A46673"/>
    <w:rsid w:val="00A466FF"/>
    <w:rsid w:val="00A4682E"/>
    <w:rsid w:val="00A468F9"/>
    <w:rsid w:val="00A46A53"/>
    <w:rsid w:val="00A46DC9"/>
    <w:rsid w:val="00A46E2F"/>
    <w:rsid w:val="00A4706E"/>
    <w:rsid w:val="00A473D7"/>
    <w:rsid w:val="00A47727"/>
    <w:rsid w:val="00A4777A"/>
    <w:rsid w:val="00A4790D"/>
    <w:rsid w:val="00A47AE3"/>
    <w:rsid w:val="00A47B28"/>
    <w:rsid w:val="00A47BEE"/>
    <w:rsid w:val="00A47D33"/>
    <w:rsid w:val="00A50056"/>
    <w:rsid w:val="00A50102"/>
    <w:rsid w:val="00A5040D"/>
    <w:rsid w:val="00A50473"/>
    <w:rsid w:val="00A50830"/>
    <w:rsid w:val="00A50A94"/>
    <w:rsid w:val="00A50C41"/>
    <w:rsid w:val="00A50F31"/>
    <w:rsid w:val="00A5113D"/>
    <w:rsid w:val="00A511BA"/>
    <w:rsid w:val="00A511E5"/>
    <w:rsid w:val="00A51641"/>
    <w:rsid w:val="00A5180D"/>
    <w:rsid w:val="00A51E09"/>
    <w:rsid w:val="00A51FD7"/>
    <w:rsid w:val="00A5200C"/>
    <w:rsid w:val="00A521B9"/>
    <w:rsid w:val="00A52429"/>
    <w:rsid w:val="00A5244F"/>
    <w:rsid w:val="00A52836"/>
    <w:rsid w:val="00A5286C"/>
    <w:rsid w:val="00A52935"/>
    <w:rsid w:val="00A52A0F"/>
    <w:rsid w:val="00A52C31"/>
    <w:rsid w:val="00A5322A"/>
    <w:rsid w:val="00A53333"/>
    <w:rsid w:val="00A538CE"/>
    <w:rsid w:val="00A538E2"/>
    <w:rsid w:val="00A53A83"/>
    <w:rsid w:val="00A53AF8"/>
    <w:rsid w:val="00A53B4A"/>
    <w:rsid w:val="00A53BF4"/>
    <w:rsid w:val="00A53EBE"/>
    <w:rsid w:val="00A540E1"/>
    <w:rsid w:val="00A54103"/>
    <w:rsid w:val="00A54104"/>
    <w:rsid w:val="00A5417C"/>
    <w:rsid w:val="00A54273"/>
    <w:rsid w:val="00A54338"/>
    <w:rsid w:val="00A54363"/>
    <w:rsid w:val="00A5453F"/>
    <w:rsid w:val="00A54A5C"/>
    <w:rsid w:val="00A54AD7"/>
    <w:rsid w:val="00A54C68"/>
    <w:rsid w:val="00A54CD3"/>
    <w:rsid w:val="00A54D2E"/>
    <w:rsid w:val="00A54F20"/>
    <w:rsid w:val="00A54FBA"/>
    <w:rsid w:val="00A55714"/>
    <w:rsid w:val="00A55AE9"/>
    <w:rsid w:val="00A55CA9"/>
    <w:rsid w:val="00A55CC8"/>
    <w:rsid w:val="00A55CCF"/>
    <w:rsid w:val="00A55E0D"/>
    <w:rsid w:val="00A56583"/>
    <w:rsid w:val="00A56617"/>
    <w:rsid w:val="00A568B1"/>
    <w:rsid w:val="00A56BE1"/>
    <w:rsid w:val="00A56DB3"/>
    <w:rsid w:val="00A5704E"/>
    <w:rsid w:val="00A57083"/>
    <w:rsid w:val="00A572B2"/>
    <w:rsid w:val="00A5738C"/>
    <w:rsid w:val="00A577FB"/>
    <w:rsid w:val="00A57806"/>
    <w:rsid w:val="00A57BF7"/>
    <w:rsid w:val="00A57C4F"/>
    <w:rsid w:val="00A57D2B"/>
    <w:rsid w:val="00A57DC4"/>
    <w:rsid w:val="00A57E03"/>
    <w:rsid w:val="00A57E84"/>
    <w:rsid w:val="00A57EF1"/>
    <w:rsid w:val="00A57F2F"/>
    <w:rsid w:val="00A57F66"/>
    <w:rsid w:val="00A60266"/>
    <w:rsid w:val="00A60477"/>
    <w:rsid w:val="00A604EB"/>
    <w:rsid w:val="00A606DB"/>
    <w:rsid w:val="00A60821"/>
    <w:rsid w:val="00A6083F"/>
    <w:rsid w:val="00A61318"/>
    <w:rsid w:val="00A61668"/>
    <w:rsid w:val="00A61B87"/>
    <w:rsid w:val="00A61B95"/>
    <w:rsid w:val="00A61D68"/>
    <w:rsid w:val="00A61E63"/>
    <w:rsid w:val="00A61E93"/>
    <w:rsid w:val="00A61F37"/>
    <w:rsid w:val="00A62114"/>
    <w:rsid w:val="00A6216D"/>
    <w:rsid w:val="00A62438"/>
    <w:rsid w:val="00A624A2"/>
    <w:rsid w:val="00A62567"/>
    <w:rsid w:val="00A62994"/>
    <w:rsid w:val="00A62A33"/>
    <w:rsid w:val="00A62A48"/>
    <w:rsid w:val="00A62AFC"/>
    <w:rsid w:val="00A62DDB"/>
    <w:rsid w:val="00A62EC5"/>
    <w:rsid w:val="00A63398"/>
    <w:rsid w:val="00A634B4"/>
    <w:rsid w:val="00A635D1"/>
    <w:rsid w:val="00A636E5"/>
    <w:rsid w:val="00A63845"/>
    <w:rsid w:val="00A63848"/>
    <w:rsid w:val="00A638AE"/>
    <w:rsid w:val="00A63AB2"/>
    <w:rsid w:val="00A63AB4"/>
    <w:rsid w:val="00A63B14"/>
    <w:rsid w:val="00A63C2A"/>
    <w:rsid w:val="00A63C9A"/>
    <w:rsid w:val="00A63F41"/>
    <w:rsid w:val="00A63F68"/>
    <w:rsid w:val="00A641E3"/>
    <w:rsid w:val="00A64291"/>
    <w:rsid w:val="00A643F8"/>
    <w:rsid w:val="00A64461"/>
    <w:rsid w:val="00A64695"/>
    <w:rsid w:val="00A648C4"/>
    <w:rsid w:val="00A64997"/>
    <w:rsid w:val="00A651B8"/>
    <w:rsid w:val="00A65246"/>
    <w:rsid w:val="00A6524B"/>
    <w:rsid w:val="00A652F6"/>
    <w:rsid w:val="00A6537B"/>
    <w:rsid w:val="00A653B1"/>
    <w:rsid w:val="00A658F9"/>
    <w:rsid w:val="00A65AE2"/>
    <w:rsid w:val="00A65AEE"/>
    <w:rsid w:val="00A65B9F"/>
    <w:rsid w:val="00A65BED"/>
    <w:rsid w:val="00A65CC1"/>
    <w:rsid w:val="00A65D27"/>
    <w:rsid w:val="00A65DCD"/>
    <w:rsid w:val="00A65DFD"/>
    <w:rsid w:val="00A65E01"/>
    <w:rsid w:val="00A65E76"/>
    <w:rsid w:val="00A664F6"/>
    <w:rsid w:val="00A665D0"/>
    <w:rsid w:val="00A6661A"/>
    <w:rsid w:val="00A666CE"/>
    <w:rsid w:val="00A666FC"/>
    <w:rsid w:val="00A6679E"/>
    <w:rsid w:val="00A667C6"/>
    <w:rsid w:val="00A669E5"/>
    <w:rsid w:val="00A66B45"/>
    <w:rsid w:val="00A66D78"/>
    <w:rsid w:val="00A66D85"/>
    <w:rsid w:val="00A66ED8"/>
    <w:rsid w:val="00A66FDB"/>
    <w:rsid w:val="00A6709F"/>
    <w:rsid w:val="00A670AC"/>
    <w:rsid w:val="00A670EB"/>
    <w:rsid w:val="00A67216"/>
    <w:rsid w:val="00A67263"/>
    <w:rsid w:val="00A672A4"/>
    <w:rsid w:val="00A672D2"/>
    <w:rsid w:val="00A6748D"/>
    <w:rsid w:val="00A67508"/>
    <w:rsid w:val="00A675AE"/>
    <w:rsid w:val="00A67634"/>
    <w:rsid w:val="00A67659"/>
    <w:rsid w:val="00A6765F"/>
    <w:rsid w:val="00A6793E"/>
    <w:rsid w:val="00A67B66"/>
    <w:rsid w:val="00A67BA6"/>
    <w:rsid w:val="00A67F64"/>
    <w:rsid w:val="00A7000F"/>
    <w:rsid w:val="00A702C8"/>
    <w:rsid w:val="00A70415"/>
    <w:rsid w:val="00A70459"/>
    <w:rsid w:val="00A70738"/>
    <w:rsid w:val="00A70819"/>
    <w:rsid w:val="00A70891"/>
    <w:rsid w:val="00A70894"/>
    <w:rsid w:val="00A708DA"/>
    <w:rsid w:val="00A70E09"/>
    <w:rsid w:val="00A70E8F"/>
    <w:rsid w:val="00A70FA6"/>
    <w:rsid w:val="00A7135E"/>
    <w:rsid w:val="00A713B8"/>
    <w:rsid w:val="00A71542"/>
    <w:rsid w:val="00A7186D"/>
    <w:rsid w:val="00A718FB"/>
    <w:rsid w:val="00A71926"/>
    <w:rsid w:val="00A719FB"/>
    <w:rsid w:val="00A71AD6"/>
    <w:rsid w:val="00A71BA4"/>
    <w:rsid w:val="00A71E73"/>
    <w:rsid w:val="00A720C2"/>
    <w:rsid w:val="00A72268"/>
    <w:rsid w:val="00A725AA"/>
    <w:rsid w:val="00A7292E"/>
    <w:rsid w:val="00A72961"/>
    <w:rsid w:val="00A72C18"/>
    <w:rsid w:val="00A72F1D"/>
    <w:rsid w:val="00A73007"/>
    <w:rsid w:val="00A7318A"/>
    <w:rsid w:val="00A73214"/>
    <w:rsid w:val="00A732A8"/>
    <w:rsid w:val="00A733E0"/>
    <w:rsid w:val="00A734F2"/>
    <w:rsid w:val="00A734F5"/>
    <w:rsid w:val="00A7352C"/>
    <w:rsid w:val="00A7358B"/>
    <w:rsid w:val="00A735F8"/>
    <w:rsid w:val="00A73CA4"/>
    <w:rsid w:val="00A73E83"/>
    <w:rsid w:val="00A73E9A"/>
    <w:rsid w:val="00A741B6"/>
    <w:rsid w:val="00A744BD"/>
    <w:rsid w:val="00A746EC"/>
    <w:rsid w:val="00A74943"/>
    <w:rsid w:val="00A74B4F"/>
    <w:rsid w:val="00A750A0"/>
    <w:rsid w:val="00A7535A"/>
    <w:rsid w:val="00A7567F"/>
    <w:rsid w:val="00A75CE0"/>
    <w:rsid w:val="00A75E24"/>
    <w:rsid w:val="00A75F21"/>
    <w:rsid w:val="00A760F2"/>
    <w:rsid w:val="00A76358"/>
    <w:rsid w:val="00A764D7"/>
    <w:rsid w:val="00A7668F"/>
    <w:rsid w:val="00A76913"/>
    <w:rsid w:val="00A76955"/>
    <w:rsid w:val="00A76975"/>
    <w:rsid w:val="00A76A0E"/>
    <w:rsid w:val="00A76A31"/>
    <w:rsid w:val="00A76CAA"/>
    <w:rsid w:val="00A76D71"/>
    <w:rsid w:val="00A76ED0"/>
    <w:rsid w:val="00A7709F"/>
    <w:rsid w:val="00A771A9"/>
    <w:rsid w:val="00A77409"/>
    <w:rsid w:val="00A77573"/>
    <w:rsid w:val="00A775DE"/>
    <w:rsid w:val="00A7767F"/>
    <w:rsid w:val="00A776C2"/>
    <w:rsid w:val="00A778BB"/>
    <w:rsid w:val="00A77BE8"/>
    <w:rsid w:val="00A77BF8"/>
    <w:rsid w:val="00A77E15"/>
    <w:rsid w:val="00A77F40"/>
    <w:rsid w:val="00A77F52"/>
    <w:rsid w:val="00A801E8"/>
    <w:rsid w:val="00A801F7"/>
    <w:rsid w:val="00A8047D"/>
    <w:rsid w:val="00A8074C"/>
    <w:rsid w:val="00A80813"/>
    <w:rsid w:val="00A80A6A"/>
    <w:rsid w:val="00A80AEF"/>
    <w:rsid w:val="00A80BB1"/>
    <w:rsid w:val="00A80D48"/>
    <w:rsid w:val="00A80D58"/>
    <w:rsid w:val="00A80F01"/>
    <w:rsid w:val="00A80F4C"/>
    <w:rsid w:val="00A81016"/>
    <w:rsid w:val="00A81018"/>
    <w:rsid w:val="00A8105F"/>
    <w:rsid w:val="00A81726"/>
    <w:rsid w:val="00A81A72"/>
    <w:rsid w:val="00A81EC9"/>
    <w:rsid w:val="00A81FC2"/>
    <w:rsid w:val="00A824FF"/>
    <w:rsid w:val="00A82607"/>
    <w:rsid w:val="00A828A4"/>
    <w:rsid w:val="00A82926"/>
    <w:rsid w:val="00A82CB0"/>
    <w:rsid w:val="00A82E61"/>
    <w:rsid w:val="00A82F20"/>
    <w:rsid w:val="00A82F28"/>
    <w:rsid w:val="00A83719"/>
    <w:rsid w:val="00A8374F"/>
    <w:rsid w:val="00A83DAE"/>
    <w:rsid w:val="00A841BD"/>
    <w:rsid w:val="00A8433C"/>
    <w:rsid w:val="00A845D2"/>
    <w:rsid w:val="00A84761"/>
    <w:rsid w:val="00A848B8"/>
    <w:rsid w:val="00A84AAE"/>
    <w:rsid w:val="00A84DEE"/>
    <w:rsid w:val="00A84FDD"/>
    <w:rsid w:val="00A851E1"/>
    <w:rsid w:val="00A85426"/>
    <w:rsid w:val="00A854AE"/>
    <w:rsid w:val="00A854FE"/>
    <w:rsid w:val="00A857F5"/>
    <w:rsid w:val="00A85866"/>
    <w:rsid w:val="00A85BD1"/>
    <w:rsid w:val="00A85DE6"/>
    <w:rsid w:val="00A86207"/>
    <w:rsid w:val="00A864DE"/>
    <w:rsid w:val="00A86526"/>
    <w:rsid w:val="00A86A14"/>
    <w:rsid w:val="00A86AA8"/>
    <w:rsid w:val="00A86BB2"/>
    <w:rsid w:val="00A86C47"/>
    <w:rsid w:val="00A86D20"/>
    <w:rsid w:val="00A86D8F"/>
    <w:rsid w:val="00A86FFF"/>
    <w:rsid w:val="00A87126"/>
    <w:rsid w:val="00A87200"/>
    <w:rsid w:val="00A8728C"/>
    <w:rsid w:val="00A872A9"/>
    <w:rsid w:val="00A872B2"/>
    <w:rsid w:val="00A877C4"/>
    <w:rsid w:val="00A87884"/>
    <w:rsid w:val="00A879F1"/>
    <w:rsid w:val="00A87B93"/>
    <w:rsid w:val="00A87BF1"/>
    <w:rsid w:val="00A87D05"/>
    <w:rsid w:val="00A87E46"/>
    <w:rsid w:val="00A90145"/>
    <w:rsid w:val="00A9043F"/>
    <w:rsid w:val="00A90562"/>
    <w:rsid w:val="00A90586"/>
    <w:rsid w:val="00A906C9"/>
    <w:rsid w:val="00A9072D"/>
    <w:rsid w:val="00A90DE6"/>
    <w:rsid w:val="00A90DEB"/>
    <w:rsid w:val="00A90DF1"/>
    <w:rsid w:val="00A90EF0"/>
    <w:rsid w:val="00A910DE"/>
    <w:rsid w:val="00A913D6"/>
    <w:rsid w:val="00A916C6"/>
    <w:rsid w:val="00A91825"/>
    <w:rsid w:val="00A91984"/>
    <w:rsid w:val="00A91AC5"/>
    <w:rsid w:val="00A91B40"/>
    <w:rsid w:val="00A91C0C"/>
    <w:rsid w:val="00A91CA5"/>
    <w:rsid w:val="00A91CD6"/>
    <w:rsid w:val="00A91CD7"/>
    <w:rsid w:val="00A91D0C"/>
    <w:rsid w:val="00A91DFA"/>
    <w:rsid w:val="00A91E71"/>
    <w:rsid w:val="00A92409"/>
    <w:rsid w:val="00A92497"/>
    <w:rsid w:val="00A9252F"/>
    <w:rsid w:val="00A92766"/>
    <w:rsid w:val="00A92D53"/>
    <w:rsid w:val="00A92DF5"/>
    <w:rsid w:val="00A92E94"/>
    <w:rsid w:val="00A933A5"/>
    <w:rsid w:val="00A934B7"/>
    <w:rsid w:val="00A938DF"/>
    <w:rsid w:val="00A93AE5"/>
    <w:rsid w:val="00A943B6"/>
    <w:rsid w:val="00A94683"/>
    <w:rsid w:val="00A94750"/>
    <w:rsid w:val="00A94CEA"/>
    <w:rsid w:val="00A95128"/>
    <w:rsid w:val="00A95201"/>
    <w:rsid w:val="00A95359"/>
    <w:rsid w:val="00A95509"/>
    <w:rsid w:val="00A956B0"/>
    <w:rsid w:val="00A95880"/>
    <w:rsid w:val="00A95A25"/>
    <w:rsid w:val="00A95A2C"/>
    <w:rsid w:val="00A95A30"/>
    <w:rsid w:val="00A95B5F"/>
    <w:rsid w:val="00A95B93"/>
    <w:rsid w:val="00A95D29"/>
    <w:rsid w:val="00A961D4"/>
    <w:rsid w:val="00A9623F"/>
    <w:rsid w:val="00A96343"/>
    <w:rsid w:val="00A9660C"/>
    <w:rsid w:val="00A966A4"/>
    <w:rsid w:val="00A96731"/>
    <w:rsid w:val="00A96814"/>
    <w:rsid w:val="00A96896"/>
    <w:rsid w:val="00A96B0D"/>
    <w:rsid w:val="00A96B80"/>
    <w:rsid w:val="00A96D0C"/>
    <w:rsid w:val="00A96FF9"/>
    <w:rsid w:val="00A970F6"/>
    <w:rsid w:val="00A97120"/>
    <w:rsid w:val="00A971F1"/>
    <w:rsid w:val="00A972DE"/>
    <w:rsid w:val="00A97409"/>
    <w:rsid w:val="00A9768A"/>
    <w:rsid w:val="00A9774F"/>
    <w:rsid w:val="00A979A3"/>
    <w:rsid w:val="00A979CE"/>
    <w:rsid w:val="00A97B1B"/>
    <w:rsid w:val="00A97D7D"/>
    <w:rsid w:val="00A97F3C"/>
    <w:rsid w:val="00AA013E"/>
    <w:rsid w:val="00AA028B"/>
    <w:rsid w:val="00AA02F2"/>
    <w:rsid w:val="00AA06DD"/>
    <w:rsid w:val="00AA0823"/>
    <w:rsid w:val="00AA09D5"/>
    <w:rsid w:val="00AA0A09"/>
    <w:rsid w:val="00AA0A8E"/>
    <w:rsid w:val="00AA0AB0"/>
    <w:rsid w:val="00AA0AC8"/>
    <w:rsid w:val="00AA0BC3"/>
    <w:rsid w:val="00AA0DE2"/>
    <w:rsid w:val="00AA0E46"/>
    <w:rsid w:val="00AA1305"/>
    <w:rsid w:val="00AA13FC"/>
    <w:rsid w:val="00AA1529"/>
    <w:rsid w:val="00AA18B2"/>
    <w:rsid w:val="00AA19E5"/>
    <w:rsid w:val="00AA1A09"/>
    <w:rsid w:val="00AA1B02"/>
    <w:rsid w:val="00AA1BF9"/>
    <w:rsid w:val="00AA1C08"/>
    <w:rsid w:val="00AA1DA3"/>
    <w:rsid w:val="00AA1FB1"/>
    <w:rsid w:val="00AA2189"/>
    <w:rsid w:val="00AA226E"/>
    <w:rsid w:val="00AA228E"/>
    <w:rsid w:val="00AA2295"/>
    <w:rsid w:val="00AA2612"/>
    <w:rsid w:val="00AA283A"/>
    <w:rsid w:val="00AA2900"/>
    <w:rsid w:val="00AA2D33"/>
    <w:rsid w:val="00AA2D52"/>
    <w:rsid w:val="00AA33AC"/>
    <w:rsid w:val="00AA364F"/>
    <w:rsid w:val="00AA367F"/>
    <w:rsid w:val="00AA3994"/>
    <w:rsid w:val="00AA3B8C"/>
    <w:rsid w:val="00AA3F43"/>
    <w:rsid w:val="00AA40A7"/>
    <w:rsid w:val="00AA4352"/>
    <w:rsid w:val="00AA4383"/>
    <w:rsid w:val="00AA44AD"/>
    <w:rsid w:val="00AA4657"/>
    <w:rsid w:val="00AA4667"/>
    <w:rsid w:val="00AA4742"/>
    <w:rsid w:val="00AA4879"/>
    <w:rsid w:val="00AA4E7A"/>
    <w:rsid w:val="00AA509D"/>
    <w:rsid w:val="00AA50DC"/>
    <w:rsid w:val="00AA5139"/>
    <w:rsid w:val="00AA53B5"/>
    <w:rsid w:val="00AA550A"/>
    <w:rsid w:val="00AA5DAE"/>
    <w:rsid w:val="00AA5E1A"/>
    <w:rsid w:val="00AA5FDE"/>
    <w:rsid w:val="00AA6046"/>
    <w:rsid w:val="00AA6106"/>
    <w:rsid w:val="00AA62AF"/>
    <w:rsid w:val="00AA6A37"/>
    <w:rsid w:val="00AA6AEE"/>
    <w:rsid w:val="00AA6D56"/>
    <w:rsid w:val="00AA6DDA"/>
    <w:rsid w:val="00AA6E92"/>
    <w:rsid w:val="00AA6EF5"/>
    <w:rsid w:val="00AA6F79"/>
    <w:rsid w:val="00AA6F82"/>
    <w:rsid w:val="00AA7193"/>
    <w:rsid w:val="00AA72EF"/>
    <w:rsid w:val="00AA7303"/>
    <w:rsid w:val="00AA7842"/>
    <w:rsid w:val="00AA7A57"/>
    <w:rsid w:val="00AA7C62"/>
    <w:rsid w:val="00AA7CBB"/>
    <w:rsid w:val="00AA7E42"/>
    <w:rsid w:val="00AA7F28"/>
    <w:rsid w:val="00AB02A4"/>
    <w:rsid w:val="00AB037F"/>
    <w:rsid w:val="00AB05FF"/>
    <w:rsid w:val="00AB078C"/>
    <w:rsid w:val="00AB0905"/>
    <w:rsid w:val="00AB0A16"/>
    <w:rsid w:val="00AB0AEF"/>
    <w:rsid w:val="00AB0FAD"/>
    <w:rsid w:val="00AB107F"/>
    <w:rsid w:val="00AB12F6"/>
    <w:rsid w:val="00AB13D7"/>
    <w:rsid w:val="00AB1703"/>
    <w:rsid w:val="00AB1AB3"/>
    <w:rsid w:val="00AB1CC2"/>
    <w:rsid w:val="00AB1EF0"/>
    <w:rsid w:val="00AB215B"/>
    <w:rsid w:val="00AB22F7"/>
    <w:rsid w:val="00AB2311"/>
    <w:rsid w:val="00AB2516"/>
    <w:rsid w:val="00AB26BB"/>
    <w:rsid w:val="00AB28DF"/>
    <w:rsid w:val="00AB2A68"/>
    <w:rsid w:val="00AB2DBF"/>
    <w:rsid w:val="00AB30BD"/>
    <w:rsid w:val="00AB3142"/>
    <w:rsid w:val="00AB3254"/>
    <w:rsid w:val="00AB334D"/>
    <w:rsid w:val="00AB33F2"/>
    <w:rsid w:val="00AB3444"/>
    <w:rsid w:val="00AB371E"/>
    <w:rsid w:val="00AB385F"/>
    <w:rsid w:val="00AB3961"/>
    <w:rsid w:val="00AB3A8E"/>
    <w:rsid w:val="00AB3F18"/>
    <w:rsid w:val="00AB43F3"/>
    <w:rsid w:val="00AB44CE"/>
    <w:rsid w:val="00AB453F"/>
    <w:rsid w:val="00AB4585"/>
    <w:rsid w:val="00AB460B"/>
    <w:rsid w:val="00AB46F0"/>
    <w:rsid w:val="00AB47B2"/>
    <w:rsid w:val="00AB48FE"/>
    <w:rsid w:val="00AB4A45"/>
    <w:rsid w:val="00AB5253"/>
    <w:rsid w:val="00AB551D"/>
    <w:rsid w:val="00AB5565"/>
    <w:rsid w:val="00AB56FD"/>
    <w:rsid w:val="00AB575C"/>
    <w:rsid w:val="00AB57DB"/>
    <w:rsid w:val="00AB5CB3"/>
    <w:rsid w:val="00AB5E48"/>
    <w:rsid w:val="00AB62DC"/>
    <w:rsid w:val="00AB64E2"/>
    <w:rsid w:val="00AB66B1"/>
    <w:rsid w:val="00AB66CC"/>
    <w:rsid w:val="00AB6B93"/>
    <w:rsid w:val="00AB6C5C"/>
    <w:rsid w:val="00AB6C62"/>
    <w:rsid w:val="00AB6CAE"/>
    <w:rsid w:val="00AB6E56"/>
    <w:rsid w:val="00AB713D"/>
    <w:rsid w:val="00AB75DA"/>
    <w:rsid w:val="00AB7BDC"/>
    <w:rsid w:val="00AB7F18"/>
    <w:rsid w:val="00AC0337"/>
    <w:rsid w:val="00AC0392"/>
    <w:rsid w:val="00AC0AB1"/>
    <w:rsid w:val="00AC0B8A"/>
    <w:rsid w:val="00AC12D4"/>
    <w:rsid w:val="00AC1301"/>
    <w:rsid w:val="00AC133F"/>
    <w:rsid w:val="00AC1439"/>
    <w:rsid w:val="00AC15F2"/>
    <w:rsid w:val="00AC163E"/>
    <w:rsid w:val="00AC1643"/>
    <w:rsid w:val="00AC1657"/>
    <w:rsid w:val="00AC16C9"/>
    <w:rsid w:val="00AC184D"/>
    <w:rsid w:val="00AC1868"/>
    <w:rsid w:val="00AC18F1"/>
    <w:rsid w:val="00AC1919"/>
    <w:rsid w:val="00AC1B61"/>
    <w:rsid w:val="00AC1D00"/>
    <w:rsid w:val="00AC1D67"/>
    <w:rsid w:val="00AC1EB8"/>
    <w:rsid w:val="00AC2048"/>
    <w:rsid w:val="00AC2192"/>
    <w:rsid w:val="00AC21A1"/>
    <w:rsid w:val="00AC21FE"/>
    <w:rsid w:val="00AC2383"/>
    <w:rsid w:val="00AC24F9"/>
    <w:rsid w:val="00AC2527"/>
    <w:rsid w:val="00AC256B"/>
    <w:rsid w:val="00AC2612"/>
    <w:rsid w:val="00AC2633"/>
    <w:rsid w:val="00AC2865"/>
    <w:rsid w:val="00AC31F9"/>
    <w:rsid w:val="00AC3243"/>
    <w:rsid w:val="00AC347B"/>
    <w:rsid w:val="00AC362F"/>
    <w:rsid w:val="00AC3E24"/>
    <w:rsid w:val="00AC4038"/>
    <w:rsid w:val="00AC4039"/>
    <w:rsid w:val="00AC4048"/>
    <w:rsid w:val="00AC4150"/>
    <w:rsid w:val="00AC422D"/>
    <w:rsid w:val="00AC458A"/>
    <w:rsid w:val="00AC489C"/>
    <w:rsid w:val="00AC4DC0"/>
    <w:rsid w:val="00AC4EBC"/>
    <w:rsid w:val="00AC4EBE"/>
    <w:rsid w:val="00AC4EC5"/>
    <w:rsid w:val="00AC4EF8"/>
    <w:rsid w:val="00AC52D7"/>
    <w:rsid w:val="00AC55CC"/>
    <w:rsid w:val="00AC55FD"/>
    <w:rsid w:val="00AC5A7F"/>
    <w:rsid w:val="00AC5B69"/>
    <w:rsid w:val="00AC5FD1"/>
    <w:rsid w:val="00AC603A"/>
    <w:rsid w:val="00AC6127"/>
    <w:rsid w:val="00AC670A"/>
    <w:rsid w:val="00AC672B"/>
    <w:rsid w:val="00AC6743"/>
    <w:rsid w:val="00AC6846"/>
    <w:rsid w:val="00AC686D"/>
    <w:rsid w:val="00AC68A7"/>
    <w:rsid w:val="00AC6D3F"/>
    <w:rsid w:val="00AC714C"/>
    <w:rsid w:val="00AC71FC"/>
    <w:rsid w:val="00AC7448"/>
    <w:rsid w:val="00AC7563"/>
    <w:rsid w:val="00AC759F"/>
    <w:rsid w:val="00AC78EC"/>
    <w:rsid w:val="00AC7920"/>
    <w:rsid w:val="00AC7942"/>
    <w:rsid w:val="00AC79F9"/>
    <w:rsid w:val="00AC7A3D"/>
    <w:rsid w:val="00AC7B7D"/>
    <w:rsid w:val="00AD014A"/>
    <w:rsid w:val="00AD0227"/>
    <w:rsid w:val="00AD0A59"/>
    <w:rsid w:val="00AD0B03"/>
    <w:rsid w:val="00AD0BC5"/>
    <w:rsid w:val="00AD0D4F"/>
    <w:rsid w:val="00AD0DA5"/>
    <w:rsid w:val="00AD0E32"/>
    <w:rsid w:val="00AD0FC9"/>
    <w:rsid w:val="00AD10CF"/>
    <w:rsid w:val="00AD11C2"/>
    <w:rsid w:val="00AD11D4"/>
    <w:rsid w:val="00AD15B3"/>
    <w:rsid w:val="00AD1A6F"/>
    <w:rsid w:val="00AD1B91"/>
    <w:rsid w:val="00AD1CC0"/>
    <w:rsid w:val="00AD1CCB"/>
    <w:rsid w:val="00AD1D0A"/>
    <w:rsid w:val="00AD1D41"/>
    <w:rsid w:val="00AD1F38"/>
    <w:rsid w:val="00AD1F55"/>
    <w:rsid w:val="00AD2010"/>
    <w:rsid w:val="00AD20AC"/>
    <w:rsid w:val="00AD2160"/>
    <w:rsid w:val="00AD2347"/>
    <w:rsid w:val="00AD2406"/>
    <w:rsid w:val="00AD2411"/>
    <w:rsid w:val="00AD2439"/>
    <w:rsid w:val="00AD27D2"/>
    <w:rsid w:val="00AD2F3B"/>
    <w:rsid w:val="00AD3064"/>
    <w:rsid w:val="00AD3375"/>
    <w:rsid w:val="00AD3451"/>
    <w:rsid w:val="00AD3526"/>
    <w:rsid w:val="00AD3538"/>
    <w:rsid w:val="00AD3765"/>
    <w:rsid w:val="00AD380B"/>
    <w:rsid w:val="00AD38CE"/>
    <w:rsid w:val="00AD3E44"/>
    <w:rsid w:val="00AD3FE6"/>
    <w:rsid w:val="00AD42AC"/>
    <w:rsid w:val="00AD4715"/>
    <w:rsid w:val="00AD48A5"/>
    <w:rsid w:val="00AD4933"/>
    <w:rsid w:val="00AD4936"/>
    <w:rsid w:val="00AD4955"/>
    <w:rsid w:val="00AD4B67"/>
    <w:rsid w:val="00AD4BE5"/>
    <w:rsid w:val="00AD4EF9"/>
    <w:rsid w:val="00AD4F51"/>
    <w:rsid w:val="00AD5032"/>
    <w:rsid w:val="00AD5112"/>
    <w:rsid w:val="00AD51F4"/>
    <w:rsid w:val="00AD52F6"/>
    <w:rsid w:val="00AD53E4"/>
    <w:rsid w:val="00AD5B4D"/>
    <w:rsid w:val="00AD5B5B"/>
    <w:rsid w:val="00AD5C62"/>
    <w:rsid w:val="00AD5F0E"/>
    <w:rsid w:val="00AD63AC"/>
    <w:rsid w:val="00AD6459"/>
    <w:rsid w:val="00AD64CD"/>
    <w:rsid w:val="00AD6679"/>
    <w:rsid w:val="00AD68B7"/>
    <w:rsid w:val="00AD6A6E"/>
    <w:rsid w:val="00AD6F74"/>
    <w:rsid w:val="00AD7212"/>
    <w:rsid w:val="00AD75CD"/>
    <w:rsid w:val="00AD772E"/>
    <w:rsid w:val="00AD773C"/>
    <w:rsid w:val="00AD7C84"/>
    <w:rsid w:val="00AE0572"/>
    <w:rsid w:val="00AE0C7C"/>
    <w:rsid w:val="00AE126B"/>
    <w:rsid w:val="00AE157F"/>
    <w:rsid w:val="00AE17F5"/>
    <w:rsid w:val="00AE1875"/>
    <w:rsid w:val="00AE199A"/>
    <w:rsid w:val="00AE1C1F"/>
    <w:rsid w:val="00AE228F"/>
    <w:rsid w:val="00AE2439"/>
    <w:rsid w:val="00AE26A2"/>
    <w:rsid w:val="00AE2983"/>
    <w:rsid w:val="00AE2AE6"/>
    <w:rsid w:val="00AE2B9C"/>
    <w:rsid w:val="00AE2D3E"/>
    <w:rsid w:val="00AE2DA8"/>
    <w:rsid w:val="00AE2E45"/>
    <w:rsid w:val="00AE2F66"/>
    <w:rsid w:val="00AE36FA"/>
    <w:rsid w:val="00AE3772"/>
    <w:rsid w:val="00AE3A52"/>
    <w:rsid w:val="00AE4000"/>
    <w:rsid w:val="00AE408F"/>
    <w:rsid w:val="00AE4402"/>
    <w:rsid w:val="00AE463A"/>
    <w:rsid w:val="00AE4A30"/>
    <w:rsid w:val="00AE4A36"/>
    <w:rsid w:val="00AE4A7B"/>
    <w:rsid w:val="00AE4A9A"/>
    <w:rsid w:val="00AE4D87"/>
    <w:rsid w:val="00AE5046"/>
    <w:rsid w:val="00AE513D"/>
    <w:rsid w:val="00AE51C6"/>
    <w:rsid w:val="00AE53AB"/>
    <w:rsid w:val="00AE5433"/>
    <w:rsid w:val="00AE56E5"/>
    <w:rsid w:val="00AE5B3A"/>
    <w:rsid w:val="00AE5B45"/>
    <w:rsid w:val="00AE5C16"/>
    <w:rsid w:val="00AE5E9D"/>
    <w:rsid w:val="00AE5F9B"/>
    <w:rsid w:val="00AE60DD"/>
    <w:rsid w:val="00AE60FD"/>
    <w:rsid w:val="00AE622F"/>
    <w:rsid w:val="00AE65B9"/>
    <w:rsid w:val="00AE66A5"/>
    <w:rsid w:val="00AE6892"/>
    <w:rsid w:val="00AE6A15"/>
    <w:rsid w:val="00AE6AD3"/>
    <w:rsid w:val="00AE6B7B"/>
    <w:rsid w:val="00AE700B"/>
    <w:rsid w:val="00AE74F8"/>
    <w:rsid w:val="00AE74FC"/>
    <w:rsid w:val="00AE7785"/>
    <w:rsid w:val="00AE77AF"/>
    <w:rsid w:val="00AE787E"/>
    <w:rsid w:val="00AE7900"/>
    <w:rsid w:val="00AE7A33"/>
    <w:rsid w:val="00AE7A76"/>
    <w:rsid w:val="00AE7A78"/>
    <w:rsid w:val="00AE7AC9"/>
    <w:rsid w:val="00AE7D24"/>
    <w:rsid w:val="00AE7E71"/>
    <w:rsid w:val="00AE7EAA"/>
    <w:rsid w:val="00AF019A"/>
    <w:rsid w:val="00AF022B"/>
    <w:rsid w:val="00AF02D9"/>
    <w:rsid w:val="00AF0366"/>
    <w:rsid w:val="00AF055E"/>
    <w:rsid w:val="00AF0779"/>
    <w:rsid w:val="00AF0D18"/>
    <w:rsid w:val="00AF0EAD"/>
    <w:rsid w:val="00AF1068"/>
    <w:rsid w:val="00AF14D9"/>
    <w:rsid w:val="00AF16AE"/>
    <w:rsid w:val="00AF1761"/>
    <w:rsid w:val="00AF1790"/>
    <w:rsid w:val="00AF19B2"/>
    <w:rsid w:val="00AF1B4C"/>
    <w:rsid w:val="00AF1CAE"/>
    <w:rsid w:val="00AF1E77"/>
    <w:rsid w:val="00AF22CB"/>
    <w:rsid w:val="00AF23E7"/>
    <w:rsid w:val="00AF2513"/>
    <w:rsid w:val="00AF2586"/>
    <w:rsid w:val="00AF26E9"/>
    <w:rsid w:val="00AF27D6"/>
    <w:rsid w:val="00AF2ACA"/>
    <w:rsid w:val="00AF2C79"/>
    <w:rsid w:val="00AF2F05"/>
    <w:rsid w:val="00AF3065"/>
    <w:rsid w:val="00AF30E0"/>
    <w:rsid w:val="00AF31DF"/>
    <w:rsid w:val="00AF3253"/>
    <w:rsid w:val="00AF32AF"/>
    <w:rsid w:val="00AF32CA"/>
    <w:rsid w:val="00AF34E9"/>
    <w:rsid w:val="00AF352B"/>
    <w:rsid w:val="00AF3593"/>
    <w:rsid w:val="00AF38FD"/>
    <w:rsid w:val="00AF3AC2"/>
    <w:rsid w:val="00AF3CDA"/>
    <w:rsid w:val="00AF41D3"/>
    <w:rsid w:val="00AF478C"/>
    <w:rsid w:val="00AF4A07"/>
    <w:rsid w:val="00AF4F73"/>
    <w:rsid w:val="00AF531F"/>
    <w:rsid w:val="00AF539E"/>
    <w:rsid w:val="00AF54D4"/>
    <w:rsid w:val="00AF550E"/>
    <w:rsid w:val="00AF5A01"/>
    <w:rsid w:val="00AF5BF9"/>
    <w:rsid w:val="00AF5C05"/>
    <w:rsid w:val="00AF5FAD"/>
    <w:rsid w:val="00AF5FC4"/>
    <w:rsid w:val="00AF5FF0"/>
    <w:rsid w:val="00AF622A"/>
    <w:rsid w:val="00AF631A"/>
    <w:rsid w:val="00AF6458"/>
    <w:rsid w:val="00AF668E"/>
    <w:rsid w:val="00AF68B1"/>
    <w:rsid w:val="00AF68B8"/>
    <w:rsid w:val="00AF68CA"/>
    <w:rsid w:val="00AF699C"/>
    <w:rsid w:val="00AF6A8B"/>
    <w:rsid w:val="00AF6AC2"/>
    <w:rsid w:val="00AF6EE2"/>
    <w:rsid w:val="00AF705B"/>
    <w:rsid w:val="00AF7088"/>
    <w:rsid w:val="00AF7243"/>
    <w:rsid w:val="00AF74CF"/>
    <w:rsid w:val="00AF75B6"/>
    <w:rsid w:val="00AF7E40"/>
    <w:rsid w:val="00AF7E56"/>
    <w:rsid w:val="00AF7FF0"/>
    <w:rsid w:val="00B000C8"/>
    <w:rsid w:val="00B0038C"/>
    <w:rsid w:val="00B003E8"/>
    <w:rsid w:val="00B00426"/>
    <w:rsid w:val="00B00597"/>
    <w:rsid w:val="00B007A4"/>
    <w:rsid w:val="00B00852"/>
    <w:rsid w:val="00B00BEE"/>
    <w:rsid w:val="00B00E46"/>
    <w:rsid w:val="00B00E96"/>
    <w:rsid w:val="00B01290"/>
    <w:rsid w:val="00B013A0"/>
    <w:rsid w:val="00B01426"/>
    <w:rsid w:val="00B01639"/>
    <w:rsid w:val="00B01671"/>
    <w:rsid w:val="00B019E5"/>
    <w:rsid w:val="00B01B80"/>
    <w:rsid w:val="00B01CBB"/>
    <w:rsid w:val="00B01CD6"/>
    <w:rsid w:val="00B01F9E"/>
    <w:rsid w:val="00B0207B"/>
    <w:rsid w:val="00B0211C"/>
    <w:rsid w:val="00B0287F"/>
    <w:rsid w:val="00B02B0A"/>
    <w:rsid w:val="00B02E3E"/>
    <w:rsid w:val="00B03188"/>
    <w:rsid w:val="00B032EF"/>
    <w:rsid w:val="00B03317"/>
    <w:rsid w:val="00B03387"/>
    <w:rsid w:val="00B03B08"/>
    <w:rsid w:val="00B03C82"/>
    <w:rsid w:val="00B03D51"/>
    <w:rsid w:val="00B03E01"/>
    <w:rsid w:val="00B03F47"/>
    <w:rsid w:val="00B0410D"/>
    <w:rsid w:val="00B046BA"/>
    <w:rsid w:val="00B047E5"/>
    <w:rsid w:val="00B04942"/>
    <w:rsid w:val="00B04B58"/>
    <w:rsid w:val="00B04E62"/>
    <w:rsid w:val="00B04E8D"/>
    <w:rsid w:val="00B04EB1"/>
    <w:rsid w:val="00B05060"/>
    <w:rsid w:val="00B05111"/>
    <w:rsid w:val="00B051FF"/>
    <w:rsid w:val="00B05684"/>
    <w:rsid w:val="00B05B35"/>
    <w:rsid w:val="00B05D7D"/>
    <w:rsid w:val="00B05E4E"/>
    <w:rsid w:val="00B05FF7"/>
    <w:rsid w:val="00B060F6"/>
    <w:rsid w:val="00B062CE"/>
    <w:rsid w:val="00B06463"/>
    <w:rsid w:val="00B064E3"/>
    <w:rsid w:val="00B06610"/>
    <w:rsid w:val="00B0678E"/>
    <w:rsid w:val="00B0681B"/>
    <w:rsid w:val="00B06A75"/>
    <w:rsid w:val="00B06CB5"/>
    <w:rsid w:val="00B06F85"/>
    <w:rsid w:val="00B072ED"/>
    <w:rsid w:val="00B074C9"/>
    <w:rsid w:val="00B07603"/>
    <w:rsid w:val="00B07850"/>
    <w:rsid w:val="00B079C6"/>
    <w:rsid w:val="00B07F8F"/>
    <w:rsid w:val="00B102CB"/>
    <w:rsid w:val="00B1056E"/>
    <w:rsid w:val="00B10631"/>
    <w:rsid w:val="00B10996"/>
    <w:rsid w:val="00B109E8"/>
    <w:rsid w:val="00B10A2A"/>
    <w:rsid w:val="00B10C2E"/>
    <w:rsid w:val="00B10CE8"/>
    <w:rsid w:val="00B10D66"/>
    <w:rsid w:val="00B10E79"/>
    <w:rsid w:val="00B11041"/>
    <w:rsid w:val="00B1116E"/>
    <w:rsid w:val="00B111D1"/>
    <w:rsid w:val="00B11305"/>
    <w:rsid w:val="00B11350"/>
    <w:rsid w:val="00B113E1"/>
    <w:rsid w:val="00B11475"/>
    <w:rsid w:val="00B114C1"/>
    <w:rsid w:val="00B1165B"/>
    <w:rsid w:val="00B1169A"/>
    <w:rsid w:val="00B119F1"/>
    <w:rsid w:val="00B11AF0"/>
    <w:rsid w:val="00B11E10"/>
    <w:rsid w:val="00B11E8D"/>
    <w:rsid w:val="00B11F2D"/>
    <w:rsid w:val="00B12301"/>
    <w:rsid w:val="00B12533"/>
    <w:rsid w:val="00B126CB"/>
    <w:rsid w:val="00B128C3"/>
    <w:rsid w:val="00B1296B"/>
    <w:rsid w:val="00B12987"/>
    <w:rsid w:val="00B129A7"/>
    <w:rsid w:val="00B12A77"/>
    <w:rsid w:val="00B12AC5"/>
    <w:rsid w:val="00B12EC2"/>
    <w:rsid w:val="00B12FE2"/>
    <w:rsid w:val="00B13287"/>
    <w:rsid w:val="00B134A4"/>
    <w:rsid w:val="00B136F6"/>
    <w:rsid w:val="00B13804"/>
    <w:rsid w:val="00B138FD"/>
    <w:rsid w:val="00B13B7A"/>
    <w:rsid w:val="00B13C30"/>
    <w:rsid w:val="00B13C69"/>
    <w:rsid w:val="00B13DE5"/>
    <w:rsid w:val="00B140A1"/>
    <w:rsid w:val="00B1416E"/>
    <w:rsid w:val="00B1437F"/>
    <w:rsid w:val="00B143B2"/>
    <w:rsid w:val="00B14706"/>
    <w:rsid w:val="00B147C0"/>
    <w:rsid w:val="00B14907"/>
    <w:rsid w:val="00B14B6F"/>
    <w:rsid w:val="00B14B95"/>
    <w:rsid w:val="00B14CB8"/>
    <w:rsid w:val="00B14D1D"/>
    <w:rsid w:val="00B14E1F"/>
    <w:rsid w:val="00B14E31"/>
    <w:rsid w:val="00B15072"/>
    <w:rsid w:val="00B15336"/>
    <w:rsid w:val="00B153D3"/>
    <w:rsid w:val="00B1540D"/>
    <w:rsid w:val="00B15617"/>
    <w:rsid w:val="00B15652"/>
    <w:rsid w:val="00B15A4A"/>
    <w:rsid w:val="00B15AA9"/>
    <w:rsid w:val="00B15C44"/>
    <w:rsid w:val="00B15E55"/>
    <w:rsid w:val="00B15EA1"/>
    <w:rsid w:val="00B163C6"/>
    <w:rsid w:val="00B16524"/>
    <w:rsid w:val="00B167A3"/>
    <w:rsid w:val="00B168A3"/>
    <w:rsid w:val="00B16CC2"/>
    <w:rsid w:val="00B16F35"/>
    <w:rsid w:val="00B16FE0"/>
    <w:rsid w:val="00B174A5"/>
    <w:rsid w:val="00B174F9"/>
    <w:rsid w:val="00B1769B"/>
    <w:rsid w:val="00B17932"/>
    <w:rsid w:val="00B17C74"/>
    <w:rsid w:val="00B17F22"/>
    <w:rsid w:val="00B200EF"/>
    <w:rsid w:val="00B202FA"/>
    <w:rsid w:val="00B20478"/>
    <w:rsid w:val="00B205AB"/>
    <w:rsid w:val="00B205B2"/>
    <w:rsid w:val="00B205D4"/>
    <w:rsid w:val="00B207B8"/>
    <w:rsid w:val="00B20AA0"/>
    <w:rsid w:val="00B20BFD"/>
    <w:rsid w:val="00B20EBC"/>
    <w:rsid w:val="00B20EE4"/>
    <w:rsid w:val="00B21048"/>
    <w:rsid w:val="00B21096"/>
    <w:rsid w:val="00B21170"/>
    <w:rsid w:val="00B216A6"/>
    <w:rsid w:val="00B216D6"/>
    <w:rsid w:val="00B21929"/>
    <w:rsid w:val="00B21AFC"/>
    <w:rsid w:val="00B21B39"/>
    <w:rsid w:val="00B21B84"/>
    <w:rsid w:val="00B21E37"/>
    <w:rsid w:val="00B21F09"/>
    <w:rsid w:val="00B21FC7"/>
    <w:rsid w:val="00B22039"/>
    <w:rsid w:val="00B220C1"/>
    <w:rsid w:val="00B2226B"/>
    <w:rsid w:val="00B22437"/>
    <w:rsid w:val="00B225D1"/>
    <w:rsid w:val="00B226E8"/>
    <w:rsid w:val="00B22840"/>
    <w:rsid w:val="00B2295B"/>
    <w:rsid w:val="00B231E5"/>
    <w:rsid w:val="00B237DA"/>
    <w:rsid w:val="00B23957"/>
    <w:rsid w:val="00B23BE2"/>
    <w:rsid w:val="00B23D6E"/>
    <w:rsid w:val="00B23EAF"/>
    <w:rsid w:val="00B240A9"/>
    <w:rsid w:val="00B241E4"/>
    <w:rsid w:val="00B241F7"/>
    <w:rsid w:val="00B2451B"/>
    <w:rsid w:val="00B247D1"/>
    <w:rsid w:val="00B24BB3"/>
    <w:rsid w:val="00B24F33"/>
    <w:rsid w:val="00B24F71"/>
    <w:rsid w:val="00B2506F"/>
    <w:rsid w:val="00B2523D"/>
    <w:rsid w:val="00B25279"/>
    <w:rsid w:val="00B2563F"/>
    <w:rsid w:val="00B25BF6"/>
    <w:rsid w:val="00B25E09"/>
    <w:rsid w:val="00B25F6B"/>
    <w:rsid w:val="00B25F7D"/>
    <w:rsid w:val="00B26B13"/>
    <w:rsid w:val="00B26B21"/>
    <w:rsid w:val="00B26B38"/>
    <w:rsid w:val="00B26C97"/>
    <w:rsid w:val="00B26CE5"/>
    <w:rsid w:val="00B271CE"/>
    <w:rsid w:val="00B273F1"/>
    <w:rsid w:val="00B278D9"/>
    <w:rsid w:val="00B27A49"/>
    <w:rsid w:val="00B27B73"/>
    <w:rsid w:val="00B27D43"/>
    <w:rsid w:val="00B27D79"/>
    <w:rsid w:val="00B30197"/>
    <w:rsid w:val="00B30BB8"/>
    <w:rsid w:val="00B30BBA"/>
    <w:rsid w:val="00B30CDE"/>
    <w:rsid w:val="00B30E3F"/>
    <w:rsid w:val="00B31185"/>
    <w:rsid w:val="00B31468"/>
    <w:rsid w:val="00B314E1"/>
    <w:rsid w:val="00B31567"/>
    <w:rsid w:val="00B31952"/>
    <w:rsid w:val="00B31A0C"/>
    <w:rsid w:val="00B31A62"/>
    <w:rsid w:val="00B31C23"/>
    <w:rsid w:val="00B31E21"/>
    <w:rsid w:val="00B31E5C"/>
    <w:rsid w:val="00B32277"/>
    <w:rsid w:val="00B322BC"/>
    <w:rsid w:val="00B32490"/>
    <w:rsid w:val="00B326B5"/>
    <w:rsid w:val="00B32734"/>
    <w:rsid w:val="00B3284C"/>
    <w:rsid w:val="00B328C5"/>
    <w:rsid w:val="00B32A4C"/>
    <w:rsid w:val="00B32B13"/>
    <w:rsid w:val="00B32F5B"/>
    <w:rsid w:val="00B330B5"/>
    <w:rsid w:val="00B33185"/>
    <w:rsid w:val="00B331AF"/>
    <w:rsid w:val="00B33327"/>
    <w:rsid w:val="00B3354F"/>
    <w:rsid w:val="00B3374F"/>
    <w:rsid w:val="00B337E9"/>
    <w:rsid w:val="00B33863"/>
    <w:rsid w:val="00B33C9C"/>
    <w:rsid w:val="00B340F4"/>
    <w:rsid w:val="00B34114"/>
    <w:rsid w:val="00B344EA"/>
    <w:rsid w:val="00B345F5"/>
    <w:rsid w:val="00B34B0D"/>
    <w:rsid w:val="00B34B24"/>
    <w:rsid w:val="00B34BBF"/>
    <w:rsid w:val="00B35214"/>
    <w:rsid w:val="00B352D6"/>
    <w:rsid w:val="00B35372"/>
    <w:rsid w:val="00B3556E"/>
    <w:rsid w:val="00B357A6"/>
    <w:rsid w:val="00B359CC"/>
    <w:rsid w:val="00B35D32"/>
    <w:rsid w:val="00B3610D"/>
    <w:rsid w:val="00B3666A"/>
    <w:rsid w:val="00B366B9"/>
    <w:rsid w:val="00B3671B"/>
    <w:rsid w:val="00B367AA"/>
    <w:rsid w:val="00B367C2"/>
    <w:rsid w:val="00B36854"/>
    <w:rsid w:val="00B368C2"/>
    <w:rsid w:val="00B36A46"/>
    <w:rsid w:val="00B370A4"/>
    <w:rsid w:val="00B3737F"/>
    <w:rsid w:val="00B377A1"/>
    <w:rsid w:val="00B378D7"/>
    <w:rsid w:val="00B37960"/>
    <w:rsid w:val="00B37967"/>
    <w:rsid w:val="00B37A43"/>
    <w:rsid w:val="00B37D63"/>
    <w:rsid w:val="00B37E89"/>
    <w:rsid w:val="00B37EC1"/>
    <w:rsid w:val="00B37F68"/>
    <w:rsid w:val="00B37FC6"/>
    <w:rsid w:val="00B40082"/>
    <w:rsid w:val="00B40154"/>
    <w:rsid w:val="00B401F6"/>
    <w:rsid w:val="00B40233"/>
    <w:rsid w:val="00B40395"/>
    <w:rsid w:val="00B40580"/>
    <w:rsid w:val="00B40709"/>
    <w:rsid w:val="00B407B5"/>
    <w:rsid w:val="00B40E0C"/>
    <w:rsid w:val="00B40F48"/>
    <w:rsid w:val="00B40F8E"/>
    <w:rsid w:val="00B41210"/>
    <w:rsid w:val="00B4148D"/>
    <w:rsid w:val="00B4181D"/>
    <w:rsid w:val="00B41839"/>
    <w:rsid w:val="00B419DC"/>
    <w:rsid w:val="00B41A77"/>
    <w:rsid w:val="00B41AB9"/>
    <w:rsid w:val="00B41F05"/>
    <w:rsid w:val="00B420F2"/>
    <w:rsid w:val="00B4229D"/>
    <w:rsid w:val="00B424BA"/>
    <w:rsid w:val="00B4256E"/>
    <w:rsid w:val="00B42CC9"/>
    <w:rsid w:val="00B42DC7"/>
    <w:rsid w:val="00B42EA3"/>
    <w:rsid w:val="00B43000"/>
    <w:rsid w:val="00B431D1"/>
    <w:rsid w:val="00B433C2"/>
    <w:rsid w:val="00B43690"/>
    <w:rsid w:val="00B43B64"/>
    <w:rsid w:val="00B43CE2"/>
    <w:rsid w:val="00B43E6B"/>
    <w:rsid w:val="00B44001"/>
    <w:rsid w:val="00B441FA"/>
    <w:rsid w:val="00B444C2"/>
    <w:rsid w:val="00B444CD"/>
    <w:rsid w:val="00B444E9"/>
    <w:rsid w:val="00B44A47"/>
    <w:rsid w:val="00B44A67"/>
    <w:rsid w:val="00B44BEF"/>
    <w:rsid w:val="00B44C6E"/>
    <w:rsid w:val="00B44CCA"/>
    <w:rsid w:val="00B44D60"/>
    <w:rsid w:val="00B44F63"/>
    <w:rsid w:val="00B453D7"/>
    <w:rsid w:val="00B45468"/>
    <w:rsid w:val="00B458C8"/>
    <w:rsid w:val="00B4590F"/>
    <w:rsid w:val="00B45EBE"/>
    <w:rsid w:val="00B46064"/>
    <w:rsid w:val="00B4611F"/>
    <w:rsid w:val="00B46163"/>
    <w:rsid w:val="00B46489"/>
    <w:rsid w:val="00B464B5"/>
    <w:rsid w:val="00B46540"/>
    <w:rsid w:val="00B4666E"/>
    <w:rsid w:val="00B46A43"/>
    <w:rsid w:val="00B46B43"/>
    <w:rsid w:val="00B46B77"/>
    <w:rsid w:val="00B46BB7"/>
    <w:rsid w:val="00B46C69"/>
    <w:rsid w:val="00B46D10"/>
    <w:rsid w:val="00B46D6A"/>
    <w:rsid w:val="00B46D88"/>
    <w:rsid w:val="00B46DA4"/>
    <w:rsid w:val="00B46F47"/>
    <w:rsid w:val="00B46F70"/>
    <w:rsid w:val="00B46F95"/>
    <w:rsid w:val="00B46FC0"/>
    <w:rsid w:val="00B4746F"/>
    <w:rsid w:val="00B4751C"/>
    <w:rsid w:val="00B47697"/>
    <w:rsid w:val="00B47868"/>
    <w:rsid w:val="00B478D6"/>
    <w:rsid w:val="00B47BC9"/>
    <w:rsid w:val="00B47D7B"/>
    <w:rsid w:val="00B47FB9"/>
    <w:rsid w:val="00B503D2"/>
    <w:rsid w:val="00B507EF"/>
    <w:rsid w:val="00B5082A"/>
    <w:rsid w:val="00B5086E"/>
    <w:rsid w:val="00B50A3B"/>
    <w:rsid w:val="00B50ABE"/>
    <w:rsid w:val="00B50B6B"/>
    <w:rsid w:val="00B50E4E"/>
    <w:rsid w:val="00B50FFC"/>
    <w:rsid w:val="00B51093"/>
    <w:rsid w:val="00B51252"/>
    <w:rsid w:val="00B514F6"/>
    <w:rsid w:val="00B51639"/>
    <w:rsid w:val="00B517A2"/>
    <w:rsid w:val="00B51888"/>
    <w:rsid w:val="00B51914"/>
    <w:rsid w:val="00B51BBF"/>
    <w:rsid w:val="00B52048"/>
    <w:rsid w:val="00B523E8"/>
    <w:rsid w:val="00B5240F"/>
    <w:rsid w:val="00B524C6"/>
    <w:rsid w:val="00B525E3"/>
    <w:rsid w:val="00B52888"/>
    <w:rsid w:val="00B52F00"/>
    <w:rsid w:val="00B52F2B"/>
    <w:rsid w:val="00B53206"/>
    <w:rsid w:val="00B5331D"/>
    <w:rsid w:val="00B534C8"/>
    <w:rsid w:val="00B53521"/>
    <w:rsid w:val="00B53619"/>
    <w:rsid w:val="00B53710"/>
    <w:rsid w:val="00B5394F"/>
    <w:rsid w:val="00B53C94"/>
    <w:rsid w:val="00B53C9F"/>
    <w:rsid w:val="00B54055"/>
    <w:rsid w:val="00B54090"/>
    <w:rsid w:val="00B540CC"/>
    <w:rsid w:val="00B5424D"/>
    <w:rsid w:val="00B54396"/>
    <w:rsid w:val="00B5462C"/>
    <w:rsid w:val="00B547A1"/>
    <w:rsid w:val="00B548A6"/>
    <w:rsid w:val="00B5497C"/>
    <w:rsid w:val="00B54CE6"/>
    <w:rsid w:val="00B54D75"/>
    <w:rsid w:val="00B5549C"/>
    <w:rsid w:val="00B5568D"/>
    <w:rsid w:val="00B55D33"/>
    <w:rsid w:val="00B55D47"/>
    <w:rsid w:val="00B56150"/>
    <w:rsid w:val="00B566A2"/>
    <w:rsid w:val="00B566B4"/>
    <w:rsid w:val="00B566CF"/>
    <w:rsid w:val="00B568E5"/>
    <w:rsid w:val="00B56A26"/>
    <w:rsid w:val="00B56BA5"/>
    <w:rsid w:val="00B56FE4"/>
    <w:rsid w:val="00B57871"/>
    <w:rsid w:val="00B579BF"/>
    <w:rsid w:val="00B57A62"/>
    <w:rsid w:val="00B57B84"/>
    <w:rsid w:val="00B57E01"/>
    <w:rsid w:val="00B57FEB"/>
    <w:rsid w:val="00B60509"/>
    <w:rsid w:val="00B60514"/>
    <w:rsid w:val="00B60540"/>
    <w:rsid w:val="00B6081C"/>
    <w:rsid w:val="00B608E3"/>
    <w:rsid w:val="00B60955"/>
    <w:rsid w:val="00B60C27"/>
    <w:rsid w:val="00B6119E"/>
    <w:rsid w:val="00B61627"/>
    <w:rsid w:val="00B61752"/>
    <w:rsid w:val="00B617BB"/>
    <w:rsid w:val="00B61B6B"/>
    <w:rsid w:val="00B61C81"/>
    <w:rsid w:val="00B61CCF"/>
    <w:rsid w:val="00B61DDF"/>
    <w:rsid w:val="00B61E65"/>
    <w:rsid w:val="00B61E73"/>
    <w:rsid w:val="00B61FF5"/>
    <w:rsid w:val="00B621BA"/>
    <w:rsid w:val="00B621BE"/>
    <w:rsid w:val="00B621F8"/>
    <w:rsid w:val="00B6244D"/>
    <w:rsid w:val="00B62458"/>
    <w:rsid w:val="00B624DE"/>
    <w:rsid w:val="00B6260A"/>
    <w:rsid w:val="00B62726"/>
    <w:rsid w:val="00B629F4"/>
    <w:rsid w:val="00B62A98"/>
    <w:rsid w:val="00B62DA5"/>
    <w:rsid w:val="00B62DA9"/>
    <w:rsid w:val="00B62E76"/>
    <w:rsid w:val="00B62F23"/>
    <w:rsid w:val="00B62FEA"/>
    <w:rsid w:val="00B631DE"/>
    <w:rsid w:val="00B632FD"/>
    <w:rsid w:val="00B63316"/>
    <w:rsid w:val="00B637E4"/>
    <w:rsid w:val="00B63A3C"/>
    <w:rsid w:val="00B63B6F"/>
    <w:rsid w:val="00B63E8E"/>
    <w:rsid w:val="00B63FFA"/>
    <w:rsid w:val="00B63FFF"/>
    <w:rsid w:val="00B64098"/>
    <w:rsid w:val="00B641A2"/>
    <w:rsid w:val="00B64368"/>
    <w:rsid w:val="00B64493"/>
    <w:rsid w:val="00B64546"/>
    <w:rsid w:val="00B64705"/>
    <w:rsid w:val="00B64BD5"/>
    <w:rsid w:val="00B64BED"/>
    <w:rsid w:val="00B64BFD"/>
    <w:rsid w:val="00B64C06"/>
    <w:rsid w:val="00B64C4D"/>
    <w:rsid w:val="00B64D35"/>
    <w:rsid w:val="00B6546D"/>
    <w:rsid w:val="00B6579F"/>
    <w:rsid w:val="00B657FE"/>
    <w:rsid w:val="00B65CF6"/>
    <w:rsid w:val="00B65D21"/>
    <w:rsid w:val="00B65E6E"/>
    <w:rsid w:val="00B6615A"/>
    <w:rsid w:val="00B6622E"/>
    <w:rsid w:val="00B6669C"/>
    <w:rsid w:val="00B66BA1"/>
    <w:rsid w:val="00B66C1E"/>
    <w:rsid w:val="00B66C9D"/>
    <w:rsid w:val="00B66D53"/>
    <w:rsid w:val="00B671EF"/>
    <w:rsid w:val="00B6724E"/>
    <w:rsid w:val="00B6739E"/>
    <w:rsid w:val="00B676B1"/>
    <w:rsid w:val="00B677A9"/>
    <w:rsid w:val="00B67AE9"/>
    <w:rsid w:val="00B67CDF"/>
    <w:rsid w:val="00B7001A"/>
    <w:rsid w:val="00B703A0"/>
    <w:rsid w:val="00B70815"/>
    <w:rsid w:val="00B70B04"/>
    <w:rsid w:val="00B70B34"/>
    <w:rsid w:val="00B70B66"/>
    <w:rsid w:val="00B70BE1"/>
    <w:rsid w:val="00B70CB1"/>
    <w:rsid w:val="00B70CF1"/>
    <w:rsid w:val="00B70EAD"/>
    <w:rsid w:val="00B70F7F"/>
    <w:rsid w:val="00B70FC6"/>
    <w:rsid w:val="00B710B7"/>
    <w:rsid w:val="00B710BD"/>
    <w:rsid w:val="00B7136B"/>
    <w:rsid w:val="00B713CC"/>
    <w:rsid w:val="00B717D0"/>
    <w:rsid w:val="00B7196B"/>
    <w:rsid w:val="00B71B88"/>
    <w:rsid w:val="00B71DD0"/>
    <w:rsid w:val="00B71F04"/>
    <w:rsid w:val="00B72114"/>
    <w:rsid w:val="00B7214B"/>
    <w:rsid w:val="00B7221B"/>
    <w:rsid w:val="00B72276"/>
    <w:rsid w:val="00B72566"/>
    <w:rsid w:val="00B72597"/>
    <w:rsid w:val="00B72742"/>
    <w:rsid w:val="00B728FA"/>
    <w:rsid w:val="00B72982"/>
    <w:rsid w:val="00B72D0F"/>
    <w:rsid w:val="00B72E06"/>
    <w:rsid w:val="00B72FD5"/>
    <w:rsid w:val="00B730CC"/>
    <w:rsid w:val="00B732A6"/>
    <w:rsid w:val="00B735AE"/>
    <w:rsid w:val="00B73697"/>
    <w:rsid w:val="00B73C94"/>
    <w:rsid w:val="00B73E44"/>
    <w:rsid w:val="00B73F4E"/>
    <w:rsid w:val="00B73F68"/>
    <w:rsid w:val="00B7402B"/>
    <w:rsid w:val="00B74132"/>
    <w:rsid w:val="00B7466F"/>
    <w:rsid w:val="00B74A00"/>
    <w:rsid w:val="00B74D4B"/>
    <w:rsid w:val="00B75118"/>
    <w:rsid w:val="00B751E7"/>
    <w:rsid w:val="00B7536A"/>
    <w:rsid w:val="00B753A2"/>
    <w:rsid w:val="00B7570E"/>
    <w:rsid w:val="00B75935"/>
    <w:rsid w:val="00B7599F"/>
    <w:rsid w:val="00B759AE"/>
    <w:rsid w:val="00B75BA7"/>
    <w:rsid w:val="00B75BDA"/>
    <w:rsid w:val="00B75E06"/>
    <w:rsid w:val="00B75ED8"/>
    <w:rsid w:val="00B75F48"/>
    <w:rsid w:val="00B75F84"/>
    <w:rsid w:val="00B761EB"/>
    <w:rsid w:val="00B76514"/>
    <w:rsid w:val="00B76719"/>
    <w:rsid w:val="00B7671F"/>
    <w:rsid w:val="00B7689E"/>
    <w:rsid w:val="00B76BCB"/>
    <w:rsid w:val="00B7723D"/>
    <w:rsid w:val="00B7726F"/>
    <w:rsid w:val="00B77333"/>
    <w:rsid w:val="00B77B02"/>
    <w:rsid w:val="00B77E9F"/>
    <w:rsid w:val="00B77FD4"/>
    <w:rsid w:val="00B80087"/>
    <w:rsid w:val="00B801A1"/>
    <w:rsid w:val="00B803FB"/>
    <w:rsid w:val="00B8071C"/>
    <w:rsid w:val="00B809FC"/>
    <w:rsid w:val="00B80C4C"/>
    <w:rsid w:val="00B80E09"/>
    <w:rsid w:val="00B810A8"/>
    <w:rsid w:val="00B8118B"/>
    <w:rsid w:val="00B8120B"/>
    <w:rsid w:val="00B813BB"/>
    <w:rsid w:val="00B815BA"/>
    <w:rsid w:val="00B817A8"/>
    <w:rsid w:val="00B8187B"/>
    <w:rsid w:val="00B81A77"/>
    <w:rsid w:val="00B81B58"/>
    <w:rsid w:val="00B81E05"/>
    <w:rsid w:val="00B81E4B"/>
    <w:rsid w:val="00B81ED5"/>
    <w:rsid w:val="00B820B8"/>
    <w:rsid w:val="00B82206"/>
    <w:rsid w:val="00B8223F"/>
    <w:rsid w:val="00B822DC"/>
    <w:rsid w:val="00B82463"/>
    <w:rsid w:val="00B824D4"/>
    <w:rsid w:val="00B825A6"/>
    <w:rsid w:val="00B82864"/>
    <w:rsid w:val="00B82EDF"/>
    <w:rsid w:val="00B82FFF"/>
    <w:rsid w:val="00B830E8"/>
    <w:rsid w:val="00B83308"/>
    <w:rsid w:val="00B83357"/>
    <w:rsid w:val="00B83382"/>
    <w:rsid w:val="00B83AF2"/>
    <w:rsid w:val="00B83AFA"/>
    <w:rsid w:val="00B83C34"/>
    <w:rsid w:val="00B83DC5"/>
    <w:rsid w:val="00B83EB3"/>
    <w:rsid w:val="00B83F71"/>
    <w:rsid w:val="00B84366"/>
    <w:rsid w:val="00B845AB"/>
    <w:rsid w:val="00B846B4"/>
    <w:rsid w:val="00B84716"/>
    <w:rsid w:val="00B8480A"/>
    <w:rsid w:val="00B848C4"/>
    <w:rsid w:val="00B84A1B"/>
    <w:rsid w:val="00B84B3F"/>
    <w:rsid w:val="00B84DBD"/>
    <w:rsid w:val="00B84E19"/>
    <w:rsid w:val="00B84E6B"/>
    <w:rsid w:val="00B84FED"/>
    <w:rsid w:val="00B85031"/>
    <w:rsid w:val="00B851EF"/>
    <w:rsid w:val="00B853D3"/>
    <w:rsid w:val="00B8543B"/>
    <w:rsid w:val="00B854E9"/>
    <w:rsid w:val="00B8553E"/>
    <w:rsid w:val="00B85590"/>
    <w:rsid w:val="00B85845"/>
    <w:rsid w:val="00B85CCD"/>
    <w:rsid w:val="00B85DD0"/>
    <w:rsid w:val="00B85F0F"/>
    <w:rsid w:val="00B86093"/>
    <w:rsid w:val="00B8639A"/>
    <w:rsid w:val="00B866A2"/>
    <w:rsid w:val="00B869B9"/>
    <w:rsid w:val="00B86CAF"/>
    <w:rsid w:val="00B86F1A"/>
    <w:rsid w:val="00B86FB6"/>
    <w:rsid w:val="00B87025"/>
    <w:rsid w:val="00B873DA"/>
    <w:rsid w:val="00B874C7"/>
    <w:rsid w:val="00B874FF"/>
    <w:rsid w:val="00B8751A"/>
    <w:rsid w:val="00B87556"/>
    <w:rsid w:val="00B87BBF"/>
    <w:rsid w:val="00B87BE5"/>
    <w:rsid w:val="00B87F79"/>
    <w:rsid w:val="00B90158"/>
    <w:rsid w:val="00B904C2"/>
    <w:rsid w:val="00B90A7C"/>
    <w:rsid w:val="00B90B67"/>
    <w:rsid w:val="00B90D64"/>
    <w:rsid w:val="00B90DA9"/>
    <w:rsid w:val="00B90FAE"/>
    <w:rsid w:val="00B90FCA"/>
    <w:rsid w:val="00B91135"/>
    <w:rsid w:val="00B9160F"/>
    <w:rsid w:val="00B916A0"/>
    <w:rsid w:val="00B91964"/>
    <w:rsid w:val="00B91F19"/>
    <w:rsid w:val="00B91FBE"/>
    <w:rsid w:val="00B92203"/>
    <w:rsid w:val="00B922F1"/>
    <w:rsid w:val="00B9245E"/>
    <w:rsid w:val="00B92843"/>
    <w:rsid w:val="00B92857"/>
    <w:rsid w:val="00B92883"/>
    <w:rsid w:val="00B92960"/>
    <w:rsid w:val="00B92BCC"/>
    <w:rsid w:val="00B92BEE"/>
    <w:rsid w:val="00B92D5C"/>
    <w:rsid w:val="00B92D6A"/>
    <w:rsid w:val="00B92DCE"/>
    <w:rsid w:val="00B92EB0"/>
    <w:rsid w:val="00B92F33"/>
    <w:rsid w:val="00B9322A"/>
    <w:rsid w:val="00B93285"/>
    <w:rsid w:val="00B933A3"/>
    <w:rsid w:val="00B934EF"/>
    <w:rsid w:val="00B9392B"/>
    <w:rsid w:val="00B93A32"/>
    <w:rsid w:val="00B93C96"/>
    <w:rsid w:val="00B9400F"/>
    <w:rsid w:val="00B940F1"/>
    <w:rsid w:val="00B943D6"/>
    <w:rsid w:val="00B94422"/>
    <w:rsid w:val="00B94676"/>
    <w:rsid w:val="00B9494F"/>
    <w:rsid w:val="00B94A99"/>
    <w:rsid w:val="00B94B9F"/>
    <w:rsid w:val="00B94D48"/>
    <w:rsid w:val="00B94E44"/>
    <w:rsid w:val="00B94EF9"/>
    <w:rsid w:val="00B94F91"/>
    <w:rsid w:val="00B95271"/>
    <w:rsid w:val="00B95439"/>
    <w:rsid w:val="00B957B4"/>
    <w:rsid w:val="00B95A05"/>
    <w:rsid w:val="00B95D69"/>
    <w:rsid w:val="00B961C1"/>
    <w:rsid w:val="00B96552"/>
    <w:rsid w:val="00B96809"/>
    <w:rsid w:val="00B96890"/>
    <w:rsid w:val="00B968A9"/>
    <w:rsid w:val="00B968BA"/>
    <w:rsid w:val="00B96B80"/>
    <w:rsid w:val="00B96D5B"/>
    <w:rsid w:val="00B97123"/>
    <w:rsid w:val="00B971B9"/>
    <w:rsid w:val="00B9733A"/>
    <w:rsid w:val="00B973BA"/>
    <w:rsid w:val="00B974B0"/>
    <w:rsid w:val="00B97616"/>
    <w:rsid w:val="00B976BA"/>
    <w:rsid w:val="00B976BB"/>
    <w:rsid w:val="00B97888"/>
    <w:rsid w:val="00B97E08"/>
    <w:rsid w:val="00BA02D3"/>
    <w:rsid w:val="00BA0301"/>
    <w:rsid w:val="00BA03F4"/>
    <w:rsid w:val="00BA04DF"/>
    <w:rsid w:val="00BA0691"/>
    <w:rsid w:val="00BA0852"/>
    <w:rsid w:val="00BA09BB"/>
    <w:rsid w:val="00BA0A20"/>
    <w:rsid w:val="00BA0F1F"/>
    <w:rsid w:val="00BA0FB6"/>
    <w:rsid w:val="00BA10A7"/>
    <w:rsid w:val="00BA12D1"/>
    <w:rsid w:val="00BA1464"/>
    <w:rsid w:val="00BA1678"/>
    <w:rsid w:val="00BA17E5"/>
    <w:rsid w:val="00BA1A2C"/>
    <w:rsid w:val="00BA21D3"/>
    <w:rsid w:val="00BA2257"/>
    <w:rsid w:val="00BA2793"/>
    <w:rsid w:val="00BA2798"/>
    <w:rsid w:val="00BA287B"/>
    <w:rsid w:val="00BA2930"/>
    <w:rsid w:val="00BA297C"/>
    <w:rsid w:val="00BA2C86"/>
    <w:rsid w:val="00BA2EC6"/>
    <w:rsid w:val="00BA2FD1"/>
    <w:rsid w:val="00BA3041"/>
    <w:rsid w:val="00BA3180"/>
    <w:rsid w:val="00BA33BE"/>
    <w:rsid w:val="00BA35AA"/>
    <w:rsid w:val="00BA372B"/>
    <w:rsid w:val="00BA3825"/>
    <w:rsid w:val="00BA3A38"/>
    <w:rsid w:val="00BA3CC0"/>
    <w:rsid w:val="00BA3DE5"/>
    <w:rsid w:val="00BA4443"/>
    <w:rsid w:val="00BA4608"/>
    <w:rsid w:val="00BA4611"/>
    <w:rsid w:val="00BA49BD"/>
    <w:rsid w:val="00BA4BA5"/>
    <w:rsid w:val="00BA4F92"/>
    <w:rsid w:val="00BA4FC3"/>
    <w:rsid w:val="00BA5381"/>
    <w:rsid w:val="00BA53D0"/>
    <w:rsid w:val="00BA542E"/>
    <w:rsid w:val="00BA5451"/>
    <w:rsid w:val="00BA59D9"/>
    <w:rsid w:val="00BA5C0F"/>
    <w:rsid w:val="00BA5D35"/>
    <w:rsid w:val="00BA5E1E"/>
    <w:rsid w:val="00BA5EE0"/>
    <w:rsid w:val="00BA61CD"/>
    <w:rsid w:val="00BA64B0"/>
    <w:rsid w:val="00BA655D"/>
    <w:rsid w:val="00BA6568"/>
    <w:rsid w:val="00BA6B4F"/>
    <w:rsid w:val="00BA6BD4"/>
    <w:rsid w:val="00BA6D8D"/>
    <w:rsid w:val="00BA6E69"/>
    <w:rsid w:val="00BA70DE"/>
    <w:rsid w:val="00BA7164"/>
    <w:rsid w:val="00BA7180"/>
    <w:rsid w:val="00BA71C2"/>
    <w:rsid w:val="00BA7414"/>
    <w:rsid w:val="00BA7445"/>
    <w:rsid w:val="00BA7813"/>
    <w:rsid w:val="00BA7BB9"/>
    <w:rsid w:val="00BA7BBD"/>
    <w:rsid w:val="00BA7F1E"/>
    <w:rsid w:val="00BB0015"/>
    <w:rsid w:val="00BB0048"/>
    <w:rsid w:val="00BB0112"/>
    <w:rsid w:val="00BB0327"/>
    <w:rsid w:val="00BB04A2"/>
    <w:rsid w:val="00BB0567"/>
    <w:rsid w:val="00BB09AD"/>
    <w:rsid w:val="00BB09BA"/>
    <w:rsid w:val="00BB0A4E"/>
    <w:rsid w:val="00BB0CE3"/>
    <w:rsid w:val="00BB0DCC"/>
    <w:rsid w:val="00BB0E95"/>
    <w:rsid w:val="00BB1281"/>
    <w:rsid w:val="00BB16A4"/>
    <w:rsid w:val="00BB1B83"/>
    <w:rsid w:val="00BB1B95"/>
    <w:rsid w:val="00BB22A1"/>
    <w:rsid w:val="00BB22AD"/>
    <w:rsid w:val="00BB2C3D"/>
    <w:rsid w:val="00BB2C5A"/>
    <w:rsid w:val="00BB2ED1"/>
    <w:rsid w:val="00BB301A"/>
    <w:rsid w:val="00BB3259"/>
    <w:rsid w:val="00BB33C1"/>
    <w:rsid w:val="00BB345B"/>
    <w:rsid w:val="00BB3463"/>
    <w:rsid w:val="00BB35AB"/>
    <w:rsid w:val="00BB3809"/>
    <w:rsid w:val="00BB3844"/>
    <w:rsid w:val="00BB39B1"/>
    <w:rsid w:val="00BB39BF"/>
    <w:rsid w:val="00BB3AE6"/>
    <w:rsid w:val="00BB3AF6"/>
    <w:rsid w:val="00BB3E5A"/>
    <w:rsid w:val="00BB4278"/>
    <w:rsid w:val="00BB45D9"/>
    <w:rsid w:val="00BB4870"/>
    <w:rsid w:val="00BB48EE"/>
    <w:rsid w:val="00BB4AD3"/>
    <w:rsid w:val="00BB4C4A"/>
    <w:rsid w:val="00BB4C64"/>
    <w:rsid w:val="00BB4E92"/>
    <w:rsid w:val="00BB4F78"/>
    <w:rsid w:val="00BB5047"/>
    <w:rsid w:val="00BB50F4"/>
    <w:rsid w:val="00BB5409"/>
    <w:rsid w:val="00BB5790"/>
    <w:rsid w:val="00BB59C3"/>
    <w:rsid w:val="00BB5E6F"/>
    <w:rsid w:val="00BB5E85"/>
    <w:rsid w:val="00BB60D5"/>
    <w:rsid w:val="00BB67F2"/>
    <w:rsid w:val="00BB6806"/>
    <w:rsid w:val="00BB6CFB"/>
    <w:rsid w:val="00BB6D2A"/>
    <w:rsid w:val="00BB6D5E"/>
    <w:rsid w:val="00BB6E86"/>
    <w:rsid w:val="00BB6F52"/>
    <w:rsid w:val="00BB6FF8"/>
    <w:rsid w:val="00BB704C"/>
    <w:rsid w:val="00BB71B4"/>
    <w:rsid w:val="00BB7781"/>
    <w:rsid w:val="00BB790E"/>
    <w:rsid w:val="00BB7B32"/>
    <w:rsid w:val="00BB7B65"/>
    <w:rsid w:val="00BB7CCC"/>
    <w:rsid w:val="00BB7DEE"/>
    <w:rsid w:val="00BB7E1F"/>
    <w:rsid w:val="00BC013E"/>
    <w:rsid w:val="00BC025F"/>
    <w:rsid w:val="00BC02A5"/>
    <w:rsid w:val="00BC06AF"/>
    <w:rsid w:val="00BC0AB3"/>
    <w:rsid w:val="00BC0CD1"/>
    <w:rsid w:val="00BC0D0D"/>
    <w:rsid w:val="00BC0ED3"/>
    <w:rsid w:val="00BC108C"/>
    <w:rsid w:val="00BC1106"/>
    <w:rsid w:val="00BC1531"/>
    <w:rsid w:val="00BC165D"/>
    <w:rsid w:val="00BC183B"/>
    <w:rsid w:val="00BC19DE"/>
    <w:rsid w:val="00BC1A32"/>
    <w:rsid w:val="00BC1C9A"/>
    <w:rsid w:val="00BC1D23"/>
    <w:rsid w:val="00BC1FDD"/>
    <w:rsid w:val="00BC211E"/>
    <w:rsid w:val="00BC2804"/>
    <w:rsid w:val="00BC2C1A"/>
    <w:rsid w:val="00BC2DD6"/>
    <w:rsid w:val="00BC386E"/>
    <w:rsid w:val="00BC3AE9"/>
    <w:rsid w:val="00BC3CCF"/>
    <w:rsid w:val="00BC3D4F"/>
    <w:rsid w:val="00BC3EA3"/>
    <w:rsid w:val="00BC3F81"/>
    <w:rsid w:val="00BC4052"/>
    <w:rsid w:val="00BC41A0"/>
    <w:rsid w:val="00BC41CD"/>
    <w:rsid w:val="00BC41FD"/>
    <w:rsid w:val="00BC4345"/>
    <w:rsid w:val="00BC4379"/>
    <w:rsid w:val="00BC4772"/>
    <w:rsid w:val="00BC486C"/>
    <w:rsid w:val="00BC4B6C"/>
    <w:rsid w:val="00BC4CF5"/>
    <w:rsid w:val="00BC4D89"/>
    <w:rsid w:val="00BC4ED1"/>
    <w:rsid w:val="00BC5000"/>
    <w:rsid w:val="00BC5143"/>
    <w:rsid w:val="00BC531D"/>
    <w:rsid w:val="00BC543D"/>
    <w:rsid w:val="00BC56C8"/>
    <w:rsid w:val="00BC56E1"/>
    <w:rsid w:val="00BC5B81"/>
    <w:rsid w:val="00BC5BA6"/>
    <w:rsid w:val="00BC5E6B"/>
    <w:rsid w:val="00BC6224"/>
    <w:rsid w:val="00BC6335"/>
    <w:rsid w:val="00BC66E2"/>
    <w:rsid w:val="00BC6782"/>
    <w:rsid w:val="00BC6821"/>
    <w:rsid w:val="00BC6C54"/>
    <w:rsid w:val="00BC6C74"/>
    <w:rsid w:val="00BC6DFA"/>
    <w:rsid w:val="00BC6F8E"/>
    <w:rsid w:val="00BC6FAF"/>
    <w:rsid w:val="00BC71AE"/>
    <w:rsid w:val="00BC7252"/>
    <w:rsid w:val="00BC72E8"/>
    <w:rsid w:val="00BC7612"/>
    <w:rsid w:val="00BC76F6"/>
    <w:rsid w:val="00BC784A"/>
    <w:rsid w:val="00BC795E"/>
    <w:rsid w:val="00BC79D4"/>
    <w:rsid w:val="00BC7D44"/>
    <w:rsid w:val="00BC7EB1"/>
    <w:rsid w:val="00BD00C5"/>
    <w:rsid w:val="00BD075C"/>
    <w:rsid w:val="00BD07A1"/>
    <w:rsid w:val="00BD0899"/>
    <w:rsid w:val="00BD0A5B"/>
    <w:rsid w:val="00BD0BA0"/>
    <w:rsid w:val="00BD0C54"/>
    <w:rsid w:val="00BD0E14"/>
    <w:rsid w:val="00BD0F88"/>
    <w:rsid w:val="00BD10DF"/>
    <w:rsid w:val="00BD151E"/>
    <w:rsid w:val="00BD1A8E"/>
    <w:rsid w:val="00BD1D8A"/>
    <w:rsid w:val="00BD2235"/>
    <w:rsid w:val="00BD2363"/>
    <w:rsid w:val="00BD2870"/>
    <w:rsid w:val="00BD2954"/>
    <w:rsid w:val="00BD2F75"/>
    <w:rsid w:val="00BD349C"/>
    <w:rsid w:val="00BD369E"/>
    <w:rsid w:val="00BD3C0C"/>
    <w:rsid w:val="00BD3CE1"/>
    <w:rsid w:val="00BD3D91"/>
    <w:rsid w:val="00BD3E1D"/>
    <w:rsid w:val="00BD4052"/>
    <w:rsid w:val="00BD4303"/>
    <w:rsid w:val="00BD47E5"/>
    <w:rsid w:val="00BD487E"/>
    <w:rsid w:val="00BD4A0A"/>
    <w:rsid w:val="00BD4AE1"/>
    <w:rsid w:val="00BD4E78"/>
    <w:rsid w:val="00BD50D6"/>
    <w:rsid w:val="00BD5151"/>
    <w:rsid w:val="00BD52B0"/>
    <w:rsid w:val="00BD5444"/>
    <w:rsid w:val="00BD561C"/>
    <w:rsid w:val="00BD5678"/>
    <w:rsid w:val="00BD57B2"/>
    <w:rsid w:val="00BD589D"/>
    <w:rsid w:val="00BD5BCD"/>
    <w:rsid w:val="00BD5DA5"/>
    <w:rsid w:val="00BD5EE4"/>
    <w:rsid w:val="00BD6093"/>
    <w:rsid w:val="00BD644A"/>
    <w:rsid w:val="00BD64C9"/>
    <w:rsid w:val="00BD65A8"/>
    <w:rsid w:val="00BD65D5"/>
    <w:rsid w:val="00BD696C"/>
    <w:rsid w:val="00BD6AEE"/>
    <w:rsid w:val="00BD6C5C"/>
    <w:rsid w:val="00BD6D99"/>
    <w:rsid w:val="00BD6EAE"/>
    <w:rsid w:val="00BD71C7"/>
    <w:rsid w:val="00BD777F"/>
    <w:rsid w:val="00BD7968"/>
    <w:rsid w:val="00BD7A74"/>
    <w:rsid w:val="00BD7B20"/>
    <w:rsid w:val="00BD7CCE"/>
    <w:rsid w:val="00BD7E48"/>
    <w:rsid w:val="00BD7F04"/>
    <w:rsid w:val="00BD7F3A"/>
    <w:rsid w:val="00BE000D"/>
    <w:rsid w:val="00BE0068"/>
    <w:rsid w:val="00BE02B5"/>
    <w:rsid w:val="00BE03B6"/>
    <w:rsid w:val="00BE08CB"/>
    <w:rsid w:val="00BE097D"/>
    <w:rsid w:val="00BE0D09"/>
    <w:rsid w:val="00BE0D0C"/>
    <w:rsid w:val="00BE0DF5"/>
    <w:rsid w:val="00BE0ED8"/>
    <w:rsid w:val="00BE112A"/>
    <w:rsid w:val="00BE113E"/>
    <w:rsid w:val="00BE12A3"/>
    <w:rsid w:val="00BE1369"/>
    <w:rsid w:val="00BE1480"/>
    <w:rsid w:val="00BE14BF"/>
    <w:rsid w:val="00BE1573"/>
    <w:rsid w:val="00BE1645"/>
    <w:rsid w:val="00BE1668"/>
    <w:rsid w:val="00BE1762"/>
    <w:rsid w:val="00BE17AF"/>
    <w:rsid w:val="00BE189C"/>
    <w:rsid w:val="00BE19E8"/>
    <w:rsid w:val="00BE1D9D"/>
    <w:rsid w:val="00BE1E1A"/>
    <w:rsid w:val="00BE1E6B"/>
    <w:rsid w:val="00BE2051"/>
    <w:rsid w:val="00BE265F"/>
    <w:rsid w:val="00BE26A4"/>
    <w:rsid w:val="00BE26B9"/>
    <w:rsid w:val="00BE2735"/>
    <w:rsid w:val="00BE2A59"/>
    <w:rsid w:val="00BE2F36"/>
    <w:rsid w:val="00BE3079"/>
    <w:rsid w:val="00BE30EA"/>
    <w:rsid w:val="00BE30EE"/>
    <w:rsid w:val="00BE32B0"/>
    <w:rsid w:val="00BE3489"/>
    <w:rsid w:val="00BE361B"/>
    <w:rsid w:val="00BE3928"/>
    <w:rsid w:val="00BE3996"/>
    <w:rsid w:val="00BE3A5E"/>
    <w:rsid w:val="00BE3DBD"/>
    <w:rsid w:val="00BE3E20"/>
    <w:rsid w:val="00BE4701"/>
    <w:rsid w:val="00BE475B"/>
    <w:rsid w:val="00BE47F7"/>
    <w:rsid w:val="00BE4830"/>
    <w:rsid w:val="00BE497E"/>
    <w:rsid w:val="00BE49ED"/>
    <w:rsid w:val="00BE4A7E"/>
    <w:rsid w:val="00BE4AB3"/>
    <w:rsid w:val="00BE4B10"/>
    <w:rsid w:val="00BE4EE8"/>
    <w:rsid w:val="00BE4F9D"/>
    <w:rsid w:val="00BE501F"/>
    <w:rsid w:val="00BE514C"/>
    <w:rsid w:val="00BE525D"/>
    <w:rsid w:val="00BE5333"/>
    <w:rsid w:val="00BE544D"/>
    <w:rsid w:val="00BE5507"/>
    <w:rsid w:val="00BE5657"/>
    <w:rsid w:val="00BE5924"/>
    <w:rsid w:val="00BE59D1"/>
    <w:rsid w:val="00BE5B80"/>
    <w:rsid w:val="00BE5BD6"/>
    <w:rsid w:val="00BE5C37"/>
    <w:rsid w:val="00BE5D66"/>
    <w:rsid w:val="00BE5D8A"/>
    <w:rsid w:val="00BE624D"/>
    <w:rsid w:val="00BE63A0"/>
    <w:rsid w:val="00BE657B"/>
    <w:rsid w:val="00BE6A13"/>
    <w:rsid w:val="00BE6D6F"/>
    <w:rsid w:val="00BE6DC7"/>
    <w:rsid w:val="00BE6E32"/>
    <w:rsid w:val="00BE733F"/>
    <w:rsid w:val="00BE7408"/>
    <w:rsid w:val="00BE7440"/>
    <w:rsid w:val="00BE7494"/>
    <w:rsid w:val="00BE7528"/>
    <w:rsid w:val="00BE758C"/>
    <w:rsid w:val="00BE7629"/>
    <w:rsid w:val="00BE781D"/>
    <w:rsid w:val="00BE7A1E"/>
    <w:rsid w:val="00BE7A84"/>
    <w:rsid w:val="00BE7FCE"/>
    <w:rsid w:val="00BE7FE7"/>
    <w:rsid w:val="00BF00B8"/>
    <w:rsid w:val="00BF0339"/>
    <w:rsid w:val="00BF03D9"/>
    <w:rsid w:val="00BF0985"/>
    <w:rsid w:val="00BF108B"/>
    <w:rsid w:val="00BF1148"/>
    <w:rsid w:val="00BF11C9"/>
    <w:rsid w:val="00BF136E"/>
    <w:rsid w:val="00BF1717"/>
    <w:rsid w:val="00BF1932"/>
    <w:rsid w:val="00BF1B10"/>
    <w:rsid w:val="00BF1BC9"/>
    <w:rsid w:val="00BF1FA2"/>
    <w:rsid w:val="00BF238C"/>
    <w:rsid w:val="00BF248A"/>
    <w:rsid w:val="00BF2B53"/>
    <w:rsid w:val="00BF2D00"/>
    <w:rsid w:val="00BF2D14"/>
    <w:rsid w:val="00BF2D39"/>
    <w:rsid w:val="00BF2D4C"/>
    <w:rsid w:val="00BF2E5B"/>
    <w:rsid w:val="00BF301B"/>
    <w:rsid w:val="00BF3630"/>
    <w:rsid w:val="00BF372B"/>
    <w:rsid w:val="00BF397C"/>
    <w:rsid w:val="00BF3991"/>
    <w:rsid w:val="00BF3A85"/>
    <w:rsid w:val="00BF3F69"/>
    <w:rsid w:val="00BF4106"/>
    <w:rsid w:val="00BF42AA"/>
    <w:rsid w:val="00BF43C2"/>
    <w:rsid w:val="00BF43D0"/>
    <w:rsid w:val="00BF440E"/>
    <w:rsid w:val="00BF454A"/>
    <w:rsid w:val="00BF45A9"/>
    <w:rsid w:val="00BF48D9"/>
    <w:rsid w:val="00BF4C70"/>
    <w:rsid w:val="00BF4D64"/>
    <w:rsid w:val="00BF4ED1"/>
    <w:rsid w:val="00BF507C"/>
    <w:rsid w:val="00BF512C"/>
    <w:rsid w:val="00BF514E"/>
    <w:rsid w:val="00BF518D"/>
    <w:rsid w:val="00BF51AB"/>
    <w:rsid w:val="00BF5639"/>
    <w:rsid w:val="00BF57B7"/>
    <w:rsid w:val="00BF582A"/>
    <w:rsid w:val="00BF5993"/>
    <w:rsid w:val="00BF6356"/>
    <w:rsid w:val="00BF639A"/>
    <w:rsid w:val="00BF6964"/>
    <w:rsid w:val="00BF6C27"/>
    <w:rsid w:val="00BF6C7A"/>
    <w:rsid w:val="00BF6F2C"/>
    <w:rsid w:val="00BF72BE"/>
    <w:rsid w:val="00BF74FB"/>
    <w:rsid w:val="00BF7523"/>
    <w:rsid w:val="00BF752E"/>
    <w:rsid w:val="00BF7749"/>
    <w:rsid w:val="00BF789F"/>
    <w:rsid w:val="00BF7E67"/>
    <w:rsid w:val="00C00156"/>
    <w:rsid w:val="00C0015D"/>
    <w:rsid w:val="00C00407"/>
    <w:rsid w:val="00C0053D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0AB4"/>
    <w:rsid w:val="00C00BCD"/>
    <w:rsid w:val="00C01236"/>
    <w:rsid w:val="00C0130D"/>
    <w:rsid w:val="00C013FD"/>
    <w:rsid w:val="00C0149E"/>
    <w:rsid w:val="00C01B65"/>
    <w:rsid w:val="00C01B8B"/>
    <w:rsid w:val="00C01BA7"/>
    <w:rsid w:val="00C01BD8"/>
    <w:rsid w:val="00C01C2B"/>
    <w:rsid w:val="00C02315"/>
    <w:rsid w:val="00C0256B"/>
    <w:rsid w:val="00C026E7"/>
    <w:rsid w:val="00C02723"/>
    <w:rsid w:val="00C02802"/>
    <w:rsid w:val="00C02988"/>
    <w:rsid w:val="00C031BB"/>
    <w:rsid w:val="00C031C6"/>
    <w:rsid w:val="00C03215"/>
    <w:rsid w:val="00C037E3"/>
    <w:rsid w:val="00C03857"/>
    <w:rsid w:val="00C038B1"/>
    <w:rsid w:val="00C0391F"/>
    <w:rsid w:val="00C03982"/>
    <w:rsid w:val="00C03BD8"/>
    <w:rsid w:val="00C03CA8"/>
    <w:rsid w:val="00C03E10"/>
    <w:rsid w:val="00C03E36"/>
    <w:rsid w:val="00C03F5C"/>
    <w:rsid w:val="00C042B0"/>
    <w:rsid w:val="00C0442D"/>
    <w:rsid w:val="00C044C8"/>
    <w:rsid w:val="00C047C9"/>
    <w:rsid w:val="00C04A6C"/>
    <w:rsid w:val="00C04AE1"/>
    <w:rsid w:val="00C04B84"/>
    <w:rsid w:val="00C04C5E"/>
    <w:rsid w:val="00C04DAD"/>
    <w:rsid w:val="00C05061"/>
    <w:rsid w:val="00C05691"/>
    <w:rsid w:val="00C05795"/>
    <w:rsid w:val="00C057D2"/>
    <w:rsid w:val="00C060C1"/>
    <w:rsid w:val="00C062DF"/>
    <w:rsid w:val="00C06413"/>
    <w:rsid w:val="00C068AA"/>
    <w:rsid w:val="00C06939"/>
    <w:rsid w:val="00C0696C"/>
    <w:rsid w:val="00C069CC"/>
    <w:rsid w:val="00C06F22"/>
    <w:rsid w:val="00C06FFB"/>
    <w:rsid w:val="00C072B2"/>
    <w:rsid w:val="00C07337"/>
    <w:rsid w:val="00C0754E"/>
    <w:rsid w:val="00C07736"/>
    <w:rsid w:val="00C0774E"/>
    <w:rsid w:val="00C078E6"/>
    <w:rsid w:val="00C07B60"/>
    <w:rsid w:val="00C07CC1"/>
    <w:rsid w:val="00C07DCD"/>
    <w:rsid w:val="00C103C1"/>
    <w:rsid w:val="00C106BE"/>
    <w:rsid w:val="00C107A4"/>
    <w:rsid w:val="00C107C1"/>
    <w:rsid w:val="00C10B61"/>
    <w:rsid w:val="00C10CE0"/>
    <w:rsid w:val="00C10D9A"/>
    <w:rsid w:val="00C10EB6"/>
    <w:rsid w:val="00C10EC5"/>
    <w:rsid w:val="00C10F48"/>
    <w:rsid w:val="00C113CF"/>
    <w:rsid w:val="00C11B06"/>
    <w:rsid w:val="00C11BE4"/>
    <w:rsid w:val="00C11CB7"/>
    <w:rsid w:val="00C11FC1"/>
    <w:rsid w:val="00C1217B"/>
    <w:rsid w:val="00C12391"/>
    <w:rsid w:val="00C124F3"/>
    <w:rsid w:val="00C12547"/>
    <w:rsid w:val="00C125EB"/>
    <w:rsid w:val="00C12880"/>
    <w:rsid w:val="00C12AF5"/>
    <w:rsid w:val="00C12D6B"/>
    <w:rsid w:val="00C12E72"/>
    <w:rsid w:val="00C13047"/>
    <w:rsid w:val="00C1314F"/>
    <w:rsid w:val="00C13298"/>
    <w:rsid w:val="00C132A7"/>
    <w:rsid w:val="00C1330E"/>
    <w:rsid w:val="00C1331D"/>
    <w:rsid w:val="00C13352"/>
    <w:rsid w:val="00C13537"/>
    <w:rsid w:val="00C1355D"/>
    <w:rsid w:val="00C135D9"/>
    <w:rsid w:val="00C139D4"/>
    <w:rsid w:val="00C13C0B"/>
    <w:rsid w:val="00C13DFB"/>
    <w:rsid w:val="00C13E94"/>
    <w:rsid w:val="00C13F98"/>
    <w:rsid w:val="00C14110"/>
    <w:rsid w:val="00C144B2"/>
    <w:rsid w:val="00C144F9"/>
    <w:rsid w:val="00C147DD"/>
    <w:rsid w:val="00C1495B"/>
    <w:rsid w:val="00C149A1"/>
    <w:rsid w:val="00C14A21"/>
    <w:rsid w:val="00C14B01"/>
    <w:rsid w:val="00C14B1F"/>
    <w:rsid w:val="00C14CF7"/>
    <w:rsid w:val="00C14EFE"/>
    <w:rsid w:val="00C15101"/>
    <w:rsid w:val="00C15176"/>
    <w:rsid w:val="00C15475"/>
    <w:rsid w:val="00C155B2"/>
    <w:rsid w:val="00C1563C"/>
    <w:rsid w:val="00C15BBD"/>
    <w:rsid w:val="00C15CCF"/>
    <w:rsid w:val="00C15E04"/>
    <w:rsid w:val="00C15FAA"/>
    <w:rsid w:val="00C16363"/>
    <w:rsid w:val="00C165A6"/>
    <w:rsid w:val="00C16763"/>
    <w:rsid w:val="00C1679F"/>
    <w:rsid w:val="00C167EE"/>
    <w:rsid w:val="00C169DF"/>
    <w:rsid w:val="00C16CB2"/>
    <w:rsid w:val="00C16CB3"/>
    <w:rsid w:val="00C16DD2"/>
    <w:rsid w:val="00C16E4E"/>
    <w:rsid w:val="00C16E53"/>
    <w:rsid w:val="00C172D4"/>
    <w:rsid w:val="00C173E0"/>
    <w:rsid w:val="00C175BF"/>
    <w:rsid w:val="00C17654"/>
    <w:rsid w:val="00C176BC"/>
    <w:rsid w:val="00C177D1"/>
    <w:rsid w:val="00C179DD"/>
    <w:rsid w:val="00C17ADE"/>
    <w:rsid w:val="00C17AF6"/>
    <w:rsid w:val="00C17C09"/>
    <w:rsid w:val="00C17D72"/>
    <w:rsid w:val="00C17F95"/>
    <w:rsid w:val="00C2005C"/>
    <w:rsid w:val="00C20618"/>
    <w:rsid w:val="00C20B1E"/>
    <w:rsid w:val="00C20E37"/>
    <w:rsid w:val="00C20E99"/>
    <w:rsid w:val="00C20F91"/>
    <w:rsid w:val="00C21049"/>
    <w:rsid w:val="00C215E0"/>
    <w:rsid w:val="00C21608"/>
    <w:rsid w:val="00C21806"/>
    <w:rsid w:val="00C218A0"/>
    <w:rsid w:val="00C218CE"/>
    <w:rsid w:val="00C21AC8"/>
    <w:rsid w:val="00C21C00"/>
    <w:rsid w:val="00C21D1D"/>
    <w:rsid w:val="00C21DDA"/>
    <w:rsid w:val="00C21EE4"/>
    <w:rsid w:val="00C220F9"/>
    <w:rsid w:val="00C221E1"/>
    <w:rsid w:val="00C22223"/>
    <w:rsid w:val="00C22393"/>
    <w:rsid w:val="00C224D8"/>
    <w:rsid w:val="00C2250D"/>
    <w:rsid w:val="00C226A7"/>
    <w:rsid w:val="00C226B2"/>
    <w:rsid w:val="00C2295B"/>
    <w:rsid w:val="00C22995"/>
    <w:rsid w:val="00C229BA"/>
    <w:rsid w:val="00C22B2F"/>
    <w:rsid w:val="00C22B9C"/>
    <w:rsid w:val="00C22BB0"/>
    <w:rsid w:val="00C22BFE"/>
    <w:rsid w:val="00C23D45"/>
    <w:rsid w:val="00C23E97"/>
    <w:rsid w:val="00C23FD7"/>
    <w:rsid w:val="00C24257"/>
    <w:rsid w:val="00C24262"/>
    <w:rsid w:val="00C245FA"/>
    <w:rsid w:val="00C24821"/>
    <w:rsid w:val="00C248B4"/>
    <w:rsid w:val="00C252ED"/>
    <w:rsid w:val="00C25364"/>
    <w:rsid w:val="00C25574"/>
    <w:rsid w:val="00C255DF"/>
    <w:rsid w:val="00C257F4"/>
    <w:rsid w:val="00C25865"/>
    <w:rsid w:val="00C25956"/>
    <w:rsid w:val="00C25A4C"/>
    <w:rsid w:val="00C25B80"/>
    <w:rsid w:val="00C25BAE"/>
    <w:rsid w:val="00C25BC6"/>
    <w:rsid w:val="00C25C41"/>
    <w:rsid w:val="00C262A3"/>
    <w:rsid w:val="00C2631A"/>
    <w:rsid w:val="00C26368"/>
    <w:rsid w:val="00C26412"/>
    <w:rsid w:val="00C26612"/>
    <w:rsid w:val="00C2670A"/>
    <w:rsid w:val="00C2684F"/>
    <w:rsid w:val="00C26852"/>
    <w:rsid w:val="00C26A31"/>
    <w:rsid w:val="00C26E7D"/>
    <w:rsid w:val="00C26F46"/>
    <w:rsid w:val="00C272B4"/>
    <w:rsid w:val="00C273A7"/>
    <w:rsid w:val="00C2770D"/>
    <w:rsid w:val="00C27880"/>
    <w:rsid w:val="00C2791B"/>
    <w:rsid w:val="00C27BBF"/>
    <w:rsid w:val="00C27E64"/>
    <w:rsid w:val="00C27E99"/>
    <w:rsid w:val="00C3014A"/>
    <w:rsid w:val="00C30469"/>
    <w:rsid w:val="00C30656"/>
    <w:rsid w:val="00C30830"/>
    <w:rsid w:val="00C308EA"/>
    <w:rsid w:val="00C30F54"/>
    <w:rsid w:val="00C31033"/>
    <w:rsid w:val="00C310A5"/>
    <w:rsid w:val="00C3129C"/>
    <w:rsid w:val="00C319D7"/>
    <w:rsid w:val="00C31AEB"/>
    <w:rsid w:val="00C31AF9"/>
    <w:rsid w:val="00C31B94"/>
    <w:rsid w:val="00C31CE8"/>
    <w:rsid w:val="00C31E93"/>
    <w:rsid w:val="00C322F6"/>
    <w:rsid w:val="00C3242C"/>
    <w:rsid w:val="00C32790"/>
    <w:rsid w:val="00C32916"/>
    <w:rsid w:val="00C32EFE"/>
    <w:rsid w:val="00C32F49"/>
    <w:rsid w:val="00C331C9"/>
    <w:rsid w:val="00C332BB"/>
    <w:rsid w:val="00C33450"/>
    <w:rsid w:val="00C33576"/>
    <w:rsid w:val="00C33703"/>
    <w:rsid w:val="00C33893"/>
    <w:rsid w:val="00C338D7"/>
    <w:rsid w:val="00C33954"/>
    <w:rsid w:val="00C33E72"/>
    <w:rsid w:val="00C33F42"/>
    <w:rsid w:val="00C33F59"/>
    <w:rsid w:val="00C34008"/>
    <w:rsid w:val="00C3453A"/>
    <w:rsid w:val="00C34D37"/>
    <w:rsid w:val="00C34D90"/>
    <w:rsid w:val="00C34EFD"/>
    <w:rsid w:val="00C3542F"/>
    <w:rsid w:val="00C3578F"/>
    <w:rsid w:val="00C35A00"/>
    <w:rsid w:val="00C35CC9"/>
    <w:rsid w:val="00C35CCB"/>
    <w:rsid w:val="00C35DA3"/>
    <w:rsid w:val="00C36133"/>
    <w:rsid w:val="00C36296"/>
    <w:rsid w:val="00C36310"/>
    <w:rsid w:val="00C364A4"/>
    <w:rsid w:val="00C3658E"/>
    <w:rsid w:val="00C36788"/>
    <w:rsid w:val="00C36B7F"/>
    <w:rsid w:val="00C36D1E"/>
    <w:rsid w:val="00C36E0F"/>
    <w:rsid w:val="00C37330"/>
    <w:rsid w:val="00C373A9"/>
    <w:rsid w:val="00C378A2"/>
    <w:rsid w:val="00C40043"/>
    <w:rsid w:val="00C40057"/>
    <w:rsid w:val="00C400DA"/>
    <w:rsid w:val="00C400DD"/>
    <w:rsid w:val="00C40204"/>
    <w:rsid w:val="00C404FA"/>
    <w:rsid w:val="00C405C6"/>
    <w:rsid w:val="00C406BB"/>
    <w:rsid w:val="00C406E0"/>
    <w:rsid w:val="00C4073A"/>
    <w:rsid w:val="00C40B4F"/>
    <w:rsid w:val="00C4100E"/>
    <w:rsid w:val="00C412BA"/>
    <w:rsid w:val="00C414BD"/>
    <w:rsid w:val="00C41689"/>
    <w:rsid w:val="00C417A2"/>
    <w:rsid w:val="00C419B2"/>
    <w:rsid w:val="00C41A81"/>
    <w:rsid w:val="00C41D22"/>
    <w:rsid w:val="00C41E60"/>
    <w:rsid w:val="00C41F24"/>
    <w:rsid w:val="00C41F35"/>
    <w:rsid w:val="00C421AB"/>
    <w:rsid w:val="00C42655"/>
    <w:rsid w:val="00C42775"/>
    <w:rsid w:val="00C4277B"/>
    <w:rsid w:val="00C42A57"/>
    <w:rsid w:val="00C42DAC"/>
    <w:rsid w:val="00C4328E"/>
    <w:rsid w:val="00C43469"/>
    <w:rsid w:val="00C4368E"/>
    <w:rsid w:val="00C43741"/>
    <w:rsid w:val="00C43963"/>
    <w:rsid w:val="00C43A0E"/>
    <w:rsid w:val="00C43BD6"/>
    <w:rsid w:val="00C44097"/>
    <w:rsid w:val="00C44456"/>
    <w:rsid w:val="00C446FA"/>
    <w:rsid w:val="00C44722"/>
    <w:rsid w:val="00C44745"/>
    <w:rsid w:val="00C447F8"/>
    <w:rsid w:val="00C449F3"/>
    <w:rsid w:val="00C44BD2"/>
    <w:rsid w:val="00C44D98"/>
    <w:rsid w:val="00C44FA9"/>
    <w:rsid w:val="00C451A8"/>
    <w:rsid w:val="00C45386"/>
    <w:rsid w:val="00C4539F"/>
    <w:rsid w:val="00C4547E"/>
    <w:rsid w:val="00C456A4"/>
    <w:rsid w:val="00C458FF"/>
    <w:rsid w:val="00C4593D"/>
    <w:rsid w:val="00C45C9C"/>
    <w:rsid w:val="00C45D9C"/>
    <w:rsid w:val="00C45E57"/>
    <w:rsid w:val="00C45F61"/>
    <w:rsid w:val="00C46410"/>
    <w:rsid w:val="00C466FF"/>
    <w:rsid w:val="00C4690D"/>
    <w:rsid w:val="00C501FB"/>
    <w:rsid w:val="00C50404"/>
    <w:rsid w:val="00C5044B"/>
    <w:rsid w:val="00C50629"/>
    <w:rsid w:val="00C506D4"/>
    <w:rsid w:val="00C5074E"/>
    <w:rsid w:val="00C50A6E"/>
    <w:rsid w:val="00C50D97"/>
    <w:rsid w:val="00C50DD8"/>
    <w:rsid w:val="00C50DDE"/>
    <w:rsid w:val="00C50F41"/>
    <w:rsid w:val="00C50FC2"/>
    <w:rsid w:val="00C51112"/>
    <w:rsid w:val="00C5139E"/>
    <w:rsid w:val="00C515E2"/>
    <w:rsid w:val="00C51633"/>
    <w:rsid w:val="00C51667"/>
    <w:rsid w:val="00C519BC"/>
    <w:rsid w:val="00C51AB3"/>
    <w:rsid w:val="00C51B6F"/>
    <w:rsid w:val="00C51F97"/>
    <w:rsid w:val="00C5208A"/>
    <w:rsid w:val="00C52237"/>
    <w:rsid w:val="00C52338"/>
    <w:rsid w:val="00C524A9"/>
    <w:rsid w:val="00C52531"/>
    <w:rsid w:val="00C52624"/>
    <w:rsid w:val="00C52B07"/>
    <w:rsid w:val="00C52C6F"/>
    <w:rsid w:val="00C52D3B"/>
    <w:rsid w:val="00C52E00"/>
    <w:rsid w:val="00C52FF3"/>
    <w:rsid w:val="00C530C8"/>
    <w:rsid w:val="00C53358"/>
    <w:rsid w:val="00C534D6"/>
    <w:rsid w:val="00C53657"/>
    <w:rsid w:val="00C536C8"/>
    <w:rsid w:val="00C536D9"/>
    <w:rsid w:val="00C536E0"/>
    <w:rsid w:val="00C537C2"/>
    <w:rsid w:val="00C5389A"/>
    <w:rsid w:val="00C53C0F"/>
    <w:rsid w:val="00C53C28"/>
    <w:rsid w:val="00C53DE7"/>
    <w:rsid w:val="00C542BC"/>
    <w:rsid w:val="00C5435D"/>
    <w:rsid w:val="00C54717"/>
    <w:rsid w:val="00C54B32"/>
    <w:rsid w:val="00C54CE5"/>
    <w:rsid w:val="00C5504B"/>
    <w:rsid w:val="00C55050"/>
    <w:rsid w:val="00C551C8"/>
    <w:rsid w:val="00C552CD"/>
    <w:rsid w:val="00C555AE"/>
    <w:rsid w:val="00C55863"/>
    <w:rsid w:val="00C559DF"/>
    <w:rsid w:val="00C55A93"/>
    <w:rsid w:val="00C55D86"/>
    <w:rsid w:val="00C55F48"/>
    <w:rsid w:val="00C56168"/>
    <w:rsid w:val="00C563BA"/>
    <w:rsid w:val="00C5642D"/>
    <w:rsid w:val="00C56877"/>
    <w:rsid w:val="00C568D7"/>
    <w:rsid w:val="00C56CD9"/>
    <w:rsid w:val="00C56D0A"/>
    <w:rsid w:val="00C56DDD"/>
    <w:rsid w:val="00C56F87"/>
    <w:rsid w:val="00C57166"/>
    <w:rsid w:val="00C5726A"/>
    <w:rsid w:val="00C573F9"/>
    <w:rsid w:val="00C57756"/>
    <w:rsid w:val="00C57A90"/>
    <w:rsid w:val="00C57EF9"/>
    <w:rsid w:val="00C6039D"/>
    <w:rsid w:val="00C6068A"/>
    <w:rsid w:val="00C607C0"/>
    <w:rsid w:val="00C60817"/>
    <w:rsid w:val="00C6084A"/>
    <w:rsid w:val="00C60A76"/>
    <w:rsid w:val="00C61047"/>
    <w:rsid w:val="00C614B6"/>
    <w:rsid w:val="00C61590"/>
    <w:rsid w:val="00C61745"/>
    <w:rsid w:val="00C617E2"/>
    <w:rsid w:val="00C6184F"/>
    <w:rsid w:val="00C6189E"/>
    <w:rsid w:val="00C61B84"/>
    <w:rsid w:val="00C61B8E"/>
    <w:rsid w:val="00C61C97"/>
    <w:rsid w:val="00C61E60"/>
    <w:rsid w:val="00C61F66"/>
    <w:rsid w:val="00C61F81"/>
    <w:rsid w:val="00C625B0"/>
    <w:rsid w:val="00C626F0"/>
    <w:rsid w:val="00C628DE"/>
    <w:rsid w:val="00C62C1B"/>
    <w:rsid w:val="00C62C82"/>
    <w:rsid w:val="00C62F48"/>
    <w:rsid w:val="00C63034"/>
    <w:rsid w:val="00C630B1"/>
    <w:rsid w:val="00C63340"/>
    <w:rsid w:val="00C633FE"/>
    <w:rsid w:val="00C63A2A"/>
    <w:rsid w:val="00C6409E"/>
    <w:rsid w:val="00C64376"/>
    <w:rsid w:val="00C6441A"/>
    <w:rsid w:val="00C647A7"/>
    <w:rsid w:val="00C647E7"/>
    <w:rsid w:val="00C648EB"/>
    <w:rsid w:val="00C64900"/>
    <w:rsid w:val="00C64A88"/>
    <w:rsid w:val="00C64D2F"/>
    <w:rsid w:val="00C64DB6"/>
    <w:rsid w:val="00C64F18"/>
    <w:rsid w:val="00C64F66"/>
    <w:rsid w:val="00C650CA"/>
    <w:rsid w:val="00C65192"/>
    <w:rsid w:val="00C65371"/>
    <w:rsid w:val="00C653F0"/>
    <w:rsid w:val="00C656B4"/>
    <w:rsid w:val="00C656D0"/>
    <w:rsid w:val="00C65892"/>
    <w:rsid w:val="00C658E2"/>
    <w:rsid w:val="00C6594A"/>
    <w:rsid w:val="00C65B14"/>
    <w:rsid w:val="00C65BE7"/>
    <w:rsid w:val="00C6637A"/>
    <w:rsid w:val="00C66875"/>
    <w:rsid w:val="00C66950"/>
    <w:rsid w:val="00C66BBA"/>
    <w:rsid w:val="00C66D33"/>
    <w:rsid w:val="00C66E4E"/>
    <w:rsid w:val="00C66EC8"/>
    <w:rsid w:val="00C66F07"/>
    <w:rsid w:val="00C671BE"/>
    <w:rsid w:val="00C67230"/>
    <w:rsid w:val="00C67557"/>
    <w:rsid w:val="00C678D4"/>
    <w:rsid w:val="00C67AF3"/>
    <w:rsid w:val="00C67B88"/>
    <w:rsid w:val="00C67C7F"/>
    <w:rsid w:val="00C67C82"/>
    <w:rsid w:val="00C67CA9"/>
    <w:rsid w:val="00C67D7D"/>
    <w:rsid w:val="00C700F6"/>
    <w:rsid w:val="00C70126"/>
    <w:rsid w:val="00C7046B"/>
    <w:rsid w:val="00C70907"/>
    <w:rsid w:val="00C70BFE"/>
    <w:rsid w:val="00C70D6A"/>
    <w:rsid w:val="00C70FC1"/>
    <w:rsid w:val="00C710B0"/>
    <w:rsid w:val="00C7151C"/>
    <w:rsid w:val="00C71665"/>
    <w:rsid w:val="00C71877"/>
    <w:rsid w:val="00C7199F"/>
    <w:rsid w:val="00C71C64"/>
    <w:rsid w:val="00C71D71"/>
    <w:rsid w:val="00C71DBC"/>
    <w:rsid w:val="00C71DCC"/>
    <w:rsid w:val="00C72060"/>
    <w:rsid w:val="00C722E2"/>
    <w:rsid w:val="00C7245A"/>
    <w:rsid w:val="00C72505"/>
    <w:rsid w:val="00C7266B"/>
    <w:rsid w:val="00C7266C"/>
    <w:rsid w:val="00C7281F"/>
    <w:rsid w:val="00C72913"/>
    <w:rsid w:val="00C72A4A"/>
    <w:rsid w:val="00C72BD2"/>
    <w:rsid w:val="00C72F2E"/>
    <w:rsid w:val="00C73012"/>
    <w:rsid w:val="00C733F5"/>
    <w:rsid w:val="00C734B7"/>
    <w:rsid w:val="00C735C2"/>
    <w:rsid w:val="00C738C7"/>
    <w:rsid w:val="00C738F8"/>
    <w:rsid w:val="00C73C31"/>
    <w:rsid w:val="00C73D70"/>
    <w:rsid w:val="00C73DCC"/>
    <w:rsid w:val="00C73E41"/>
    <w:rsid w:val="00C7406F"/>
    <w:rsid w:val="00C74185"/>
    <w:rsid w:val="00C7418D"/>
    <w:rsid w:val="00C741D8"/>
    <w:rsid w:val="00C743DF"/>
    <w:rsid w:val="00C74629"/>
    <w:rsid w:val="00C74905"/>
    <w:rsid w:val="00C749BE"/>
    <w:rsid w:val="00C74AE3"/>
    <w:rsid w:val="00C74BB3"/>
    <w:rsid w:val="00C74DAF"/>
    <w:rsid w:val="00C751AA"/>
    <w:rsid w:val="00C7524B"/>
    <w:rsid w:val="00C753BB"/>
    <w:rsid w:val="00C75694"/>
    <w:rsid w:val="00C7581A"/>
    <w:rsid w:val="00C759E7"/>
    <w:rsid w:val="00C759F6"/>
    <w:rsid w:val="00C75AAE"/>
    <w:rsid w:val="00C75C5A"/>
    <w:rsid w:val="00C75D74"/>
    <w:rsid w:val="00C75DFE"/>
    <w:rsid w:val="00C75F22"/>
    <w:rsid w:val="00C75F99"/>
    <w:rsid w:val="00C76832"/>
    <w:rsid w:val="00C769C1"/>
    <w:rsid w:val="00C76A63"/>
    <w:rsid w:val="00C76BB7"/>
    <w:rsid w:val="00C76D59"/>
    <w:rsid w:val="00C76E4E"/>
    <w:rsid w:val="00C772F2"/>
    <w:rsid w:val="00C77311"/>
    <w:rsid w:val="00C773E8"/>
    <w:rsid w:val="00C77632"/>
    <w:rsid w:val="00C77735"/>
    <w:rsid w:val="00C777C8"/>
    <w:rsid w:val="00C777E0"/>
    <w:rsid w:val="00C77848"/>
    <w:rsid w:val="00C77B3C"/>
    <w:rsid w:val="00C77C04"/>
    <w:rsid w:val="00C77ED6"/>
    <w:rsid w:val="00C80142"/>
    <w:rsid w:val="00C80229"/>
    <w:rsid w:val="00C805B1"/>
    <w:rsid w:val="00C80806"/>
    <w:rsid w:val="00C808A1"/>
    <w:rsid w:val="00C80B32"/>
    <w:rsid w:val="00C80BE3"/>
    <w:rsid w:val="00C80D60"/>
    <w:rsid w:val="00C81031"/>
    <w:rsid w:val="00C8135C"/>
    <w:rsid w:val="00C8182B"/>
    <w:rsid w:val="00C81986"/>
    <w:rsid w:val="00C81C69"/>
    <w:rsid w:val="00C81E50"/>
    <w:rsid w:val="00C81F01"/>
    <w:rsid w:val="00C8232A"/>
    <w:rsid w:val="00C824C8"/>
    <w:rsid w:val="00C824D1"/>
    <w:rsid w:val="00C82787"/>
    <w:rsid w:val="00C82B03"/>
    <w:rsid w:val="00C82C05"/>
    <w:rsid w:val="00C82C1A"/>
    <w:rsid w:val="00C82CD5"/>
    <w:rsid w:val="00C82D06"/>
    <w:rsid w:val="00C82FA3"/>
    <w:rsid w:val="00C83020"/>
    <w:rsid w:val="00C83219"/>
    <w:rsid w:val="00C8349A"/>
    <w:rsid w:val="00C835EA"/>
    <w:rsid w:val="00C83614"/>
    <w:rsid w:val="00C83787"/>
    <w:rsid w:val="00C83981"/>
    <w:rsid w:val="00C839C5"/>
    <w:rsid w:val="00C83A19"/>
    <w:rsid w:val="00C83B1C"/>
    <w:rsid w:val="00C83C51"/>
    <w:rsid w:val="00C83D7F"/>
    <w:rsid w:val="00C83DAA"/>
    <w:rsid w:val="00C83E0A"/>
    <w:rsid w:val="00C83FDD"/>
    <w:rsid w:val="00C8425B"/>
    <w:rsid w:val="00C842DD"/>
    <w:rsid w:val="00C84A5C"/>
    <w:rsid w:val="00C84B0A"/>
    <w:rsid w:val="00C84F1E"/>
    <w:rsid w:val="00C851A2"/>
    <w:rsid w:val="00C851F5"/>
    <w:rsid w:val="00C853AE"/>
    <w:rsid w:val="00C85834"/>
    <w:rsid w:val="00C8585A"/>
    <w:rsid w:val="00C858CD"/>
    <w:rsid w:val="00C85AE6"/>
    <w:rsid w:val="00C85B18"/>
    <w:rsid w:val="00C85BCF"/>
    <w:rsid w:val="00C85C30"/>
    <w:rsid w:val="00C85E9B"/>
    <w:rsid w:val="00C85EDF"/>
    <w:rsid w:val="00C8636E"/>
    <w:rsid w:val="00C863E3"/>
    <w:rsid w:val="00C86475"/>
    <w:rsid w:val="00C865A7"/>
    <w:rsid w:val="00C86AAD"/>
    <w:rsid w:val="00C86B8A"/>
    <w:rsid w:val="00C86FF9"/>
    <w:rsid w:val="00C8707C"/>
    <w:rsid w:val="00C8714D"/>
    <w:rsid w:val="00C8722C"/>
    <w:rsid w:val="00C8731D"/>
    <w:rsid w:val="00C874BD"/>
    <w:rsid w:val="00C8788B"/>
    <w:rsid w:val="00C878F6"/>
    <w:rsid w:val="00C87CD3"/>
    <w:rsid w:val="00C87D61"/>
    <w:rsid w:val="00C90022"/>
    <w:rsid w:val="00C900B7"/>
    <w:rsid w:val="00C900BA"/>
    <w:rsid w:val="00C904F9"/>
    <w:rsid w:val="00C906D5"/>
    <w:rsid w:val="00C908A0"/>
    <w:rsid w:val="00C909F8"/>
    <w:rsid w:val="00C90CBD"/>
    <w:rsid w:val="00C90E34"/>
    <w:rsid w:val="00C90ED4"/>
    <w:rsid w:val="00C9128D"/>
    <w:rsid w:val="00C912E8"/>
    <w:rsid w:val="00C91470"/>
    <w:rsid w:val="00C914FA"/>
    <w:rsid w:val="00C91697"/>
    <w:rsid w:val="00C91BB5"/>
    <w:rsid w:val="00C91D65"/>
    <w:rsid w:val="00C91F9C"/>
    <w:rsid w:val="00C9211D"/>
    <w:rsid w:val="00C9219C"/>
    <w:rsid w:val="00C9226E"/>
    <w:rsid w:val="00C923BB"/>
    <w:rsid w:val="00C925E4"/>
    <w:rsid w:val="00C926EE"/>
    <w:rsid w:val="00C9283F"/>
    <w:rsid w:val="00C92860"/>
    <w:rsid w:val="00C92956"/>
    <w:rsid w:val="00C92E26"/>
    <w:rsid w:val="00C92FFD"/>
    <w:rsid w:val="00C9302D"/>
    <w:rsid w:val="00C930D3"/>
    <w:rsid w:val="00C9313A"/>
    <w:rsid w:val="00C93287"/>
    <w:rsid w:val="00C933BC"/>
    <w:rsid w:val="00C93637"/>
    <w:rsid w:val="00C93670"/>
    <w:rsid w:val="00C9385D"/>
    <w:rsid w:val="00C93B89"/>
    <w:rsid w:val="00C93CF0"/>
    <w:rsid w:val="00C93DA5"/>
    <w:rsid w:val="00C93F81"/>
    <w:rsid w:val="00C93FBD"/>
    <w:rsid w:val="00C94220"/>
    <w:rsid w:val="00C94322"/>
    <w:rsid w:val="00C9456A"/>
    <w:rsid w:val="00C94645"/>
    <w:rsid w:val="00C94A6B"/>
    <w:rsid w:val="00C94A9A"/>
    <w:rsid w:val="00C94BAB"/>
    <w:rsid w:val="00C94D4B"/>
    <w:rsid w:val="00C94D64"/>
    <w:rsid w:val="00C94E44"/>
    <w:rsid w:val="00C94F86"/>
    <w:rsid w:val="00C95018"/>
    <w:rsid w:val="00C95401"/>
    <w:rsid w:val="00C95414"/>
    <w:rsid w:val="00C95BEC"/>
    <w:rsid w:val="00C96629"/>
    <w:rsid w:val="00C968DE"/>
    <w:rsid w:val="00C9690B"/>
    <w:rsid w:val="00C96B80"/>
    <w:rsid w:val="00C96C31"/>
    <w:rsid w:val="00C96D42"/>
    <w:rsid w:val="00C96DB8"/>
    <w:rsid w:val="00C97110"/>
    <w:rsid w:val="00C97869"/>
    <w:rsid w:val="00C9799D"/>
    <w:rsid w:val="00C979D4"/>
    <w:rsid w:val="00C97A5D"/>
    <w:rsid w:val="00C97B39"/>
    <w:rsid w:val="00C97F00"/>
    <w:rsid w:val="00C97FBE"/>
    <w:rsid w:val="00CA020D"/>
    <w:rsid w:val="00CA06A8"/>
    <w:rsid w:val="00CA07E8"/>
    <w:rsid w:val="00CA080A"/>
    <w:rsid w:val="00CA0DC7"/>
    <w:rsid w:val="00CA0DD9"/>
    <w:rsid w:val="00CA0E8B"/>
    <w:rsid w:val="00CA0E91"/>
    <w:rsid w:val="00CA0F3B"/>
    <w:rsid w:val="00CA0F73"/>
    <w:rsid w:val="00CA13B2"/>
    <w:rsid w:val="00CA1766"/>
    <w:rsid w:val="00CA18AD"/>
    <w:rsid w:val="00CA19B4"/>
    <w:rsid w:val="00CA1BC4"/>
    <w:rsid w:val="00CA1CE4"/>
    <w:rsid w:val="00CA1D21"/>
    <w:rsid w:val="00CA1D29"/>
    <w:rsid w:val="00CA1EAA"/>
    <w:rsid w:val="00CA1ED6"/>
    <w:rsid w:val="00CA1F45"/>
    <w:rsid w:val="00CA1FF9"/>
    <w:rsid w:val="00CA20E0"/>
    <w:rsid w:val="00CA21FE"/>
    <w:rsid w:val="00CA2221"/>
    <w:rsid w:val="00CA2672"/>
    <w:rsid w:val="00CA2800"/>
    <w:rsid w:val="00CA2A94"/>
    <w:rsid w:val="00CA2AFD"/>
    <w:rsid w:val="00CA2B37"/>
    <w:rsid w:val="00CA2F7D"/>
    <w:rsid w:val="00CA3094"/>
    <w:rsid w:val="00CA32DA"/>
    <w:rsid w:val="00CA33A5"/>
    <w:rsid w:val="00CA33CF"/>
    <w:rsid w:val="00CA34FA"/>
    <w:rsid w:val="00CA360F"/>
    <w:rsid w:val="00CA37CB"/>
    <w:rsid w:val="00CA386B"/>
    <w:rsid w:val="00CA3998"/>
    <w:rsid w:val="00CA3A80"/>
    <w:rsid w:val="00CA3AC3"/>
    <w:rsid w:val="00CA3AF0"/>
    <w:rsid w:val="00CA3B2F"/>
    <w:rsid w:val="00CA3CA9"/>
    <w:rsid w:val="00CA3F98"/>
    <w:rsid w:val="00CA3FFB"/>
    <w:rsid w:val="00CA40C9"/>
    <w:rsid w:val="00CA417A"/>
    <w:rsid w:val="00CA420E"/>
    <w:rsid w:val="00CA4831"/>
    <w:rsid w:val="00CA4CD5"/>
    <w:rsid w:val="00CA4FB4"/>
    <w:rsid w:val="00CA53FD"/>
    <w:rsid w:val="00CA5440"/>
    <w:rsid w:val="00CA553B"/>
    <w:rsid w:val="00CA5677"/>
    <w:rsid w:val="00CA56EB"/>
    <w:rsid w:val="00CA5882"/>
    <w:rsid w:val="00CA58AD"/>
    <w:rsid w:val="00CA59A1"/>
    <w:rsid w:val="00CA5A9E"/>
    <w:rsid w:val="00CA5E76"/>
    <w:rsid w:val="00CA5EAB"/>
    <w:rsid w:val="00CA60E9"/>
    <w:rsid w:val="00CA6127"/>
    <w:rsid w:val="00CA61AB"/>
    <w:rsid w:val="00CA62A0"/>
    <w:rsid w:val="00CA657D"/>
    <w:rsid w:val="00CA660F"/>
    <w:rsid w:val="00CA67ED"/>
    <w:rsid w:val="00CA6B82"/>
    <w:rsid w:val="00CA6BE2"/>
    <w:rsid w:val="00CA6C91"/>
    <w:rsid w:val="00CA6CEE"/>
    <w:rsid w:val="00CA6EEE"/>
    <w:rsid w:val="00CA71DB"/>
    <w:rsid w:val="00CA73B7"/>
    <w:rsid w:val="00CA778A"/>
    <w:rsid w:val="00CA7C31"/>
    <w:rsid w:val="00CA7EBA"/>
    <w:rsid w:val="00CA7F5B"/>
    <w:rsid w:val="00CA7FB7"/>
    <w:rsid w:val="00CB02DE"/>
    <w:rsid w:val="00CB0780"/>
    <w:rsid w:val="00CB0C51"/>
    <w:rsid w:val="00CB0CBF"/>
    <w:rsid w:val="00CB0E1E"/>
    <w:rsid w:val="00CB14E7"/>
    <w:rsid w:val="00CB15DE"/>
    <w:rsid w:val="00CB175B"/>
    <w:rsid w:val="00CB1821"/>
    <w:rsid w:val="00CB186A"/>
    <w:rsid w:val="00CB18C0"/>
    <w:rsid w:val="00CB1918"/>
    <w:rsid w:val="00CB191D"/>
    <w:rsid w:val="00CB197E"/>
    <w:rsid w:val="00CB1AD5"/>
    <w:rsid w:val="00CB1D37"/>
    <w:rsid w:val="00CB1F96"/>
    <w:rsid w:val="00CB211A"/>
    <w:rsid w:val="00CB213E"/>
    <w:rsid w:val="00CB2B71"/>
    <w:rsid w:val="00CB2CCE"/>
    <w:rsid w:val="00CB2F53"/>
    <w:rsid w:val="00CB301A"/>
    <w:rsid w:val="00CB34AD"/>
    <w:rsid w:val="00CB35D8"/>
    <w:rsid w:val="00CB3698"/>
    <w:rsid w:val="00CB3B1A"/>
    <w:rsid w:val="00CB3B7D"/>
    <w:rsid w:val="00CB3C29"/>
    <w:rsid w:val="00CB3D04"/>
    <w:rsid w:val="00CB3DC5"/>
    <w:rsid w:val="00CB4053"/>
    <w:rsid w:val="00CB4064"/>
    <w:rsid w:val="00CB42CA"/>
    <w:rsid w:val="00CB4359"/>
    <w:rsid w:val="00CB4730"/>
    <w:rsid w:val="00CB47CB"/>
    <w:rsid w:val="00CB49A8"/>
    <w:rsid w:val="00CB49E1"/>
    <w:rsid w:val="00CB4AA6"/>
    <w:rsid w:val="00CB4B79"/>
    <w:rsid w:val="00CB5025"/>
    <w:rsid w:val="00CB5040"/>
    <w:rsid w:val="00CB5106"/>
    <w:rsid w:val="00CB51A6"/>
    <w:rsid w:val="00CB5322"/>
    <w:rsid w:val="00CB56D3"/>
    <w:rsid w:val="00CB5759"/>
    <w:rsid w:val="00CB5D0E"/>
    <w:rsid w:val="00CB5E98"/>
    <w:rsid w:val="00CB5FD5"/>
    <w:rsid w:val="00CB6500"/>
    <w:rsid w:val="00CB652F"/>
    <w:rsid w:val="00CB6583"/>
    <w:rsid w:val="00CB673A"/>
    <w:rsid w:val="00CB6935"/>
    <w:rsid w:val="00CB69B8"/>
    <w:rsid w:val="00CB69FD"/>
    <w:rsid w:val="00CB6A42"/>
    <w:rsid w:val="00CB6AB5"/>
    <w:rsid w:val="00CB6C1B"/>
    <w:rsid w:val="00CB6D1E"/>
    <w:rsid w:val="00CB6F11"/>
    <w:rsid w:val="00CB7347"/>
    <w:rsid w:val="00CB743C"/>
    <w:rsid w:val="00CB7484"/>
    <w:rsid w:val="00CB754D"/>
    <w:rsid w:val="00CB756F"/>
    <w:rsid w:val="00CB76CC"/>
    <w:rsid w:val="00CB7BA0"/>
    <w:rsid w:val="00CB7C71"/>
    <w:rsid w:val="00CB7EC4"/>
    <w:rsid w:val="00CB7F2E"/>
    <w:rsid w:val="00CC0186"/>
    <w:rsid w:val="00CC01CF"/>
    <w:rsid w:val="00CC022C"/>
    <w:rsid w:val="00CC02F1"/>
    <w:rsid w:val="00CC038D"/>
    <w:rsid w:val="00CC0431"/>
    <w:rsid w:val="00CC0886"/>
    <w:rsid w:val="00CC0890"/>
    <w:rsid w:val="00CC09C2"/>
    <w:rsid w:val="00CC0B18"/>
    <w:rsid w:val="00CC0BEF"/>
    <w:rsid w:val="00CC105F"/>
    <w:rsid w:val="00CC11AE"/>
    <w:rsid w:val="00CC11E5"/>
    <w:rsid w:val="00CC12A1"/>
    <w:rsid w:val="00CC13DC"/>
    <w:rsid w:val="00CC17A3"/>
    <w:rsid w:val="00CC180E"/>
    <w:rsid w:val="00CC194A"/>
    <w:rsid w:val="00CC19C8"/>
    <w:rsid w:val="00CC1A03"/>
    <w:rsid w:val="00CC1AA7"/>
    <w:rsid w:val="00CC1AAB"/>
    <w:rsid w:val="00CC1B83"/>
    <w:rsid w:val="00CC1F9C"/>
    <w:rsid w:val="00CC1FCB"/>
    <w:rsid w:val="00CC23D2"/>
    <w:rsid w:val="00CC2542"/>
    <w:rsid w:val="00CC2616"/>
    <w:rsid w:val="00CC292E"/>
    <w:rsid w:val="00CC2B67"/>
    <w:rsid w:val="00CC2BF6"/>
    <w:rsid w:val="00CC2C37"/>
    <w:rsid w:val="00CC2D47"/>
    <w:rsid w:val="00CC2E38"/>
    <w:rsid w:val="00CC2ED4"/>
    <w:rsid w:val="00CC309F"/>
    <w:rsid w:val="00CC30BB"/>
    <w:rsid w:val="00CC3171"/>
    <w:rsid w:val="00CC31FE"/>
    <w:rsid w:val="00CC3355"/>
    <w:rsid w:val="00CC34AA"/>
    <w:rsid w:val="00CC3557"/>
    <w:rsid w:val="00CC3665"/>
    <w:rsid w:val="00CC37F7"/>
    <w:rsid w:val="00CC38BE"/>
    <w:rsid w:val="00CC3921"/>
    <w:rsid w:val="00CC3D2C"/>
    <w:rsid w:val="00CC3DC0"/>
    <w:rsid w:val="00CC3ECB"/>
    <w:rsid w:val="00CC42C5"/>
    <w:rsid w:val="00CC463D"/>
    <w:rsid w:val="00CC46B0"/>
    <w:rsid w:val="00CC4819"/>
    <w:rsid w:val="00CC4A63"/>
    <w:rsid w:val="00CC4BFE"/>
    <w:rsid w:val="00CC4C06"/>
    <w:rsid w:val="00CC4CB5"/>
    <w:rsid w:val="00CC4EC6"/>
    <w:rsid w:val="00CC4F38"/>
    <w:rsid w:val="00CC554A"/>
    <w:rsid w:val="00CC56FC"/>
    <w:rsid w:val="00CC5924"/>
    <w:rsid w:val="00CC5EEA"/>
    <w:rsid w:val="00CC5FC4"/>
    <w:rsid w:val="00CC6065"/>
    <w:rsid w:val="00CC629C"/>
    <w:rsid w:val="00CC6413"/>
    <w:rsid w:val="00CC658E"/>
    <w:rsid w:val="00CC65E8"/>
    <w:rsid w:val="00CC6739"/>
    <w:rsid w:val="00CC673A"/>
    <w:rsid w:val="00CC687A"/>
    <w:rsid w:val="00CC689A"/>
    <w:rsid w:val="00CC6913"/>
    <w:rsid w:val="00CC6ACF"/>
    <w:rsid w:val="00CC6C22"/>
    <w:rsid w:val="00CC6D03"/>
    <w:rsid w:val="00CC6DF6"/>
    <w:rsid w:val="00CC6F80"/>
    <w:rsid w:val="00CC7443"/>
    <w:rsid w:val="00CC748F"/>
    <w:rsid w:val="00CC7970"/>
    <w:rsid w:val="00CC7B01"/>
    <w:rsid w:val="00CC7B1C"/>
    <w:rsid w:val="00CD0258"/>
    <w:rsid w:val="00CD02D9"/>
    <w:rsid w:val="00CD044D"/>
    <w:rsid w:val="00CD04A7"/>
    <w:rsid w:val="00CD0529"/>
    <w:rsid w:val="00CD057B"/>
    <w:rsid w:val="00CD05E5"/>
    <w:rsid w:val="00CD06AD"/>
    <w:rsid w:val="00CD0A31"/>
    <w:rsid w:val="00CD0B7D"/>
    <w:rsid w:val="00CD0BFF"/>
    <w:rsid w:val="00CD0C44"/>
    <w:rsid w:val="00CD0E02"/>
    <w:rsid w:val="00CD122F"/>
    <w:rsid w:val="00CD14B8"/>
    <w:rsid w:val="00CD1609"/>
    <w:rsid w:val="00CD1D92"/>
    <w:rsid w:val="00CD2025"/>
    <w:rsid w:val="00CD20CC"/>
    <w:rsid w:val="00CD24F3"/>
    <w:rsid w:val="00CD25D7"/>
    <w:rsid w:val="00CD279E"/>
    <w:rsid w:val="00CD2819"/>
    <w:rsid w:val="00CD281F"/>
    <w:rsid w:val="00CD28C1"/>
    <w:rsid w:val="00CD2A2F"/>
    <w:rsid w:val="00CD2B12"/>
    <w:rsid w:val="00CD2B8E"/>
    <w:rsid w:val="00CD314F"/>
    <w:rsid w:val="00CD31B1"/>
    <w:rsid w:val="00CD35B0"/>
    <w:rsid w:val="00CD3CF2"/>
    <w:rsid w:val="00CD3F4E"/>
    <w:rsid w:val="00CD3F74"/>
    <w:rsid w:val="00CD4047"/>
    <w:rsid w:val="00CD41F3"/>
    <w:rsid w:val="00CD450F"/>
    <w:rsid w:val="00CD45E9"/>
    <w:rsid w:val="00CD4793"/>
    <w:rsid w:val="00CD4A6F"/>
    <w:rsid w:val="00CD504B"/>
    <w:rsid w:val="00CD5698"/>
    <w:rsid w:val="00CD574F"/>
    <w:rsid w:val="00CD5964"/>
    <w:rsid w:val="00CD5B37"/>
    <w:rsid w:val="00CD5D6B"/>
    <w:rsid w:val="00CD5E29"/>
    <w:rsid w:val="00CD613D"/>
    <w:rsid w:val="00CD6206"/>
    <w:rsid w:val="00CD6257"/>
    <w:rsid w:val="00CD64AD"/>
    <w:rsid w:val="00CD6C25"/>
    <w:rsid w:val="00CD6DE6"/>
    <w:rsid w:val="00CD6E86"/>
    <w:rsid w:val="00CD7185"/>
    <w:rsid w:val="00CD72EF"/>
    <w:rsid w:val="00CD7614"/>
    <w:rsid w:val="00CD7838"/>
    <w:rsid w:val="00CD7A1B"/>
    <w:rsid w:val="00CD7ACA"/>
    <w:rsid w:val="00CD7D95"/>
    <w:rsid w:val="00CD7F7B"/>
    <w:rsid w:val="00CE033D"/>
    <w:rsid w:val="00CE07FA"/>
    <w:rsid w:val="00CE08F4"/>
    <w:rsid w:val="00CE0EB7"/>
    <w:rsid w:val="00CE10C6"/>
    <w:rsid w:val="00CE1376"/>
    <w:rsid w:val="00CE15A0"/>
    <w:rsid w:val="00CE184B"/>
    <w:rsid w:val="00CE20DE"/>
    <w:rsid w:val="00CE2162"/>
    <w:rsid w:val="00CE2260"/>
    <w:rsid w:val="00CE242E"/>
    <w:rsid w:val="00CE243B"/>
    <w:rsid w:val="00CE24CA"/>
    <w:rsid w:val="00CE25AF"/>
    <w:rsid w:val="00CE26B1"/>
    <w:rsid w:val="00CE26EF"/>
    <w:rsid w:val="00CE28A2"/>
    <w:rsid w:val="00CE2908"/>
    <w:rsid w:val="00CE298C"/>
    <w:rsid w:val="00CE2AF3"/>
    <w:rsid w:val="00CE2EB1"/>
    <w:rsid w:val="00CE327D"/>
    <w:rsid w:val="00CE3358"/>
    <w:rsid w:val="00CE3401"/>
    <w:rsid w:val="00CE341D"/>
    <w:rsid w:val="00CE3443"/>
    <w:rsid w:val="00CE3567"/>
    <w:rsid w:val="00CE3965"/>
    <w:rsid w:val="00CE3AF6"/>
    <w:rsid w:val="00CE3B15"/>
    <w:rsid w:val="00CE3C9D"/>
    <w:rsid w:val="00CE3CA5"/>
    <w:rsid w:val="00CE4213"/>
    <w:rsid w:val="00CE4462"/>
    <w:rsid w:val="00CE45F3"/>
    <w:rsid w:val="00CE489F"/>
    <w:rsid w:val="00CE4A2B"/>
    <w:rsid w:val="00CE4A88"/>
    <w:rsid w:val="00CE4ABD"/>
    <w:rsid w:val="00CE4B43"/>
    <w:rsid w:val="00CE4BBA"/>
    <w:rsid w:val="00CE4BE7"/>
    <w:rsid w:val="00CE4DD0"/>
    <w:rsid w:val="00CE5324"/>
    <w:rsid w:val="00CE55C2"/>
    <w:rsid w:val="00CE58A0"/>
    <w:rsid w:val="00CE593B"/>
    <w:rsid w:val="00CE59AF"/>
    <w:rsid w:val="00CE5CDD"/>
    <w:rsid w:val="00CE5DDE"/>
    <w:rsid w:val="00CE6174"/>
    <w:rsid w:val="00CE625A"/>
    <w:rsid w:val="00CE62DC"/>
    <w:rsid w:val="00CE652C"/>
    <w:rsid w:val="00CE65B0"/>
    <w:rsid w:val="00CE65ED"/>
    <w:rsid w:val="00CE6806"/>
    <w:rsid w:val="00CE68D4"/>
    <w:rsid w:val="00CE6978"/>
    <w:rsid w:val="00CE6A36"/>
    <w:rsid w:val="00CE6B8E"/>
    <w:rsid w:val="00CE6EF6"/>
    <w:rsid w:val="00CE6F8D"/>
    <w:rsid w:val="00CE6FBB"/>
    <w:rsid w:val="00CE6FF8"/>
    <w:rsid w:val="00CE7166"/>
    <w:rsid w:val="00CE7488"/>
    <w:rsid w:val="00CE76AA"/>
    <w:rsid w:val="00CE79FF"/>
    <w:rsid w:val="00CE7A36"/>
    <w:rsid w:val="00CE7A6D"/>
    <w:rsid w:val="00CE7AF0"/>
    <w:rsid w:val="00CE7B6A"/>
    <w:rsid w:val="00CF054C"/>
    <w:rsid w:val="00CF05B9"/>
    <w:rsid w:val="00CF071D"/>
    <w:rsid w:val="00CF071F"/>
    <w:rsid w:val="00CF098A"/>
    <w:rsid w:val="00CF0A3C"/>
    <w:rsid w:val="00CF0E86"/>
    <w:rsid w:val="00CF0F4D"/>
    <w:rsid w:val="00CF118A"/>
    <w:rsid w:val="00CF1291"/>
    <w:rsid w:val="00CF129A"/>
    <w:rsid w:val="00CF14AB"/>
    <w:rsid w:val="00CF14B7"/>
    <w:rsid w:val="00CF178C"/>
    <w:rsid w:val="00CF17E4"/>
    <w:rsid w:val="00CF17E8"/>
    <w:rsid w:val="00CF19AB"/>
    <w:rsid w:val="00CF1A61"/>
    <w:rsid w:val="00CF1A73"/>
    <w:rsid w:val="00CF1B32"/>
    <w:rsid w:val="00CF1F2A"/>
    <w:rsid w:val="00CF1F2D"/>
    <w:rsid w:val="00CF20DC"/>
    <w:rsid w:val="00CF23AA"/>
    <w:rsid w:val="00CF24C7"/>
    <w:rsid w:val="00CF274A"/>
    <w:rsid w:val="00CF2863"/>
    <w:rsid w:val="00CF295C"/>
    <w:rsid w:val="00CF2E9F"/>
    <w:rsid w:val="00CF2EBF"/>
    <w:rsid w:val="00CF2F47"/>
    <w:rsid w:val="00CF3069"/>
    <w:rsid w:val="00CF3155"/>
    <w:rsid w:val="00CF3528"/>
    <w:rsid w:val="00CF3722"/>
    <w:rsid w:val="00CF378F"/>
    <w:rsid w:val="00CF38F0"/>
    <w:rsid w:val="00CF39B2"/>
    <w:rsid w:val="00CF3AD3"/>
    <w:rsid w:val="00CF3B69"/>
    <w:rsid w:val="00CF3C7D"/>
    <w:rsid w:val="00CF3D7F"/>
    <w:rsid w:val="00CF3E53"/>
    <w:rsid w:val="00CF3FC3"/>
    <w:rsid w:val="00CF4148"/>
    <w:rsid w:val="00CF4246"/>
    <w:rsid w:val="00CF45A8"/>
    <w:rsid w:val="00CF4678"/>
    <w:rsid w:val="00CF48A6"/>
    <w:rsid w:val="00CF4A36"/>
    <w:rsid w:val="00CF4B4C"/>
    <w:rsid w:val="00CF4BC3"/>
    <w:rsid w:val="00CF4C56"/>
    <w:rsid w:val="00CF5354"/>
    <w:rsid w:val="00CF5472"/>
    <w:rsid w:val="00CF54ED"/>
    <w:rsid w:val="00CF5568"/>
    <w:rsid w:val="00CF56DC"/>
    <w:rsid w:val="00CF5742"/>
    <w:rsid w:val="00CF57E1"/>
    <w:rsid w:val="00CF5BEA"/>
    <w:rsid w:val="00CF5E78"/>
    <w:rsid w:val="00CF61E5"/>
    <w:rsid w:val="00CF6283"/>
    <w:rsid w:val="00CF6304"/>
    <w:rsid w:val="00CF6436"/>
    <w:rsid w:val="00CF6474"/>
    <w:rsid w:val="00CF697F"/>
    <w:rsid w:val="00CF6A15"/>
    <w:rsid w:val="00CF6B23"/>
    <w:rsid w:val="00CF6F6D"/>
    <w:rsid w:val="00CF6FE5"/>
    <w:rsid w:val="00CF71F1"/>
    <w:rsid w:val="00CF725B"/>
    <w:rsid w:val="00CF7551"/>
    <w:rsid w:val="00CF7635"/>
    <w:rsid w:val="00CF79E0"/>
    <w:rsid w:val="00CF7CDB"/>
    <w:rsid w:val="00D0005E"/>
    <w:rsid w:val="00D0040E"/>
    <w:rsid w:val="00D0056E"/>
    <w:rsid w:val="00D006E6"/>
    <w:rsid w:val="00D0083C"/>
    <w:rsid w:val="00D00A18"/>
    <w:rsid w:val="00D00CC7"/>
    <w:rsid w:val="00D00D6D"/>
    <w:rsid w:val="00D00DEE"/>
    <w:rsid w:val="00D012CC"/>
    <w:rsid w:val="00D013A2"/>
    <w:rsid w:val="00D014A4"/>
    <w:rsid w:val="00D014EB"/>
    <w:rsid w:val="00D018F8"/>
    <w:rsid w:val="00D01A70"/>
    <w:rsid w:val="00D01B68"/>
    <w:rsid w:val="00D01C68"/>
    <w:rsid w:val="00D01D95"/>
    <w:rsid w:val="00D01D99"/>
    <w:rsid w:val="00D020A4"/>
    <w:rsid w:val="00D02265"/>
    <w:rsid w:val="00D02281"/>
    <w:rsid w:val="00D0228A"/>
    <w:rsid w:val="00D02778"/>
    <w:rsid w:val="00D027BC"/>
    <w:rsid w:val="00D02877"/>
    <w:rsid w:val="00D029D4"/>
    <w:rsid w:val="00D02E9D"/>
    <w:rsid w:val="00D0333E"/>
    <w:rsid w:val="00D03561"/>
    <w:rsid w:val="00D0369F"/>
    <w:rsid w:val="00D036DF"/>
    <w:rsid w:val="00D036F8"/>
    <w:rsid w:val="00D03A85"/>
    <w:rsid w:val="00D03C91"/>
    <w:rsid w:val="00D03DDC"/>
    <w:rsid w:val="00D04266"/>
    <w:rsid w:val="00D042F2"/>
    <w:rsid w:val="00D04404"/>
    <w:rsid w:val="00D047F5"/>
    <w:rsid w:val="00D049A1"/>
    <w:rsid w:val="00D04BA3"/>
    <w:rsid w:val="00D04DCD"/>
    <w:rsid w:val="00D04DEB"/>
    <w:rsid w:val="00D04E8B"/>
    <w:rsid w:val="00D04F66"/>
    <w:rsid w:val="00D050F7"/>
    <w:rsid w:val="00D052E2"/>
    <w:rsid w:val="00D057ED"/>
    <w:rsid w:val="00D05C68"/>
    <w:rsid w:val="00D05CA9"/>
    <w:rsid w:val="00D05E20"/>
    <w:rsid w:val="00D05ED7"/>
    <w:rsid w:val="00D05F31"/>
    <w:rsid w:val="00D061F8"/>
    <w:rsid w:val="00D06390"/>
    <w:rsid w:val="00D065C3"/>
    <w:rsid w:val="00D065F9"/>
    <w:rsid w:val="00D0665A"/>
    <w:rsid w:val="00D069B5"/>
    <w:rsid w:val="00D06AAA"/>
    <w:rsid w:val="00D06AB2"/>
    <w:rsid w:val="00D06B4A"/>
    <w:rsid w:val="00D06B4F"/>
    <w:rsid w:val="00D06DAD"/>
    <w:rsid w:val="00D07523"/>
    <w:rsid w:val="00D0752C"/>
    <w:rsid w:val="00D0792A"/>
    <w:rsid w:val="00D07A03"/>
    <w:rsid w:val="00D07A8A"/>
    <w:rsid w:val="00D07E08"/>
    <w:rsid w:val="00D07EE8"/>
    <w:rsid w:val="00D07F06"/>
    <w:rsid w:val="00D07F2B"/>
    <w:rsid w:val="00D100C9"/>
    <w:rsid w:val="00D1032C"/>
    <w:rsid w:val="00D1037C"/>
    <w:rsid w:val="00D10637"/>
    <w:rsid w:val="00D106A6"/>
    <w:rsid w:val="00D10840"/>
    <w:rsid w:val="00D109D5"/>
    <w:rsid w:val="00D10C2E"/>
    <w:rsid w:val="00D10C62"/>
    <w:rsid w:val="00D10C96"/>
    <w:rsid w:val="00D11124"/>
    <w:rsid w:val="00D111BD"/>
    <w:rsid w:val="00D1128B"/>
    <w:rsid w:val="00D114E8"/>
    <w:rsid w:val="00D11842"/>
    <w:rsid w:val="00D1188D"/>
    <w:rsid w:val="00D119B9"/>
    <w:rsid w:val="00D11C39"/>
    <w:rsid w:val="00D11DDC"/>
    <w:rsid w:val="00D11F60"/>
    <w:rsid w:val="00D1225A"/>
    <w:rsid w:val="00D1232C"/>
    <w:rsid w:val="00D123B3"/>
    <w:rsid w:val="00D125DA"/>
    <w:rsid w:val="00D12BDE"/>
    <w:rsid w:val="00D12CDB"/>
    <w:rsid w:val="00D12D74"/>
    <w:rsid w:val="00D13071"/>
    <w:rsid w:val="00D13167"/>
    <w:rsid w:val="00D13217"/>
    <w:rsid w:val="00D1351A"/>
    <w:rsid w:val="00D13B9D"/>
    <w:rsid w:val="00D13D6C"/>
    <w:rsid w:val="00D13E8C"/>
    <w:rsid w:val="00D142F3"/>
    <w:rsid w:val="00D143C1"/>
    <w:rsid w:val="00D14674"/>
    <w:rsid w:val="00D147C8"/>
    <w:rsid w:val="00D1491F"/>
    <w:rsid w:val="00D14945"/>
    <w:rsid w:val="00D14A10"/>
    <w:rsid w:val="00D14B77"/>
    <w:rsid w:val="00D14F14"/>
    <w:rsid w:val="00D14F56"/>
    <w:rsid w:val="00D14F5A"/>
    <w:rsid w:val="00D15153"/>
    <w:rsid w:val="00D15234"/>
    <w:rsid w:val="00D1526C"/>
    <w:rsid w:val="00D1572D"/>
    <w:rsid w:val="00D1577D"/>
    <w:rsid w:val="00D1577E"/>
    <w:rsid w:val="00D15993"/>
    <w:rsid w:val="00D15B96"/>
    <w:rsid w:val="00D15ED9"/>
    <w:rsid w:val="00D16139"/>
    <w:rsid w:val="00D16189"/>
    <w:rsid w:val="00D162A9"/>
    <w:rsid w:val="00D163F2"/>
    <w:rsid w:val="00D16735"/>
    <w:rsid w:val="00D16764"/>
    <w:rsid w:val="00D16AB3"/>
    <w:rsid w:val="00D16B08"/>
    <w:rsid w:val="00D16BFB"/>
    <w:rsid w:val="00D16CFD"/>
    <w:rsid w:val="00D16EBA"/>
    <w:rsid w:val="00D16EF3"/>
    <w:rsid w:val="00D16FB9"/>
    <w:rsid w:val="00D171FA"/>
    <w:rsid w:val="00D172C2"/>
    <w:rsid w:val="00D17637"/>
    <w:rsid w:val="00D1781F"/>
    <w:rsid w:val="00D17A4A"/>
    <w:rsid w:val="00D17ACD"/>
    <w:rsid w:val="00D17C62"/>
    <w:rsid w:val="00D17CBC"/>
    <w:rsid w:val="00D17E3E"/>
    <w:rsid w:val="00D17EA7"/>
    <w:rsid w:val="00D20083"/>
    <w:rsid w:val="00D201F1"/>
    <w:rsid w:val="00D20308"/>
    <w:rsid w:val="00D203D4"/>
    <w:rsid w:val="00D20CED"/>
    <w:rsid w:val="00D20DEE"/>
    <w:rsid w:val="00D21051"/>
    <w:rsid w:val="00D21079"/>
    <w:rsid w:val="00D21394"/>
    <w:rsid w:val="00D213D7"/>
    <w:rsid w:val="00D214E8"/>
    <w:rsid w:val="00D217C3"/>
    <w:rsid w:val="00D217EE"/>
    <w:rsid w:val="00D21B1C"/>
    <w:rsid w:val="00D21CA4"/>
    <w:rsid w:val="00D2205A"/>
    <w:rsid w:val="00D2220B"/>
    <w:rsid w:val="00D222AA"/>
    <w:rsid w:val="00D22639"/>
    <w:rsid w:val="00D226BA"/>
    <w:rsid w:val="00D22840"/>
    <w:rsid w:val="00D22849"/>
    <w:rsid w:val="00D22954"/>
    <w:rsid w:val="00D22973"/>
    <w:rsid w:val="00D22B9A"/>
    <w:rsid w:val="00D22D8D"/>
    <w:rsid w:val="00D2303E"/>
    <w:rsid w:val="00D230D7"/>
    <w:rsid w:val="00D232D3"/>
    <w:rsid w:val="00D23424"/>
    <w:rsid w:val="00D234BA"/>
    <w:rsid w:val="00D23674"/>
    <w:rsid w:val="00D238D0"/>
    <w:rsid w:val="00D23A40"/>
    <w:rsid w:val="00D23B76"/>
    <w:rsid w:val="00D23C5E"/>
    <w:rsid w:val="00D23C8C"/>
    <w:rsid w:val="00D23EC2"/>
    <w:rsid w:val="00D2403C"/>
    <w:rsid w:val="00D24100"/>
    <w:rsid w:val="00D245A4"/>
    <w:rsid w:val="00D245BE"/>
    <w:rsid w:val="00D246B8"/>
    <w:rsid w:val="00D246FB"/>
    <w:rsid w:val="00D2476A"/>
    <w:rsid w:val="00D247DE"/>
    <w:rsid w:val="00D24BE2"/>
    <w:rsid w:val="00D24CBF"/>
    <w:rsid w:val="00D24F20"/>
    <w:rsid w:val="00D250BA"/>
    <w:rsid w:val="00D2526F"/>
    <w:rsid w:val="00D25D7C"/>
    <w:rsid w:val="00D25FC8"/>
    <w:rsid w:val="00D2607E"/>
    <w:rsid w:val="00D2659A"/>
    <w:rsid w:val="00D269FA"/>
    <w:rsid w:val="00D26B38"/>
    <w:rsid w:val="00D26EA6"/>
    <w:rsid w:val="00D27198"/>
    <w:rsid w:val="00D27269"/>
    <w:rsid w:val="00D27290"/>
    <w:rsid w:val="00D27639"/>
    <w:rsid w:val="00D27766"/>
    <w:rsid w:val="00D279F1"/>
    <w:rsid w:val="00D27A75"/>
    <w:rsid w:val="00D27B80"/>
    <w:rsid w:val="00D27C98"/>
    <w:rsid w:val="00D27D8C"/>
    <w:rsid w:val="00D27D9C"/>
    <w:rsid w:val="00D300C5"/>
    <w:rsid w:val="00D3015F"/>
    <w:rsid w:val="00D3020B"/>
    <w:rsid w:val="00D30247"/>
    <w:rsid w:val="00D303A2"/>
    <w:rsid w:val="00D303AF"/>
    <w:rsid w:val="00D305F9"/>
    <w:rsid w:val="00D3080D"/>
    <w:rsid w:val="00D3087C"/>
    <w:rsid w:val="00D30A32"/>
    <w:rsid w:val="00D30BB0"/>
    <w:rsid w:val="00D31003"/>
    <w:rsid w:val="00D31361"/>
    <w:rsid w:val="00D313FF"/>
    <w:rsid w:val="00D31446"/>
    <w:rsid w:val="00D31756"/>
    <w:rsid w:val="00D3187C"/>
    <w:rsid w:val="00D3190E"/>
    <w:rsid w:val="00D31D9E"/>
    <w:rsid w:val="00D31E50"/>
    <w:rsid w:val="00D31F15"/>
    <w:rsid w:val="00D31F71"/>
    <w:rsid w:val="00D32013"/>
    <w:rsid w:val="00D320AC"/>
    <w:rsid w:val="00D3218A"/>
    <w:rsid w:val="00D32447"/>
    <w:rsid w:val="00D3254D"/>
    <w:rsid w:val="00D32570"/>
    <w:rsid w:val="00D325D7"/>
    <w:rsid w:val="00D326BD"/>
    <w:rsid w:val="00D326DA"/>
    <w:rsid w:val="00D32704"/>
    <w:rsid w:val="00D327AB"/>
    <w:rsid w:val="00D32A07"/>
    <w:rsid w:val="00D32A6C"/>
    <w:rsid w:val="00D32B1F"/>
    <w:rsid w:val="00D32B86"/>
    <w:rsid w:val="00D32BB8"/>
    <w:rsid w:val="00D32CC4"/>
    <w:rsid w:val="00D32D10"/>
    <w:rsid w:val="00D32FFC"/>
    <w:rsid w:val="00D33024"/>
    <w:rsid w:val="00D33122"/>
    <w:rsid w:val="00D331FF"/>
    <w:rsid w:val="00D33514"/>
    <w:rsid w:val="00D33626"/>
    <w:rsid w:val="00D3362E"/>
    <w:rsid w:val="00D33646"/>
    <w:rsid w:val="00D33799"/>
    <w:rsid w:val="00D33BB9"/>
    <w:rsid w:val="00D33F13"/>
    <w:rsid w:val="00D33F45"/>
    <w:rsid w:val="00D34022"/>
    <w:rsid w:val="00D3413B"/>
    <w:rsid w:val="00D34348"/>
    <w:rsid w:val="00D34450"/>
    <w:rsid w:val="00D3467A"/>
    <w:rsid w:val="00D346F6"/>
    <w:rsid w:val="00D34924"/>
    <w:rsid w:val="00D34B03"/>
    <w:rsid w:val="00D34B30"/>
    <w:rsid w:val="00D34C71"/>
    <w:rsid w:val="00D34E50"/>
    <w:rsid w:val="00D35003"/>
    <w:rsid w:val="00D35186"/>
    <w:rsid w:val="00D35433"/>
    <w:rsid w:val="00D35472"/>
    <w:rsid w:val="00D354BF"/>
    <w:rsid w:val="00D354E7"/>
    <w:rsid w:val="00D355D2"/>
    <w:rsid w:val="00D3567B"/>
    <w:rsid w:val="00D35AF0"/>
    <w:rsid w:val="00D35E87"/>
    <w:rsid w:val="00D35FCD"/>
    <w:rsid w:val="00D36028"/>
    <w:rsid w:val="00D3603E"/>
    <w:rsid w:val="00D36088"/>
    <w:rsid w:val="00D3616F"/>
    <w:rsid w:val="00D361D6"/>
    <w:rsid w:val="00D363DD"/>
    <w:rsid w:val="00D36439"/>
    <w:rsid w:val="00D36485"/>
    <w:rsid w:val="00D3651E"/>
    <w:rsid w:val="00D3661C"/>
    <w:rsid w:val="00D36684"/>
    <w:rsid w:val="00D36771"/>
    <w:rsid w:val="00D369E9"/>
    <w:rsid w:val="00D36AC2"/>
    <w:rsid w:val="00D36CF8"/>
    <w:rsid w:val="00D36E61"/>
    <w:rsid w:val="00D37008"/>
    <w:rsid w:val="00D372BE"/>
    <w:rsid w:val="00D379D2"/>
    <w:rsid w:val="00D379F3"/>
    <w:rsid w:val="00D37A97"/>
    <w:rsid w:val="00D37D18"/>
    <w:rsid w:val="00D37D83"/>
    <w:rsid w:val="00D37EE7"/>
    <w:rsid w:val="00D37FE7"/>
    <w:rsid w:val="00D400F3"/>
    <w:rsid w:val="00D40DC1"/>
    <w:rsid w:val="00D40F90"/>
    <w:rsid w:val="00D41072"/>
    <w:rsid w:val="00D41138"/>
    <w:rsid w:val="00D41266"/>
    <w:rsid w:val="00D4157C"/>
    <w:rsid w:val="00D415E4"/>
    <w:rsid w:val="00D4162E"/>
    <w:rsid w:val="00D41854"/>
    <w:rsid w:val="00D41A34"/>
    <w:rsid w:val="00D41B7E"/>
    <w:rsid w:val="00D41DB1"/>
    <w:rsid w:val="00D41E4C"/>
    <w:rsid w:val="00D41FAB"/>
    <w:rsid w:val="00D42148"/>
    <w:rsid w:val="00D42193"/>
    <w:rsid w:val="00D42314"/>
    <w:rsid w:val="00D425A0"/>
    <w:rsid w:val="00D4288A"/>
    <w:rsid w:val="00D4292B"/>
    <w:rsid w:val="00D42931"/>
    <w:rsid w:val="00D42FFF"/>
    <w:rsid w:val="00D43133"/>
    <w:rsid w:val="00D4314B"/>
    <w:rsid w:val="00D431A1"/>
    <w:rsid w:val="00D432BE"/>
    <w:rsid w:val="00D43464"/>
    <w:rsid w:val="00D43465"/>
    <w:rsid w:val="00D4352D"/>
    <w:rsid w:val="00D43583"/>
    <w:rsid w:val="00D4384C"/>
    <w:rsid w:val="00D439B7"/>
    <w:rsid w:val="00D43D74"/>
    <w:rsid w:val="00D43FF6"/>
    <w:rsid w:val="00D4400D"/>
    <w:rsid w:val="00D4424A"/>
    <w:rsid w:val="00D44444"/>
    <w:rsid w:val="00D444E3"/>
    <w:rsid w:val="00D4456E"/>
    <w:rsid w:val="00D449BD"/>
    <w:rsid w:val="00D449C4"/>
    <w:rsid w:val="00D44CC0"/>
    <w:rsid w:val="00D44CFD"/>
    <w:rsid w:val="00D4517F"/>
    <w:rsid w:val="00D454E1"/>
    <w:rsid w:val="00D45873"/>
    <w:rsid w:val="00D45AA2"/>
    <w:rsid w:val="00D45B3B"/>
    <w:rsid w:val="00D45C4B"/>
    <w:rsid w:val="00D45EFB"/>
    <w:rsid w:val="00D45F45"/>
    <w:rsid w:val="00D460AE"/>
    <w:rsid w:val="00D46162"/>
    <w:rsid w:val="00D462D4"/>
    <w:rsid w:val="00D4635E"/>
    <w:rsid w:val="00D46471"/>
    <w:rsid w:val="00D465C9"/>
    <w:rsid w:val="00D467A6"/>
    <w:rsid w:val="00D467E9"/>
    <w:rsid w:val="00D46A45"/>
    <w:rsid w:val="00D46C41"/>
    <w:rsid w:val="00D46CF3"/>
    <w:rsid w:val="00D46D73"/>
    <w:rsid w:val="00D46E19"/>
    <w:rsid w:val="00D46F80"/>
    <w:rsid w:val="00D4703A"/>
    <w:rsid w:val="00D47089"/>
    <w:rsid w:val="00D472BA"/>
    <w:rsid w:val="00D478B7"/>
    <w:rsid w:val="00D47A46"/>
    <w:rsid w:val="00D47CEB"/>
    <w:rsid w:val="00D50133"/>
    <w:rsid w:val="00D50151"/>
    <w:rsid w:val="00D501C4"/>
    <w:rsid w:val="00D506A2"/>
    <w:rsid w:val="00D50731"/>
    <w:rsid w:val="00D50790"/>
    <w:rsid w:val="00D509BC"/>
    <w:rsid w:val="00D509EB"/>
    <w:rsid w:val="00D50AC2"/>
    <w:rsid w:val="00D50BD2"/>
    <w:rsid w:val="00D50D5E"/>
    <w:rsid w:val="00D50D65"/>
    <w:rsid w:val="00D50DA6"/>
    <w:rsid w:val="00D50DF7"/>
    <w:rsid w:val="00D50FCA"/>
    <w:rsid w:val="00D51420"/>
    <w:rsid w:val="00D515BA"/>
    <w:rsid w:val="00D5174D"/>
    <w:rsid w:val="00D51921"/>
    <w:rsid w:val="00D521BB"/>
    <w:rsid w:val="00D52469"/>
    <w:rsid w:val="00D524F1"/>
    <w:rsid w:val="00D5259A"/>
    <w:rsid w:val="00D52606"/>
    <w:rsid w:val="00D52711"/>
    <w:rsid w:val="00D52983"/>
    <w:rsid w:val="00D529F6"/>
    <w:rsid w:val="00D52B07"/>
    <w:rsid w:val="00D52B15"/>
    <w:rsid w:val="00D52CE1"/>
    <w:rsid w:val="00D532FC"/>
    <w:rsid w:val="00D5333B"/>
    <w:rsid w:val="00D53377"/>
    <w:rsid w:val="00D533CF"/>
    <w:rsid w:val="00D536B1"/>
    <w:rsid w:val="00D53769"/>
    <w:rsid w:val="00D53925"/>
    <w:rsid w:val="00D539A2"/>
    <w:rsid w:val="00D53A45"/>
    <w:rsid w:val="00D53D39"/>
    <w:rsid w:val="00D540C4"/>
    <w:rsid w:val="00D5410D"/>
    <w:rsid w:val="00D54291"/>
    <w:rsid w:val="00D54607"/>
    <w:rsid w:val="00D548DF"/>
    <w:rsid w:val="00D5497D"/>
    <w:rsid w:val="00D549C3"/>
    <w:rsid w:val="00D54B60"/>
    <w:rsid w:val="00D54C97"/>
    <w:rsid w:val="00D54DF6"/>
    <w:rsid w:val="00D551BE"/>
    <w:rsid w:val="00D552C3"/>
    <w:rsid w:val="00D552DA"/>
    <w:rsid w:val="00D55521"/>
    <w:rsid w:val="00D55946"/>
    <w:rsid w:val="00D5594C"/>
    <w:rsid w:val="00D55987"/>
    <w:rsid w:val="00D559BF"/>
    <w:rsid w:val="00D55E96"/>
    <w:rsid w:val="00D55F1C"/>
    <w:rsid w:val="00D5616F"/>
    <w:rsid w:val="00D561AA"/>
    <w:rsid w:val="00D5629E"/>
    <w:rsid w:val="00D56820"/>
    <w:rsid w:val="00D5684F"/>
    <w:rsid w:val="00D568D1"/>
    <w:rsid w:val="00D568D5"/>
    <w:rsid w:val="00D56B41"/>
    <w:rsid w:val="00D56B6E"/>
    <w:rsid w:val="00D56D3B"/>
    <w:rsid w:val="00D56D83"/>
    <w:rsid w:val="00D56EEF"/>
    <w:rsid w:val="00D5736E"/>
    <w:rsid w:val="00D5756E"/>
    <w:rsid w:val="00D57594"/>
    <w:rsid w:val="00D57644"/>
    <w:rsid w:val="00D57700"/>
    <w:rsid w:val="00D5777B"/>
    <w:rsid w:val="00D577C6"/>
    <w:rsid w:val="00D57A79"/>
    <w:rsid w:val="00D57AF6"/>
    <w:rsid w:val="00D57C78"/>
    <w:rsid w:val="00D57CB8"/>
    <w:rsid w:val="00D57F23"/>
    <w:rsid w:val="00D57F7C"/>
    <w:rsid w:val="00D6004F"/>
    <w:rsid w:val="00D60109"/>
    <w:rsid w:val="00D60176"/>
    <w:rsid w:val="00D60209"/>
    <w:rsid w:val="00D6068F"/>
    <w:rsid w:val="00D608D4"/>
    <w:rsid w:val="00D60B79"/>
    <w:rsid w:val="00D60C0E"/>
    <w:rsid w:val="00D60D58"/>
    <w:rsid w:val="00D60DC0"/>
    <w:rsid w:val="00D60E2F"/>
    <w:rsid w:val="00D6102C"/>
    <w:rsid w:val="00D61291"/>
    <w:rsid w:val="00D61491"/>
    <w:rsid w:val="00D614E4"/>
    <w:rsid w:val="00D617EC"/>
    <w:rsid w:val="00D617FF"/>
    <w:rsid w:val="00D6192E"/>
    <w:rsid w:val="00D61967"/>
    <w:rsid w:val="00D61A53"/>
    <w:rsid w:val="00D61BDB"/>
    <w:rsid w:val="00D61C5A"/>
    <w:rsid w:val="00D61D1B"/>
    <w:rsid w:val="00D61E7C"/>
    <w:rsid w:val="00D621C6"/>
    <w:rsid w:val="00D62463"/>
    <w:rsid w:val="00D625E7"/>
    <w:rsid w:val="00D6269E"/>
    <w:rsid w:val="00D6270E"/>
    <w:rsid w:val="00D62822"/>
    <w:rsid w:val="00D62862"/>
    <w:rsid w:val="00D62B5C"/>
    <w:rsid w:val="00D62BA5"/>
    <w:rsid w:val="00D62C04"/>
    <w:rsid w:val="00D62EB8"/>
    <w:rsid w:val="00D63606"/>
    <w:rsid w:val="00D63671"/>
    <w:rsid w:val="00D63A08"/>
    <w:rsid w:val="00D63A0B"/>
    <w:rsid w:val="00D63C18"/>
    <w:rsid w:val="00D63CF9"/>
    <w:rsid w:val="00D63DEB"/>
    <w:rsid w:val="00D63F46"/>
    <w:rsid w:val="00D63F74"/>
    <w:rsid w:val="00D640A0"/>
    <w:rsid w:val="00D640DF"/>
    <w:rsid w:val="00D64296"/>
    <w:rsid w:val="00D64442"/>
    <w:rsid w:val="00D6460B"/>
    <w:rsid w:val="00D648FB"/>
    <w:rsid w:val="00D64B0A"/>
    <w:rsid w:val="00D64B0C"/>
    <w:rsid w:val="00D64B2F"/>
    <w:rsid w:val="00D64C34"/>
    <w:rsid w:val="00D64DC8"/>
    <w:rsid w:val="00D64E64"/>
    <w:rsid w:val="00D64F9D"/>
    <w:rsid w:val="00D650B6"/>
    <w:rsid w:val="00D65230"/>
    <w:rsid w:val="00D653E8"/>
    <w:rsid w:val="00D65527"/>
    <w:rsid w:val="00D65546"/>
    <w:rsid w:val="00D6562B"/>
    <w:rsid w:val="00D65A9D"/>
    <w:rsid w:val="00D65AD0"/>
    <w:rsid w:val="00D65D1B"/>
    <w:rsid w:val="00D65E76"/>
    <w:rsid w:val="00D65FCB"/>
    <w:rsid w:val="00D66097"/>
    <w:rsid w:val="00D661A6"/>
    <w:rsid w:val="00D66419"/>
    <w:rsid w:val="00D66586"/>
    <w:rsid w:val="00D668F3"/>
    <w:rsid w:val="00D66A12"/>
    <w:rsid w:val="00D66A40"/>
    <w:rsid w:val="00D66A9B"/>
    <w:rsid w:val="00D66AB0"/>
    <w:rsid w:val="00D66D38"/>
    <w:rsid w:val="00D66DEB"/>
    <w:rsid w:val="00D66F2F"/>
    <w:rsid w:val="00D6736D"/>
    <w:rsid w:val="00D673E8"/>
    <w:rsid w:val="00D6768F"/>
    <w:rsid w:val="00D67800"/>
    <w:rsid w:val="00D678D1"/>
    <w:rsid w:val="00D67A1A"/>
    <w:rsid w:val="00D67C01"/>
    <w:rsid w:val="00D67E0C"/>
    <w:rsid w:val="00D67F8C"/>
    <w:rsid w:val="00D70048"/>
    <w:rsid w:val="00D7068C"/>
    <w:rsid w:val="00D706A1"/>
    <w:rsid w:val="00D70789"/>
    <w:rsid w:val="00D708B2"/>
    <w:rsid w:val="00D708F9"/>
    <w:rsid w:val="00D709E3"/>
    <w:rsid w:val="00D70CAE"/>
    <w:rsid w:val="00D70D07"/>
    <w:rsid w:val="00D70E43"/>
    <w:rsid w:val="00D70FEC"/>
    <w:rsid w:val="00D712AC"/>
    <w:rsid w:val="00D71375"/>
    <w:rsid w:val="00D71408"/>
    <w:rsid w:val="00D71549"/>
    <w:rsid w:val="00D716A7"/>
    <w:rsid w:val="00D7176B"/>
    <w:rsid w:val="00D7185C"/>
    <w:rsid w:val="00D71892"/>
    <w:rsid w:val="00D71CEC"/>
    <w:rsid w:val="00D71DCE"/>
    <w:rsid w:val="00D7225D"/>
    <w:rsid w:val="00D7232B"/>
    <w:rsid w:val="00D72473"/>
    <w:rsid w:val="00D72550"/>
    <w:rsid w:val="00D725FD"/>
    <w:rsid w:val="00D72875"/>
    <w:rsid w:val="00D72B72"/>
    <w:rsid w:val="00D72D73"/>
    <w:rsid w:val="00D73121"/>
    <w:rsid w:val="00D731B7"/>
    <w:rsid w:val="00D7339C"/>
    <w:rsid w:val="00D733CA"/>
    <w:rsid w:val="00D73451"/>
    <w:rsid w:val="00D7350B"/>
    <w:rsid w:val="00D7378C"/>
    <w:rsid w:val="00D737AD"/>
    <w:rsid w:val="00D73A01"/>
    <w:rsid w:val="00D73E3B"/>
    <w:rsid w:val="00D74144"/>
    <w:rsid w:val="00D741DD"/>
    <w:rsid w:val="00D74212"/>
    <w:rsid w:val="00D742A7"/>
    <w:rsid w:val="00D74316"/>
    <w:rsid w:val="00D74403"/>
    <w:rsid w:val="00D7445F"/>
    <w:rsid w:val="00D749F9"/>
    <w:rsid w:val="00D74A00"/>
    <w:rsid w:val="00D74AAA"/>
    <w:rsid w:val="00D74DA5"/>
    <w:rsid w:val="00D74EB7"/>
    <w:rsid w:val="00D74F40"/>
    <w:rsid w:val="00D74F84"/>
    <w:rsid w:val="00D7521A"/>
    <w:rsid w:val="00D7529F"/>
    <w:rsid w:val="00D754BC"/>
    <w:rsid w:val="00D7555F"/>
    <w:rsid w:val="00D759DC"/>
    <w:rsid w:val="00D75B7C"/>
    <w:rsid w:val="00D75D5F"/>
    <w:rsid w:val="00D75E2F"/>
    <w:rsid w:val="00D75E7C"/>
    <w:rsid w:val="00D75FFF"/>
    <w:rsid w:val="00D76225"/>
    <w:rsid w:val="00D7629E"/>
    <w:rsid w:val="00D764EA"/>
    <w:rsid w:val="00D76688"/>
    <w:rsid w:val="00D766B7"/>
    <w:rsid w:val="00D76756"/>
    <w:rsid w:val="00D76822"/>
    <w:rsid w:val="00D76A77"/>
    <w:rsid w:val="00D76ADC"/>
    <w:rsid w:val="00D76DF3"/>
    <w:rsid w:val="00D772AE"/>
    <w:rsid w:val="00D773D4"/>
    <w:rsid w:val="00D779F0"/>
    <w:rsid w:val="00D77AAD"/>
    <w:rsid w:val="00D77B06"/>
    <w:rsid w:val="00D77C35"/>
    <w:rsid w:val="00D77C63"/>
    <w:rsid w:val="00D77D35"/>
    <w:rsid w:val="00D77DDF"/>
    <w:rsid w:val="00D77F4C"/>
    <w:rsid w:val="00D8017F"/>
    <w:rsid w:val="00D80239"/>
    <w:rsid w:val="00D80563"/>
    <w:rsid w:val="00D807CF"/>
    <w:rsid w:val="00D8086A"/>
    <w:rsid w:val="00D808D8"/>
    <w:rsid w:val="00D80E24"/>
    <w:rsid w:val="00D80E94"/>
    <w:rsid w:val="00D80EAA"/>
    <w:rsid w:val="00D81126"/>
    <w:rsid w:val="00D8116C"/>
    <w:rsid w:val="00D81234"/>
    <w:rsid w:val="00D813EC"/>
    <w:rsid w:val="00D81483"/>
    <w:rsid w:val="00D814C8"/>
    <w:rsid w:val="00D81583"/>
    <w:rsid w:val="00D8159E"/>
    <w:rsid w:val="00D815A1"/>
    <w:rsid w:val="00D8195C"/>
    <w:rsid w:val="00D81B78"/>
    <w:rsid w:val="00D81D60"/>
    <w:rsid w:val="00D81F47"/>
    <w:rsid w:val="00D82049"/>
    <w:rsid w:val="00D82067"/>
    <w:rsid w:val="00D820F6"/>
    <w:rsid w:val="00D821F9"/>
    <w:rsid w:val="00D8231C"/>
    <w:rsid w:val="00D824EA"/>
    <w:rsid w:val="00D8251D"/>
    <w:rsid w:val="00D82DC1"/>
    <w:rsid w:val="00D82DF4"/>
    <w:rsid w:val="00D832AF"/>
    <w:rsid w:val="00D83349"/>
    <w:rsid w:val="00D834C5"/>
    <w:rsid w:val="00D835EC"/>
    <w:rsid w:val="00D837F4"/>
    <w:rsid w:val="00D838B5"/>
    <w:rsid w:val="00D83BB5"/>
    <w:rsid w:val="00D83DBA"/>
    <w:rsid w:val="00D83E09"/>
    <w:rsid w:val="00D83FF5"/>
    <w:rsid w:val="00D8419D"/>
    <w:rsid w:val="00D8427B"/>
    <w:rsid w:val="00D843EF"/>
    <w:rsid w:val="00D844C0"/>
    <w:rsid w:val="00D8450C"/>
    <w:rsid w:val="00D845E6"/>
    <w:rsid w:val="00D84768"/>
    <w:rsid w:val="00D84780"/>
    <w:rsid w:val="00D848F2"/>
    <w:rsid w:val="00D849C7"/>
    <w:rsid w:val="00D84B69"/>
    <w:rsid w:val="00D84C67"/>
    <w:rsid w:val="00D84E5E"/>
    <w:rsid w:val="00D84F16"/>
    <w:rsid w:val="00D84F80"/>
    <w:rsid w:val="00D850E7"/>
    <w:rsid w:val="00D853B4"/>
    <w:rsid w:val="00D8572F"/>
    <w:rsid w:val="00D858A1"/>
    <w:rsid w:val="00D8593C"/>
    <w:rsid w:val="00D85973"/>
    <w:rsid w:val="00D85CA4"/>
    <w:rsid w:val="00D85D22"/>
    <w:rsid w:val="00D85F41"/>
    <w:rsid w:val="00D861B0"/>
    <w:rsid w:val="00D861F3"/>
    <w:rsid w:val="00D865FA"/>
    <w:rsid w:val="00D86639"/>
    <w:rsid w:val="00D8665C"/>
    <w:rsid w:val="00D8668C"/>
    <w:rsid w:val="00D866BC"/>
    <w:rsid w:val="00D8692B"/>
    <w:rsid w:val="00D86A09"/>
    <w:rsid w:val="00D86A84"/>
    <w:rsid w:val="00D86B68"/>
    <w:rsid w:val="00D86CF1"/>
    <w:rsid w:val="00D86E66"/>
    <w:rsid w:val="00D8742D"/>
    <w:rsid w:val="00D874B2"/>
    <w:rsid w:val="00D8762C"/>
    <w:rsid w:val="00D8773C"/>
    <w:rsid w:val="00D87916"/>
    <w:rsid w:val="00D87BC1"/>
    <w:rsid w:val="00D87D03"/>
    <w:rsid w:val="00D87DFA"/>
    <w:rsid w:val="00D90055"/>
    <w:rsid w:val="00D90350"/>
    <w:rsid w:val="00D90398"/>
    <w:rsid w:val="00D90823"/>
    <w:rsid w:val="00D90B11"/>
    <w:rsid w:val="00D91241"/>
    <w:rsid w:val="00D91462"/>
    <w:rsid w:val="00D917EB"/>
    <w:rsid w:val="00D918CF"/>
    <w:rsid w:val="00D91986"/>
    <w:rsid w:val="00D91A8A"/>
    <w:rsid w:val="00D91B6C"/>
    <w:rsid w:val="00D920E9"/>
    <w:rsid w:val="00D921BF"/>
    <w:rsid w:val="00D92460"/>
    <w:rsid w:val="00D92494"/>
    <w:rsid w:val="00D9256B"/>
    <w:rsid w:val="00D929B8"/>
    <w:rsid w:val="00D92A1B"/>
    <w:rsid w:val="00D92DA8"/>
    <w:rsid w:val="00D92F2F"/>
    <w:rsid w:val="00D92F7B"/>
    <w:rsid w:val="00D9312F"/>
    <w:rsid w:val="00D9320B"/>
    <w:rsid w:val="00D932E1"/>
    <w:rsid w:val="00D9340E"/>
    <w:rsid w:val="00D93567"/>
    <w:rsid w:val="00D93A0E"/>
    <w:rsid w:val="00D93AFF"/>
    <w:rsid w:val="00D93B7A"/>
    <w:rsid w:val="00D93BCE"/>
    <w:rsid w:val="00D93D3C"/>
    <w:rsid w:val="00D9444A"/>
    <w:rsid w:val="00D945B6"/>
    <w:rsid w:val="00D9471E"/>
    <w:rsid w:val="00D94756"/>
    <w:rsid w:val="00D949B0"/>
    <w:rsid w:val="00D949B8"/>
    <w:rsid w:val="00D94B56"/>
    <w:rsid w:val="00D94D50"/>
    <w:rsid w:val="00D94EA1"/>
    <w:rsid w:val="00D95005"/>
    <w:rsid w:val="00D950DE"/>
    <w:rsid w:val="00D95103"/>
    <w:rsid w:val="00D95866"/>
    <w:rsid w:val="00D95AAA"/>
    <w:rsid w:val="00D95AF8"/>
    <w:rsid w:val="00D95BE6"/>
    <w:rsid w:val="00D95CDB"/>
    <w:rsid w:val="00D95E16"/>
    <w:rsid w:val="00D95EA0"/>
    <w:rsid w:val="00D962A2"/>
    <w:rsid w:val="00D96644"/>
    <w:rsid w:val="00D966C2"/>
    <w:rsid w:val="00D96888"/>
    <w:rsid w:val="00D96916"/>
    <w:rsid w:val="00D969BB"/>
    <w:rsid w:val="00D969E4"/>
    <w:rsid w:val="00D96AC9"/>
    <w:rsid w:val="00D96EDA"/>
    <w:rsid w:val="00D970DF"/>
    <w:rsid w:val="00D972AA"/>
    <w:rsid w:val="00D97356"/>
    <w:rsid w:val="00D97549"/>
    <w:rsid w:val="00D9761D"/>
    <w:rsid w:val="00D97649"/>
    <w:rsid w:val="00D9787D"/>
    <w:rsid w:val="00D97981"/>
    <w:rsid w:val="00D97A69"/>
    <w:rsid w:val="00D97AC3"/>
    <w:rsid w:val="00D97C59"/>
    <w:rsid w:val="00D97E43"/>
    <w:rsid w:val="00DA0099"/>
    <w:rsid w:val="00DA02E1"/>
    <w:rsid w:val="00DA052E"/>
    <w:rsid w:val="00DA061A"/>
    <w:rsid w:val="00DA0716"/>
    <w:rsid w:val="00DA0AB0"/>
    <w:rsid w:val="00DA0B47"/>
    <w:rsid w:val="00DA0C12"/>
    <w:rsid w:val="00DA0DCF"/>
    <w:rsid w:val="00DA139B"/>
    <w:rsid w:val="00DA14F7"/>
    <w:rsid w:val="00DA16EA"/>
    <w:rsid w:val="00DA17B6"/>
    <w:rsid w:val="00DA19E6"/>
    <w:rsid w:val="00DA1A6D"/>
    <w:rsid w:val="00DA1C44"/>
    <w:rsid w:val="00DA1D0F"/>
    <w:rsid w:val="00DA1D42"/>
    <w:rsid w:val="00DA1DBE"/>
    <w:rsid w:val="00DA1FCC"/>
    <w:rsid w:val="00DA2091"/>
    <w:rsid w:val="00DA214E"/>
    <w:rsid w:val="00DA239E"/>
    <w:rsid w:val="00DA25B2"/>
    <w:rsid w:val="00DA266A"/>
    <w:rsid w:val="00DA2957"/>
    <w:rsid w:val="00DA29E8"/>
    <w:rsid w:val="00DA2ACD"/>
    <w:rsid w:val="00DA2D04"/>
    <w:rsid w:val="00DA2D50"/>
    <w:rsid w:val="00DA2E9E"/>
    <w:rsid w:val="00DA2EBF"/>
    <w:rsid w:val="00DA31F3"/>
    <w:rsid w:val="00DA33B5"/>
    <w:rsid w:val="00DA340E"/>
    <w:rsid w:val="00DA342C"/>
    <w:rsid w:val="00DA352B"/>
    <w:rsid w:val="00DA372C"/>
    <w:rsid w:val="00DA379B"/>
    <w:rsid w:val="00DA3A12"/>
    <w:rsid w:val="00DA408A"/>
    <w:rsid w:val="00DA43E0"/>
    <w:rsid w:val="00DA4482"/>
    <w:rsid w:val="00DA44FD"/>
    <w:rsid w:val="00DA47B4"/>
    <w:rsid w:val="00DA4C2A"/>
    <w:rsid w:val="00DA4D1B"/>
    <w:rsid w:val="00DA4F27"/>
    <w:rsid w:val="00DA4F4B"/>
    <w:rsid w:val="00DA4FB2"/>
    <w:rsid w:val="00DA5078"/>
    <w:rsid w:val="00DA50C7"/>
    <w:rsid w:val="00DA53C8"/>
    <w:rsid w:val="00DA5931"/>
    <w:rsid w:val="00DA5C48"/>
    <w:rsid w:val="00DA5F2D"/>
    <w:rsid w:val="00DA6278"/>
    <w:rsid w:val="00DA62F7"/>
    <w:rsid w:val="00DA63DC"/>
    <w:rsid w:val="00DA6903"/>
    <w:rsid w:val="00DA697D"/>
    <w:rsid w:val="00DA6A25"/>
    <w:rsid w:val="00DA6C1E"/>
    <w:rsid w:val="00DA6C3D"/>
    <w:rsid w:val="00DA6D78"/>
    <w:rsid w:val="00DA6E28"/>
    <w:rsid w:val="00DA7211"/>
    <w:rsid w:val="00DA74A2"/>
    <w:rsid w:val="00DA76C4"/>
    <w:rsid w:val="00DA76DF"/>
    <w:rsid w:val="00DA7776"/>
    <w:rsid w:val="00DA781C"/>
    <w:rsid w:val="00DA796F"/>
    <w:rsid w:val="00DA798D"/>
    <w:rsid w:val="00DA7A72"/>
    <w:rsid w:val="00DA7C0E"/>
    <w:rsid w:val="00DB0400"/>
    <w:rsid w:val="00DB07A7"/>
    <w:rsid w:val="00DB08E9"/>
    <w:rsid w:val="00DB0A1F"/>
    <w:rsid w:val="00DB0AA5"/>
    <w:rsid w:val="00DB0ABE"/>
    <w:rsid w:val="00DB0B88"/>
    <w:rsid w:val="00DB0C4A"/>
    <w:rsid w:val="00DB0D2D"/>
    <w:rsid w:val="00DB0E9F"/>
    <w:rsid w:val="00DB0FAD"/>
    <w:rsid w:val="00DB1195"/>
    <w:rsid w:val="00DB1378"/>
    <w:rsid w:val="00DB13E7"/>
    <w:rsid w:val="00DB158F"/>
    <w:rsid w:val="00DB15D1"/>
    <w:rsid w:val="00DB170E"/>
    <w:rsid w:val="00DB19E8"/>
    <w:rsid w:val="00DB1F56"/>
    <w:rsid w:val="00DB202E"/>
    <w:rsid w:val="00DB2137"/>
    <w:rsid w:val="00DB215F"/>
    <w:rsid w:val="00DB23E6"/>
    <w:rsid w:val="00DB242D"/>
    <w:rsid w:val="00DB24FD"/>
    <w:rsid w:val="00DB26B0"/>
    <w:rsid w:val="00DB28F4"/>
    <w:rsid w:val="00DB2C38"/>
    <w:rsid w:val="00DB3901"/>
    <w:rsid w:val="00DB3916"/>
    <w:rsid w:val="00DB3973"/>
    <w:rsid w:val="00DB3C0C"/>
    <w:rsid w:val="00DB3F39"/>
    <w:rsid w:val="00DB44C9"/>
    <w:rsid w:val="00DB462E"/>
    <w:rsid w:val="00DB463B"/>
    <w:rsid w:val="00DB4673"/>
    <w:rsid w:val="00DB487C"/>
    <w:rsid w:val="00DB49DA"/>
    <w:rsid w:val="00DB4B16"/>
    <w:rsid w:val="00DB4F1E"/>
    <w:rsid w:val="00DB4F83"/>
    <w:rsid w:val="00DB5793"/>
    <w:rsid w:val="00DB5A1E"/>
    <w:rsid w:val="00DB5F67"/>
    <w:rsid w:val="00DB60F6"/>
    <w:rsid w:val="00DB6335"/>
    <w:rsid w:val="00DB6392"/>
    <w:rsid w:val="00DB63CE"/>
    <w:rsid w:val="00DB65B9"/>
    <w:rsid w:val="00DB67D3"/>
    <w:rsid w:val="00DB69C9"/>
    <w:rsid w:val="00DB6B2A"/>
    <w:rsid w:val="00DB7005"/>
    <w:rsid w:val="00DB7165"/>
    <w:rsid w:val="00DB71A4"/>
    <w:rsid w:val="00DB71DC"/>
    <w:rsid w:val="00DB7429"/>
    <w:rsid w:val="00DB7661"/>
    <w:rsid w:val="00DB766B"/>
    <w:rsid w:val="00DB77DC"/>
    <w:rsid w:val="00DB7881"/>
    <w:rsid w:val="00DB7B18"/>
    <w:rsid w:val="00DB7C79"/>
    <w:rsid w:val="00DB7D33"/>
    <w:rsid w:val="00DB7D5D"/>
    <w:rsid w:val="00DC02AF"/>
    <w:rsid w:val="00DC037C"/>
    <w:rsid w:val="00DC05FF"/>
    <w:rsid w:val="00DC0667"/>
    <w:rsid w:val="00DC08F3"/>
    <w:rsid w:val="00DC0988"/>
    <w:rsid w:val="00DC09D1"/>
    <w:rsid w:val="00DC0A75"/>
    <w:rsid w:val="00DC0BE4"/>
    <w:rsid w:val="00DC0C94"/>
    <w:rsid w:val="00DC0D0F"/>
    <w:rsid w:val="00DC1041"/>
    <w:rsid w:val="00DC1287"/>
    <w:rsid w:val="00DC12FF"/>
    <w:rsid w:val="00DC1939"/>
    <w:rsid w:val="00DC1A52"/>
    <w:rsid w:val="00DC1BB8"/>
    <w:rsid w:val="00DC20E3"/>
    <w:rsid w:val="00DC2478"/>
    <w:rsid w:val="00DC2511"/>
    <w:rsid w:val="00DC270A"/>
    <w:rsid w:val="00DC2788"/>
    <w:rsid w:val="00DC2AD8"/>
    <w:rsid w:val="00DC2BEB"/>
    <w:rsid w:val="00DC2DA9"/>
    <w:rsid w:val="00DC2DD4"/>
    <w:rsid w:val="00DC314D"/>
    <w:rsid w:val="00DC31D4"/>
    <w:rsid w:val="00DC354C"/>
    <w:rsid w:val="00DC3594"/>
    <w:rsid w:val="00DC3B4C"/>
    <w:rsid w:val="00DC3C3C"/>
    <w:rsid w:val="00DC3DC0"/>
    <w:rsid w:val="00DC4051"/>
    <w:rsid w:val="00DC4102"/>
    <w:rsid w:val="00DC4505"/>
    <w:rsid w:val="00DC465E"/>
    <w:rsid w:val="00DC46AC"/>
    <w:rsid w:val="00DC46CA"/>
    <w:rsid w:val="00DC4822"/>
    <w:rsid w:val="00DC4918"/>
    <w:rsid w:val="00DC4960"/>
    <w:rsid w:val="00DC4C44"/>
    <w:rsid w:val="00DC4D48"/>
    <w:rsid w:val="00DC4E32"/>
    <w:rsid w:val="00DC4FB2"/>
    <w:rsid w:val="00DC4FDF"/>
    <w:rsid w:val="00DC5693"/>
    <w:rsid w:val="00DC570F"/>
    <w:rsid w:val="00DC58F2"/>
    <w:rsid w:val="00DC591B"/>
    <w:rsid w:val="00DC5DFF"/>
    <w:rsid w:val="00DC5E0E"/>
    <w:rsid w:val="00DC5E6A"/>
    <w:rsid w:val="00DC5E8E"/>
    <w:rsid w:val="00DC61A1"/>
    <w:rsid w:val="00DC66B2"/>
    <w:rsid w:val="00DC688A"/>
    <w:rsid w:val="00DC6967"/>
    <w:rsid w:val="00DC6A17"/>
    <w:rsid w:val="00DC6A3C"/>
    <w:rsid w:val="00DC6CC9"/>
    <w:rsid w:val="00DC6F6B"/>
    <w:rsid w:val="00DC7011"/>
    <w:rsid w:val="00DC7131"/>
    <w:rsid w:val="00DC7196"/>
    <w:rsid w:val="00DC7802"/>
    <w:rsid w:val="00DC78C9"/>
    <w:rsid w:val="00DC7B27"/>
    <w:rsid w:val="00DC7CF0"/>
    <w:rsid w:val="00DC7E07"/>
    <w:rsid w:val="00DD003C"/>
    <w:rsid w:val="00DD0375"/>
    <w:rsid w:val="00DD06A9"/>
    <w:rsid w:val="00DD06D0"/>
    <w:rsid w:val="00DD08E3"/>
    <w:rsid w:val="00DD0BDA"/>
    <w:rsid w:val="00DD0D63"/>
    <w:rsid w:val="00DD0D78"/>
    <w:rsid w:val="00DD0EAA"/>
    <w:rsid w:val="00DD12C1"/>
    <w:rsid w:val="00DD13A1"/>
    <w:rsid w:val="00DD1488"/>
    <w:rsid w:val="00DD1562"/>
    <w:rsid w:val="00DD1787"/>
    <w:rsid w:val="00DD2257"/>
    <w:rsid w:val="00DD229F"/>
    <w:rsid w:val="00DD29F7"/>
    <w:rsid w:val="00DD2A3F"/>
    <w:rsid w:val="00DD2B28"/>
    <w:rsid w:val="00DD2B8E"/>
    <w:rsid w:val="00DD2C19"/>
    <w:rsid w:val="00DD2CCF"/>
    <w:rsid w:val="00DD2D9A"/>
    <w:rsid w:val="00DD2FD7"/>
    <w:rsid w:val="00DD307B"/>
    <w:rsid w:val="00DD37D2"/>
    <w:rsid w:val="00DD37D5"/>
    <w:rsid w:val="00DD3BE3"/>
    <w:rsid w:val="00DD3EB8"/>
    <w:rsid w:val="00DD3EC4"/>
    <w:rsid w:val="00DD400F"/>
    <w:rsid w:val="00DD409A"/>
    <w:rsid w:val="00DD40D1"/>
    <w:rsid w:val="00DD4210"/>
    <w:rsid w:val="00DD4686"/>
    <w:rsid w:val="00DD4A7E"/>
    <w:rsid w:val="00DD4C53"/>
    <w:rsid w:val="00DD4D79"/>
    <w:rsid w:val="00DD4E20"/>
    <w:rsid w:val="00DD4EC2"/>
    <w:rsid w:val="00DD5408"/>
    <w:rsid w:val="00DD5591"/>
    <w:rsid w:val="00DD5597"/>
    <w:rsid w:val="00DD56FB"/>
    <w:rsid w:val="00DD57D6"/>
    <w:rsid w:val="00DD5976"/>
    <w:rsid w:val="00DD5989"/>
    <w:rsid w:val="00DD5CE1"/>
    <w:rsid w:val="00DD5CEC"/>
    <w:rsid w:val="00DD5D65"/>
    <w:rsid w:val="00DD6167"/>
    <w:rsid w:val="00DD6358"/>
    <w:rsid w:val="00DD6491"/>
    <w:rsid w:val="00DD6706"/>
    <w:rsid w:val="00DD6749"/>
    <w:rsid w:val="00DD68EC"/>
    <w:rsid w:val="00DD6A4D"/>
    <w:rsid w:val="00DD6E24"/>
    <w:rsid w:val="00DD6EC3"/>
    <w:rsid w:val="00DD6F72"/>
    <w:rsid w:val="00DD6FEC"/>
    <w:rsid w:val="00DD7078"/>
    <w:rsid w:val="00DD72A1"/>
    <w:rsid w:val="00DD737B"/>
    <w:rsid w:val="00DD73A4"/>
    <w:rsid w:val="00DD7443"/>
    <w:rsid w:val="00DD7EA5"/>
    <w:rsid w:val="00DE01B7"/>
    <w:rsid w:val="00DE0358"/>
    <w:rsid w:val="00DE0372"/>
    <w:rsid w:val="00DE057D"/>
    <w:rsid w:val="00DE05B3"/>
    <w:rsid w:val="00DE06F8"/>
    <w:rsid w:val="00DE07C7"/>
    <w:rsid w:val="00DE0BF1"/>
    <w:rsid w:val="00DE0D87"/>
    <w:rsid w:val="00DE0E76"/>
    <w:rsid w:val="00DE1228"/>
    <w:rsid w:val="00DE140B"/>
    <w:rsid w:val="00DE150D"/>
    <w:rsid w:val="00DE1693"/>
    <w:rsid w:val="00DE1885"/>
    <w:rsid w:val="00DE190A"/>
    <w:rsid w:val="00DE1AB6"/>
    <w:rsid w:val="00DE1B23"/>
    <w:rsid w:val="00DE1ED2"/>
    <w:rsid w:val="00DE1FDE"/>
    <w:rsid w:val="00DE1FF8"/>
    <w:rsid w:val="00DE212A"/>
    <w:rsid w:val="00DE21C2"/>
    <w:rsid w:val="00DE225E"/>
    <w:rsid w:val="00DE2313"/>
    <w:rsid w:val="00DE23F2"/>
    <w:rsid w:val="00DE24B8"/>
    <w:rsid w:val="00DE24BB"/>
    <w:rsid w:val="00DE25E4"/>
    <w:rsid w:val="00DE27CC"/>
    <w:rsid w:val="00DE2C08"/>
    <w:rsid w:val="00DE2C83"/>
    <w:rsid w:val="00DE2DAE"/>
    <w:rsid w:val="00DE2E70"/>
    <w:rsid w:val="00DE3378"/>
    <w:rsid w:val="00DE33B8"/>
    <w:rsid w:val="00DE3515"/>
    <w:rsid w:val="00DE37B9"/>
    <w:rsid w:val="00DE388B"/>
    <w:rsid w:val="00DE38AD"/>
    <w:rsid w:val="00DE3948"/>
    <w:rsid w:val="00DE3C5E"/>
    <w:rsid w:val="00DE3CE4"/>
    <w:rsid w:val="00DE3E53"/>
    <w:rsid w:val="00DE3F55"/>
    <w:rsid w:val="00DE4220"/>
    <w:rsid w:val="00DE4231"/>
    <w:rsid w:val="00DE4463"/>
    <w:rsid w:val="00DE44B5"/>
    <w:rsid w:val="00DE455A"/>
    <w:rsid w:val="00DE46BE"/>
    <w:rsid w:val="00DE472E"/>
    <w:rsid w:val="00DE48AD"/>
    <w:rsid w:val="00DE5244"/>
    <w:rsid w:val="00DE53CB"/>
    <w:rsid w:val="00DE552C"/>
    <w:rsid w:val="00DE58AF"/>
    <w:rsid w:val="00DE5B07"/>
    <w:rsid w:val="00DE5D8D"/>
    <w:rsid w:val="00DE5DAF"/>
    <w:rsid w:val="00DE5DD6"/>
    <w:rsid w:val="00DE628C"/>
    <w:rsid w:val="00DE630B"/>
    <w:rsid w:val="00DE6433"/>
    <w:rsid w:val="00DE6657"/>
    <w:rsid w:val="00DE723B"/>
    <w:rsid w:val="00DE7604"/>
    <w:rsid w:val="00DE785B"/>
    <w:rsid w:val="00DE7C2E"/>
    <w:rsid w:val="00DF003F"/>
    <w:rsid w:val="00DF0254"/>
    <w:rsid w:val="00DF0516"/>
    <w:rsid w:val="00DF0554"/>
    <w:rsid w:val="00DF061A"/>
    <w:rsid w:val="00DF0882"/>
    <w:rsid w:val="00DF0936"/>
    <w:rsid w:val="00DF0ADA"/>
    <w:rsid w:val="00DF0BCA"/>
    <w:rsid w:val="00DF1205"/>
    <w:rsid w:val="00DF16D7"/>
    <w:rsid w:val="00DF1732"/>
    <w:rsid w:val="00DF19C4"/>
    <w:rsid w:val="00DF19EB"/>
    <w:rsid w:val="00DF1B00"/>
    <w:rsid w:val="00DF1CBE"/>
    <w:rsid w:val="00DF1D34"/>
    <w:rsid w:val="00DF1E13"/>
    <w:rsid w:val="00DF1E90"/>
    <w:rsid w:val="00DF1EB3"/>
    <w:rsid w:val="00DF1FF7"/>
    <w:rsid w:val="00DF203C"/>
    <w:rsid w:val="00DF2195"/>
    <w:rsid w:val="00DF23C7"/>
    <w:rsid w:val="00DF23D8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68A"/>
    <w:rsid w:val="00DF381B"/>
    <w:rsid w:val="00DF3A25"/>
    <w:rsid w:val="00DF3FCD"/>
    <w:rsid w:val="00DF402A"/>
    <w:rsid w:val="00DF41E8"/>
    <w:rsid w:val="00DF4261"/>
    <w:rsid w:val="00DF45C1"/>
    <w:rsid w:val="00DF480D"/>
    <w:rsid w:val="00DF4A23"/>
    <w:rsid w:val="00DF4A2E"/>
    <w:rsid w:val="00DF4B8F"/>
    <w:rsid w:val="00DF4C9B"/>
    <w:rsid w:val="00DF4E30"/>
    <w:rsid w:val="00DF4E48"/>
    <w:rsid w:val="00DF51E9"/>
    <w:rsid w:val="00DF534C"/>
    <w:rsid w:val="00DF539E"/>
    <w:rsid w:val="00DF53A2"/>
    <w:rsid w:val="00DF5493"/>
    <w:rsid w:val="00DF5630"/>
    <w:rsid w:val="00DF5651"/>
    <w:rsid w:val="00DF5776"/>
    <w:rsid w:val="00DF5A1A"/>
    <w:rsid w:val="00DF5A3F"/>
    <w:rsid w:val="00DF5D7E"/>
    <w:rsid w:val="00DF6357"/>
    <w:rsid w:val="00DF6404"/>
    <w:rsid w:val="00DF644F"/>
    <w:rsid w:val="00DF6A56"/>
    <w:rsid w:val="00DF6C40"/>
    <w:rsid w:val="00DF6CD2"/>
    <w:rsid w:val="00DF6EF9"/>
    <w:rsid w:val="00DF701B"/>
    <w:rsid w:val="00DF712A"/>
    <w:rsid w:val="00DF7245"/>
    <w:rsid w:val="00DF7289"/>
    <w:rsid w:val="00DF73C6"/>
    <w:rsid w:val="00DF7546"/>
    <w:rsid w:val="00DF7988"/>
    <w:rsid w:val="00DF7EDA"/>
    <w:rsid w:val="00E00307"/>
    <w:rsid w:val="00E0031C"/>
    <w:rsid w:val="00E00355"/>
    <w:rsid w:val="00E00470"/>
    <w:rsid w:val="00E004DC"/>
    <w:rsid w:val="00E0050E"/>
    <w:rsid w:val="00E007B2"/>
    <w:rsid w:val="00E00817"/>
    <w:rsid w:val="00E0097F"/>
    <w:rsid w:val="00E00AE4"/>
    <w:rsid w:val="00E00EBD"/>
    <w:rsid w:val="00E0105E"/>
    <w:rsid w:val="00E01179"/>
    <w:rsid w:val="00E014B3"/>
    <w:rsid w:val="00E01543"/>
    <w:rsid w:val="00E018AB"/>
    <w:rsid w:val="00E018D8"/>
    <w:rsid w:val="00E018EC"/>
    <w:rsid w:val="00E01903"/>
    <w:rsid w:val="00E01E25"/>
    <w:rsid w:val="00E01E74"/>
    <w:rsid w:val="00E0201E"/>
    <w:rsid w:val="00E021C3"/>
    <w:rsid w:val="00E02368"/>
    <w:rsid w:val="00E02498"/>
    <w:rsid w:val="00E024E8"/>
    <w:rsid w:val="00E025C1"/>
    <w:rsid w:val="00E02617"/>
    <w:rsid w:val="00E02736"/>
    <w:rsid w:val="00E027D8"/>
    <w:rsid w:val="00E028A3"/>
    <w:rsid w:val="00E028A9"/>
    <w:rsid w:val="00E02A06"/>
    <w:rsid w:val="00E02A5E"/>
    <w:rsid w:val="00E02E53"/>
    <w:rsid w:val="00E02E7F"/>
    <w:rsid w:val="00E02F08"/>
    <w:rsid w:val="00E02F76"/>
    <w:rsid w:val="00E0336C"/>
    <w:rsid w:val="00E034F3"/>
    <w:rsid w:val="00E035E8"/>
    <w:rsid w:val="00E038F7"/>
    <w:rsid w:val="00E03BE5"/>
    <w:rsid w:val="00E03BF3"/>
    <w:rsid w:val="00E03E4E"/>
    <w:rsid w:val="00E03E97"/>
    <w:rsid w:val="00E03F5D"/>
    <w:rsid w:val="00E040CE"/>
    <w:rsid w:val="00E04253"/>
    <w:rsid w:val="00E045FE"/>
    <w:rsid w:val="00E0473E"/>
    <w:rsid w:val="00E04916"/>
    <w:rsid w:val="00E04E3D"/>
    <w:rsid w:val="00E04E44"/>
    <w:rsid w:val="00E0501C"/>
    <w:rsid w:val="00E050AA"/>
    <w:rsid w:val="00E051F1"/>
    <w:rsid w:val="00E052A3"/>
    <w:rsid w:val="00E0556D"/>
    <w:rsid w:val="00E055A8"/>
    <w:rsid w:val="00E05634"/>
    <w:rsid w:val="00E057C1"/>
    <w:rsid w:val="00E057C2"/>
    <w:rsid w:val="00E057E7"/>
    <w:rsid w:val="00E05904"/>
    <w:rsid w:val="00E059EA"/>
    <w:rsid w:val="00E05A22"/>
    <w:rsid w:val="00E05EB2"/>
    <w:rsid w:val="00E0601F"/>
    <w:rsid w:val="00E06186"/>
    <w:rsid w:val="00E06212"/>
    <w:rsid w:val="00E06257"/>
    <w:rsid w:val="00E06352"/>
    <w:rsid w:val="00E063E7"/>
    <w:rsid w:val="00E0653B"/>
    <w:rsid w:val="00E06727"/>
    <w:rsid w:val="00E06740"/>
    <w:rsid w:val="00E069CF"/>
    <w:rsid w:val="00E06BD1"/>
    <w:rsid w:val="00E06C2A"/>
    <w:rsid w:val="00E06C6B"/>
    <w:rsid w:val="00E06E29"/>
    <w:rsid w:val="00E06F22"/>
    <w:rsid w:val="00E07011"/>
    <w:rsid w:val="00E0709F"/>
    <w:rsid w:val="00E075A6"/>
    <w:rsid w:val="00E078C7"/>
    <w:rsid w:val="00E078E8"/>
    <w:rsid w:val="00E07AAF"/>
    <w:rsid w:val="00E07CA8"/>
    <w:rsid w:val="00E1001B"/>
    <w:rsid w:val="00E100A6"/>
    <w:rsid w:val="00E1010F"/>
    <w:rsid w:val="00E10115"/>
    <w:rsid w:val="00E103B8"/>
    <w:rsid w:val="00E10502"/>
    <w:rsid w:val="00E10574"/>
    <w:rsid w:val="00E108E5"/>
    <w:rsid w:val="00E109EE"/>
    <w:rsid w:val="00E10C1B"/>
    <w:rsid w:val="00E10D38"/>
    <w:rsid w:val="00E10D7B"/>
    <w:rsid w:val="00E113F7"/>
    <w:rsid w:val="00E116F4"/>
    <w:rsid w:val="00E117F3"/>
    <w:rsid w:val="00E1185E"/>
    <w:rsid w:val="00E11A87"/>
    <w:rsid w:val="00E11C30"/>
    <w:rsid w:val="00E11D55"/>
    <w:rsid w:val="00E12254"/>
    <w:rsid w:val="00E12275"/>
    <w:rsid w:val="00E1242C"/>
    <w:rsid w:val="00E12478"/>
    <w:rsid w:val="00E125FA"/>
    <w:rsid w:val="00E127B1"/>
    <w:rsid w:val="00E128E2"/>
    <w:rsid w:val="00E12AA1"/>
    <w:rsid w:val="00E12B2F"/>
    <w:rsid w:val="00E12BC6"/>
    <w:rsid w:val="00E12FD2"/>
    <w:rsid w:val="00E1304C"/>
    <w:rsid w:val="00E1310C"/>
    <w:rsid w:val="00E13181"/>
    <w:rsid w:val="00E1361C"/>
    <w:rsid w:val="00E136AB"/>
    <w:rsid w:val="00E13AC7"/>
    <w:rsid w:val="00E13B1B"/>
    <w:rsid w:val="00E13D18"/>
    <w:rsid w:val="00E13D80"/>
    <w:rsid w:val="00E13E2E"/>
    <w:rsid w:val="00E14178"/>
    <w:rsid w:val="00E143CB"/>
    <w:rsid w:val="00E14790"/>
    <w:rsid w:val="00E1488E"/>
    <w:rsid w:val="00E14ABA"/>
    <w:rsid w:val="00E14C98"/>
    <w:rsid w:val="00E14D63"/>
    <w:rsid w:val="00E14E4B"/>
    <w:rsid w:val="00E1536A"/>
    <w:rsid w:val="00E154DC"/>
    <w:rsid w:val="00E154FE"/>
    <w:rsid w:val="00E15651"/>
    <w:rsid w:val="00E156D6"/>
    <w:rsid w:val="00E157A6"/>
    <w:rsid w:val="00E1599F"/>
    <w:rsid w:val="00E15C19"/>
    <w:rsid w:val="00E16062"/>
    <w:rsid w:val="00E16214"/>
    <w:rsid w:val="00E1622B"/>
    <w:rsid w:val="00E16449"/>
    <w:rsid w:val="00E164AF"/>
    <w:rsid w:val="00E16538"/>
    <w:rsid w:val="00E1658C"/>
    <w:rsid w:val="00E167E9"/>
    <w:rsid w:val="00E16825"/>
    <w:rsid w:val="00E169F7"/>
    <w:rsid w:val="00E16ABF"/>
    <w:rsid w:val="00E16B8F"/>
    <w:rsid w:val="00E16E19"/>
    <w:rsid w:val="00E16E84"/>
    <w:rsid w:val="00E16F76"/>
    <w:rsid w:val="00E17254"/>
    <w:rsid w:val="00E1733D"/>
    <w:rsid w:val="00E17358"/>
    <w:rsid w:val="00E17430"/>
    <w:rsid w:val="00E174DD"/>
    <w:rsid w:val="00E1757D"/>
    <w:rsid w:val="00E176CC"/>
    <w:rsid w:val="00E179A4"/>
    <w:rsid w:val="00E17A07"/>
    <w:rsid w:val="00E17B38"/>
    <w:rsid w:val="00E204BE"/>
    <w:rsid w:val="00E20505"/>
    <w:rsid w:val="00E206EA"/>
    <w:rsid w:val="00E207AC"/>
    <w:rsid w:val="00E2097F"/>
    <w:rsid w:val="00E209B6"/>
    <w:rsid w:val="00E20C2D"/>
    <w:rsid w:val="00E20DF4"/>
    <w:rsid w:val="00E20E55"/>
    <w:rsid w:val="00E20EA2"/>
    <w:rsid w:val="00E20F1D"/>
    <w:rsid w:val="00E20FD9"/>
    <w:rsid w:val="00E21110"/>
    <w:rsid w:val="00E2113B"/>
    <w:rsid w:val="00E211E0"/>
    <w:rsid w:val="00E21276"/>
    <w:rsid w:val="00E213EC"/>
    <w:rsid w:val="00E21450"/>
    <w:rsid w:val="00E21489"/>
    <w:rsid w:val="00E21862"/>
    <w:rsid w:val="00E21999"/>
    <w:rsid w:val="00E21AA9"/>
    <w:rsid w:val="00E21AD7"/>
    <w:rsid w:val="00E21D66"/>
    <w:rsid w:val="00E21F33"/>
    <w:rsid w:val="00E221C3"/>
    <w:rsid w:val="00E2237D"/>
    <w:rsid w:val="00E225B6"/>
    <w:rsid w:val="00E225EB"/>
    <w:rsid w:val="00E22885"/>
    <w:rsid w:val="00E228A1"/>
    <w:rsid w:val="00E2366C"/>
    <w:rsid w:val="00E236D6"/>
    <w:rsid w:val="00E23817"/>
    <w:rsid w:val="00E23936"/>
    <w:rsid w:val="00E23984"/>
    <w:rsid w:val="00E23AD1"/>
    <w:rsid w:val="00E23B63"/>
    <w:rsid w:val="00E23D84"/>
    <w:rsid w:val="00E23DCE"/>
    <w:rsid w:val="00E23E4D"/>
    <w:rsid w:val="00E241CA"/>
    <w:rsid w:val="00E242E3"/>
    <w:rsid w:val="00E243B0"/>
    <w:rsid w:val="00E243BF"/>
    <w:rsid w:val="00E24508"/>
    <w:rsid w:val="00E24BEF"/>
    <w:rsid w:val="00E24DBE"/>
    <w:rsid w:val="00E24E0D"/>
    <w:rsid w:val="00E24E2C"/>
    <w:rsid w:val="00E24F66"/>
    <w:rsid w:val="00E24F7A"/>
    <w:rsid w:val="00E25264"/>
    <w:rsid w:val="00E255B6"/>
    <w:rsid w:val="00E2572F"/>
    <w:rsid w:val="00E259F6"/>
    <w:rsid w:val="00E26021"/>
    <w:rsid w:val="00E26281"/>
    <w:rsid w:val="00E262AB"/>
    <w:rsid w:val="00E26332"/>
    <w:rsid w:val="00E263D9"/>
    <w:rsid w:val="00E263E1"/>
    <w:rsid w:val="00E26658"/>
    <w:rsid w:val="00E2672E"/>
    <w:rsid w:val="00E269EF"/>
    <w:rsid w:val="00E26A27"/>
    <w:rsid w:val="00E26A2C"/>
    <w:rsid w:val="00E26B82"/>
    <w:rsid w:val="00E26D75"/>
    <w:rsid w:val="00E270D7"/>
    <w:rsid w:val="00E27573"/>
    <w:rsid w:val="00E2787A"/>
    <w:rsid w:val="00E27A34"/>
    <w:rsid w:val="00E27CBF"/>
    <w:rsid w:val="00E27CFD"/>
    <w:rsid w:val="00E27EA6"/>
    <w:rsid w:val="00E30623"/>
    <w:rsid w:val="00E30734"/>
    <w:rsid w:val="00E30831"/>
    <w:rsid w:val="00E3097D"/>
    <w:rsid w:val="00E30AD1"/>
    <w:rsid w:val="00E30B5F"/>
    <w:rsid w:val="00E30BCF"/>
    <w:rsid w:val="00E30C78"/>
    <w:rsid w:val="00E30C7F"/>
    <w:rsid w:val="00E30D08"/>
    <w:rsid w:val="00E30F4D"/>
    <w:rsid w:val="00E3113A"/>
    <w:rsid w:val="00E31457"/>
    <w:rsid w:val="00E315B4"/>
    <w:rsid w:val="00E3167E"/>
    <w:rsid w:val="00E31880"/>
    <w:rsid w:val="00E31B09"/>
    <w:rsid w:val="00E31B4E"/>
    <w:rsid w:val="00E32064"/>
    <w:rsid w:val="00E3230A"/>
    <w:rsid w:val="00E32318"/>
    <w:rsid w:val="00E324C3"/>
    <w:rsid w:val="00E3255D"/>
    <w:rsid w:val="00E3265B"/>
    <w:rsid w:val="00E3266F"/>
    <w:rsid w:val="00E32718"/>
    <w:rsid w:val="00E328E2"/>
    <w:rsid w:val="00E32B1C"/>
    <w:rsid w:val="00E32D95"/>
    <w:rsid w:val="00E33099"/>
    <w:rsid w:val="00E331AA"/>
    <w:rsid w:val="00E332D8"/>
    <w:rsid w:val="00E33337"/>
    <w:rsid w:val="00E333F9"/>
    <w:rsid w:val="00E33785"/>
    <w:rsid w:val="00E33899"/>
    <w:rsid w:val="00E33A0F"/>
    <w:rsid w:val="00E33F25"/>
    <w:rsid w:val="00E33FD7"/>
    <w:rsid w:val="00E341A0"/>
    <w:rsid w:val="00E341D2"/>
    <w:rsid w:val="00E343BF"/>
    <w:rsid w:val="00E34612"/>
    <w:rsid w:val="00E346F2"/>
    <w:rsid w:val="00E34E2E"/>
    <w:rsid w:val="00E34EBE"/>
    <w:rsid w:val="00E34EC9"/>
    <w:rsid w:val="00E34F3A"/>
    <w:rsid w:val="00E3534A"/>
    <w:rsid w:val="00E3536F"/>
    <w:rsid w:val="00E3579E"/>
    <w:rsid w:val="00E359FD"/>
    <w:rsid w:val="00E35C8B"/>
    <w:rsid w:val="00E35DEA"/>
    <w:rsid w:val="00E35FA8"/>
    <w:rsid w:val="00E364F0"/>
    <w:rsid w:val="00E3659C"/>
    <w:rsid w:val="00E369B8"/>
    <w:rsid w:val="00E369D6"/>
    <w:rsid w:val="00E36C67"/>
    <w:rsid w:val="00E36D95"/>
    <w:rsid w:val="00E36FEB"/>
    <w:rsid w:val="00E3713D"/>
    <w:rsid w:val="00E37193"/>
    <w:rsid w:val="00E372D9"/>
    <w:rsid w:val="00E373C9"/>
    <w:rsid w:val="00E37585"/>
    <w:rsid w:val="00E37653"/>
    <w:rsid w:val="00E3772D"/>
    <w:rsid w:val="00E3778A"/>
    <w:rsid w:val="00E37A35"/>
    <w:rsid w:val="00E37C96"/>
    <w:rsid w:val="00E37F4E"/>
    <w:rsid w:val="00E40168"/>
    <w:rsid w:val="00E401CE"/>
    <w:rsid w:val="00E4044C"/>
    <w:rsid w:val="00E40492"/>
    <w:rsid w:val="00E407D8"/>
    <w:rsid w:val="00E40812"/>
    <w:rsid w:val="00E40837"/>
    <w:rsid w:val="00E4088C"/>
    <w:rsid w:val="00E40A9E"/>
    <w:rsid w:val="00E40C14"/>
    <w:rsid w:val="00E40C26"/>
    <w:rsid w:val="00E40D84"/>
    <w:rsid w:val="00E41030"/>
    <w:rsid w:val="00E416CC"/>
    <w:rsid w:val="00E416F8"/>
    <w:rsid w:val="00E41938"/>
    <w:rsid w:val="00E4194B"/>
    <w:rsid w:val="00E41B7E"/>
    <w:rsid w:val="00E41B82"/>
    <w:rsid w:val="00E41B95"/>
    <w:rsid w:val="00E41C93"/>
    <w:rsid w:val="00E41D65"/>
    <w:rsid w:val="00E41D86"/>
    <w:rsid w:val="00E41E6A"/>
    <w:rsid w:val="00E42070"/>
    <w:rsid w:val="00E42125"/>
    <w:rsid w:val="00E42355"/>
    <w:rsid w:val="00E42431"/>
    <w:rsid w:val="00E42543"/>
    <w:rsid w:val="00E42E64"/>
    <w:rsid w:val="00E42E7D"/>
    <w:rsid w:val="00E42F6A"/>
    <w:rsid w:val="00E43143"/>
    <w:rsid w:val="00E431C0"/>
    <w:rsid w:val="00E433C6"/>
    <w:rsid w:val="00E434C7"/>
    <w:rsid w:val="00E434D4"/>
    <w:rsid w:val="00E436C0"/>
    <w:rsid w:val="00E4395B"/>
    <w:rsid w:val="00E43A07"/>
    <w:rsid w:val="00E43C9F"/>
    <w:rsid w:val="00E43D04"/>
    <w:rsid w:val="00E4409A"/>
    <w:rsid w:val="00E44248"/>
    <w:rsid w:val="00E4453C"/>
    <w:rsid w:val="00E44A1A"/>
    <w:rsid w:val="00E44AC1"/>
    <w:rsid w:val="00E44AD9"/>
    <w:rsid w:val="00E4512C"/>
    <w:rsid w:val="00E451D8"/>
    <w:rsid w:val="00E45215"/>
    <w:rsid w:val="00E45444"/>
    <w:rsid w:val="00E455C4"/>
    <w:rsid w:val="00E45A50"/>
    <w:rsid w:val="00E45D6B"/>
    <w:rsid w:val="00E45D81"/>
    <w:rsid w:val="00E45DF6"/>
    <w:rsid w:val="00E45EEF"/>
    <w:rsid w:val="00E45FAA"/>
    <w:rsid w:val="00E461DF"/>
    <w:rsid w:val="00E461EB"/>
    <w:rsid w:val="00E46252"/>
    <w:rsid w:val="00E46368"/>
    <w:rsid w:val="00E4655F"/>
    <w:rsid w:val="00E46573"/>
    <w:rsid w:val="00E465B1"/>
    <w:rsid w:val="00E46747"/>
    <w:rsid w:val="00E46824"/>
    <w:rsid w:val="00E46970"/>
    <w:rsid w:val="00E4697D"/>
    <w:rsid w:val="00E46C98"/>
    <w:rsid w:val="00E46EC6"/>
    <w:rsid w:val="00E46EED"/>
    <w:rsid w:val="00E46F50"/>
    <w:rsid w:val="00E472C8"/>
    <w:rsid w:val="00E47457"/>
    <w:rsid w:val="00E47673"/>
    <w:rsid w:val="00E4767B"/>
    <w:rsid w:val="00E4796D"/>
    <w:rsid w:val="00E47A84"/>
    <w:rsid w:val="00E47ABF"/>
    <w:rsid w:val="00E47BF3"/>
    <w:rsid w:val="00E47D91"/>
    <w:rsid w:val="00E47E6E"/>
    <w:rsid w:val="00E47EBF"/>
    <w:rsid w:val="00E501B7"/>
    <w:rsid w:val="00E50809"/>
    <w:rsid w:val="00E509DF"/>
    <w:rsid w:val="00E50BC3"/>
    <w:rsid w:val="00E50BE9"/>
    <w:rsid w:val="00E50F01"/>
    <w:rsid w:val="00E5120D"/>
    <w:rsid w:val="00E51282"/>
    <w:rsid w:val="00E51311"/>
    <w:rsid w:val="00E51493"/>
    <w:rsid w:val="00E5159F"/>
    <w:rsid w:val="00E51729"/>
    <w:rsid w:val="00E51784"/>
    <w:rsid w:val="00E517B9"/>
    <w:rsid w:val="00E51865"/>
    <w:rsid w:val="00E518C8"/>
    <w:rsid w:val="00E51CBB"/>
    <w:rsid w:val="00E51E45"/>
    <w:rsid w:val="00E5233E"/>
    <w:rsid w:val="00E52344"/>
    <w:rsid w:val="00E5244A"/>
    <w:rsid w:val="00E526D1"/>
    <w:rsid w:val="00E5281B"/>
    <w:rsid w:val="00E5289C"/>
    <w:rsid w:val="00E528E2"/>
    <w:rsid w:val="00E52916"/>
    <w:rsid w:val="00E529DF"/>
    <w:rsid w:val="00E52A66"/>
    <w:rsid w:val="00E52ABF"/>
    <w:rsid w:val="00E52B10"/>
    <w:rsid w:val="00E52BA6"/>
    <w:rsid w:val="00E52C82"/>
    <w:rsid w:val="00E530E6"/>
    <w:rsid w:val="00E53387"/>
    <w:rsid w:val="00E5346C"/>
    <w:rsid w:val="00E53BAD"/>
    <w:rsid w:val="00E53D04"/>
    <w:rsid w:val="00E5413F"/>
    <w:rsid w:val="00E54657"/>
    <w:rsid w:val="00E54711"/>
    <w:rsid w:val="00E54AB8"/>
    <w:rsid w:val="00E54AE4"/>
    <w:rsid w:val="00E54BCC"/>
    <w:rsid w:val="00E54CF3"/>
    <w:rsid w:val="00E54D05"/>
    <w:rsid w:val="00E54D2E"/>
    <w:rsid w:val="00E552F7"/>
    <w:rsid w:val="00E55402"/>
    <w:rsid w:val="00E55A88"/>
    <w:rsid w:val="00E55D51"/>
    <w:rsid w:val="00E55DEA"/>
    <w:rsid w:val="00E55FEC"/>
    <w:rsid w:val="00E56132"/>
    <w:rsid w:val="00E561B9"/>
    <w:rsid w:val="00E56240"/>
    <w:rsid w:val="00E56383"/>
    <w:rsid w:val="00E5652C"/>
    <w:rsid w:val="00E56594"/>
    <w:rsid w:val="00E5660A"/>
    <w:rsid w:val="00E567D4"/>
    <w:rsid w:val="00E567FF"/>
    <w:rsid w:val="00E5687D"/>
    <w:rsid w:val="00E569D8"/>
    <w:rsid w:val="00E56CB2"/>
    <w:rsid w:val="00E56DD3"/>
    <w:rsid w:val="00E570CF"/>
    <w:rsid w:val="00E57134"/>
    <w:rsid w:val="00E5720C"/>
    <w:rsid w:val="00E57552"/>
    <w:rsid w:val="00E575C5"/>
    <w:rsid w:val="00E575E2"/>
    <w:rsid w:val="00E57673"/>
    <w:rsid w:val="00E57727"/>
    <w:rsid w:val="00E57BA3"/>
    <w:rsid w:val="00E57D0E"/>
    <w:rsid w:val="00E57D51"/>
    <w:rsid w:val="00E602D1"/>
    <w:rsid w:val="00E60528"/>
    <w:rsid w:val="00E60572"/>
    <w:rsid w:val="00E60CF1"/>
    <w:rsid w:val="00E61206"/>
    <w:rsid w:val="00E6126F"/>
    <w:rsid w:val="00E6163A"/>
    <w:rsid w:val="00E61843"/>
    <w:rsid w:val="00E61AA4"/>
    <w:rsid w:val="00E61BA5"/>
    <w:rsid w:val="00E61BD8"/>
    <w:rsid w:val="00E61DA9"/>
    <w:rsid w:val="00E620EE"/>
    <w:rsid w:val="00E62107"/>
    <w:rsid w:val="00E625A0"/>
    <w:rsid w:val="00E62726"/>
    <w:rsid w:val="00E62727"/>
    <w:rsid w:val="00E62768"/>
    <w:rsid w:val="00E62843"/>
    <w:rsid w:val="00E629C4"/>
    <w:rsid w:val="00E62C86"/>
    <w:rsid w:val="00E62F0D"/>
    <w:rsid w:val="00E62F71"/>
    <w:rsid w:val="00E62FCA"/>
    <w:rsid w:val="00E633CA"/>
    <w:rsid w:val="00E63580"/>
    <w:rsid w:val="00E63962"/>
    <w:rsid w:val="00E639B3"/>
    <w:rsid w:val="00E63B5F"/>
    <w:rsid w:val="00E64310"/>
    <w:rsid w:val="00E64409"/>
    <w:rsid w:val="00E64444"/>
    <w:rsid w:val="00E644AE"/>
    <w:rsid w:val="00E644BA"/>
    <w:rsid w:val="00E64706"/>
    <w:rsid w:val="00E647A6"/>
    <w:rsid w:val="00E64C22"/>
    <w:rsid w:val="00E64E9A"/>
    <w:rsid w:val="00E64F1C"/>
    <w:rsid w:val="00E65063"/>
    <w:rsid w:val="00E650B6"/>
    <w:rsid w:val="00E650F1"/>
    <w:rsid w:val="00E6539E"/>
    <w:rsid w:val="00E65588"/>
    <w:rsid w:val="00E655D2"/>
    <w:rsid w:val="00E65683"/>
    <w:rsid w:val="00E6579D"/>
    <w:rsid w:val="00E65D67"/>
    <w:rsid w:val="00E66112"/>
    <w:rsid w:val="00E66153"/>
    <w:rsid w:val="00E66281"/>
    <w:rsid w:val="00E66607"/>
    <w:rsid w:val="00E6674D"/>
    <w:rsid w:val="00E66A7E"/>
    <w:rsid w:val="00E66AF0"/>
    <w:rsid w:val="00E66EE8"/>
    <w:rsid w:val="00E67679"/>
    <w:rsid w:val="00E6775D"/>
    <w:rsid w:val="00E67874"/>
    <w:rsid w:val="00E67A04"/>
    <w:rsid w:val="00E67A63"/>
    <w:rsid w:val="00E67B3B"/>
    <w:rsid w:val="00E67B7A"/>
    <w:rsid w:val="00E67D4D"/>
    <w:rsid w:val="00E67D6D"/>
    <w:rsid w:val="00E67EA7"/>
    <w:rsid w:val="00E67FFC"/>
    <w:rsid w:val="00E70022"/>
    <w:rsid w:val="00E700ED"/>
    <w:rsid w:val="00E70122"/>
    <w:rsid w:val="00E70128"/>
    <w:rsid w:val="00E7021E"/>
    <w:rsid w:val="00E709F7"/>
    <w:rsid w:val="00E70B59"/>
    <w:rsid w:val="00E70BAE"/>
    <w:rsid w:val="00E70F9D"/>
    <w:rsid w:val="00E70FB6"/>
    <w:rsid w:val="00E71135"/>
    <w:rsid w:val="00E7119E"/>
    <w:rsid w:val="00E712FA"/>
    <w:rsid w:val="00E716A6"/>
    <w:rsid w:val="00E716E3"/>
    <w:rsid w:val="00E71B72"/>
    <w:rsid w:val="00E71BDA"/>
    <w:rsid w:val="00E71C6A"/>
    <w:rsid w:val="00E71CAC"/>
    <w:rsid w:val="00E71E41"/>
    <w:rsid w:val="00E71E50"/>
    <w:rsid w:val="00E71EDC"/>
    <w:rsid w:val="00E71F88"/>
    <w:rsid w:val="00E7224D"/>
    <w:rsid w:val="00E72439"/>
    <w:rsid w:val="00E725F0"/>
    <w:rsid w:val="00E72662"/>
    <w:rsid w:val="00E727E7"/>
    <w:rsid w:val="00E728A6"/>
    <w:rsid w:val="00E7293B"/>
    <w:rsid w:val="00E72BBD"/>
    <w:rsid w:val="00E72CCD"/>
    <w:rsid w:val="00E72D5B"/>
    <w:rsid w:val="00E72F4A"/>
    <w:rsid w:val="00E73317"/>
    <w:rsid w:val="00E733DE"/>
    <w:rsid w:val="00E736BC"/>
    <w:rsid w:val="00E736DF"/>
    <w:rsid w:val="00E73877"/>
    <w:rsid w:val="00E73885"/>
    <w:rsid w:val="00E73BDE"/>
    <w:rsid w:val="00E73C3C"/>
    <w:rsid w:val="00E73C5A"/>
    <w:rsid w:val="00E73E2A"/>
    <w:rsid w:val="00E73EE2"/>
    <w:rsid w:val="00E73F34"/>
    <w:rsid w:val="00E74192"/>
    <w:rsid w:val="00E74CCC"/>
    <w:rsid w:val="00E7504F"/>
    <w:rsid w:val="00E7511A"/>
    <w:rsid w:val="00E75202"/>
    <w:rsid w:val="00E752A7"/>
    <w:rsid w:val="00E7553B"/>
    <w:rsid w:val="00E756C3"/>
    <w:rsid w:val="00E75860"/>
    <w:rsid w:val="00E75929"/>
    <w:rsid w:val="00E75983"/>
    <w:rsid w:val="00E75AC5"/>
    <w:rsid w:val="00E75B1F"/>
    <w:rsid w:val="00E75C53"/>
    <w:rsid w:val="00E75C82"/>
    <w:rsid w:val="00E763DF"/>
    <w:rsid w:val="00E764FB"/>
    <w:rsid w:val="00E76654"/>
    <w:rsid w:val="00E76733"/>
    <w:rsid w:val="00E768C9"/>
    <w:rsid w:val="00E76A41"/>
    <w:rsid w:val="00E76EE0"/>
    <w:rsid w:val="00E77080"/>
    <w:rsid w:val="00E7714A"/>
    <w:rsid w:val="00E772D4"/>
    <w:rsid w:val="00E77381"/>
    <w:rsid w:val="00E774A1"/>
    <w:rsid w:val="00E77BDC"/>
    <w:rsid w:val="00E77C17"/>
    <w:rsid w:val="00E77DF7"/>
    <w:rsid w:val="00E77F52"/>
    <w:rsid w:val="00E802C7"/>
    <w:rsid w:val="00E80304"/>
    <w:rsid w:val="00E80554"/>
    <w:rsid w:val="00E80685"/>
    <w:rsid w:val="00E808A1"/>
    <w:rsid w:val="00E80A08"/>
    <w:rsid w:val="00E80ABC"/>
    <w:rsid w:val="00E80B25"/>
    <w:rsid w:val="00E80B70"/>
    <w:rsid w:val="00E80BE9"/>
    <w:rsid w:val="00E80C54"/>
    <w:rsid w:val="00E80CF6"/>
    <w:rsid w:val="00E80DB9"/>
    <w:rsid w:val="00E812D6"/>
    <w:rsid w:val="00E813FD"/>
    <w:rsid w:val="00E8147C"/>
    <w:rsid w:val="00E815CF"/>
    <w:rsid w:val="00E8161A"/>
    <w:rsid w:val="00E8171A"/>
    <w:rsid w:val="00E8175E"/>
    <w:rsid w:val="00E817F9"/>
    <w:rsid w:val="00E8196B"/>
    <w:rsid w:val="00E81F0F"/>
    <w:rsid w:val="00E81F65"/>
    <w:rsid w:val="00E81F80"/>
    <w:rsid w:val="00E81FA9"/>
    <w:rsid w:val="00E81FC0"/>
    <w:rsid w:val="00E822BE"/>
    <w:rsid w:val="00E82386"/>
    <w:rsid w:val="00E825FF"/>
    <w:rsid w:val="00E8291D"/>
    <w:rsid w:val="00E82C1F"/>
    <w:rsid w:val="00E82D2E"/>
    <w:rsid w:val="00E82DA4"/>
    <w:rsid w:val="00E82EF8"/>
    <w:rsid w:val="00E82F28"/>
    <w:rsid w:val="00E8318E"/>
    <w:rsid w:val="00E833E6"/>
    <w:rsid w:val="00E835CF"/>
    <w:rsid w:val="00E835D4"/>
    <w:rsid w:val="00E83611"/>
    <w:rsid w:val="00E8373D"/>
    <w:rsid w:val="00E8374B"/>
    <w:rsid w:val="00E8375B"/>
    <w:rsid w:val="00E837A7"/>
    <w:rsid w:val="00E838BD"/>
    <w:rsid w:val="00E838F8"/>
    <w:rsid w:val="00E83BAF"/>
    <w:rsid w:val="00E83E58"/>
    <w:rsid w:val="00E83EEC"/>
    <w:rsid w:val="00E8401A"/>
    <w:rsid w:val="00E840AC"/>
    <w:rsid w:val="00E8417C"/>
    <w:rsid w:val="00E84420"/>
    <w:rsid w:val="00E844D8"/>
    <w:rsid w:val="00E84528"/>
    <w:rsid w:val="00E8466C"/>
    <w:rsid w:val="00E846D8"/>
    <w:rsid w:val="00E84700"/>
    <w:rsid w:val="00E84871"/>
    <w:rsid w:val="00E84AFE"/>
    <w:rsid w:val="00E84DB3"/>
    <w:rsid w:val="00E84E0B"/>
    <w:rsid w:val="00E84EA9"/>
    <w:rsid w:val="00E851EF"/>
    <w:rsid w:val="00E85256"/>
    <w:rsid w:val="00E8537F"/>
    <w:rsid w:val="00E85514"/>
    <w:rsid w:val="00E855D7"/>
    <w:rsid w:val="00E85853"/>
    <w:rsid w:val="00E85AC3"/>
    <w:rsid w:val="00E85ACC"/>
    <w:rsid w:val="00E85AEC"/>
    <w:rsid w:val="00E85B96"/>
    <w:rsid w:val="00E85CC6"/>
    <w:rsid w:val="00E86014"/>
    <w:rsid w:val="00E860FF"/>
    <w:rsid w:val="00E869FB"/>
    <w:rsid w:val="00E86BE2"/>
    <w:rsid w:val="00E86C5D"/>
    <w:rsid w:val="00E86C9D"/>
    <w:rsid w:val="00E8712E"/>
    <w:rsid w:val="00E874A4"/>
    <w:rsid w:val="00E875F9"/>
    <w:rsid w:val="00E878A3"/>
    <w:rsid w:val="00E878D2"/>
    <w:rsid w:val="00E87FE1"/>
    <w:rsid w:val="00E90079"/>
    <w:rsid w:val="00E9015A"/>
    <w:rsid w:val="00E9016F"/>
    <w:rsid w:val="00E90393"/>
    <w:rsid w:val="00E903D9"/>
    <w:rsid w:val="00E90654"/>
    <w:rsid w:val="00E90993"/>
    <w:rsid w:val="00E909A3"/>
    <w:rsid w:val="00E90BAB"/>
    <w:rsid w:val="00E90D7D"/>
    <w:rsid w:val="00E90DCE"/>
    <w:rsid w:val="00E90E4B"/>
    <w:rsid w:val="00E90F7A"/>
    <w:rsid w:val="00E90F93"/>
    <w:rsid w:val="00E91012"/>
    <w:rsid w:val="00E91050"/>
    <w:rsid w:val="00E91092"/>
    <w:rsid w:val="00E9155C"/>
    <w:rsid w:val="00E91F6B"/>
    <w:rsid w:val="00E92426"/>
    <w:rsid w:val="00E92552"/>
    <w:rsid w:val="00E92722"/>
    <w:rsid w:val="00E9284A"/>
    <w:rsid w:val="00E92A65"/>
    <w:rsid w:val="00E92F1C"/>
    <w:rsid w:val="00E93203"/>
    <w:rsid w:val="00E93379"/>
    <w:rsid w:val="00E933D5"/>
    <w:rsid w:val="00E933D6"/>
    <w:rsid w:val="00E9344D"/>
    <w:rsid w:val="00E934C8"/>
    <w:rsid w:val="00E936E9"/>
    <w:rsid w:val="00E937D1"/>
    <w:rsid w:val="00E93A47"/>
    <w:rsid w:val="00E94069"/>
    <w:rsid w:val="00E940BE"/>
    <w:rsid w:val="00E943B8"/>
    <w:rsid w:val="00E943CC"/>
    <w:rsid w:val="00E9446F"/>
    <w:rsid w:val="00E947A4"/>
    <w:rsid w:val="00E94A29"/>
    <w:rsid w:val="00E94C67"/>
    <w:rsid w:val="00E94DA8"/>
    <w:rsid w:val="00E94E40"/>
    <w:rsid w:val="00E94EC3"/>
    <w:rsid w:val="00E95160"/>
    <w:rsid w:val="00E95380"/>
    <w:rsid w:val="00E9541D"/>
    <w:rsid w:val="00E95571"/>
    <w:rsid w:val="00E956D9"/>
    <w:rsid w:val="00E95A64"/>
    <w:rsid w:val="00E95D0D"/>
    <w:rsid w:val="00E95D18"/>
    <w:rsid w:val="00E96095"/>
    <w:rsid w:val="00E964A5"/>
    <w:rsid w:val="00E964D8"/>
    <w:rsid w:val="00E9663F"/>
    <w:rsid w:val="00E967B6"/>
    <w:rsid w:val="00E9691B"/>
    <w:rsid w:val="00E96A71"/>
    <w:rsid w:val="00E96C54"/>
    <w:rsid w:val="00E96F4E"/>
    <w:rsid w:val="00E970C3"/>
    <w:rsid w:val="00E970F1"/>
    <w:rsid w:val="00E97472"/>
    <w:rsid w:val="00E975D8"/>
    <w:rsid w:val="00E97644"/>
    <w:rsid w:val="00E97C16"/>
    <w:rsid w:val="00E97D00"/>
    <w:rsid w:val="00E97E6A"/>
    <w:rsid w:val="00E97EA5"/>
    <w:rsid w:val="00EA0027"/>
    <w:rsid w:val="00EA00A6"/>
    <w:rsid w:val="00EA01BA"/>
    <w:rsid w:val="00EA0299"/>
    <w:rsid w:val="00EA02AB"/>
    <w:rsid w:val="00EA034A"/>
    <w:rsid w:val="00EA05FA"/>
    <w:rsid w:val="00EA0611"/>
    <w:rsid w:val="00EA0B51"/>
    <w:rsid w:val="00EA0B9E"/>
    <w:rsid w:val="00EA0CB4"/>
    <w:rsid w:val="00EA0D5D"/>
    <w:rsid w:val="00EA0ED6"/>
    <w:rsid w:val="00EA0F2B"/>
    <w:rsid w:val="00EA13A8"/>
    <w:rsid w:val="00EA156E"/>
    <w:rsid w:val="00EA189B"/>
    <w:rsid w:val="00EA1CE6"/>
    <w:rsid w:val="00EA1D2A"/>
    <w:rsid w:val="00EA1DAA"/>
    <w:rsid w:val="00EA1F7A"/>
    <w:rsid w:val="00EA23C8"/>
    <w:rsid w:val="00EA23F4"/>
    <w:rsid w:val="00EA2746"/>
    <w:rsid w:val="00EA2925"/>
    <w:rsid w:val="00EA2C77"/>
    <w:rsid w:val="00EA2D0B"/>
    <w:rsid w:val="00EA2DB1"/>
    <w:rsid w:val="00EA2DC2"/>
    <w:rsid w:val="00EA2FFE"/>
    <w:rsid w:val="00EA3033"/>
    <w:rsid w:val="00EA327A"/>
    <w:rsid w:val="00EA33E5"/>
    <w:rsid w:val="00EA34EC"/>
    <w:rsid w:val="00EA36AF"/>
    <w:rsid w:val="00EA3BDF"/>
    <w:rsid w:val="00EA3E7B"/>
    <w:rsid w:val="00EA3F37"/>
    <w:rsid w:val="00EA4225"/>
    <w:rsid w:val="00EA422B"/>
    <w:rsid w:val="00EA4411"/>
    <w:rsid w:val="00EA475C"/>
    <w:rsid w:val="00EA49B6"/>
    <w:rsid w:val="00EA4F74"/>
    <w:rsid w:val="00EA4FD1"/>
    <w:rsid w:val="00EA51F0"/>
    <w:rsid w:val="00EA525F"/>
    <w:rsid w:val="00EA5266"/>
    <w:rsid w:val="00EA52BE"/>
    <w:rsid w:val="00EA55E7"/>
    <w:rsid w:val="00EA584E"/>
    <w:rsid w:val="00EA5972"/>
    <w:rsid w:val="00EA59E8"/>
    <w:rsid w:val="00EA5B21"/>
    <w:rsid w:val="00EA5B5A"/>
    <w:rsid w:val="00EA5B69"/>
    <w:rsid w:val="00EA5F01"/>
    <w:rsid w:val="00EA5F73"/>
    <w:rsid w:val="00EA6327"/>
    <w:rsid w:val="00EA63A5"/>
    <w:rsid w:val="00EA648D"/>
    <w:rsid w:val="00EA69FF"/>
    <w:rsid w:val="00EA6C49"/>
    <w:rsid w:val="00EA6FA8"/>
    <w:rsid w:val="00EA708E"/>
    <w:rsid w:val="00EA71AF"/>
    <w:rsid w:val="00EA731A"/>
    <w:rsid w:val="00EA7434"/>
    <w:rsid w:val="00EA7480"/>
    <w:rsid w:val="00EA79EC"/>
    <w:rsid w:val="00EA7A91"/>
    <w:rsid w:val="00EA7BCC"/>
    <w:rsid w:val="00EA7CD4"/>
    <w:rsid w:val="00EB0044"/>
    <w:rsid w:val="00EB02C0"/>
    <w:rsid w:val="00EB03A2"/>
    <w:rsid w:val="00EB0649"/>
    <w:rsid w:val="00EB0659"/>
    <w:rsid w:val="00EB06B7"/>
    <w:rsid w:val="00EB11A2"/>
    <w:rsid w:val="00EB148D"/>
    <w:rsid w:val="00EB1723"/>
    <w:rsid w:val="00EB1AFA"/>
    <w:rsid w:val="00EB1B32"/>
    <w:rsid w:val="00EB1D8E"/>
    <w:rsid w:val="00EB1F5D"/>
    <w:rsid w:val="00EB2002"/>
    <w:rsid w:val="00EB20CC"/>
    <w:rsid w:val="00EB2138"/>
    <w:rsid w:val="00EB21B5"/>
    <w:rsid w:val="00EB21FE"/>
    <w:rsid w:val="00EB2950"/>
    <w:rsid w:val="00EB2A9E"/>
    <w:rsid w:val="00EB2E80"/>
    <w:rsid w:val="00EB307E"/>
    <w:rsid w:val="00EB322D"/>
    <w:rsid w:val="00EB338A"/>
    <w:rsid w:val="00EB36F1"/>
    <w:rsid w:val="00EB3C78"/>
    <w:rsid w:val="00EB3CC6"/>
    <w:rsid w:val="00EB3F27"/>
    <w:rsid w:val="00EB4077"/>
    <w:rsid w:val="00EB41A5"/>
    <w:rsid w:val="00EB445C"/>
    <w:rsid w:val="00EB4509"/>
    <w:rsid w:val="00EB45CC"/>
    <w:rsid w:val="00EB4875"/>
    <w:rsid w:val="00EB4D70"/>
    <w:rsid w:val="00EB4FB3"/>
    <w:rsid w:val="00EB503D"/>
    <w:rsid w:val="00EB50DF"/>
    <w:rsid w:val="00EB5167"/>
    <w:rsid w:val="00EB5184"/>
    <w:rsid w:val="00EB5212"/>
    <w:rsid w:val="00EB5733"/>
    <w:rsid w:val="00EB5737"/>
    <w:rsid w:val="00EB57C5"/>
    <w:rsid w:val="00EB57FC"/>
    <w:rsid w:val="00EB58DF"/>
    <w:rsid w:val="00EB5944"/>
    <w:rsid w:val="00EB59E1"/>
    <w:rsid w:val="00EB5A27"/>
    <w:rsid w:val="00EB5AD9"/>
    <w:rsid w:val="00EB5CAE"/>
    <w:rsid w:val="00EB5DC1"/>
    <w:rsid w:val="00EB60B7"/>
    <w:rsid w:val="00EB6372"/>
    <w:rsid w:val="00EB645E"/>
    <w:rsid w:val="00EB64DD"/>
    <w:rsid w:val="00EB650D"/>
    <w:rsid w:val="00EB66A7"/>
    <w:rsid w:val="00EB6751"/>
    <w:rsid w:val="00EB6769"/>
    <w:rsid w:val="00EB6916"/>
    <w:rsid w:val="00EB6AE4"/>
    <w:rsid w:val="00EB6CB4"/>
    <w:rsid w:val="00EB71C3"/>
    <w:rsid w:val="00EB71E3"/>
    <w:rsid w:val="00EB7205"/>
    <w:rsid w:val="00EB7451"/>
    <w:rsid w:val="00EB754F"/>
    <w:rsid w:val="00EB75C3"/>
    <w:rsid w:val="00EB7644"/>
    <w:rsid w:val="00EB7653"/>
    <w:rsid w:val="00EB7A96"/>
    <w:rsid w:val="00EB7D5E"/>
    <w:rsid w:val="00EC0194"/>
    <w:rsid w:val="00EC05CA"/>
    <w:rsid w:val="00EC05F9"/>
    <w:rsid w:val="00EC07D7"/>
    <w:rsid w:val="00EC093C"/>
    <w:rsid w:val="00EC0B24"/>
    <w:rsid w:val="00EC0B8B"/>
    <w:rsid w:val="00EC0C94"/>
    <w:rsid w:val="00EC0DDE"/>
    <w:rsid w:val="00EC0F40"/>
    <w:rsid w:val="00EC1037"/>
    <w:rsid w:val="00EC1099"/>
    <w:rsid w:val="00EC123E"/>
    <w:rsid w:val="00EC13D5"/>
    <w:rsid w:val="00EC14D1"/>
    <w:rsid w:val="00EC15C0"/>
    <w:rsid w:val="00EC16B4"/>
    <w:rsid w:val="00EC1B29"/>
    <w:rsid w:val="00EC1C56"/>
    <w:rsid w:val="00EC1CD2"/>
    <w:rsid w:val="00EC1D34"/>
    <w:rsid w:val="00EC1D73"/>
    <w:rsid w:val="00EC1F3D"/>
    <w:rsid w:val="00EC1FCA"/>
    <w:rsid w:val="00EC2099"/>
    <w:rsid w:val="00EC2485"/>
    <w:rsid w:val="00EC25C4"/>
    <w:rsid w:val="00EC2610"/>
    <w:rsid w:val="00EC286D"/>
    <w:rsid w:val="00EC2B3D"/>
    <w:rsid w:val="00EC2DE9"/>
    <w:rsid w:val="00EC310F"/>
    <w:rsid w:val="00EC367E"/>
    <w:rsid w:val="00EC3AF1"/>
    <w:rsid w:val="00EC3E22"/>
    <w:rsid w:val="00EC3FC8"/>
    <w:rsid w:val="00EC3FFA"/>
    <w:rsid w:val="00EC407D"/>
    <w:rsid w:val="00EC42EE"/>
    <w:rsid w:val="00EC4521"/>
    <w:rsid w:val="00EC455C"/>
    <w:rsid w:val="00EC45F5"/>
    <w:rsid w:val="00EC465A"/>
    <w:rsid w:val="00EC48C0"/>
    <w:rsid w:val="00EC4923"/>
    <w:rsid w:val="00EC4BD7"/>
    <w:rsid w:val="00EC4C7C"/>
    <w:rsid w:val="00EC4C7E"/>
    <w:rsid w:val="00EC4CAC"/>
    <w:rsid w:val="00EC4E0A"/>
    <w:rsid w:val="00EC4FD6"/>
    <w:rsid w:val="00EC5575"/>
    <w:rsid w:val="00EC582E"/>
    <w:rsid w:val="00EC584A"/>
    <w:rsid w:val="00EC5933"/>
    <w:rsid w:val="00EC5977"/>
    <w:rsid w:val="00EC59FF"/>
    <w:rsid w:val="00EC5C56"/>
    <w:rsid w:val="00EC5D0E"/>
    <w:rsid w:val="00EC5F62"/>
    <w:rsid w:val="00EC61FE"/>
    <w:rsid w:val="00EC6240"/>
    <w:rsid w:val="00EC6579"/>
    <w:rsid w:val="00EC66BF"/>
    <w:rsid w:val="00EC67E3"/>
    <w:rsid w:val="00EC6A59"/>
    <w:rsid w:val="00EC6F91"/>
    <w:rsid w:val="00EC72A5"/>
    <w:rsid w:val="00EC741A"/>
    <w:rsid w:val="00EC74AC"/>
    <w:rsid w:val="00EC75B6"/>
    <w:rsid w:val="00EC7837"/>
    <w:rsid w:val="00EC7923"/>
    <w:rsid w:val="00EC7E75"/>
    <w:rsid w:val="00EC7FE3"/>
    <w:rsid w:val="00ED0035"/>
    <w:rsid w:val="00ED0054"/>
    <w:rsid w:val="00ED0847"/>
    <w:rsid w:val="00ED0933"/>
    <w:rsid w:val="00ED0B60"/>
    <w:rsid w:val="00ED0C31"/>
    <w:rsid w:val="00ED0D3A"/>
    <w:rsid w:val="00ED0DB6"/>
    <w:rsid w:val="00ED0DBD"/>
    <w:rsid w:val="00ED0DDF"/>
    <w:rsid w:val="00ED10CB"/>
    <w:rsid w:val="00ED154C"/>
    <w:rsid w:val="00ED17DE"/>
    <w:rsid w:val="00ED1879"/>
    <w:rsid w:val="00ED1907"/>
    <w:rsid w:val="00ED1C45"/>
    <w:rsid w:val="00ED1DCE"/>
    <w:rsid w:val="00ED1DED"/>
    <w:rsid w:val="00ED1E95"/>
    <w:rsid w:val="00ED1EFB"/>
    <w:rsid w:val="00ED2358"/>
    <w:rsid w:val="00ED26AC"/>
    <w:rsid w:val="00ED2757"/>
    <w:rsid w:val="00ED287E"/>
    <w:rsid w:val="00ED28E7"/>
    <w:rsid w:val="00ED298E"/>
    <w:rsid w:val="00ED29E6"/>
    <w:rsid w:val="00ED29ED"/>
    <w:rsid w:val="00ED2CA8"/>
    <w:rsid w:val="00ED2E4A"/>
    <w:rsid w:val="00ED330C"/>
    <w:rsid w:val="00ED3343"/>
    <w:rsid w:val="00ED3815"/>
    <w:rsid w:val="00ED394D"/>
    <w:rsid w:val="00ED39B9"/>
    <w:rsid w:val="00ED3AA8"/>
    <w:rsid w:val="00ED3ACC"/>
    <w:rsid w:val="00ED3CC7"/>
    <w:rsid w:val="00ED3D48"/>
    <w:rsid w:val="00ED3D55"/>
    <w:rsid w:val="00ED3F7D"/>
    <w:rsid w:val="00ED3FB1"/>
    <w:rsid w:val="00ED4195"/>
    <w:rsid w:val="00ED41E3"/>
    <w:rsid w:val="00ED453B"/>
    <w:rsid w:val="00ED4576"/>
    <w:rsid w:val="00ED46F0"/>
    <w:rsid w:val="00ED4795"/>
    <w:rsid w:val="00ED4B3C"/>
    <w:rsid w:val="00ED4C9C"/>
    <w:rsid w:val="00ED4D48"/>
    <w:rsid w:val="00ED52B8"/>
    <w:rsid w:val="00ED5566"/>
    <w:rsid w:val="00ED55AF"/>
    <w:rsid w:val="00ED5742"/>
    <w:rsid w:val="00ED59A9"/>
    <w:rsid w:val="00ED59D7"/>
    <w:rsid w:val="00ED5BE7"/>
    <w:rsid w:val="00ED5C22"/>
    <w:rsid w:val="00ED5C59"/>
    <w:rsid w:val="00ED5E72"/>
    <w:rsid w:val="00ED60D1"/>
    <w:rsid w:val="00ED6244"/>
    <w:rsid w:val="00ED6544"/>
    <w:rsid w:val="00ED669A"/>
    <w:rsid w:val="00ED6841"/>
    <w:rsid w:val="00ED6867"/>
    <w:rsid w:val="00ED6876"/>
    <w:rsid w:val="00ED69F9"/>
    <w:rsid w:val="00ED6E5E"/>
    <w:rsid w:val="00ED6EC3"/>
    <w:rsid w:val="00ED717B"/>
    <w:rsid w:val="00ED760F"/>
    <w:rsid w:val="00ED788B"/>
    <w:rsid w:val="00ED7951"/>
    <w:rsid w:val="00ED796F"/>
    <w:rsid w:val="00ED7FD5"/>
    <w:rsid w:val="00EE00F2"/>
    <w:rsid w:val="00EE0310"/>
    <w:rsid w:val="00EE0429"/>
    <w:rsid w:val="00EE04E4"/>
    <w:rsid w:val="00EE0580"/>
    <w:rsid w:val="00EE0734"/>
    <w:rsid w:val="00EE09F6"/>
    <w:rsid w:val="00EE12CF"/>
    <w:rsid w:val="00EE13B8"/>
    <w:rsid w:val="00EE1572"/>
    <w:rsid w:val="00EE19BB"/>
    <w:rsid w:val="00EE1D1E"/>
    <w:rsid w:val="00EE1D28"/>
    <w:rsid w:val="00EE1DDE"/>
    <w:rsid w:val="00EE1F5C"/>
    <w:rsid w:val="00EE208D"/>
    <w:rsid w:val="00EE2198"/>
    <w:rsid w:val="00EE256C"/>
    <w:rsid w:val="00EE2A0E"/>
    <w:rsid w:val="00EE2AC7"/>
    <w:rsid w:val="00EE2AD3"/>
    <w:rsid w:val="00EE2CCA"/>
    <w:rsid w:val="00EE2D05"/>
    <w:rsid w:val="00EE2D90"/>
    <w:rsid w:val="00EE2F58"/>
    <w:rsid w:val="00EE2F5B"/>
    <w:rsid w:val="00EE3095"/>
    <w:rsid w:val="00EE333E"/>
    <w:rsid w:val="00EE3476"/>
    <w:rsid w:val="00EE34F4"/>
    <w:rsid w:val="00EE3CB2"/>
    <w:rsid w:val="00EE3DA7"/>
    <w:rsid w:val="00EE3FD6"/>
    <w:rsid w:val="00EE404B"/>
    <w:rsid w:val="00EE4146"/>
    <w:rsid w:val="00EE43A1"/>
    <w:rsid w:val="00EE43BE"/>
    <w:rsid w:val="00EE481E"/>
    <w:rsid w:val="00EE48F7"/>
    <w:rsid w:val="00EE4A2B"/>
    <w:rsid w:val="00EE4D32"/>
    <w:rsid w:val="00EE4DFA"/>
    <w:rsid w:val="00EE4E5D"/>
    <w:rsid w:val="00EE50CA"/>
    <w:rsid w:val="00EE525C"/>
    <w:rsid w:val="00EE533E"/>
    <w:rsid w:val="00EE5507"/>
    <w:rsid w:val="00EE5540"/>
    <w:rsid w:val="00EE55D3"/>
    <w:rsid w:val="00EE59DC"/>
    <w:rsid w:val="00EE5C8A"/>
    <w:rsid w:val="00EE5EAB"/>
    <w:rsid w:val="00EE606C"/>
    <w:rsid w:val="00EE618B"/>
    <w:rsid w:val="00EE632C"/>
    <w:rsid w:val="00EE659C"/>
    <w:rsid w:val="00EE667E"/>
    <w:rsid w:val="00EE6868"/>
    <w:rsid w:val="00EE697D"/>
    <w:rsid w:val="00EE6AD5"/>
    <w:rsid w:val="00EE6B35"/>
    <w:rsid w:val="00EE6CAA"/>
    <w:rsid w:val="00EE6D3D"/>
    <w:rsid w:val="00EE6DE5"/>
    <w:rsid w:val="00EE713F"/>
    <w:rsid w:val="00EE71D7"/>
    <w:rsid w:val="00EE74AA"/>
    <w:rsid w:val="00EE776B"/>
    <w:rsid w:val="00EE784D"/>
    <w:rsid w:val="00EE7883"/>
    <w:rsid w:val="00EE7AAB"/>
    <w:rsid w:val="00EE7C79"/>
    <w:rsid w:val="00EE7FFA"/>
    <w:rsid w:val="00EF00D2"/>
    <w:rsid w:val="00EF0216"/>
    <w:rsid w:val="00EF02AF"/>
    <w:rsid w:val="00EF02EC"/>
    <w:rsid w:val="00EF02EE"/>
    <w:rsid w:val="00EF0364"/>
    <w:rsid w:val="00EF04BF"/>
    <w:rsid w:val="00EF06FB"/>
    <w:rsid w:val="00EF0793"/>
    <w:rsid w:val="00EF07C8"/>
    <w:rsid w:val="00EF0816"/>
    <w:rsid w:val="00EF0824"/>
    <w:rsid w:val="00EF08B0"/>
    <w:rsid w:val="00EF0928"/>
    <w:rsid w:val="00EF09AE"/>
    <w:rsid w:val="00EF17C3"/>
    <w:rsid w:val="00EF1889"/>
    <w:rsid w:val="00EF19DB"/>
    <w:rsid w:val="00EF1F1B"/>
    <w:rsid w:val="00EF26CD"/>
    <w:rsid w:val="00EF2711"/>
    <w:rsid w:val="00EF2732"/>
    <w:rsid w:val="00EF2945"/>
    <w:rsid w:val="00EF2E5C"/>
    <w:rsid w:val="00EF3471"/>
    <w:rsid w:val="00EF351C"/>
    <w:rsid w:val="00EF36D1"/>
    <w:rsid w:val="00EF36F3"/>
    <w:rsid w:val="00EF3700"/>
    <w:rsid w:val="00EF3799"/>
    <w:rsid w:val="00EF39A7"/>
    <w:rsid w:val="00EF3AA4"/>
    <w:rsid w:val="00EF3B64"/>
    <w:rsid w:val="00EF3B69"/>
    <w:rsid w:val="00EF3CAA"/>
    <w:rsid w:val="00EF3E52"/>
    <w:rsid w:val="00EF3EF1"/>
    <w:rsid w:val="00EF4015"/>
    <w:rsid w:val="00EF4129"/>
    <w:rsid w:val="00EF44B4"/>
    <w:rsid w:val="00EF45BD"/>
    <w:rsid w:val="00EF4697"/>
    <w:rsid w:val="00EF4818"/>
    <w:rsid w:val="00EF4CCC"/>
    <w:rsid w:val="00EF51DF"/>
    <w:rsid w:val="00EF522A"/>
    <w:rsid w:val="00EF523C"/>
    <w:rsid w:val="00EF5764"/>
    <w:rsid w:val="00EF59C2"/>
    <w:rsid w:val="00EF5DCF"/>
    <w:rsid w:val="00EF5FC1"/>
    <w:rsid w:val="00EF6337"/>
    <w:rsid w:val="00EF6540"/>
    <w:rsid w:val="00EF6614"/>
    <w:rsid w:val="00EF6779"/>
    <w:rsid w:val="00EF67DA"/>
    <w:rsid w:val="00EF6AA6"/>
    <w:rsid w:val="00EF6B00"/>
    <w:rsid w:val="00EF6D28"/>
    <w:rsid w:val="00EF6D81"/>
    <w:rsid w:val="00EF6E5E"/>
    <w:rsid w:val="00EF6FBC"/>
    <w:rsid w:val="00EF7010"/>
    <w:rsid w:val="00EF7135"/>
    <w:rsid w:val="00EF71DE"/>
    <w:rsid w:val="00EF724A"/>
    <w:rsid w:val="00EF72E1"/>
    <w:rsid w:val="00EF7496"/>
    <w:rsid w:val="00EF7531"/>
    <w:rsid w:val="00EF792E"/>
    <w:rsid w:val="00EF7C7C"/>
    <w:rsid w:val="00EF7CA7"/>
    <w:rsid w:val="00EF7CEF"/>
    <w:rsid w:val="00EF7E8E"/>
    <w:rsid w:val="00EF7EF9"/>
    <w:rsid w:val="00EF7FA2"/>
    <w:rsid w:val="00F0041B"/>
    <w:rsid w:val="00F00486"/>
    <w:rsid w:val="00F0049A"/>
    <w:rsid w:val="00F00645"/>
    <w:rsid w:val="00F008A4"/>
    <w:rsid w:val="00F00A41"/>
    <w:rsid w:val="00F00D2B"/>
    <w:rsid w:val="00F0114A"/>
    <w:rsid w:val="00F0127D"/>
    <w:rsid w:val="00F012D2"/>
    <w:rsid w:val="00F01430"/>
    <w:rsid w:val="00F01677"/>
    <w:rsid w:val="00F01C0F"/>
    <w:rsid w:val="00F01C80"/>
    <w:rsid w:val="00F01C97"/>
    <w:rsid w:val="00F01CA0"/>
    <w:rsid w:val="00F01D3B"/>
    <w:rsid w:val="00F01DFD"/>
    <w:rsid w:val="00F025BA"/>
    <w:rsid w:val="00F0265D"/>
    <w:rsid w:val="00F028E4"/>
    <w:rsid w:val="00F02982"/>
    <w:rsid w:val="00F02A04"/>
    <w:rsid w:val="00F02E3D"/>
    <w:rsid w:val="00F02E4A"/>
    <w:rsid w:val="00F031E2"/>
    <w:rsid w:val="00F03296"/>
    <w:rsid w:val="00F0333F"/>
    <w:rsid w:val="00F0342A"/>
    <w:rsid w:val="00F035B4"/>
    <w:rsid w:val="00F038C0"/>
    <w:rsid w:val="00F0391E"/>
    <w:rsid w:val="00F03DC7"/>
    <w:rsid w:val="00F03ECE"/>
    <w:rsid w:val="00F04145"/>
    <w:rsid w:val="00F04221"/>
    <w:rsid w:val="00F0422E"/>
    <w:rsid w:val="00F045F0"/>
    <w:rsid w:val="00F046D7"/>
    <w:rsid w:val="00F0480E"/>
    <w:rsid w:val="00F048AD"/>
    <w:rsid w:val="00F04EE4"/>
    <w:rsid w:val="00F04F34"/>
    <w:rsid w:val="00F04FA2"/>
    <w:rsid w:val="00F051DE"/>
    <w:rsid w:val="00F0520B"/>
    <w:rsid w:val="00F058CB"/>
    <w:rsid w:val="00F05AE0"/>
    <w:rsid w:val="00F05B57"/>
    <w:rsid w:val="00F05CB1"/>
    <w:rsid w:val="00F05EA7"/>
    <w:rsid w:val="00F05F6C"/>
    <w:rsid w:val="00F06115"/>
    <w:rsid w:val="00F067AB"/>
    <w:rsid w:val="00F067E2"/>
    <w:rsid w:val="00F06B9B"/>
    <w:rsid w:val="00F06D90"/>
    <w:rsid w:val="00F070BA"/>
    <w:rsid w:val="00F07124"/>
    <w:rsid w:val="00F0747B"/>
    <w:rsid w:val="00F075A2"/>
    <w:rsid w:val="00F07914"/>
    <w:rsid w:val="00F07976"/>
    <w:rsid w:val="00F07990"/>
    <w:rsid w:val="00F07ABA"/>
    <w:rsid w:val="00F07B9F"/>
    <w:rsid w:val="00F07C5B"/>
    <w:rsid w:val="00F07CE4"/>
    <w:rsid w:val="00F07E53"/>
    <w:rsid w:val="00F07FA9"/>
    <w:rsid w:val="00F10031"/>
    <w:rsid w:val="00F100B3"/>
    <w:rsid w:val="00F10239"/>
    <w:rsid w:val="00F106D1"/>
    <w:rsid w:val="00F10D4F"/>
    <w:rsid w:val="00F10DD9"/>
    <w:rsid w:val="00F11026"/>
    <w:rsid w:val="00F11078"/>
    <w:rsid w:val="00F11225"/>
    <w:rsid w:val="00F113A4"/>
    <w:rsid w:val="00F116B3"/>
    <w:rsid w:val="00F11848"/>
    <w:rsid w:val="00F11885"/>
    <w:rsid w:val="00F118A0"/>
    <w:rsid w:val="00F11A7C"/>
    <w:rsid w:val="00F11B20"/>
    <w:rsid w:val="00F11B34"/>
    <w:rsid w:val="00F11BA9"/>
    <w:rsid w:val="00F11BB5"/>
    <w:rsid w:val="00F11C21"/>
    <w:rsid w:val="00F120FD"/>
    <w:rsid w:val="00F121D2"/>
    <w:rsid w:val="00F121FB"/>
    <w:rsid w:val="00F122D8"/>
    <w:rsid w:val="00F122ED"/>
    <w:rsid w:val="00F1237E"/>
    <w:rsid w:val="00F12506"/>
    <w:rsid w:val="00F127CA"/>
    <w:rsid w:val="00F12801"/>
    <w:rsid w:val="00F12A4B"/>
    <w:rsid w:val="00F12C2F"/>
    <w:rsid w:val="00F12D8B"/>
    <w:rsid w:val="00F12E26"/>
    <w:rsid w:val="00F12E43"/>
    <w:rsid w:val="00F131E7"/>
    <w:rsid w:val="00F13625"/>
    <w:rsid w:val="00F138A8"/>
    <w:rsid w:val="00F13A33"/>
    <w:rsid w:val="00F13D20"/>
    <w:rsid w:val="00F13DFE"/>
    <w:rsid w:val="00F1426B"/>
    <w:rsid w:val="00F14798"/>
    <w:rsid w:val="00F1485D"/>
    <w:rsid w:val="00F14D1C"/>
    <w:rsid w:val="00F153E9"/>
    <w:rsid w:val="00F1578F"/>
    <w:rsid w:val="00F15938"/>
    <w:rsid w:val="00F15BFE"/>
    <w:rsid w:val="00F15C94"/>
    <w:rsid w:val="00F15C9C"/>
    <w:rsid w:val="00F15D44"/>
    <w:rsid w:val="00F15DE6"/>
    <w:rsid w:val="00F1607E"/>
    <w:rsid w:val="00F16252"/>
    <w:rsid w:val="00F16366"/>
    <w:rsid w:val="00F16CC9"/>
    <w:rsid w:val="00F16FF5"/>
    <w:rsid w:val="00F172F7"/>
    <w:rsid w:val="00F17488"/>
    <w:rsid w:val="00F176F9"/>
    <w:rsid w:val="00F17835"/>
    <w:rsid w:val="00F1795F"/>
    <w:rsid w:val="00F17B17"/>
    <w:rsid w:val="00F17BD1"/>
    <w:rsid w:val="00F17E46"/>
    <w:rsid w:val="00F17EB3"/>
    <w:rsid w:val="00F200F1"/>
    <w:rsid w:val="00F2020E"/>
    <w:rsid w:val="00F203A0"/>
    <w:rsid w:val="00F20427"/>
    <w:rsid w:val="00F205C1"/>
    <w:rsid w:val="00F207AF"/>
    <w:rsid w:val="00F207D1"/>
    <w:rsid w:val="00F20C16"/>
    <w:rsid w:val="00F20E7B"/>
    <w:rsid w:val="00F20FFF"/>
    <w:rsid w:val="00F2121B"/>
    <w:rsid w:val="00F21511"/>
    <w:rsid w:val="00F21718"/>
    <w:rsid w:val="00F2179F"/>
    <w:rsid w:val="00F219F3"/>
    <w:rsid w:val="00F21D4C"/>
    <w:rsid w:val="00F21DA3"/>
    <w:rsid w:val="00F21F46"/>
    <w:rsid w:val="00F22026"/>
    <w:rsid w:val="00F2208B"/>
    <w:rsid w:val="00F221DE"/>
    <w:rsid w:val="00F22246"/>
    <w:rsid w:val="00F223E5"/>
    <w:rsid w:val="00F2248B"/>
    <w:rsid w:val="00F22886"/>
    <w:rsid w:val="00F228D1"/>
    <w:rsid w:val="00F22C9E"/>
    <w:rsid w:val="00F22ECB"/>
    <w:rsid w:val="00F2312F"/>
    <w:rsid w:val="00F232B5"/>
    <w:rsid w:val="00F23301"/>
    <w:rsid w:val="00F234AE"/>
    <w:rsid w:val="00F23580"/>
    <w:rsid w:val="00F235F3"/>
    <w:rsid w:val="00F237BF"/>
    <w:rsid w:val="00F23914"/>
    <w:rsid w:val="00F23A6C"/>
    <w:rsid w:val="00F23E1D"/>
    <w:rsid w:val="00F23E89"/>
    <w:rsid w:val="00F2444E"/>
    <w:rsid w:val="00F2462E"/>
    <w:rsid w:val="00F247CA"/>
    <w:rsid w:val="00F247FC"/>
    <w:rsid w:val="00F24B7A"/>
    <w:rsid w:val="00F24C71"/>
    <w:rsid w:val="00F24D01"/>
    <w:rsid w:val="00F24DBC"/>
    <w:rsid w:val="00F25002"/>
    <w:rsid w:val="00F250DC"/>
    <w:rsid w:val="00F251F7"/>
    <w:rsid w:val="00F253B4"/>
    <w:rsid w:val="00F256BB"/>
    <w:rsid w:val="00F2575B"/>
    <w:rsid w:val="00F25941"/>
    <w:rsid w:val="00F25AE6"/>
    <w:rsid w:val="00F25B65"/>
    <w:rsid w:val="00F25C97"/>
    <w:rsid w:val="00F25D31"/>
    <w:rsid w:val="00F25DB6"/>
    <w:rsid w:val="00F261C8"/>
    <w:rsid w:val="00F26536"/>
    <w:rsid w:val="00F26585"/>
    <w:rsid w:val="00F266CC"/>
    <w:rsid w:val="00F26C0C"/>
    <w:rsid w:val="00F26DA6"/>
    <w:rsid w:val="00F26DF5"/>
    <w:rsid w:val="00F26F2B"/>
    <w:rsid w:val="00F27353"/>
    <w:rsid w:val="00F27388"/>
    <w:rsid w:val="00F27416"/>
    <w:rsid w:val="00F27487"/>
    <w:rsid w:val="00F275AF"/>
    <w:rsid w:val="00F276C0"/>
    <w:rsid w:val="00F27BBF"/>
    <w:rsid w:val="00F27BC0"/>
    <w:rsid w:val="00F27BE2"/>
    <w:rsid w:val="00F27DB2"/>
    <w:rsid w:val="00F27DDA"/>
    <w:rsid w:val="00F27DE8"/>
    <w:rsid w:val="00F27E16"/>
    <w:rsid w:val="00F27EA1"/>
    <w:rsid w:val="00F3000E"/>
    <w:rsid w:val="00F30073"/>
    <w:rsid w:val="00F301FC"/>
    <w:rsid w:val="00F3026A"/>
    <w:rsid w:val="00F3032C"/>
    <w:rsid w:val="00F304A1"/>
    <w:rsid w:val="00F305EE"/>
    <w:rsid w:val="00F30E52"/>
    <w:rsid w:val="00F31011"/>
    <w:rsid w:val="00F31141"/>
    <w:rsid w:val="00F312B2"/>
    <w:rsid w:val="00F314C3"/>
    <w:rsid w:val="00F316BA"/>
    <w:rsid w:val="00F319DB"/>
    <w:rsid w:val="00F31A1D"/>
    <w:rsid w:val="00F31A1F"/>
    <w:rsid w:val="00F31A5D"/>
    <w:rsid w:val="00F31A61"/>
    <w:rsid w:val="00F31C01"/>
    <w:rsid w:val="00F31D53"/>
    <w:rsid w:val="00F31DAB"/>
    <w:rsid w:val="00F32076"/>
    <w:rsid w:val="00F32350"/>
    <w:rsid w:val="00F323E2"/>
    <w:rsid w:val="00F32BF4"/>
    <w:rsid w:val="00F32CBF"/>
    <w:rsid w:val="00F336A2"/>
    <w:rsid w:val="00F33848"/>
    <w:rsid w:val="00F3389F"/>
    <w:rsid w:val="00F33C66"/>
    <w:rsid w:val="00F33CCE"/>
    <w:rsid w:val="00F33E78"/>
    <w:rsid w:val="00F34080"/>
    <w:rsid w:val="00F3434F"/>
    <w:rsid w:val="00F3437D"/>
    <w:rsid w:val="00F34594"/>
    <w:rsid w:val="00F34708"/>
    <w:rsid w:val="00F34801"/>
    <w:rsid w:val="00F34863"/>
    <w:rsid w:val="00F34891"/>
    <w:rsid w:val="00F349FA"/>
    <w:rsid w:val="00F34AC1"/>
    <w:rsid w:val="00F34BAD"/>
    <w:rsid w:val="00F34DC4"/>
    <w:rsid w:val="00F3510E"/>
    <w:rsid w:val="00F35591"/>
    <w:rsid w:val="00F356F8"/>
    <w:rsid w:val="00F35E00"/>
    <w:rsid w:val="00F3603B"/>
    <w:rsid w:val="00F3604A"/>
    <w:rsid w:val="00F36190"/>
    <w:rsid w:val="00F361A2"/>
    <w:rsid w:val="00F361C3"/>
    <w:rsid w:val="00F36254"/>
    <w:rsid w:val="00F36355"/>
    <w:rsid w:val="00F364C8"/>
    <w:rsid w:val="00F36546"/>
    <w:rsid w:val="00F36881"/>
    <w:rsid w:val="00F36945"/>
    <w:rsid w:val="00F369CE"/>
    <w:rsid w:val="00F369ED"/>
    <w:rsid w:val="00F36A6C"/>
    <w:rsid w:val="00F36CD6"/>
    <w:rsid w:val="00F36CE0"/>
    <w:rsid w:val="00F36D1D"/>
    <w:rsid w:val="00F36FD3"/>
    <w:rsid w:val="00F37191"/>
    <w:rsid w:val="00F37576"/>
    <w:rsid w:val="00F376C6"/>
    <w:rsid w:val="00F37749"/>
    <w:rsid w:val="00F3776C"/>
    <w:rsid w:val="00F377EB"/>
    <w:rsid w:val="00F378AE"/>
    <w:rsid w:val="00F37BFF"/>
    <w:rsid w:val="00F37C76"/>
    <w:rsid w:val="00F37CFB"/>
    <w:rsid w:val="00F37FFD"/>
    <w:rsid w:val="00F402AD"/>
    <w:rsid w:val="00F4037A"/>
    <w:rsid w:val="00F4066E"/>
    <w:rsid w:val="00F40830"/>
    <w:rsid w:val="00F40A8A"/>
    <w:rsid w:val="00F40B48"/>
    <w:rsid w:val="00F40C11"/>
    <w:rsid w:val="00F411D9"/>
    <w:rsid w:val="00F41D28"/>
    <w:rsid w:val="00F41E87"/>
    <w:rsid w:val="00F42133"/>
    <w:rsid w:val="00F42175"/>
    <w:rsid w:val="00F4234A"/>
    <w:rsid w:val="00F4238B"/>
    <w:rsid w:val="00F42595"/>
    <w:rsid w:val="00F42B72"/>
    <w:rsid w:val="00F42B85"/>
    <w:rsid w:val="00F42DA5"/>
    <w:rsid w:val="00F42FA9"/>
    <w:rsid w:val="00F42FEF"/>
    <w:rsid w:val="00F432CE"/>
    <w:rsid w:val="00F432FD"/>
    <w:rsid w:val="00F43828"/>
    <w:rsid w:val="00F43D7E"/>
    <w:rsid w:val="00F43F25"/>
    <w:rsid w:val="00F43FB7"/>
    <w:rsid w:val="00F440E6"/>
    <w:rsid w:val="00F441BB"/>
    <w:rsid w:val="00F44354"/>
    <w:rsid w:val="00F443A9"/>
    <w:rsid w:val="00F4459F"/>
    <w:rsid w:val="00F447D4"/>
    <w:rsid w:val="00F448CA"/>
    <w:rsid w:val="00F44CB1"/>
    <w:rsid w:val="00F44EF7"/>
    <w:rsid w:val="00F44F59"/>
    <w:rsid w:val="00F44FBF"/>
    <w:rsid w:val="00F4502B"/>
    <w:rsid w:val="00F452F7"/>
    <w:rsid w:val="00F454EA"/>
    <w:rsid w:val="00F45666"/>
    <w:rsid w:val="00F4590A"/>
    <w:rsid w:val="00F459BF"/>
    <w:rsid w:val="00F45A82"/>
    <w:rsid w:val="00F45BF6"/>
    <w:rsid w:val="00F45CAF"/>
    <w:rsid w:val="00F45D42"/>
    <w:rsid w:val="00F45F08"/>
    <w:rsid w:val="00F45F74"/>
    <w:rsid w:val="00F461D6"/>
    <w:rsid w:val="00F46234"/>
    <w:rsid w:val="00F462DF"/>
    <w:rsid w:val="00F4689D"/>
    <w:rsid w:val="00F46C36"/>
    <w:rsid w:val="00F46DE5"/>
    <w:rsid w:val="00F46E92"/>
    <w:rsid w:val="00F47010"/>
    <w:rsid w:val="00F47341"/>
    <w:rsid w:val="00F474D1"/>
    <w:rsid w:val="00F476BB"/>
    <w:rsid w:val="00F47877"/>
    <w:rsid w:val="00F478D5"/>
    <w:rsid w:val="00F478DF"/>
    <w:rsid w:val="00F479B8"/>
    <w:rsid w:val="00F47B79"/>
    <w:rsid w:val="00F47BE8"/>
    <w:rsid w:val="00F47E42"/>
    <w:rsid w:val="00F47F62"/>
    <w:rsid w:val="00F47F70"/>
    <w:rsid w:val="00F502C0"/>
    <w:rsid w:val="00F503AB"/>
    <w:rsid w:val="00F507FF"/>
    <w:rsid w:val="00F5087E"/>
    <w:rsid w:val="00F5094C"/>
    <w:rsid w:val="00F509C4"/>
    <w:rsid w:val="00F509C6"/>
    <w:rsid w:val="00F50A8A"/>
    <w:rsid w:val="00F50AEE"/>
    <w:rsid w:val="00F50AF2"/>
    <w:rsid w:val="00F50BA1"/>
    <w:rsid w:val="00F50D2A"/>
    <w:rsid w:val="00F50EE1"/>
    <w:rsid w:val="00F50F35"/>
    <w:rsid w:val="00F51057"/>
    <w:rsid w:val="00F511D7"/>
    <w:rsid w:val="00F51258"/>
    <w:rsid w:val="00F51302"/>
    <w:rsid w:val="00F51409"/>
    <w:rsid w:val="00F5162A"/>
    <w:rsid w:val="00F518DF"/>
    <w:rsid w:val="00F51960"/>
    <w:rsid w:val="00F51B16"/>
    <w:rsid w:val="00F51C30"/>
    <w:rsid w:val="00F51CE5"/>
    <w:rsid w:val="00F51D2B"/>
    <w:rsid w:val="00F51E01"/>
    <w:rsid w:val="00F51E5D"/>
    <w:rsid w:val="00F51F4B"/>
    <w:rsid w:val="00F51F4E"/>
    <w:rsid w:val="00F52007"/>
    <w:rsid w:val="00F52123"/>
    <w:rsid w:val="00F5220E"/>
    <w:rsid w:val="00F52227"/>
    <w:rsid w:val="00F522A9"/>
    <w:rsid w:val="00F524AE"/>
    <w:rsid w:val="00F524E3"/>
    <w:rsid w:val="00F5258D"/>
    <w:rsid w:val="00F5278D"/>
    <w:rsid w:val="00F529F6"/>
    <w:rsid w:val="00F52A33"/>
    <w:rsid w:val="00F52B1C"/>
    <w:rsid w:val="00F52C10"/>
    <w:rsid w:val="00F52D88"/>
    <w:rsid w:val="00F53055"/>
    <w:rsid w:val="00F53245"/>
    <w:rsid w:val="00F53A35"/>
    <w:rsid w:val="00F53C39"/>
    <w:rsid w:val="00F53C4C"/>
    <w:rsid w:val="00F53E29"/>
    <w:rsid w:val="00F53E8E"/>
    <w:rsid w:val="00F53EBE"/>
    <w:rsid w:val="00F54357"/>
    <w:rsid w:val="00F5476C"/>
    <w:rsid w:val="00F5489E"/>
    <w:rsid w:val="00F549CC"/>
    <w:rsid w:val="00F549DA"/>
    <w:rsid w:val="00F55273"/>
    <w:rsid w:val="00F5529D"/>
    <w:rsid w:val="00F553CA"/>
    <w:rsid w:val="00F5569D"/>
    <w:rsid w:val="00F55956"/>
    <w:rsid w:val="00F55A95"/>
    <w:rsid w:val="00F55B58"/>
    <w:rsid w:val="00F5614F"/>
    <w:rsid w:val="00F5644A"/>
    <w:rsid w:val="00F5678F"/>
    <w:rsid w:val="00F56937"/>
    <w:rsid w:val="00F56A59"/>
    <w:rsid w:val="00F56C19"/>
    <w:rsid w:val="00F5716B"/>
    <w:rsid w:val="00F5727B"/>
    <w:rsid w:val="00F572C5"/>
    <w:rsid w:val="00F573AD"/>
    <w:rsid w:val="00F579CA"/>
    <w:rsid w:val="00F57B0E"/>
    <w:rsid w:val="00F57EE6"/>
    <w:rsid w:val="00F60067"/>
    <w:rsid w:val="00F60345"/>
    <w:rsid w:val="00F60684"/>
    <w:rsid w:val="00F6073F"/>
    <w:rsid w:val="00F609B9"/>
    <w:rsid w:val="00F60B2C"/>
    <w:rsid w:val="00F60B43"/>
    <w:rsid w:val="00F60BD7"/>
    <w:rsid w:val="00F60BE8"/>
    <w:rsid w:val="00F60DBD"/>
    <w:rsid w:val="00F60FE9"/>
    <w:rsid w:val="00F61165"/>
    <w:rsid w:val="00F6147A"/>
    <w:rsid w:val="00F61556"/>
    <w:rsid w:val="00F61983"/>
    <w:rsid w:val="00F619A8"/>
    <w:rsid w:val="00F61A1D"/>
    <w:rsid w:val="00F61C1D"/>
    <w:rsid w:val="00F61D87"/>
    <w:rsid w:val="00F61DE6"/>
    <w:rsid w:val="00F6211E"/>
    <w:rsid w:val="00F62263"/>
    <w:rsid w:val="00F6242D"/>
    <w:rsid w:val="00F62510"/>
    <w:rsid w:val="00F62693"/>
    <w:rsid w:val="00F629FC"/>
    <w:rsid w:val="00F62A98"/>
    <w:rsid w:val="00F62D1E"/>
    <w:rsid w:val="00F62DFC"/>
    <w:rsid w:val="00F62EEE"/>
    <w:rsid w:val="00F62F73"/>
    <w:rsid w:val="00F63064"/>
    <w:rsid w:val="00F63074"/>
    <w:rsid w:val="00F6339E"/>
    <w:rsid w:val="00F6343B"/>
    <w:rsid w:val="00F63536"/>
    <w:rsid w:val="00F63665"/>
    <w:rsid w:val="00F63674"/>
    <w:rsid w:val="00F63AED"/>
    <w:rsid w:val="00F63AF9"/>
    <w:rsid w:val="00F63BE2"/>
    <w:rsid w:val="00F6403B"/>
    <w:rsid w:val="00F64088"/>
    <w:rsid w:val="00F6455F"/>
    <w:rsid w:val="00F64564"/>
    <w:rsid w:val="00F6468F"/>
    <w:rsid w:val="00F64802"/>
    <w:rsid w:val="00F649AA"/>
    <w:rsid w:val="00F64A69"/>
    <w:rsid w:val="00F64C24"/>
    <w:rsid w:val="00F64DA1"/>
    <w:rsid w:val="00F64F3E"/>
    <w:rsid w:val="00F6500E"/>
    <w:rsid w:val="00F65056"/>
    <w:rsid w:val="00F652DC"/>
    <w:rsid w:val="00F65313"/>
    <w:rsid w:val="00F65405"/>
    <w:rsid w:val="00F655C5"/>
    <w:rsid w:val="00F65B2B"/>
    <w:rsid w:val="00F65D01"/>
    <w:rsid w:val="00F65EDB"/>
    <w:rsid w:val="00F65F7D"/>
    <w:rsid w:val="00F6637C"/>
    <w:rsid w:val="00F6637E"/>
    <w:rsid w:val="00F663A5"/>
    <w:rsid w:val="00F663ED"/>
    <w:rsid w:val="00F6666C"/>
    <w:rsid w:val="00F6668C"/>
    <w:rsid w:val="00F66880"/>
    <w:rsid w:val="00F6691A"/>
    <w:rsid w:val="00F66BE8"/>
    <w:rsid w:val="00F66E0A"/>
    <w:rsid w:val="00F671B8"/>
    <w:rsid w:val="00F671C5"/>
    <w:rsid w:val="00F673E8"/>
    <w:rsid w:val="00F67935"/>
    <w:rsid w:val="00F67ACE"/>
    <w:rsid w:val="00F67CFA"/>
    <w:rsid w:val="00F67DAA"/>
    <w:rsid w:val="00F67ECA"/>
    <w:rsid w:val="00F67F24"/>
    <w:rsid w:val="00F701E3"/>
    <w:rsid w:val="00F70231"/>
    <w:rsid w:val="00F70360"/>
    <w:rsid w:val="00F70606"/>
    <w:rsid w:val="00F70685"/>
    <w:rsid w:val="00F707B0"/>
    <w:rsid w:val="00F70891"/>
    <w:rsid w:val="00F70BA7"/>
    <w:rsid w:val="00F70C73"/>
    <w:rsid w:val="00F710E4"/>
    <w:rsid w:val="00F71201"/>
    <w:rsid w:val="00F7136E"/>
    <w:rsid w:val="00F7155E"/>
    <w:rsid w:val="00F715FA"/>
    <w:rsid w:val="00F7177C"/>
    <w:rsid w:val="00F71858"/>
    <w:rsid w:val="00F718D0"/>
    <w:rsid w:val="00F71969"/>
    <w:rsid w:val="00F71BE3"/>
    <w:rsid w:val="00F71F43"/>
    <w:rsid w:val="00F71F6D"/>
    <w:rsid w:val="00F72320"/>
    <w:rsid w:val="00F723DC"/>
    <w:rsid w:val="00F724BB"/>
    <w:rsid w:val="00F7281D"/>
    <w:rsid w:val="00F728AC"/>
    <w:rsid w:val="00F72AF7"/>
    <w:rsid w:val="00F72D77"/>
    <w:rsid w:val="00F72DFC"/>
    <w:rsid w:val="00F72EBF"/>
    <w:rsid w:val="00F73758"/>
    <w:rsid w:val="00F7378A"/>
    <w:rsid w:val="00F73888"/>
    <w:rsid w:val="00F739D1"/>
    <w:rsid w:val="00F73B80"/>
    <w:rsid w:val="00F73BA1"/>
    <w:rsid w:val="00F73D17"/>
    <w:rsid w:val="00F73E48"/>
    <w:rsid w:val="00F73F48"/>
    <w:rsid w:val="00F742D7"/>
    <w:rsid w:val="00F742F8"/>
    <w:rsid w:val="00F74325"/>
    <w:rsid w:val="00F743CE"/>
    <w:rsid w:val="00F747C6"/>
    <w:rsid w:val="00F74806"/>
    <w:rsid w:val="00F74848"/>
    <w:rsid w:val="00F74A76"/>
    <w:rsid w:val="00F74CBC"/>
    <w:rsid w:val="00F74D6D"/>
    <w:rsid w:val="00F74F65"/>
    <w:rsid w:val="00F74F78"/>
    <w:rsid w:val="00F74FF4"/>
    <w:rsid w:val="00F7522E"/>
    <w:rsid w:val="00F756D2"/>
    <w:rsid w:val="00F75AD8"/>
    <w:rsid w:val="00F75B45"/>
    <w:rsid w:val="00F75BAE"/>
    <w:rsid w:val="00F75C04"/>
    <w:rsid w:val="00F75DB0"/>
    <w:rsid w:val="00F7606C"/>
    <w:rsid w:val="00F761D3"/>
    <w:rsid w:val="00F7625F"/>
    <w:rsid w:val="00F7628F"/>
    <w:rsid w:val="00F7638D"/>
    <w:rsid w:val="00F7650A"/>
    <w:rsid w:val="00F76B93"/>
    <w:rsid w:val="00F76D63"/>
    <w:rsid w:val="00F76E09"/>
    <w:rsid w:val="00F76F48"/>
    <w:rsid w:val="00F76F67"/>
    <w:rsid w:val="00F7735A"/>
    <w:rsid w:val="00F77760"/>
    <w:rsid w:val="00F7786D"/>
    <w:rsid w:val="00F77BAF"/>
    <w:rsid w:val="00F77C3E"/>
    <w:rsid w:val="00F80097"/>
    <w:rsid w:val="00F80221"/>
    <w:rsid w:val="00F80398"/>
    <w:rsid w:val="00F8045A"/>
    <w:rsid w:val="00F806DD"/>
    <w:rsid w:val="00F8086C"/>
    <w:rsid w:val="00F808EB"/>
    <w:rsid w:val="00F80953"/>
    <w:rsid w:val="00F80C13"/>
    <w:rsid w:val="00F80E41"/>
    <w:rsid w:val="00F80EEC"/>
    <w:rsid w:val="00F810FF"/>
    <w:rsid w:val="00F8111B"/>
    <w:rsid w:val="00F813C9"/>
    <w:rsid w:val="00F8149A"/>
    <w:rsid w:val="00F8160E"/>
    <w:rsid w:val="00F816CA"/>
    <w:rsid w:val="00F8193B"/>
    <w:rsid w:val="00F8194A"/>
    <w:rsid w:val="00F819C6"/>
    <w:rsid w:val="00F81AD2"/>
    <w:rsid w:val="00F81AE7"/>
    <w:rsid w:val="00F81D62"/>
    <w:rsid w:val="00F81DD4"/>
    <w:rsid w:val="00F81EAA"/>
    <w:rsid w:val="00F8211D"/>
    <w:rsid w:val="00F8224D"/>
    <w:rsid w:val="00F82284"/>
    <w:rsid w:val="00F82801"/>
    <w:rsid w:val="00F82842"/>
    <w:rsid w:val="00F8289B"/>
    <w:rsid w:val="00F82941"/>
    <w:rsid w:val="00F82A66"/>
    <w:rsid w:val="00F82FA0"/>
    <w:rsid w:val="00F83010"/>
    <w:rsid w:val="00F8307A"/>
    <w:rsid w:val="00F83159"/>
    <w:rsid w:val="00F8351E"/>
    <w:rsid w:val="00F83893"/>
    <w:rsid w:val="00F8391B"/>
    <w:rsid w:val="00F83A36"/>
    <w:rsid w:val="00F83EA2"/>
    <w:rsid w:val="00F83F1C"/>
    <w:rsid w:val="00F83F6C"/>
    <w:rsid w:val="00F84800"/>
    <w:rsid w:val="00F8490C"/>
    <w:rsid w:val="00F84E2A"/>
    <w:rsid w:val="00F84E4B"/>
    <w:rsid w:val="00F85269"/>
    <w:rsid w:val="00F852BF"/>
    <w:rsid w:val="00F85327"/>
    <w:rsid w:val="00F855C1"/>
    <w:rsid w:val="00F855C2"/>
    <w:rsid w:val="00F85870"/>
    <w:rsid w:val="00F858EE"/>
    <w:rsid w:val="00F8598D"/>
    <w:rsid w:val="00F85DAD"/>
    <w:rsid w:val="00F863E4"/>
    <w:rsid w:val="00F864E1"/>
    <w:rsid w:val="00F86777"/>
    <w:rsid w:val="00F867F8"/>
    <w:rsid w:val="00F8696F"/>
    <w:rsid w:val="00F86D87"/>
    <w:rsid w:val="00F86F1D"/>
    <w:rsid w:val="00F86F37"/>
    <w:rsid w:val="00F86F94"/>
    <w:rsid w:val="00F86F96"/>
    <w:rsid w:val="00F87480"/>
    <w:rsid w:val="00F8758F"/>
    <w:rsid w:val="00F87670"/>
    <w:rsid w:val="00F87870"/>
    <w:rsid w:val="00F8793C"/>
    <w:rsid w:val="00F901FA"/>
    <w:rsid w:val="00F9020A"/>
    <w:rsid w:val="00F904FC"/>
    <w:rsid w:val="00F907C5"/>
    <w:rsid w:val="00F90926"/>
    <w:rsid w:val="00F90A04"/>
    <w:rsid w:val="00F90A32"/>
    <w:rsid w:val="00F90A6B"/>
    <w:rsid w:val="00F90C82"/>
    <w:rsid w:val="00F9106E"/>
    <w:rsid w:val="00F910AB"/>
    <w:rsid w:val="00F91166"/>
    <w:rsid w:val="00F91201"/>
    <w:rsid w:val="00F913D8"/>
    <w:rsid w:val="00F91704"/>
    <w:rsid w:val="00F9170E"/>
    <w:rsid w:val="00F918EA"/>
    <w:rsid w:val="00F91B45"/>
    <w:rsid w:val="00F91CA7"/>
    <w:rsid w:val="00F92174"/>
    <w:rsid w:val="00F923F7"/>
    <w:rsid w:val="00F92672"/>
    <w:rsid w:val="00F926C0"/>
    <w:rsid w:val="00F92707"/>
    <w:rsid w:val="00F92B57"/>
    <w:rsid w:val="00F92CBA"/>
    <w:rsid w:val="00F92FF7"/>
    <w:rsid w:val="00F932C9"/>
    <w:rsid w:val="00F93528"/>
    <w:rsid w:val="00F93804"/>
    <w:rsid w:val="00F93866"/>
    <w:rsid w:val="00F939CF"/>
    <w:rsid w:val="00F93D8F"/>
    <w:rsid w:val="00F93DAA"/>
    <w:rsid w:val="00F93E01"/>
    <w:rsid w:val="00F94047"/>
    <w:rsid w:val="00F94103"/>
    <w:rsid w:val="00F94221"/>
    <w:rsid w:val="00F9452C"/>
    <w:rsid w:val="00F94664"/>
    <w:rsid w:val="00F94693"/>
    <w:rsid w:val="00F946CE"/>
    <w:rsid w:val="00F948C0"/>
    <w:rsid w:val="00F9499F"/>
    <w:rsid w:val="00F949E1"/>
    <w:rsid w:val="00F94BB0"/>
    <w:rsid w:val="00F94F07"/>
    <w:rsid w:val="00F94F71"/>
    <w:rsid w:val="00F95500"/>
    <w:rsid w:val="00F956E8"/>
    <w:rsid w:val="00F95953"/>
    <w:rsid w:val="00F95B35"/>
    <w:rsid w:val="00F95BDE"/>
    <w:rsid w:val="00F95D19"/>
    <w:rsid w:val="00F9600A"/>
    <w:rsid w:val="00F9609F"/>
    <w:rsid w:val="00F9617F"/>
    <w:rsid w:val="00F965A6"/>
    <w:rsid w:val="00F965F1"/>
    <w:rsid w:val="00F96B56"/>
    <w:rsid w:val="00F96DA6"/>
    <w:rsid w:val="00F971AC"/>
    <w:rsid w:val="00F976B7"/>
    <w:rsid w:val="00F976CB"/>
    <w:rsid w:val="00F97712"/>
    <w:rsid w:val="00F97D50"/>
    <w:rsid w:val="00F97DCC"/>
    <w:rsid w:val="00FA0160"/>
    <w:rsid w:val="00FA01F3"/>
    <w:rsid w:val="00FA0372"/>
    <w:rsid w:val="00FA03A0"/>
    <w:rsid w:val="00FA078C"/>
    <w:rsid w:val="00FA0863"/>
    <w:rsid w:val="00FA087E"/>
    <w:rsid w:val="00FA08DE"/>
    <w:rsid w:val="00FA093A"/>
    <w:rsid w:val="00FA0969"/>
    <w:rsid w:val="00FA0BB1"/>
    <w:rsid w:val="00FA0C04"/>
    <w:rsid w:val="00FA0C0A"/>
    <w:rsid w:val="00FA0F4E"/>
    <w:rsid w:val="00FA1105"/>
    <w:rsid w:val="00FA1124"/>
    <w:rsid w:val="00FA11A0"/>
    <w:rsid w:val="00FA11AD"/>
    <w:rsid w:val="00FA1215"/>
    <w:rsid w:val="00FA1430"/>
    <w:rsid w:val="00FA1601"/>
    <w:rsid w:val="00FA1839"/>
    <w:rsid w:val="00FA1A40"/>
    <w:rsid w:val="00FA1A7D"/>
    <w:rsid w:val="00FA1F00"/>
    <w:rsid w:val="00FA2105"/>
    <w:rsid w:val="00FA21A5"/>
    <w:rsid w:val="00FA2837"/>
    <w:rsid w:val="00FA291F"/>
    <w:rsid w:val="00FA2929"/>
    <w:rsid w:val="00FA296E"/>
    <w:rsid w:val="00FA2E99"/>
    <w:rsid w:val="00FA2FA0"/>
    <w:rsid w:val="00FA3303"/>
    <w:rsid w:val="00FA354E"/>
    <w:rsid w:val="00FA378F"/>
    <w:rsid w:val="00FA3A29"/>
    <w:rsid w:val="00FA3B80"/>
    <w:rsid w:val="00FA3F2C"/>
    <w:rsid w:val="00FA3F74"/>
    <w:rsid w:val="00FA4061"/>
    <w:rsid w:val="00FA4275"/>
    <w:rsid w:val="00FA4427"/>
    <w:rsid w:val="00FA48F8"/>
    <w:rsid w:val="00FA4A1C"/>
    <w:rsid w:val="00FA4A84"/>
    <w:rsid w:val="00FA4CA5"/>
    <w:rsid w:val="00FA4D31"/>
    <w:rsid w:val="00FA4E1D"/>
    <w:rsid w:val="00FA4FFC"/>
    <w:rsid w:val="00FA5108"/>
    <w:rsid w:val="00FA53F6"/>
    <w:rsid w:val="00FA54A2"/>
    <w:rsid w:val="00FA55AC"/>
    <w:rsid w:val="00FA5680"/>
    <w:rsid w:val="00FA56FC"/>
    <w:rsid w:val="00FA57BC"/>
    <w:rsid w:val="00FA5AB9"/>
    <w:rsid w:val="00FA5EEE"/>
    <w:rsid w:val="00FA626E"/>
    <w:rsid w:val="00FA6288"/>
    <w:rsid w:val="00FA6474"/>
    <w:rsid w:val="00FA653D"/>
    <w:rsid w:val="00FA65A8"/>
    <w:rsid w:val="00FA6834"/>
    <w:rsid w:val="00FA6ADA"/>
    <w:rsid w:val="00FA6BCA"/>
    <w:rsid w:val="00FA6C83"/>
    <w:rsid w:val="00FA6E93"/>
    <w:rsid w:val="00FA71A9"/>
    <w:rsid w:val="00FA72AD"/>
    <w:rsid w:val="00FA7387"/>
    <w:rsid w:val="00FA73B7"/>
    <w:rsid w:val="00FA7540"/>
    <w:rsid w:val="00FA7605"/>
    <w:rsid w:val="00FA770A"/>
    <w:rsid w:val="00FA7A56"/>
    <w:rsid w:val="00FA7AE1"/>
    <w:rsid w:val="00FA7BBE"/>
    <w:rsid w:val="00FA7C73"/>
    <w:rsid w:val="00FA7E67"/>
    <w:rsid w:val="00FB0368"/>
    <w:rsid w:val="00FB049B"/>
    <w:rsid w:val="00FB0562"/>
    <w:rsid w:val="00FB05FB"/>
    <w:rsid w:val="00FB0627"/>
    <w:rsid w:val="00FB0638"/>
    <w:rsid w:val="00FB0B60"/>
    <w:rsid w:val="00FB100F"/>
    <w:rsid w:val="00FB15A8"/>
    <w:rsid w:val="00FB167D"/>
    <w:rsid w:val="00FB1855"/>
    <w:rsid w:val="00FB1857"/>
    <w:rsid w:val="00FB1989"/>
    <w:rsid w:val="00FB1991"/>
    <w:rsid w:val="00FB1A2B"/>
    <w:rsid w:val="00FB1BF7"/>
    <w:rsid w:val="00FB1EC9"/>
    <w:rsid w:val="00FB1FD6"/>
    <w:rsid w:val="00FB22C5"/>
    <w:rsid w:val="00FB230A"/>
    <w:rsid w:val="00FB2519"/>
    <w:rsid w:val="00FB254F"/>
    <w:rsid w:val="00FB2651"/>
    <w:rsid w:val="00FB2AB0"/>
    <w:rsid w:val="00FB2D95"/>
    <w:rsid w:val="00FB3435"/>
    <w:rsid w:val="00FB344A"/>
    <w:rsid w:val="00FB346C"/>
    <w:rsid w:val="00FB35BE"/>
    <w:rsid w:val="00FB361C"/>
    <w:rsid w:val="00FB3D4E"/>
    <w:rsid w:val="00FB3E71"/>
    <w:rsid w:val="00FB3EF9"/>
    <w:rsid w:val="00FB3F86"/>
    <w:rsid w:val="00FB40A8"/>
    <w:rsid w:val="00FB4183"/>
    <w:rsid w:val="00FB44C8"/>
    <w:rsid w:val="00FB44F1"/>
    <w:rsid w:val="00FB4843"/>
    <w:rsid w:val="00FB4BD1"/>
    <w:rsid w:val="00FB4FF8"/>
    <w:rsid w:val="00FB50B4"/>
    <w:rsid w:val="00FB51F2"/>
    <w:rsid w:val="00FB5378"/>
    <w:rsid w:val="00FB566E"/>
    <w:rsid w:val="00FB576B"/>
    <w:rsid w:val="00FB5799"/>
    <w:rsid w:val="00FB59F6"/>
    <w:rsid w:val="00FB5B09"/>
    <w:rsid w:val="00FB61DF"/>
    <w:rsid w:val="00FB62ED"/>
    <w:rsid w:val="00FB6579"/>
    <w:rsid w:val="00FB6685"/>
    <w:rsid w:val="00FB676C"/>
    <w:rsid w:val="00FB68FC"/>
    <w:rsid w:val="00FB6C68"/>
    <w:rsid w:val="00FB6D27"/>
    <w:rsid w:val="00FB6E37"/>
    <w:rsid w:val="00FB6F55"/>
    <w:rsid w:val="00FB7114"/>
    <w:rsid w:val="00FB7360"/>
    <w:rsid w:val="00FB75AA"/>
    <w:rsid w:val="00FB7AB1"/>
    <w:rsid w:val="00FB7B58"/>
    <w:rsid w:val="00FB7BDC"/>
    <w:rsid w:val="00FB7EF8"/>
    <w:rsid w:val="00FC008D"/>
    <w:rsid w:val="00FC0833"/>
    <w:rsid w:val="00FC086A"/>
    <w:rsid w:val="00FC0D0B"/>
    <w:rsid w:val="00FC10BC"/>
    <w:rsid w:val="00FC12FB"/>
    <w:rsid w:val="00FC19C6"/>
    <w:rsid w:val="00FC1B72"/>
    <w:rsid w:val="00FC1C7B"/>
    <w:rsid w:val="00FC1E21"/>
    <w:rsid w:val="00FC217F"/>
    <w:rsid w:val="00FC2186"/>
    <w:rsid w:val="00FC2483"/>
    <w:rsid w:val="00FC260B"/>
    <w:rsid w:val="00FC263C"/>
    <w:rsid w:val="00FC2821"/>
    <w:rsid w:val="00FC2C86"/>
    <w:rsid w:val="00FC2CE2"/>
    <w:rsid w:val="00FC2D6F"/>
    <w:rsid w:val="00FC2F69"/>
    <w:rsid w:val="00FC3252"/>
    <w:rsid w:val="00FC32AC"/>
    <w:rsid w:val="00FC34D0"/>
    <w:rsid w:val="00FC35DB"/>
    <w:rsid w:val="00FC371A"/>
    <w:rsid w:val="00FC3852"/>
    <w:rsid w:val="00FC3BE5"/>
    <w:rsid w:val="00FC3C74"/>
    <w:rsid w:val="00FC415F"/>
    <w:rsid w:val="00FC44F0"/>
    <w:rsid w:val="00FC45CD"/>
    <w:rsid w:val="00FC49FF"/>
    <w:rsid w:val="00FC4A2D"/>
    <w:rsid w:val="00FC4A2E"/>
    <w:rsid w:val="00FC4CFB"/>
    <w:rsid w:val="00FC4E16"/>
    <w:rsid w:val="00FC5192"/>
    <w:rsid w:val="00FC51C5"/>
    <w:rsid w:val="00FC51F4"/>
    <w:rsid w:val="00FC56B1"/>
    <w:rsid w:val="00FC5C78"/>
    <w:rsid w:val="00FC5F12"/>
    <w:rsid w:val="00FC645C"/>
    <w:rsid w:val="00FC6492"/>
    <w:rsid w:val="00FC64BC"/>
    <w:rsid w:val="00FC69AA"/>
    <w:rsid w:val="00FC6A4E"/>
    <w:rsid w:val="00FC6A4F"/>
    <w:rsid w:val="00FC6A57"/>
    <w:rsid w:val="00FC6AD6"/>
    <w:rsid w:val="00FC709C"/>
    <w:rsid w:val="00FC713B"/>
    <w:rsid w:val="00FC75AD"/>
    <w:rsid w:val="00FC7831"/>
    <w:rsid w:val="00FC7B9F"/>
    <w:rsid w:val="00FC7BC9"/>
    <w:rsid w:val="00FC7E09"/>
    <w:rsid w:val="00FC7E69"/>
    <w:rsid w:val="00FC7FB9"/>
    <w:rsid w:val="00FD0180"/>
    <w:rsid w:val="00FD0226"/>
    <w:rsid w:val="00FD0677"/>
    <w:rsid w:val="00FD06CF"/>
    <w:rsid w:val="00FD0A35"/>
    <w:rsid w:val="00FD0AB6"/>
    <w:rsid w:val="00FD0AEF"/>
    <w:rsid w:val="00FD0C47"/>
    <w:rsid w:val="00FD0F14"/>
    <w:rsid w:val="00FD10EE"/>
    <w:rsid w:val="00FD1131"/>
    <w:rsid w:val="00FD11A6"/>
    <w:rsid w:val="00FD1244"/>
    <w:rsid w:val="00FD14BC"/>
    <w:rsid w:val="00FD1897"/>
    <w:rsid w:val="00FD18B1"/>
    <w:rsid w:val="00FD18F3"/>
    <w:rsid w:val="00FD1E07"/>
    <w:rsid w:val="00FD2286"/>
    <w:rsid w:val="00FD2495"/>
    <w:rsid w:val="00FD254D"/>
    <w:rsid w:val="00FD258D"/>
    <w:rsid w:val="00FD263B"/>
    <w:rsid w:val="00FD26B1"/>
    <w:rsid w:val="00FD27E9"/>
    <w:rsid w:val="00FD2C48"/>
    <w:rsid w:val="00FD2CA3"/>
    <w:rsid w:val="00FD2DC7"/>
    <w:rsid w:val="00FD2F82"/>
    <w:rsid w:val="00FD314A"/>
    <w:rsid w:val="00FD3169"/>
    <w:rsid w:val="00FD3ADE"/>
    <w:rsid w:val="00FD3B8A"/>
    <w:rsid w:val="00FD3EE0"/>
    <w:rsid w:val="00FD40D8"/>
    <w:rsid w:val="00FD4153"/>
    <w:rsid w:val="00FD4372"/>
    <w:rsid w:val="00FD4567"/>
    <w:rsid w:val="00FD4700"/>
    <w:rsid w:val="00FD4794"/>
    <w:rsid w:val="00FD48E6"/>
    <w:rsid w:val="00FD4B67"/>
    <w:rsid w:val="00FD4C54"/>
    <w:rsid w:val="00FD4C58"/>
    <w:rsid w:val="00FD4C85"/>
    <w:rsid w:val="00FD4E26"/>
    <w:rsid w:val="00FD4E89"/>
    <w:rsid w:val="00FD4F5D"/>
    <w:rsid w:val="00FD5101"/>
    <w:rsid w:val="00FD5275"/>
    <w:rsid w:val="00FD52CB"/>
    <w:rsid w:val="00FD53C8"/>
    <w:rsid w:val="00FD56A2"/>
    <w:rsid w:val="00FD589D"/>
    <w:rsid w:val="00FD5956"/>
    <w:rsid w:val="00FD5FB0"/>
    <w:rsid w:val="00FD6400"/>
    <w:rsid w:val="00FD6536"/>
    <w:rsid w:val="00FD698C"/>
    <w:rsid w:val="00FD6AAD"/>
    <w:rsid w:val="00FD6AC4"/>
    <w:rsid w:val="00FD6AE0"/>
    <w:rsid w:val="00FD6B38"/>
    <w:rsid w:val="00FD6C9A"/>
    <w:rsid w:val="00FD6F62"/>
    <w:rsid w:val="00FD6FF0"/>
    <w:rsid w:val="00FD7068"/>
    <w:rsid w:val="00FD7211"/>
    <w:rsid w:val="00FD7259"/>
    <w:rsid w:val="00FD7542"/>
    <w:rsid w:val="00FD7DE4"/>
    <w:rsid w:val="00FE00D8"/>
    <w:rsid w:val="00FE04A7"/>
    <w:rsid w:val="00FE067E"/>
    <w:rsid w:val="00FE095D"/>
    <w:rsid w:val="00FE0AB9"/>
    <w:rsid w:val="00FE0D35"/>
    <w:rsid w:val="00FE1245"/>
    <w:rsid w:val="00FE129D"/>
    <w:rsid w:val="00FE12A9"/>
    <w:rsid w:val="00FE130D"/>
    <w:rsid w:val="00FE13A8"/>
    <w:rsid w:val="00FE163B"/>
    <w:rsid w:val="00FE18C0"/>
    <w:rsid w:val="00FE198F"/>
    <w:rsid w:val="00FE1993"/>
    <w:rsid w:val="00FE1A21"/>
    <w:rsid w:val="00FE1A50"/>
    <w:rsid w:val="00FE1D37"/>
    <w:rsid w:val="00FE1EBE"/>
    <w:rsid w:val="00FE20D8"/>
    <w:rsid w:val="00FE22E3"/>
    <w:rsid w:val="00FE26DB"/>
    <w:rsid w:val="00FE2A45"/>
    <w:rsid w:val="00FE2CCD"/>
    <w:rsid w:val="00FE2E3E"/>
    <w:rsid w:val="00FE2F7C"/>
    <w:rsid w:val="00FE30CF"/>
    <w:rsid w:val="00FE31BE"/>
    <w:rsid w:val="00FE332A"/>
    <w:rsid w:val="00FE337B"/>
    <w:rsid w:val="00FE3BBB"/>
    <w:rsid w:val="00FE3DD3"/>
    <w:rsid w:val="00FE3F76"/>
    <w:rsid w:val="00FE419F"/>
    <w:rsid w:val="00FE4236"/>
    <w:rsid w:val="00FE4410"/>
    <w:rsid w:val="00FE480C"/>
    <w:rsid w:val="00FE486E"/>
    <w:rsid w:val="00FE4CC3"/>
    <w:rsid w:val="00FE4CF2"/>
    <w:rsid w:val="00FE50C5"/>
    <w:rsid w:val="00FE51BC"/>
    <w:rsid w:val="00FE51F1"/>
    <w:rsid w:val="00FE54FE"/>
    <w:rsid w:val="00FE5B6F"/>
    <w:rsid w:val="00FE5CC4"/>
    <w:rsid w:val="00FE5CCA"/>
    <w:rsid w:val="00FE5E42"/>
    <w:rsid w:val="00FE6318"/>
    <w:rsid w:val="00FE652A"/>
    <w:rsid w:val="00FE656D"/>
    <w:rsid w:val="00FE65EA"/>
    <w:rsid w:val="00FE66E7"/>
    <w:rsid w:val="00FE694A"/>
    <w:rsid w:val="00FE6C15"/>
    <w:rsid w:val="00FE6D63"/>
    <w:rsid w:val="00FE6D91"/>
    <w:rsid w:val="00FE7145"/>
    <w:rsid w:val="00FE7454"/>
    <w:rsid w:val="00FE76CE"/>
    <w:rsid w:val="00FE7A7E"/>
    <w:rsid w:val="00FE7BB2"/>
    <w:rsid w:val="00FE7DAB"/>
    <w:rsid w:val="00FF0138"/>
    <w:rsid w:val="00FF0A31"/>
    <w:rsid w:val="00FF0A6E"/>
    <w:rsid w:val="00FF0B0E"/>
    <w:rsid w:val="00FF0F60"/>
    <w:rsid w:val="00FF1253"/>
    <w:rsid w:val="00FF163A"/>
    <w:rsid w:val="00FF16B5"/>
    <w:rsid w:val="00FF174B"/>
    <w:rsid w:val="00FF1925"/>
    <w:rsid w:val="00FF1CFB"/>
    <w:rsid w:val="00FF1DC6"/>
    <w:rsid w:val="00FF1EE9"/>
    <w:rsid w:val="00FF2176"/>
    <w:rsid w:val="00FF235B"/>
    <w:rsid w:val="00FF2752"/>
    <w:rsid w:val="00FF28BF"/>
    <w:rsid w:val="00FF2A4B"/>
    <w:rsid w:val="00FF2D87"/>
    <w:rsid w:val="00FF2EF4"/>
    <w:rsid w:val="00FF30A3"/>
    <w:rsid w:val="00FF3307"/>
    <w:rsid w:val="00FF33C1"/>
    <w:rsid w:val="00FF342E"/>
    <w:rsid w:val="00FF35D0"/>
    <w:rsid w:val="00FF3808"/>
    <w:rsid w:val="00FF3834"/>
    <w:rsid w:val="00FF3A29"/>
    <w:rsid w:val="00FF40C1"/>
    <w:rsid w:val="00FF4237"/>
    <w:rsid w:val="00FF42CC"/>
    <w:rsid w:val="00FF4A19"/>
    <w:rsid w:val="00FF4AF7"/>
    <w:rsid w:val="00FF4B09"/>
    <w:rsid w:val="00FF4FA4"/>
    <w:rsid w:val="00FF4FB3"/>
    <w:rsid w:val="00FF5132"/>
    <w:rsid w:val="00FF5334"/>
    <w:rsid w:val="00FF5336"/>
    <w:rsid w:val="00FF5360"/>
    <w:rsid w:val="00FF53BD"/>
    <w:rsid w:val="00FF54C7"/>
    <w:rsid w:val="00FF5559"/>
    <w:rsid w:val="00FF5611"/>
    <w:rsid w:val="00FF5624"/>
    <w:rsid w:val="00FF585E"/>
    <w:rsid w:val="00FF593C"/>
    <w:rsid w:val="00FF5B83"/>
    <w:rsid w:val="00FF5CD4"/>
    <w:rsid w:val="00FF5FB9"/>
    <w:rsid w:val="00FF5FCC"/>
    <w:rsid w:val="00FF6153"/>
    <w:rsid w:val="00FF61C3"/>
    <w:rsid w:val="00FF6338"/>
    <w:rsid w:val="00FF635A"/>
    <w:rsid w:val="00FF63E5"/>
    <w:rsid w:val="00FF6423"/>
    <w:rsid w:val="00FF6482"/>
    <w:rsid w:val="00FF6A59"/>
    <w:rsid w:val="00FF6D2B"/>
    <w:rsid w:val="00FF6D90"/>
    <w:rsid w:val="00FF6E70"/>
    <w:rsid w:val="00FF6F58"/>
    <w:rsid w:val="00FF7041"/>
    <w:rsid w:val="00FF72FB"/>
    <w:rsid w:val="00FF73F3"/>
    <w:rsid w:val="00FF76BC"/>
    <w:rsid w:val="00FF7723"/>
    <w:rsid w:val="00FF77E8"/>
    <w:rsid w:val="00FF792C"/>
    <w:rsid w:val="00FF7F85"/>
    <w:rsid w:val="00FF7F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727F0BD"/>
  <w15:docId w15:val="{FB5A6A19-4699-4FEE-9530-CF8B0D895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39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E2D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4E2D6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uiPriority w:val="99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  <w:style w:type="table" w:customStyle="1" w:styleId="TableGridLight1">
    <w:name w:val="Table Grid Light1"/>
    <w:basedOn w:val="TableNormal"/>
    <w:uiPriority w:val="40"/>
    <w:rsid w:val="00780E15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semiHidden/>
    <w:unhideWhenUsed/>
    <w:rsid w:val="00780E15"/>
    <w:rPr>
      <w:strike w:val="0"/>
      <w:dstrike w:val="0"/>
      <w:color w:val="1C62B9"/>
      <w:u w:val="none"/>
      <w:effect w:val="none"/>
    </w:rPr>
  </w:style>
  <w:style w:type="character" w:customStyle="1" w:styleId="blockChar">
    <w:name w:val="block Char"/>
    <w:aliases w:val="b Char"/>
    <w:link w:val="block"/>
    <w:locked/>
    <w:rsid w:val="0033090A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A94683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419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8537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5828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paragraph">
    <w:name w:val="paragraph"/>
    <w:basedOn w:val="Normal"/>
    <w:rsid w:val="00D34C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D34C71"/>
  </w:style>
  <w:style w:type="character" w:customStyle="1" w:styleId="eop">
    <w:name w:val="eop"/>
    <w:basedOn w:val="DefaultParagraphFont"/>
    <w:rsid w:val="00D34C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87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6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1.xml"/><Relationship Id="rId10" Type="http://schemas.openxmlformats.org/officeDocument/2006/relationships/footer" Target="foot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eader" Target="header10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E127D-4590-4A30-A3E7-CC3F41120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372</TotalTime>
  <Pages>124</Pages>
  <Words>27001</Words>
  <Characters>153907</Characters>
  <Application>Microsoft Office Word</Application>
  <DocSecurity>0</DocSecurity>
  <Lines>1282</Lines>
  <Paragraphs>361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Tatiya, Anucha</dc:creator>
  <cp:keywords/>
  <dc:description/>
  <cp:lastModifiedBy>Tatiya, Anucha</cp:lastModifiedBy>
  <cp:revision>37</cp:revision>
  <cp:lastPrinted>2023-02-26T05:56:00Z</cp:lastPrinted>
  <dcterms:created xsi:type="dcterms:W3CDTF">2023-02-24T18:01:00Z</dcterms:created>
  <dcterms:modified xsi:type="dcterms:W3CDTF">2023-02-28T09:10:00Z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