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1F91ADF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2CCD505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715024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C06038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DC193A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4955A3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046C7B0C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F525BD">
        <w:rPr>
          <w:rFonts w:asciiTheme="majorBidi" w:hAnsiTheme="majorBidi" w:cstheme="majorBidi"/>
          <w:sz w:val="44"/>
          <w:szCs w:val="44"/>
        </w:rPr>
        <w:t xml:space="preserve"> </w:t>
      </w:r>
      <w:r w:rsidR="00F525BD">
        <w:rPr>
          <w:rFonts w:asciiTheme="majorBidi" w:hAnsiTheme="majorBidi" w:cstheme="majorBidi" w:hint="cs"/>
          <w:sz w:val="44"/>
          <w:szCs w:val="44"/>
          <w:cs/>
        </w:rPr>
        <w:t>ซีแพนเนล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1DF27F8F" w14:textId="77777777" w:rsidR="00F525BD" w:rsidRDefault="00F525B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</w:p>
    <w:p w14:paraId="7F8BFA70" w14:textId="46EA19F4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78DE9674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11734">
        <w:rPr>
          <w:rFonts w:ascii="Angsana New" w:hAnsi="Angsana New" w:cs="Angsana New"/>
          <w:sz w:val="32"/>
          <w:szCs w:val="32"/>
        </w:rPr>
        <w:t>2565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5704CD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5142F6" w14:textId="77777777" w:rsidR="005704CD" w:rsidRPr="005704CD" w:rsidRDefault="005704CD" w:rsidP="005704CD">
      <w:pPr>
        <w:pStyle w:val="Heading5"/>
        <w:rPr>
          <w:rFonts w:ascii="Angsana New" w:hAnsi="Angsana New" w:cs="Angsana New"/>
          <w:sz w:val="26"/>
          <w:szCs w:val="26"/>
        </w:rPr>
      </w:pPr>
      <w:r w:rsidRPr="005704CD">
        <w:rPr>
          <w:rFonts w:ascii="Angsana New" w:hAnsi="Angsana New" w:cs="Angsana New"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5704CD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1B1CE888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4BA972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6546BF76" w14:textId="7C9C0071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ข้าพเจ้าได้ตรวจสอบงบการเงินของบริษัท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จำกัด (มหาชน) (“บริษัท”) ซึ่งประกอบด้วยงบแสดงฐานะการเงิน  ณ วันที่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="003411FD">
        <w:rPr>
          <w:rFonts w:ascii="Angsana New" w:hAnsi="Angsana New"/>
          <w:sz w:val="26"/>
          <w:szCs w:val="26"/>
        </w:rPr>
        <w:t xml:space="preserve">            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2565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662C067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42008242" w14:textId="7537E9B1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2565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 xml:space="preserve"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2891E9F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C916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3D71E733" w14:textId="08CB4920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F856A9">
        <w:rPr>
          <w:rFonts w:ascii="Angsana New" w:hAnsi="Angsana New" w:hint="cs"/>
          <w:sz w:val="26"/>
          <w:szCs w:val="26"/>
          <w:cs/>
        </w:rPr>
        <w:t>ประมวล</w:t>
      </w:r>
      <w:r w:rsidRPr="005704CD">
        <w:rPr>
          <w:rFonts w:ascii="Angsana New" w:hAnsi="Angsana New"/>
          <w:sz w:val="26"/>
          <w:szCs w:val="26"/>
          <w:cs/>
        </w:rPr>
        <w:t>จรรยาบรรณของผู้ประกอบวิชาชีพบัญชี</w:t>
      </w:r>
      <w:r w:rsidR="00F856A9">
        <w:rPr>
          <w:rFonts w:ascii="Angsana New" w:hAnsi="Angsana New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5704CD">
        <w:rPr>
          <w:rFonts w:ascii="Angsana New" w:hAnsi="Angsana New"/>
          <w:sz w:val="26"/>
          <w:szCs w:val="26"/>
          <w:cs/>
        </w:rPr>
        <w:t xml:space="preserve">ที่กำหนดโดยสภาวิชาชีพบัญชี </w:t>
      </w:r>
      <w:r w:rsidR="00F856A9">
        <w:rPr>
          <w:rFonts w:ascii="Angsana New" w:hAnsi="Angsana New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5704CD">
        <w:rPr>
          <w:rFonts w:ascii="Angsana New" w:hAnsi="Angsana New"/>
          <w:sz w:val="26"/>
          <w:szCs w:val="26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F856A9">
        <w:rPr>
          <w:rFonts w:ascii="Angsana New" w:hAnsi="Angsana New" w:hint="cs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5704CD">
        <w:rPr>
          <w:rFonts w:ascii="Angsana New" w:hAnsi="Angsan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55BF652C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A991F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4F5B500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D197859" w14:textId="20423AEB" w:rsidR="00F525BD" w:rsidRDefault="00F5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DB126E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4667"/>
        <w:gridCol w:w="4640"/>
      </w:tblGrid>
      <w:tr w:rsidR="00F525BD" w:rsidRPr="009C7F8C" w14:paraId="187F6888" w14:textId="77777777" w:rsidTr="00F525BD">
        <w:tc>
          <w:tcPr>
            <w:tcW w:w="4667" w:type="dxa"/>
          </w:tcPr>
          <w:p w14:paraId="285F4138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40" w:type="dxa"/>
          </w:tcPr>
          <w:p w14:paraId="6955B7F7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F525BD" w:rsidRPr="009C7F8C" w14:paraId="2E138384" w14:textId="77777777" w:rsidTr="00F525BD">
        <w:trPr>
          <w:trHeight w:val="449"/>
        </w:trPr>
        <w:tc>
          <w:tcPr>
            <w:tcW w:w="4667" w:type="dxa"/>
          </w:tcPr>
          <w:p w14:paraId="6AD9EF2A" w14:textId="77777777" w:rsidR="00F525BD" w:rsidRPr="002930F2" w:rsidRDefault="00F525BD" w:rsidP="009F7042">
            <w:pPr>
              <w:pStyle w:val="Default"/>
              <w:spacing w:before="16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การรับรู้รายได้จากสัญญาที่ทำกับลูกค้า</w:t>
            </w:r>
          </w:p>
          <w:p w14:paraId="45B8FC38" w14:textId="77777777" w:rsidR="00F525BD" w:rsidRPr="002930F2" w:rsidRDefault="00F525BD" w:rsidP="009F7042">
            <w:pPr>
              <w:rPr>
                <w:rFonts w:ascii="Angsana New" w:eastAsia="Calibri" w:hAnsi="Angsana New" w:cs="Angsana New"/>
                <w:spacing w:val="-4"/>
                <w:sz w:val="16"/>
                <w:szCs w:val="16"/>
              </w:rPr>
            </w:pPr>
          </w:p>
          <w:p w14:paraId="64B0C1CA" w14:textId="77777777" w:rsidR="00F525BD" w:rsidRPr="002930F2" w:rsidRDefault="00F525BD" w:rsidP="009F7042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รายได้จากสัญญาที่ทำกับลูกค้าส่วนใหญ่ คือ รายได้จากการขายสินค้าซึ่งถือเป็นรายการบัญชีที่มีมูลค่าที่เป็นสาระสำคัญในงบการเงินและเป็นรายการที่ส่งผลกระทบโดยตรงต่อผลการดำเนินงานของบริษัท บริษัทรับรู้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รายได้จากการขายสินค้า ณ เวลาใดเวลาหนึ่ง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ดังนั้น ข้าพเจ้าจึงให้ความสำคัญเรื่องนี้ในการตรวจสอบ</w:t>
            </w:r>
          </w:p>
          <w:p w14:paraId="6C074D3A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40" w:type="dxa"/>
          </w:tcPr>
          <w:p w14:paraId="6F2AAB05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FCFE2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506EEB0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การตรวจสอบของข้าพเจ้าได้รวมถึง</w:t>
            </w:r>
          </w:p>
          <w:p w14:paraId="05FFAAC3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ตรวจสอบการรับรู้รายได้ โดยการประเมินและทดสอบระบบสารสนเทศและระบบการควบคุมภายในของบริษัทที่เกี่ยวข้องกับวงจรรายได้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</w:t>
            </w:r>
          </w:p>
          <w:p w14:paraId="3C469FA1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เพื่อตรวจสอบการรับรู้รายได้ว่าเป็นไปตามเงื่อนไขที่ระบุไว้และสอดคล้องกับนโยบายการรับรู้รายได้ของบริษัท รวมถึงการตรวจสอบใบลดหนี้ที่ออกภายหลังวันสิ้นรอบระยะเวลาบัญชี</w:t>
            </w:r>
          </w:p>
          <w:p w14:paraId="7C66C471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วิเคราะห์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ข้อมูลบัญชีรายได้เพื่อตรวจสอบความ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ผิดปกติ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ที่อาจเกิดขึ้นของรายได้ตลอดรอบระยะเวลาบัญชี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โดยเฉพาะรายการบัญชีที่ทำผ่านใบสำคัญทั่วไป</w:t>
            </w:r>
          </w:p>
          <w:p w14:paraId="0D8B24E8" w14:textId="77777777" w:rsidR="00F525BD" w:rsidRPr="002930F2" w:rsidRDefault="00F525BD" w:rsidP="009F7042">
            <w:pPr>
              <w:tabs>
                <w:tab w:val="left" w:pos="720"/>
                <w:tab w:val="left" w:pos="4484"/>
              </w:tabs>
              <w:autoSpaceDE w:val="0"/>
              <w:autoSpaceDN w:val="0"/>
              <w:adjustRightInd w:val="0"/>
              <w:ind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</w:tbl>
    <w:p w14:paraId="6306D587" w14:textId="4328B1DC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83A77E8" w14:textId="0B3C134D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1616CD4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3CE205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5BC8E7E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B331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E721D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AEA6F8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EC6B3B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57EA3DF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058F52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7FC144E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47E8361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482F22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5E8FF0A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30FD2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0FE8880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C757E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7D8475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5D9A23D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D5D434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DEAA44D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 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DAE1017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9AC0E69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8B193A2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 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3F797E40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2ED334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0D4A59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E2B08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B9A4C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697DA1A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3AF851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31330A3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A9EC017" w14:textId="77777777" w:rsidR="00F525BD" w:rsidRPr="00A44825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44825">
        <w:rPr>
          <w:rFonts w:ascii="Angsana New" w:hAnsi="Angsana New"/>
          <w:sz w:val="26"/>
          <w:szCs w:val="26"/>
        </w:rPr>
        <w:t>(</w:t>
      </w:r>
      <w:r w:rsidRPr="00A44825">
        <w:rPr>
          <w:rFonts w:ascii="Angsana New" w:hAnsi="Angsana New"/>
          <w:sz w:val="26"/>
          <w:szCs w:val="26"/>
          <w:cs/>
        </w:rPr>
        <w:t>นางสาววิมลศรี จงอุดมสมบัติ)</w:t>
      </w:r>
    </w:p>
    <w:p w14:paraId="373C2F69" w14:textId="77777777" w:rsidR="00F525BD" w:rsidRPr="00A44825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44825">
        <w:rPr>
          <w:rFonts w:ascii="Angsana New" w:hAnsi="Angsana New"/>
          <w:sz w:val="26"/>
          <w:szCs w:val="26"/>
          <w:cs/>
        </w:rPr>
        <w:t xml:space="preserve">ผู้สอบบัญชีรับอนุญาต เลขทะเบียน </w:t>
      </w:r>
      <w:r w:rsidRPr="00A44825">
        <w:rPr>
          <w:rFonts w:ascii="Angsana New" w:hAnsi="Angsana New"/>
          <w:sz w:val="26"/>
          <w:szCs w:val="26"/>
        </w:rPr>
        <w:t>3899</w:t>
      </w:r>
    </w:p>
    <w:p w14:paraId="1AF3AF21" w14:textId="77777777" w:rsidR="00F525BD" w:rsidRPr="00A44825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44825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1192529E" w14:textId="77777777" w:rsidR="00F525BD" w:rsidRPr="00A44825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44825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357831C5" w14:textId="015ABE2B" w:rsidR="00F525BD" w:rsidRPr="001D720C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44825">
        <w:rPr>
          <w:rFonts w:ascii="Angsana New" w:hAnsi="Angsana New"/>
          <w:sz w:val="26"/>
          <w:szCs w:val="26"/>
          <w:cs/>
        </w:rPr>
        <w:t xml:space="preserve">วันที่ </w:t>
      </w:r>
      <w:r w:rsidRPr="00A44825">
        <w:rPr>
          <w:rFonts w:ascii="Angsana New" w:hAnsi="Angsana New"/>
          <w:sz w:val="26"/>
          <w:szCs w:val="26"/>
        </w:rPr>
        <w:t>2</w:t>
      </w:r>
      <w:r w:rsidR="007058B2">
        <w:rPr>
          <w:rFonts w:ascii="Angsana New" w:hAnsi="Angsana New"/>
          <w:sz w:val="26"/>
          <w:szCs w:val="26"/>
        </w:rPr>
        <w:t>8</w:t>
      </w:r>
      <w:r w:rsidRPr="00A44825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กุมภาพันธ์</w:t>
      </w:r>
      <w:r w:rsidRPr="00A4482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2566</w:t>
      </w:r>
    </w:p>
    <w:p w14:paraId="28A2903C" w14:textId="108287C1" w:rsidR="00401FE8" w:rsidRPr="005704CD" w:rsidRDefault="00401FE8" w:rsidP="00F525BD">
      <w:pPr>
        <w:pStyle w:val="T"/>
        <w:spacing w:line="240" w:lineRule="atLeast"/>
        <w:ind w:left="0"/>
        <w:jc w:val="both"/>
        <w:rPr>
          <w:rFonts w:ascii="Angsana New" w:hAnsi="Angsana New"/>
          <w:b/>
          <w:bCs/>
          <w:sz w:val="26"/>
          <w:szCs w:val="26"/>
        </w:rPr>
      </w:pPr>
    </w:p>
    <w:sectPr w:rsidR="00401FE8" w:rsidRPr="005704CD" w:rsidSect="002445EE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6B34D" w14:textId="77777777" w:rsidR="00F87A6B" w:rsidRDefault="00F87A6B" w:rsidP="00CE1E36">
      <w:r>
        <w:separator/>
      </w:r>
    </w:p>
  </w:endnote>
  <w:endnote w:type="continuationSeparator" w:id="0">
    <w:p w14:paraId="6F40F662" w14:textId="77777777" w:rsidR="00F87A6B" w:rsidRDefault="00F87A6B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CE48B" w14:textId="77777777" w:rsidR="00F87A6B" w:rsidRDefault="00F87A6B" w:rsidP="00CE1E36">
      <w:r>
        <w:separator/>
      </w:r>
    </w:p>
  </w:footnote>
  <w:footnote w:type="continuationSeparator" w:id="0">
    <w:p w14:paraId="73D3717F" w14:textId="77777777" w:rsidR="00F87A6B" w:rsidRDefault="00F87A6B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687524">
    <w:abstractNumId w:val="6"/>
  </w:num>
  <w:num w:numId="2" w16cid:durableId="1496916758">
    <w:abstractNumId w:val="5"/>
  </w:num>
  <w:num w:numId="3" w16cid:durableId="1035233432">
    <w:abstractNumId w:val="9"/>
  </w:num>
  <w:num w:numId="4" w16cid:durableId="1293440866">
    <w:abstractNumId w:val="7"/>
  </w:num>
  <w:num w:numId="5" w16cid:durableId="1285580270">
    <w:abstractNumId w:val="8"/>
  </w:num>
  <w:num w:numId="6" w16cid:durableId="1672947197">
    <w:abstractNumId w:val="3"/>
  </w:num>
  <w:num w:numId="7" w16cid:durableId="1419907922">
    <w:abstractNumId w:val="2"/>
  </w:num>
  <w:num w:numId="8" w16cid:durableId="931472536">
    <w:abstractNumId w:val="0"/>
  </w:num>
  <w:num w:numId="9" w16cid:durableId="1202091388">
    <w:abstractNumId w:val="1"/>
  </w:num>
  <w:num w:numId="10" w16cid:durableId="1244992243">
    <w:abstractNumId w:val="4"/>
  </w:num>
  <w:num w:numId="11" w16cid:durableId="1505121380">
    <w:abstractNumId w:val="16"/>
  </w:num>
  <w:num w:numId="12" w16cid:durableId="1946768586">
    <w:abstractNumId w:val="13"/>
  </w:num>
  <w:num w:numId="13" w16cid:durableId="1662075650">
    <w:abstractNumId w:val="20"/>
  </w:num>
  <w:num w:numId="14" w16cid:durableId="1482695560">
    <w:abstractNumId w:val="15"/>
  </w:num>
  <w:num w:numId="15" w16cid:durableId="1403062415">
    <w:abstractNumId w:val="17"/>
  </w:num>
  <w:num w:numId="16" w16cid:durableId="669606628">
    <w:abstractNumId w:val="10"/>
  </w:num>
  <w:num w:numId="17" w16cid:durableId="1762752817">
    <w:abstractNumId w:val="19"/>
  </w:num>
  <w:num w:numId="18" w16cid:durableId="18512699">
    <w:abstractNumId w:val="18"/>
  </w:num>
  <w:num w:numId="19" w16cid:durableId="330958808">
    <w:abstractNumId w:val="11"/>
  </w:num>
  <w:num w:numId="20" w16cid:durableId="434642432">
    <w:abstractNumId w:val="12"/>
  </w:num>
  <w:num w:numId="21" w16cid:durableId="734544080">
    <w:abstractNumId w:val="21"/>
  </w:num>
  <w:num w:numId="22" w16cid:durableId="166557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5B9B"/>
    <w:rsid w:val="000173F5"/>
    <w:rsid w:val="0002066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A8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C20A4"/>
    <w:rsid w:val="002C5F4C"/>
    <w:rsid w:val="002C7F59"/>
    <w:rsid w:val="002D16CC"/>
    <w:rsid w:val="002D7007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3B45"/>
    <w:rsid w:val="0030587D"/>
    <w:rsid w:val="00305F68"/>
    <w:rsid w:val="00310E2B"/>
    <w:rsid w:val="00316EDB"/>
    <w:rsid w:val="0032033F"/>
    <w:rsid w:val="00326E3E"/>
    <w:rsid w:val="003400D9"/>
    <w:rsid w:val="003411FD"/>
    <w:rsid w:val="00343EA6"/>
    <w:rsid w:val="003507B3"/>
    <w:rsid w:val="003526A2"/>
    <w:rsid w:val="0035354F"/>
    <w:rsid w:val="003539BB"/>
    <w:rsid w:val="00361BE2"/>
    <w:rsid w:val="00363EB2"/>
    <w:rsid w:val="0036494F"/>
    <w:rsid w:val="00377EF1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C088C"/>
    <w:rsid w:val="003C1C4F"/>
    <w:rsid w:val="003D4849"/>
    <w:rsid w:val="003D5AC4"/>
    <w:rsid w:val="003F035F"/>
    <w:rsid w:val="003F44AB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909DE"/>
    <w:rsid w:val="00490C5C"/>
    <w:rsid w:val="00494FA0"/>
    <w:rsid w:val="00497A8F"/>
    <w:rsid w:val="004A3EEA"/>
    <w:rsid w:val="004B14F3"/>
    <w:rsid w:val="004B29D1"/>
    <w:rsid w:val="004B6277"/>
    <w:rsid w:val="004B6BE1"/>
    <w:rsid w:val="004B6CEB"/>
    <w:rsid w:val="004C4B8C"/>
    <w:rsid w:val="004C6746"/>
    <w:rsid w:val="004C7A47"/>
    <w:rsid w:val="004D1998"/>
    <w:rsid w:val="004D3D79"/>
    <w:rsid w:val="004E0EAA"/>
    <w:rsid w:val="004E3BDE"/>
    <w:rsid w:val="004F2AA8"/>
    <w:rsid w:val="004F470E"/>
    <w:rsid w:val="00503F23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53C5"/>
    <w:rsid w:val="0059553B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5F6C"/>
    <w:rsid w:val="0064693D"/>
    <w:rsid w:val="00652140"/>
    <w:rsid w:val="00653FEE"/>
    <w:rsid w:val="00665937"/>
    <w:rsid w:val="00671097"/>
    <w:rsid w:val="0067308D"/>
    <w:rsid w:val="00674D94"/>
    <w:rsid w:val="00682EA0"/>
    <w:rsid w:val="00690022"/>
    <w:rsid w:val="00694A2D"/>
    <w:rsid w:val="00696129"/>
    <w:rsid w:val="006A01DD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058B2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7F39"/>
    <w:rsid w:val="0075155F"/>
    <w:rsid w:val="007538D6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53C6"/>
    <w:rsid w:val="008668A9"/>
    <w:rsid w:val="0087048A"/>
    <w:rsid w:val="008732E8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55AF"/>
    <w:rsid w:val="008A490D"/>
    <w:rsid w:val="008B03E7"/>
    <w:rsid w:val="008B0533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2A9D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1FFC"/>
    <w:rsid w:val="009A34E1"/>
    <w:rsid w:val="009A42DD"/>
    <w:rsid w:val="009A5F7D"/>
    <w:rsid w:val="009B396F"/>
    <w:rsid w:val="009B68C0"/>
    <w:rsid w:val="009B6B56"/>
    <w:rsid w:val="009B6CFF"/>
    <w:rsid w:val="009C0C50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53D8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B22"/>
    <w:rsid w:val="00A80A1F"/>
    <w:rsid w:val="00A82BEE"/>
    <w:rsid w:val="00A917AF"/>
    <w:rsid w:val="00A930E5"/>
    <w:rsid w:val="00A97203"/>
    <w:rsid w:val="00AA0581"/>
    <w:rsid w:val="00AA1C35"/>
    <w:rsid w:val="00AA41B9"/>
    <w:rsid w:val="00AB2E97"/>
    <w:rsid w:val="00AC32A1"/>
    <w:rsid w:val="00AC38A3"/>
    <w:rsid w:val="00AC4D95"/>
    <w:rsid w:val="00AD288A"/>
    <w:rsid w:val="00AD4508"/>
    <w:rsid w:val="00AD77B7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31966"/>
    <w:rsid w:val="00B32647"/>
    <w:rsid w:val="00B33C6B"/>
    <w:rsid w:val="00B410C5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86FB3"/>
    <w:rsid w:val="00B92AF8"/>
    <w:rsid w:val="00B96B88"/>
    <w:rsid w:val="00BA6254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2605"/>
    <w:rsid w:val="00C87675"/>
    <w:rsid w:val="00C907FD"/>
    <w:rsid w:val="00C92689"/>
    <w:rsid w:val="00C93525"/>
    <w:rsid w:val="00C94952"/>
    <w:rsid w:val="00C94CA3"/>
    <w:rsid w:val="00C97EDB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56ED7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A6685"/>
    <w:rsid w:val="00DA6C3F"/>
    <w:rsid w:val="00DB003F"/>
    <w:rsid w:val="00DB0EB2"/>
    <w:rsid w:val="00DB34F3"/>
    <w:rsid w:val="00DB4836"/>
    <w:rsid w:val="00DC0285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618D3"/>
    <w:rsid w:val="00E650A1"/>
    <w:rsid w:val="00E765A3"/>
    <w:rsid w:val="00E7707B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B3CC7"/>
    <w:rsid w:val="00EB65C9"/>
    <w:rsid w:val="00EC0B2A"/>
    <w:rsid w:val="00EC12E6"/>
    <w:rsid w:val="00EC38E8"/>
    <w:rsid w:val="00EC4E6F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10097"/>
    <w:rsid w:val="00F1053A"/>
    <w:rsid w:val="00F115B3"/>
    <w:rsid w:val="00F11734"/>
    <w:rsid w:val="00F11A0A"/>
    <w:rsid w:val="00F11B4F"/>
    <w:rsid w:val="00F15115"/>
    <w:rsid w:val="00F15562"/>
    <w:rsid w:val="00F20979"/>
    <w:rsid w:val="00F21597"/>
    <w:rsid w:val="00F22440"/>
    <w:rsid w:val="00F25410"/>
    <w:rsid w:val="00F26043"/>
    <w:rsid w:val="00F3418E"/>
    <w:rsid w:val="00F40499"/>
    <w:rsid w:val="00F411F3"/>
    <w:rsid w:val="00F449C3"/>
    <w:rsid w:val="00F461A9"/>
    <w:rsid w:val="00F47DE2"/>
    <w:rsid w:val="00F50A0D"/>
    <w:rsid w:val="00F514B8"/>
    <w:rsid w:val="00F525BD"/>
    <w:rsid w:val="00F531F2"/>
    <w:rsid w:val="00F6403D"/>
    <w:rsid w:val="00F6673A"/>
    <w:rsid w:val="00F71499"/>
    <w:rsid w:val="00F72474"/>
    <w:rsid w:val="00F7276D"/>
    <w:rsid w:val="00F744E9"/>
    <w:rsid w:val="00F7654D"/>
    <w:rsid w:val="00F77FF2"/>
    <w:rsid w:val="00F856A9"/>
    <w:rsid w:val="00F8595A"/>
    <w:rsid w:val="00F8667B"/>
    <w:rsid w:val="00F87A6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F856A9"/>
    <w:rPr>
      <w:rFonts w:ascii="Arial" w:hAnsi="Arial"/>
      <w:sz w:val="18"/>
      <w:szCs w:val="22"/>
    </w:rPr>
  </w:style>
  <w:style w:type="paragraph" w:customStyle="1" w:styleId="Default">
    <w:name w:val="Default"/>
    <w:rsid w:val="00F525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F525B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21</TotalTime>
  <Pages>5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Dollaporn Kitlapcharoenkul</cp:lastModifiedBy>
  <cp:revision>13</cp:revision>
  <cp:lastPrinted>2023-02-07T03:08:00Z</cp:lastPrinted>
  <dcterms:created xsi:type="dcterms:W3CDTF">2022-11-21T04:03:00Z</dcterms:created>
  <dcterms:modified xsi:type="dcterms:W3CDTF">2023-02-28T09:32:00Z</dcterms:modified>
</cp:coreProperties>
</file>