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290CC" w14:textId="196F2186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  <w:t>ทั่วไป</w:t>
      </w:r>
    </w:p>
    <w:p w14:paraId="3AB9DAE5" w14:textId="77777777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3944960C" w14:textId="25A99A1F" w:rsidR="00782917" w:rsidRPr="00D1184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pacing w:val="-4"/>
          <w:sz w:val="26"/>
          <w:szCs w:val="26"/>
          <w:cs/>
        </w:rPr>
        <w:t>บริษัท ซีแพนเนล จำกัด</w:t>
      </w:r>
      <w:r w:rsidRPr="00D1184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D11847">
        <w:rPr>
          <w:rFonts w:ascii="Angsana New" w:hAnsi="Angsana New" w:hint="cs"/>
          <w:spacing w:val="-4"/>
          <w:sz w:val="26"/>
          <w:szCs w:val="26"/>
          <w:cs/>
        </w:rPr>
        <w:t>(มหาชน)</w:t>
      </w:r>
      <w:r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Pr="00D11847">
        <w:rPr>
          <w:rFonts w:ascii="Angsana New" w:hAnsi="Angsana New" w:hint="cs"/>
          <w:sz w:val="26"/>
          <w:szCs w:val="26"/>
        </w:rPr>
        <w:t>(“</w:t>
      </w:r>
      <w:r w:rsidRPr="00D11847">
        <w:rPr>
          <w:rFonts w:ascii="Angsana New" w:hAnsi="Angsana New" w:hint="cs"/>
          <w:sz w:val="26"/>
          <w:szCs w:val="26"/>
          <w:cs/>
        </w:rPr>
        <w:t>บริษัท</w:t>
      </w:r>
      <w:r w:rsidRPr="00D11847">
        <w:rPr>
          <w:rFonts w:ascii="Angsana New" w:hAnsi="Angsana New" w:hint="cs"/>
          <w:sz w:val="26"/>
          <w:szCs w:val="26"/>
        </w:rPr>
        <w:t xml:space="preserve">”) </w:t>
      </w:r>
      <w:r w:rsidRPr="00D11847">
        <w:rPr>
          <w:rFonts w:ascii="Angsana New" w:hAnsi="Angsana New" w:hint="cs"/>
          <w:sz w:val="26"/>
          <w:szCs w:val="26"/>
          <w:cs/>
        </w:rPr>
        <w:t xml:space="preserve">จดทะเบียนเป็นนิติบุคคลในประเทศไทยและจดทะเบียนกับตลาดหลักทรัพย์แห่งประเทศไทย    ในตลาดหลักทรัพย์ เอ็ม เอ ไอ เมื่อวันที่ </w:t>
      </w:r>
      <w:r w:rsidRPr="00D11847">
        <w:rPr>
          <w:rFonts w:ascii="Angsana New" w:hAnsi="Angsana New" w:hint="cs"/>
          <w:sz w:val="26"/>
          <w:szCs w:val="26"/>
        </w:rPr>
        <w:t xml:space="preserve">30 </w:t>
      </w:r>
      <w:r w:rsidRPr="00D1184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D11847">
        <w:rPr>
          <w:rFonts w:ascii="Angsana New" w:hAnsi="Angsana New" w:hint="cs"/>
          <w:sz w:val="26"/>
          <w:szCs w:val="26"/>
        </w:rPr>
        <w:t xml:space="preserve">2564 </w:t>
      </w:r>
      <w:r w:rsidRPr="00D11847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บริษัทดำเนินธุรกิจเกี่ยวกับการผลิตและจำหน่ายผนังคอนกรีตสำเร็จรูปสำหรับ    งานก่อสร้างทุกประเภท</w:t>
      </w:r>
    </w:p>
    <w:p w14:paraId="195E5F1A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5AEBA326" w14:textId="0C0F1C5B" w:rsidR="00782917" w:rsidRPr="00D1184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 w:hint="cs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 w:hint="cs"/>
          <w:sz w:val="26"/>
          <w:szCs w:val="26"/>
        </w:rPr>
        <w:t xml:space="preserve">2565 </w:t>
      </w:r>
      <w:r w:rsidRPr="00D1184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D11847">
        <w:rPr>
          <w:rFonts w:ascii="Angsana New" w:hAnsi="Angsana New" w:hint="cs"/>
          <w:sz w:val="26"/>
          <w:szCs w:val="26"/>
        </w:rPr>
        <w:t xml:space="preserve">31 </w:t>
      </w:r>
      <w:r w:rsidRPr="00D1184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D11847">
        <w:rPr>
          <w:rFonts w:ascii="Angsana New" w:hAnsi="Angsana New" w:hint="cs"/>
          <w:sz w:val="26"/>
          <w:szCs w:val="26"/>
        </w:rPr>
        <w:t xml:space="preserve">2564 </w:t>
      </w:r>
      <w:r w:rsidRPr="00D11847">
        <w:rPr>
          <w:rFonts w:ascii="Angsana New" w:hAnsi="Angsana New" w:hint="cs"/>
          <w:sz w:val="26"/>
          <w:szCs w:val="26"/>
          <w:cs/>
        </w:rPr>
        <w:t>ผู้ถือหุ้นรายใหญ่ของบริษัทคือ นายชาคริต ทีปกรสุขเกษม และนางสาวทซู หยวน หวั่ง ซึ่งถือหุ้นรวมร้อยละ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Pr="00A75D7A">
        <w:rPr>
          <w:rFonts w:ascii="Angsana New" w:hAnsi="Angsana New" w:hint="cs"/>
          <w:sz w:val="26"/>
          <w:szCs w:val="26"/>
        </w:rPr>
        <w:t>47.73</w:t>
      </w:r>
      <w:r w:rsidRPr="00D11847">
        <w:rPr>
          <w:rFonts w:ascii="Angsana New" w:hAnsi="Angsana New" w:hint="cs"/>
          <w:sz w:val="26"/>
          <w:szCs w:val="26"/>
        </w:rPr>
        <w:t xml:space="preserve"> </w:t>
      </w:r>
      <w:r w:rsidRPr="00D11847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</w:p>
    <w:p w14:paraId="18604A40" w14:textId="77777777" w:rsidR="0028637E" w:rsidRPr="005C6F08" w:rsidRDefault="0028637E" w:rsidP="00711A64">
      <w:pPr>
        <w:jc w:val="thaiDistribute"/>
        <w:rPr>
          <w:rFonts w:ascii="Angsana New" w:hAnsi="Angsana New"/>
          <w:sz w:val="26"/>
          <w:szCs w:val="26"/>
        </w:rPr>
      </w:pPr>
    </w:p>
    <w:p w14:paraId="6BF3F391" w14:textId="77777777" w:rsidR="006F0CE1" w:rsidRDefault="00711A64" w:rsidP="0078291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5C6F08">
        <w:rPr>
          <w:rFonts w:ascii="Angsana New" w:hAnsi="Angsana New"/>
          <w:sz w:val="26"/>
          <w:szCs w:val="26"/>
        </w:rPr>
        <w:t xml:space="preserve"> 85 </w:t>
      </w:r>
      <w:r w:rsidRPr="005C6F08">
        <w:rPr>
          <w:rFonts w:ascii="Angsana New" w:hAnsi="Angsana New"/>
          <w:sz w:val="26"/>
          <w:szCs w:val="26"/>
          <w:cs/>
        </w:rPr>
        <w:t xml:space="preserve">หมู่ </w:t>
      </w:r>
      <w:r w:rsidRPr="005C6F08">
        <w:rPr>
          <w:rFonts w:ascii="Angsana New" w:hAnsi="Angsana New"/>
          <w:sz w:val="26"/>
          <w:szCs w:val="26"/>
        </w:rPr>
        <w:t xml:space="preserve">9 </w:t>
      </w:r>
      <w:r w:rsidRPr="005C6F08">
        <w:rPr>
          <w:rFonts w:ascii="Angsana New" w:hAnsi="Angsana New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01976B6C" w14:textId="77777777" w:rsidR="00782917" w:rsidRDefault="00782917" w:rsidP="00782917">
      <w:pPr>
        <w:jc w:val="thaiDistribute"/>
        <w:rPr>
          <w:rFonts w:ascii="Angsana New" w:hAnsi="Angsana New"/>
          <w:sz w:val="26"/>
          <w:szCs w:val="26"/>
        </w:rPr>
      </w:pPr>
    </w:p>
    <w:p w14:paraId="2900B0EE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1A9051C3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2D9D66C4" w14:textId="77777777" w:rsidR="00782917" w:rsidRPr="005C6F08" w:rsidRDefault="00782917" w:rsidP="0078291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0A7C42E3" w14:textId="77777777" w:rsidR="00782917" w:rsidRPr="005C6F08" w:rsidRDefault="00782917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001C8B18" w14:textId="77777777" w:rsidR="00782917" w:rsidRDefault="00782917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77DA84C" w14:textId="60D9F140" w:rsidR="00782917" w:rsidRDefault="00782917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0C0D9BBB" w14:textId="77777777" w:rsidR="00D577D5" w:rsidRPr="00A74EA2" w:rsidRDefault="00D577D5" w:rsidP="00D577D5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11C1CCB" w14:textId="77777777" w:rsidR="00D577D5" w:rsidRPr="00A74EA2" w:rsidRDefault="00D577D5" w:rsidP="00D577D5">
      <w:pPr>
        <w:jc w:val="thaiDistribute"/>
        <w:rPr>
          <w:rFonts w:ascii="Angsana New" w:hAnsi="Angsana New"/>
          <w:strike/>
          <w:sz w:val="20"/>
          <w:szCs w:val="20"/>
        </w:rPr>
      </w:pPr>
    </w:p>
    <w:p w14:paraId="2E8952A4" w14:textId="250FCF0B" w:rsidR="00D577D5" w:rsidRPr="00D577D5" w:rsidRDefault="00D577D5" w:rsidP="00D577D5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D577D5">
        <w:rPr>
          <w:rFonts w:ascii="Angsana New" w:hAnsi="Angsana New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577D5">
        <w:rPr>
          <w:rFonts w:ascii="Angsana New" w:hAnsi="Angsana New"/>
          <w:sz w:val="26"/>
          <w:szCs w:val="26"/>
        </w:rPr>
        <w:t xml:space="preserve">1 </w:t>
      </w:r>
      <w:r w:rsidRPr="00D577D5">
        <w:rPr>
          <w:rFonts w:ascii="Angsana New" w:hAnsi="Angsana New"/>
          <w:sz w:val="26"/>
          <w:szCs w:val="26"/>
          <w:cs/>
        </w:rPr>
        <w:t xml:space="preserve">มกราคม </w:t>
      </w:r>
      <w:r w:rsidRPr="00D577D5">
        <w:rPr>
          <w:rFonts w:ascii="Angsana New" w:hAnsi="Angsana New"/>
          <w:sz w:val="26"/>
          <w:szCs w:val="26"/>
        </w:rPr>
        <w:t xml:space="preserve">2565 </w:t>
      </w:r>
      <w:r w:rsidRPr="00D577D5">
        <w:rPr>
          <w:rFonts w:ascii="Angsana New" w:hAnsi="Angsana New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65342E93" w14:textId="77777777" w:rsidR="00D577D5" w:rsidRPr="00A74EA2" w:rsidRDefault="00D577D5" w:rsidP="00D577D5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p w14:paraId="1DEBB04F" w14:textId="4862DD23" w:rsidR="00D577D5" w:rsidRPr="00D577D5" w:rsidRDefault="00D577D5" w:rsidP="00D577D5">
      <w:pPr>
        <w:ind w:right="-36"/>
        <w:jc w:val="thaiDistribute"/>
        <w:rPr>
          <w:rFonts w:ascii="Angsana New" w:hAnsi="Angsana New"/>
          <w:sz w:val="26"/>
          <w:szCs w:val="26"/>
        </w:rPr>
      </w:pPr>
      <w:r w:rsidRPr="00D577D5">
        <w:rPr>
          <w:rFonts w:ascii="Angsana New" w:hAnsi="Angsana New"/>
          <w:sz w:val="26"/>
          <w:szCs w:val="26"/>
          <w:cs/>
        </w:rPr>
        <w:t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สำหรับ</w:t>
      </w:r>
      <w:r w:rsidRPr="00D577D5">
        <w:rPr>
          <w:rFonts w:ascii="Angsana New" w:hAnsi="Angsana New" w:hint="cs"/>
          <w:sz w:val="26"/>
          <w:szCs w:val="26"/>
          <w:cs/>
        </w:rPr>
        <w:t>ปี</w:t>
      </w:r>
      <w:r w:rsidRPr="00D577D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D577D5">
        <w:rPr>
          <w:rFonts w:ascii="Angsana New" w:hAnsi="Angsana New"/>
          <w:sz w:val="26"/>
          <w:szCs w:val="26"/>
        </w:rPr>
        <w:t xml:space="preserve">31 </w:t>
      </w:r>
      <w:r w:rsidRPr="00D577D5">
        <w:rPr>
          <w:rFonts w:ascii="Angsana New" w:hAnsi="Angsana New" w:hint="cs"/>
          <w:sz w:val="26"/>
          <w:szCs w:val="26"/>
          <w:cs/>
        </w:rPr>
        <w:t>ธันวาคม</w:t>
      </w:r>
      <w:r w:rsidRPr="00D577D5">
        <w:rPr>
          <w:rFonts w:ascii="Angsana New" w:hAnsi="Angsana New"/>
          <w:sz w:val="26"/>
          <w:szCs w:val="26"/>
          <w:cs/>
        </w:rPr>
        <w:t xml:space="preserve"> </w:t>
      </w:r>
      <w:r w:rsidRPr="00D577D5">
        <w:rPr>
          <w:rFonts w:ascii="Angsana New" w:hAnsi="Angsana New"/>
          <w:sz w:val="26"/>
          <w:szCs w:val="26"/>
        </w:rPr>
        <w:t>2565</w:t>
      </w:r>
    </w:p>
    <w:p w14:paraId="240918EA" w14:textId="77777777" w:rsidR="00D577D5" w:rsidRDefault="00D577D5" w:rsidP="00782917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</w:p>
    <w:p w14:paraId="51B58966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3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สรุป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14:paraId="3C64E858" w14:textId="77777777" w:rsidR="00D82B73" w:rsidRPr="005C6F08" w:rsidRDefault="00D82B73" w:rsidP="00D82B73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</w:rPr>
      </w:pPr>
    </w:p>
    <w:p w14:paraId="06324D17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52C42C05" w14:textId="77777777" w:rsidR="00D82B73" w:rsidRPr="005C6F08" w:rsidRDefault="00D82B73" w:rsidP="00D82B73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  <w:cs/>
        </w:rPr>
      </w:pPr>
    </w:p>
    <w:p w14:paraId="4AD98C4A" w14:textId="77777777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0EDF74CB" w14:textId="77777777" w:rsidR="004F3F33" w:rsidRDefault="004F3F33" w:rsidP="004F3F33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5D37C64" w14:textId="77777777" w:rsidR="00D577D5" w:rsidRDefault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4BD15258" w14:textId="32F90221" w:rsidR="00D82B73" w:rsidRPr="005C6F08" w:rsidRDefault="00D82B73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ลูกหนี้และค่าเผื่อ</w:t>
      </w:r>
      <w:r w:rsidRPr="005C6F08">
        <w:rPr>
          <w:rFonts w:ascii="Angsana New" w:hAnsi="Angsana New" w:hint="cs"/>
          <w:b/>
          <w:bCs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</w:p>
    <w:p w14:paraId="3850DCCD" w14:textId="77777777" w:rsidR="00D82B73" w:rsidRPr="005C6F08" w:rsidRDefault="00D82B73" w:rsidP="00D82B73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1336E5B" w14:textId="77777777" w:rsidR="00D82B73" w:rsidRPr="005C6F08" w:rsidRDefault="00D82B73" w:rsidP="00D82B73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ลูกหนี้แสดงในราคาตาม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ตามราคาทุนตัดจำหน่าย</w:t>
      </w:r>
      <w:r w:rsidRPr="005C6F08">
        <w:rPr>
          <w:rFonts w:ascii="Angsana New" w:hAnsi="Angsana New"/>
          <w:sz w:val="26"/>
          <w:szCs w:val="26"/>
          <w:cs/>
          <w:lang w:val="th-TH"/>
        </w:rPr>
        <w:t>สุทธิจาก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ค่าเผื่อผลขาดทุนด้านเครดิตที่คาดว่าจะเกิดขึ้น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14:paraId="7D1D5047" w14:textId="77777777" w:rsidR="00D82B73" w:rsidRPr="005C6F08" w:rsidRDefault="00D82B73" w:rsidP="00D82B73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05B7AB9" w14:textId="77777777" w:rsidR="0057230F" w:rsidRDefault="00D82B73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ดังนั้น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ทุกวันสิ้นรอบระยะเวลารายงาน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บริษัทจึงไม่มีการติดตามการเปลี่ยนแปลงของความเสี่ยงทางด้านเครดิต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D277EE8" w14:textId="77777777" w:rsidR="00D577D5" w:rsidRDefault="00D577D5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F3C78C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5DF3273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54353609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5C6F08">
        <w:rPr>
          <w:rFonts w:ascii="Angsana New" w:hAnsi="Angsana New"/>
          <w:sz w:val="26"/>
          <w:szCs w:val="26"/>
          <w:cs/>
          <w:lang w:val="th-TH"/>
        </w:rPr>
        <w:t>ในราคาทุนหรือมูลค่าสุทธิที่จะได้รับแล้วแต่ราคาใดจะต่ำกว่าโดยใช้วิธีดังต่อไปนี้</w:t>
      </w:r>
    </w:p>
    <w:p w14:paraId="1866E02C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tbl>
      <w:tblPr>
        <w:tblW w:w="97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68"/>
        <w:gridCol w:w="4744"/>
      </w:tblGrid>
      <w:tr w:rsidR="00D577D5" w:rsidRPr="005C6F08" w14:paraId="648C29E7" w14:textId="77777777" w:rsidTr="00191008">
        <w:tc>
          <w:tcPr>
            <w:tcW w:w="4968" w:type="dxa"/>
            <w:shd w:val="clear" w:color="auto" w:fill="auto"/>
          </w:tcPr>
          <w:p w14:paraId="3DB2B6DA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4744" w:type="dxa"/>
            <w:shd w:val="clear" w:color="auto" w:fill="auto"/>
          </w:tcPr>
          <w:p w14:paraId="0C1D8BE3" w14:textId="77777777" w:rsidR="00D577D5" w:rsidRPr="005C6F08" w:rsidRDefault="00D577D5" w:rsidP="00191008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วิธีเข้าก่อน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ออกก่อน</w:t>
            </w:r>
          </w:p>
        </w:tc>
      </w:tr>
      <w:tr w:rsidR="00D577D5" w:rsidRPr="005C6F08" w14:paraId="2E9B131A" w14:textId="77777777" w:rsidTr="00191008">
        <w:tc>
          <w:tcPr>
            <w:tcW w:w="4968" w:type="dxa"/>
          </w:tcPr>
          <w:p w14:paraId="703063B9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4744" w:type="dxa"/>
          </w:tcPr>
          <w:p w14:paraId="0B6EA420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577D5" w:rsidRPr="005C6F08" w14:paraId="5C8EEB1B" w14:textId="77777777" w:rsidTr="00191008">
        <w:tc>
          <w:tcPr>
            <w:tcW w:w="4968" w:type="dxa"/>
          </w:tcPr>
          <w:p w14:paraId="0E389E1F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 งานระหว่างทำ วัตถุดิบ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วัสดุและอะไหล่</w:t>
            </w:r>
          </w:p>
        </w:tc>
        <w:tc>
          <w:tcPr>
            <w:tcW w:w="4744" w:type="dxa"/>
          </w:tcPr>
          <w:p w14:paraId="2D16BE4A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วิธีราคาทุนถัวเฉลี่ย</w:t>
            </w:r>
          </w:p>
        </w:tc>
      </w:tr>
    </w:tbl>
    <w:p w14:paraId="71DE5CEC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A9FBC12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5CFF05EF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E93845B" w14:textId="399A02DC" w:rsidR="00D577D5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</w:t>
      </w:r>
      <w:r w:rsidRPr="005C6F08">
        <w:rPr>
          <w:rFonts w:ascii="Angsana New" w:hAnsi="Angsana New" w:hint="cs"/>
          <w:sz w:val="26"/>
          <w:szCs w:val="26"/>
          <w:cs/>
        </w:rPr>
        <w:t>ที่ทำให้แล้วเสร็จ</w:t>
      </w:r>
      <w:r w:rsidRPr="005C6F08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</w:p>
    <w:p w14:paraId="646C7D73" w14:textId="31159938" w:rsidR="00D577D5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7B6741D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 และ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ค่าเสื่อมราคา</w:t>
      </w:r>
    </w:p>
    <w:p w14:paraId="6D915CAA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7C9CE7AE" w14:textId="77777777" w:rsidR="00D577D5" w:rsidRPr="005C6F08" w:rsidRDefault="00D577D5" w:rsidP="00D577D5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ที่ดินแสดงมูลค่าตามราคาทุนหักด้วยค่าเผื่อ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กำไรหรือขาดทุนจากการขายหรือตัดจำหน่ายสินทรัพย์จะบันทึกไว้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2A70FD37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4BAEFC53" w14:textId="77777777" w:rsidR="00D577D5" w:rsidRPr="005C6F08" w:rsidRDefault="00D577D5" w:rsidP="00D577D5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 โดยใช้วิธีเส้นตรงตามอายุการใช้งานโดยประมาณดังต่อไปนี้</w:t>
      </w:r>
    </w:p>
    <w:p w14:paraId="1312D1B9" w14:textId="77777777" w:rsidR="00D577D5" w:rsidRPr="005C6F08" w:rsidRDefault="00D577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18"/>
        <w:gridCol w:w="1710"/>
      </w:tblGrid>
      <w:tr w:rsidR="00D577D5" w:rsidRPr="005C6F08" w14:paraId="7915FE00" w14:textId="77777777" w:rsidTr="00191008">
        <w:tc>
          <w:tcPr>
            <w:tcW w:w="8118" w:type="dxa"/>
          </w:tcPr>
          <w:p w14:paraId="54046A51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86F838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D577D5" w:rsidRPr="005C6F08" w14:paraId="03E544FE" w14:textId="77777777" w:rsidTr="00191008">
        <w:trPr>
          <w:trHeight w:val="71"/>
        </w:trPr>
        <w:tc>
          <w:tcPr>
            <w:tcW w:w="8118" w:type="dxa"/>
          </w:tcPr>
          <w:p w14:paraId="5BBE4108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CD1B3A3" w14:textId="77777777" w:rsidR="00D577D5" w:rsidRPr="00D577D5" w:rsidRDefault="00D577D5" w:rsidP="00D57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577D5" w:rsidRPr="005C6F08" w14:paraId="7D1AC956" w14:textId="77777777" w:rsidTr="00191008">
        <w:tc>
          <w:tcPr>
            <w:tcW w:w="8118" w:type="dxa"/>
          </w:tcPr>
          <w:p w14:paraId="0D94706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710" w:type="dxa"/>
            <w:shd w:val="clear" w:color="auto" w:fill="auto"/>
          </w:tcPr>
          <w:p w14:paraId="12A91F1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D577D5" w:rsidRPr="005C6F08" w14:paraId="651FF4AA" w14:textId="77777777" w:rsidTr="00191008">
        <w:tc>
          <w:tcPr>
            <w:tcW w:w="8118" w:type="dxa"/>
          </w:tcPr>
          <w:p w14:paraId="07AADE7C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710" w:type="dxa"/>
            <w:shd w:val="clear" w:color="auto" w:fill="auto"/>
          </w:tcPr>
          <w:p w14:paraId="4125E070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D577D5" w:rsidRPr="005C6F08" w14:paraId="58E5CAB9" w14:textId="77777777" w:rsidTr="00191008">
        <w:tc>
          <w:tcPr>
            <w:tcW w:w="8118" w:type="dxa"/>
          </w:tcPr>
          <w:p w14:paraId="15F9FEA5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10" w:type="dxa"/>
            <w:shd w:val="clear" w:color="auto" w:fill="auto"/>
          </w:tcPr>
          <w:p w14:paraId="32AAAE19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D577D5" w:rsidRPr="005C6F08" w14:paraId="00251ADC" w14:textId="77777777" w:rsidTr="00191008">
        <w:tc>
          <w:tcPr>
            <w:tcW w:w="8118" w:type="dxa"/>
          </w:tcPr>
          <w:p w14:paraId="029F0CA7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  <w:shd w:val="clear" w:color="auto" w:fill="auto"/>
          </w:tcPr>
          <w:p w14:paraId="2AB5164C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577D5" w:rsidRPr="005C6F08" w14:paraId="74E6FF76" w14:textId="77777777" w:rsidTr="00191008">
        <w:tc>
          <w:tcPr>
            <w:tcW w:w="8118" w:type="dxa"/>
          </w:tcPr>
          <w:p w14:paraId="2A842BB6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</w:tcPr>
          <w:p w14:paraId="2B8DAB07" w14:textId="77777777" w:rsidR="00D577D5" w:rsidRPr="005C6F08" w:rsidRDefault="00D577D5" w:rsidP="00191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10</w:t>
            </w:r>
          </w:p>
        </w:tc>
      </w:tr>
    </w:tbl>
    <w:p w14:paraId="35F81DD4" w14:textId="76B01BCD" w:rsidR="00D577D5" w:rsidRPr="00D577D5" w:rsidRDefault="00D577D5" w:rsidP="00D577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  <w:lang w:val="th-TH"/>
        </w:rPr>
        <w:sectPr w:rsidR="00D577D5" w:rsidRPr="00D577D5" w:rsidSect="0057230F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1152" w:right="1008" w:bottom="576" w:left="1296" w:header="1152" w:footer="475" w:gutter="0"/>
          <w:pgNumType w:start="13"/>
          <w:cols w:space="720"/>
          <w:titlePg/>
          <w:docGrid w:linePitch="360"/>
        </w:sectPr>
      </w:pPr>
    </w:p>
    <w:p w14:paraId="256FC466" w14:textId="2B195959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สินทรัพย์สิทธิการใช้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BCE55FF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45C5E26A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         การด้อยค่า</w:t>
      </w:r>
      <w:r w:rsidRPr="005C6F08">
        <w:rPr>
          <w:rFonts w:ascii="Angsana New" w:hAnsi="Angsana New"/>
          <w:sz w:val="26"/>
          <w:szCs w:val="26"/>
          <w:cs/>
        </w:rPr>
        <w:t xml:space="preserve">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38BE0FC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384313A4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9D557F4" w14:textId="77777777" w:rsidR="00037FBD" w:rsidRPr="005C6F08" w:rsidRDefault="0003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D0BC4B" w14:textId="1D26893D" w:rsidR="00037FBD" w:rsidRPr="005C6F08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</w:p>
    <w:p w14:paraId="6A6B9A76" w14:textId="77777777" w:rsidR="00AC7C3A" w:rsidRPr="005C6F08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037FBD" w:rsidRPr="005C6F08" w14:paraId="0A31F69D" w14:textId="77777777" w:rsidTr="00037FBD">
        <w:tc>
          <w:tcPr>
            <w:tcW w:w="8388" w:type="dxa"/>
          </w:tcPr>
          <w:p w14:paraId="02D455C0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EA6BB0" w14:textId="77777777" w:rsidR="00037FBD" w:rsidRPr="005C6F08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037FBD" w:rsidRPr="005C6F08" w14:paraId="4B0A4F75" w14:textId="77777777" w:rsidTr="00037FBD">
        <w:tc>
          <w:tcPr>
            <w:tcW w:w="8388" w:type="dxa"/>
          </w:tcPr>
          <w:p w14:paraId="39CEADF1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F3C646" w14:textId="77777777" w:rsidR="00037FBD" w:rsidRPr="005C6F08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C81E0A" w:rsidRPr="005C6F08" w14:paraId="0AE4CEF3" w14:textId="77777777" w:rsidTr="00037FBD">
        <w:tc>
          <w:tcPr>
            <w:tcW w:w="8388" w:type="dxa"/>
          </w:tcPr>
          <w:p w14:paraId="55319744" w14:textId="06E40A03" w:rsidR="00C81E0A" w:rsidRPr="005C6F08" w:rsidRDefault="00C81E0A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A84FCD8" w14:textId="56ABD2BD" w:rsidR="00C81E0A" w:rsidRPr="005C6F08" w:rsidRDefault="00C81E0A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37FBD" w:rsidRPr="005C6F08" w14:paraId="33FAF0FE" w14:textId="77777777" w:rsidTr="00F72504">
        <w:tc>
          <w:tcPr>
            <w:tcW w:w="8388" w:type="dxa"/>
          </w:tcPr>
          <w:p w14:paraId="4E280936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0F64D28" w14:textId="58CACA6B" w:rsidR="00037FBD" w:rsidRPr="005C6F08" w:rsidRDefault="00F72504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</w:t>
            </w:r>
            <w:r w:rsidR="00037FB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7B50"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="00037FB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81E0A" w:rsidRPr="005C6F08" w14:paraId="45FEFB68" w14:textId="77777777" w:rsidTr="00F72504">
        <w:tc>
          <w:tcPr>
            <w:tcW w:w="8388" w:type="dxa"/>
          </w:tcPr>
          <w:p w14:paraId="52FBA85F" w14:textId="52CC14AB" w:rsidR="00C81E0A" w:rsidRPr="005C6F08" w:rsidRDefault="00C81E0A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1B772CD1" w14:textId="45A5E91C" w:rsidR="00C81E0A" w:rsidRPr="005C6F08" w:rsidRDefault="00C81E0A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60B6021C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B978705" w14:textId="5D6EFB57" w:rsidR="008A730A" w:rsidRPr="005C6F08" w:rsidRDefault="008A730A" w:rsidP="00D82B73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BC6EB5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320006"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และค่าตัดจำหน่าย</w:t>
      </w:r>
    </w:p>
    <w:p w14:paraId="0F23ACC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6"/>
          <w:szCs w:val="26"/>
        </w:rPr>
      </w:pPr>
    </w:p>
    <w:p w14:paraId="66A704BC" w14:textId="3B387AD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</w:t>
      </w:r>
      <w:r w:rsidR="00446B5A"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</w:p>
    <w:p w14:paraId="306D88F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52C88C7" w14:textId="6E1C454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ค่าตัดจำหน่ายโปรแกรมคอมพิวเตอร์บันทึกเป็นค่าใช้จ่ายใน</w:t>
      </w:r>
      <w:r w:rsidR="00C635DC" w:rsidRPr="005C6F08">
        <w:rPr>
          <w:rFonts w:ascii="Angsana New" w:hAnsi="Angsana New"/>
          <w:sz w:val="26"/>
          <w:szCs w:val="26"/>
          <w:cs/>
        </w:rPr>
        <w:t>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5C6F08">
        <w:rPr>
          <w:rFonts w:ascii="Angsana New" w:hAnsi="Angsana New"/>
          <w:sz w:val="26"/>
          <w:szCs w:val="26"/>
          <w:cs/>
        </w:rPr>
        <w:t>ขาดทุน</w:t>
      </w:r>
      <w:r w:rsidR="00C635DC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คำนวณจากราคาทุนโดยวิธีเส้นตรงเป็นระยะเวลา </w:t>
      </w:r>
      <w:r w:rsidRPr="005C6F08">
        <w:rPr>
          <w:rFonts w:ascii="Angsana New" w:hAnsi="Angsana New"/>
          <w:sz w:val="26"/>
          <w:szCs w:val="26"/>
        </w:rPr>
        <w:t xml:space="preserve">3 </w:t>
      </w:r>
      <w:r w:rsidRPr="005C6F08">
        <w:rPr>
          <w:rFonts w:ascii="Angsana New" w:hAnsi="Angsana New"/>
          <w:sz w:val="26"/>
          <w:szCs w:val="26"/>
          <w:cs/>
        </w:rPr>
        <w:t xml:space="preserve">ถึง </w:t>
      </w:r>
      <w:r w:rsidRPr="005C6F08">
        <w:rPr>
          <w:rFonts w:ascii="Angsana New" w:hAnsi="Angsana New"/>
          <w:sz w:val="26"/>
          <w:szCs w:val="26"/>
        </w:rPr>
        <w:t xml:space="preserve">30 </w:t>
      </w:r>
      <w:r w:rsidRPr="005C6F08">
        <w:rPr>
          <w:rFonts w:ascii="Angsana New" w:hAnsi="Angsana New"/>
          <w:sz w:val="26"/>
          <w:szCs w:val="26"/>
          <w:cs/>
        </w:rPr>
        <w:t>ปี</w:t>
      </w:r>
    </w:p>
    <w:p w14:paraId="48882FB5" w14:textId="0CA6105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3D653368" w14:textId="77777777" w:rsidR="00320006" w:rsidRPr="005C6F08" w:rsidRDefault="00320006" w:rsidP="0032000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6E71E5FC" w14:textId="77777777" w:rsidR="00320006" w:rsidRPr="005C6F08" w:rsidRDefault="00320006" w:rsidP="00320006">
      <w:pPr>
        <w:jc w:val="thaiDistribute"/>
        <w:rPr>
          <w:rFonts w:ascii="Angsana New" w:hAnsi="Angsana New"/>
          <w:sz w:val="20"/>
          <w:szCs w:val="20"/>
        </w:rPr>
      </w:pPr>
    </w:p>
    <w:p w14:paraId="2290E025" w14:textId="18C003E1" w:rsidR="00320006" w:rsidRPr="005C6F08" w:rsidRDefault="00320006" w:rsidP="00320006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</w:t>
      </w:r>
      <w:r w:rsidR="00C635DC" w:rsidRPr="005C6F08">
        <w:rPr>
          <w:rFonts w:ascii="Angsana New" w:hAnsi="Angsana New"/>
          <w:sz w:val="26"/>
          <w:szCs w:val="26"/>
          <w:cs/>
        </w:rPr>
        <w:t>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5C6F08">
        <w:rPr>
          <w:rFonts w:ascii="Angsana New" w:hAnsi="Angsana New"/>
          <w:sz w:val="26"/>
          <w:szCs w:val="26"/>
          <w:cs/>
        </w:rPr>
        <w:t>ขาดทุน</w:t>
      </w:r>
      <w:r w:rsidRPr="005C6F08">
        <w:rPr>
          <w:rFonts w:ascii="Angsana New" w:hAnsi="Angsana New"/>
          <w:sz w:val="26"/>
          <w:szCs w:val="26"/>
          <w:cs/>
        </w:rPr>
        <w:t>ตลอดอายุสัญญาเงินกู้</w:t>
      </w:r>
    </w:p>
    <w:p w14:paraId="25F1AB7C" w14:textId="7266312E" w:rsidR="00320006" w:rsidRPr="005C6F08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4228D33" w14:textId="2904B1D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C8FE4C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485486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ๆ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หรือมูลค่าจากการใช้ แล้วแต่จำนวนใดจะสูงกว่า)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ต่ำกว่าราคาตามบัญชีของสินทรัพย์ดังกล่าว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โดยที่การ</w:t>
      </w:r>
      <w:r w:rsidRPr="005C6F08">
        <w:rPr>
          <w:rFonts w:ascii="Angsana New" w:hAnsi="Angsana New"/>
          <w:sz w:val="26"/>
          <w:szCs w:val="26"/>
        </w:rPr>
        <w:t xml:space="preserve">        </w:t>
      </w:r>
      <w:r w:rsidRPr="005C6F08">
        <w:rPr>
          <w:rFonts w:ascii="Angsana New" w:hAnsi="Angsana New"/>
          <w:sz w:val="26"/>
          <w:szCs w:val="26"/>
          <w:cs/>
        </w:rPr>
        <w:t>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CDF755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6935217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3A66514" w14:textId="6CF177F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และบันทึกการปรับลดมูลค่าในงบกำไรขาดทุนเบ็ดเสร็จหรือปรับลดส่วนเกินทุนจากการ     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(สุทธิจากค่าเสื่อมราคาหรือค่าตัดจำหน่ายที่เกี่ยวข้อง)</w:t>
      </w:r>
    </w:p>
    <w:p w14:paraId="21806026" w14:textId="1C2910FB" w:rsidR="008A730A" w:rsidRPr="005C6F08" w:rsidRDefault="008A730A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138469E" w14:textId="60D92A36" w:rsidR="00740ED5" w:rsidRPr="005C6F08" w:rsidRDefault="00740ED5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76FA0006" w14:textId="77777777" w:rsidR="00740ED5" w:rsidRPr="005C6F08" w:rsidRDefault="00740ED5" w:rsidP="00740E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31BCBB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E7D1FC2" w14:textId="77777777" w:rsidR="00740ED5" w:rsidRPr="005C6F08" w:rsidRDefault="00740ED5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4F547E7" w14:textId="01B0788B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</w:p>
    <w:p w14:paraId="60D4484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48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ab/>
      </w:r>
    </w:p>
    <w:p w14:paraId="4AE69494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4A7DA3F5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206F4865" w14:textId="5D4F525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68391E6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24F91AE" w14:textId="3449CFC6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</w:t>
      </w:r>
      <w:r w:rsidR="005670BC" w:rsidRPr="005C6F08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</w:t>
      </w:r>
      <w:r w:rsidRPr="005C6F08">
        <w:rPr>
          <w:rFonts w:ascii="Angsana New" w:hAnsi="Angsana New"/>
          <w:sz w:val="26"/>
          <w:szCs w:val="26"/>
          <w:cs/>
        </w:rPr>
        <w:t xml:space="preserve"> บริษัทรับรู้กำไรขาดทุนจากการลดขนาดโครงการลงและการชำระผลประโยชน์ของโครงการเมื่อมีการลดขนาดโครงการลงและการชำระผลประโยชน์เกิดขึ้น ผลกำไรหรือขาดทุนจากการประมาณตามหลักคณิตศาสตร์ประกันภัยจะรับรู้ทันทีในกำไรขาดทุนเบ็ดเสร็จอื่น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มูล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194B89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</w:p>
    <w:p w14:paraId="6E95A8E1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59ED829" w14:textId="5CC0E172" w:rsidR="00277A6B" w:rsidRPr="005C6F08" w:rsidRDefault="00277A6B" w:rsidP="00277A6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49D78EC9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D8D9274" w14:textId="77777777" w:rsidR="00277A6B" w:rsidRPr="005C6F08" w:rsidRDefault="00277A6B" w:rsidP="00277A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6B385962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BC9FE82" w14:textId="77777777" w:rsidR="00277A6B" w:rsidRPr="005C6F08" w:rsidRDefault="00277A6B" w:rsidP="00277A6B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5C6F08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4F766B10" w14:textId="77777777" w:rsidR="00740ED5" w:rsidRPr="005C6F08" w:rsidRDefault="00740ED5" w:rsidP="008A730A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9CF1A4F" w14:textId="7D37DD9F" w:rsidR="008A730A" w:rsidRPr="00D577D5" w:rsidRDefault="008A730A" w:rsidP="00D57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  <w:cs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4931438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01F7A0E8" w14:textId="7EBA48A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ได้แก่    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สัญญาเช่า</w:t>
      </w:r>
    </w:p>
    <w:p w14:paraId="06775D16" w14:textId="77777777" w:rsidR="00274C8E" w:rsidRPr="005C6F08" w:rsidRDefault="00274C8E" w:rsidP="008A730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</w:p>
    <w:p w14:paraId="42069184" w14:textId="0887582D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ข้อสมมติฐานและความไม่แน่นอนของการประมาณการ</w:t>
      </w:r>
    </w:p>
    <w:p w14:paraId="110948B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2C37BDE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1ED14411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5D2D112C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24F8AC63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72FA1EEA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080E5C2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6BFAE292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12D2E37E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604522B" w14:textId="77777777" w:rsidR="00320006" w:rsidRPr="005C6F08" w:rsidRDefault="00320006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6BC8F9F" w14:textId="0A80E18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ADE86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5DE927F" w14:textId="2ADC522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5C6F08">
        <w:rPr>
          <w:rFonts w:ascii="Angsana New" w:hAnsi="Angsana New"/>
          <w:sz w:val="26"/>
          <w:szCs w:val="26"/>
        </w:rPr>
        <w:t xml:space="preserve">5 </w:t>
      </w:r>
      <w:r w:rsidRPr="005C6F08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6A6CFB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87BF840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06EF7563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2B770B0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0EF61B1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287AB5B8" w14:textId="0D21B17D" w:rsidR="008A730A" w:rsidRPr="005C6F08" w:rsidRDefault="008A730A" w:rsidP="00740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12E396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133BB2DF" w14:textId="3CDE2BFE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lastRenderedPageBreak/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ีที่เกี่ยวข้อง</w:t>
      </w:r>
      <w:r w:rsidRPr="005C6F08">
        <w:rPr>
          <w:rFonts w:ascii="Angsana New" w:hAnsi="Angsana New"/>
          <w:sz w:val="26"/>
          <w:szCs w:val="26"/>
          <w:cs/>
          <w:lang w:val="th-TH"/>
        </w:rPr>
        <w:t>และแสดงสุทธิจากส่วนลดการค้าและส่วนลดตามปริมาณ</w:t>
      </w:r>
    </w:p>
    <w:p w14:paraId="257784EC" w14:textId="77777777" w:rsidR="00BD5F06" w:rsidRDefault="00BD5F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lang w:val="th-TH"/>
        </w:rPr>
      </w:pPr>
    </w:p>
    <w:p w14:paraId="50EA4F0F" w14:textId="5ED827B0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5C6F08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47E7DBE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EAE9A8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3F85BB56" w14:textId="77777777" w:rsidR="003861DB" w:rsidRPr="005C6F08" w:rsidRDefault="003861DB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C4D3338" w14:textId="1910C2E8" w:rsidR="008A730A" w:rsidRPr="005C6F08" w:rsidRDefault="008A730A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รายได้จากการให้บริการรับรู้ตลอดช่วงเวลาหนึ่ง</w:t>
      </w:r>
      <w:r w:rsidR="00320006" w:rsidRPr="005C6F08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  <w:r w:rsidRPr="005C6F08">
        <w:rPr>
          <w:rFonts w:ascii="Angsana New" w:hAnsi="Angsana New"/>
          <w:sz w:val="26"/>
          <w:szCs w:val="26"/>
          <w:cs/>
          <w:lang w:val="th-TH"/>
        </w:rPr>
        <w:t>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(วิธีปัจจัยนำเข้า)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ต้นทุนที่เกี่ยวข้องรับรู้ในกำไรหรือขาดทุนเมื่อเกิดขึ้น</w:t>
      </w:r>
    </w:p>
    <w:p w14:paraId="18B2D9D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05CCA0E" w14:textId="185C5B18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สำหรับสัญญาที่มีการรวมการขายสินค้าและบริการเข้าด้วยกัน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บริษัทบันทึกสินค้าและบริการแยกจากกัน หากสินค้าและบริการดังกล่าวแตกต่างกัน หรือ มีการให้บริการหลาย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 </w:t>
      </w:r>
    </w:p>
    <w:p w14:paraId="22C03B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3BB45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26564EA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6DD27B3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6D48A47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6DA610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 w:hint="cs"/>
          <w:i/>
          <w:iCs/>
          <w:sz w:val="26"/>
          <w:szCs w:val="26"/>
          <w:cs/>
        </w:rPr>
        <w:t>รายได้อื่น</w:t>
      </w:r>
    </w:p>
    <w:p w14:paraId="52C94B8B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F63F2F5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7881D38B" w14:textId="77777777" w:rsidR="00320006" w:rsidRPr="005C6F08" w:rsidRDefault="003200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1C98D7D" w14:textId="4FE3FD8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3C45C49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B936F9B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608B092B" w14:textId="3EDE5413" w:rsidR="00320006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720B37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FEB738E" w14:textId="7533207B" w:rsidR="000E3E98" w:rsidRPr="0055390B" w:rsidRDefault="000E3E98" w:rsidP="000E3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r w:rsidRPr="0055390B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การจ่ายโดยใช้หุ้นเป็นเกณฑ์</w:t>
      </w:r>
    </w:p>
    <w:p w14:paraId="724C3072" w14:textId="77777777" w:rsidR="000E3E98" w:rsidRPr="0055390B" w:rsidRDefault="000E3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81F1E88" w14:textId="3491A307" w:rsidR="00EF0682" w:rsidRPr="00CF2F38" w:rsidRDefault="0055390B" w:rsidP="00EF068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bookmarkStart w:id="0" w:name="_Hlk126578068"/>
      <w:r w:rsidRPr="0055390B">
        <w:rPr>
          <w:rFonts w:ascii="Angsana New" w:hAnsi="Angsana New"/>
          <w:sz w:val="26"/>
          <w:szCs w:val="26"/>
          <w:cs/>
        </w:rPr>
        <w:t>มูลค่ายุติธรรมของสิทธิซื้อหุ้น ณ วันที่ให้สิทธิแก่</w:t>
      </w:r>
      <w:r w:rsidR="002539BC" w:rsidRPr="0055390B">
        <w:rPr>
          <w:rFonts w:ascii="Angsana New" w:hAnsi="Angsana New" w:hint="cs"/>
          <w:sz w:val="26"/>
          <w:szCs w:val="26"/>
          <w:cs/>
        </w:rPr>
        <w:t>กรรมการ ผู้บริหาร</w:t>
      </w:r>
      <w:r w:rsidR="002539BC">
        <w:rPr>
          <w:rFonts w:ascii="Angsana New" w:hAnsi="Angsana New" w:hint="cs"/>
          <w:sz w:val="26"/>
          <w:szCs w:val="26"/>
          <w:cs/>
        </w:rPr>
        <w:t>และพนักงาน</w:t>
      </w:r>
      <w:r w:rsidRPr="0055390B">
        <w:rPr>
          <w:rFonts w:ascii="Angsana New" w:hAnsi="Angsana New"/>
          <w:sz w:val="26"/>
          <w:szCs w:val="26"/>
          <w:cs/>
        </w:rPr>
        <w:t xml:space="preserve"> </w:t>
      </w:r>
      <w:r w:rsidRPr="0055390B">
        <w:rPr>
          <w:rFonts w:ascii="Angsana New" w:hAnsi="Angsana New"/>
          <w:sz w:val="26"/>
          <w:szCs w:val="26"/>
        </w:rPr>
        <w:t>(</w:t>
      </w:r>
      <w:r w:rsidRPr="0055390B">
        <w:rPr>
          <w:rFonts w:ascii="Angsana New" w:hAnsi="Angsana New"/>
          <w:sz w:val="26"/>
          <w:szCs w:val="26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</w:t>
      </w:r>
      <w:r w:rsidRPr="0055390B">
        <w:rPr>
          <w:rFonts w:ascii="Angsana New" w:hAnsi="Angsana New" w:hint="cs"/>
          <w:sz w:val="26"/>
          <w:szCs w:val="26"/>
          <w:cs/>
        </w:rPr>
        <w:t>กรรมการ ผู้บริหารและพนักงาน</w:t>
      </w:r>
      <w:r w:rsidRPr="0055390B">
        <w:rPr>
          <w:rFonts w:ascii="Angsana New" w:hAnsi="Angsana New"/>
          <w:sz w:val="26"/>
          <w:szCs w:val="26"/>
          <w:cs/>
        </w:rPr>
        <w:t>สามารถเข้าใช้</w:t>
      </w:r>
      <w:r w:rsidRPr="00A74EA2">
        <w:rPr>
          <w:rFonts w:ascii="Angsana New" w:hAnsi="Angsana New"/>
          <w:sz w:val="26"/>
          <w:szCs w:val="26"/>
          <w:cs/>
        </w:rPr>
        <w:t xml:space="preserve">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</w:t>
      </w:r>
      <w:r w:rsidR="00EF0682" w:rsidRPr="00CF2F38"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 </w:t>
      </w:r>
    </w:p>
    <w:bookmarkEnd w:id="0"/>
    <w:p w14:paraId="04BBF46E" w14:textId="77777777" w:rsidR="0055390B" w:rsidRPr="005C6F08" w:rsidRDefault="00553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56A5F6D" w14:textId="7718F615" w:rsidR="00320006" w:rsidRPr="005C6F08" w:rsidRDefault="00320006" w:rsidP="00320006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CDB8D6D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7DCD4FBF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สิ่งตอบแทน</w:t>
      </w:r>
    </w:p>
    <w:p w14:paraId="48793CF9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6E24F1F3" w14:textId="64F62B44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color w:val="FF0000"/>
          <w:sz w:val="26"/>
          <w:szCs w:val="26"/>
        </w:rPr>
      </w:pPr>
      <w:r w:rsidRPr="005D3FFC">
        <w:rPr>
          <w:rFonts w:ascii="Angsana New" w:hAnsi="Angsana New"/>
          <w:sz w:val="26"/>
          <w:szCs w:val="26"/>
          <w:cs/>
        </w:rPr>
        <w:t>บริษัท</w:t>
      </w:r>
      <w:r w:rsidRPr="005D3FFC">
        <w:rPr>
          <w:rFonts w:ascii="Angsana New" w:hAnsi="Angsana New"/>
          <w:sz w:val="26"/>
          <w:szCs w:val="26"/>
        </w:rPr>
        <w:t xml:space="preserve"> </w:t>
      </w:r>
      <w:r w:rsidRPr="005D3FFC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5D3FFC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Pr="005D3FFC">
        <w:rPr>
          <w:rFonts w:ascii="Angsana New" w:hAnsi="Angsana New" w:hint="cs"/>
          <w:sz w:val="26"/>
          <w:szCs w:val="26"/>
          <w:cs/>
        </w:rPr>
        <w:t xml:space="preserve">     </w:t>
      </w:r>
      <w:r w:rsidRPr="005D3FFC">
        <w:rPr>
          <w:rFonts w:ascii="Angsana New" w:hAnsi="Angsana New"/>
          <w:sz w:val="26"/>
          <w:szCs w:val="26"/>
          <w:cs/>
        </w:rPr>
        <w:t>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</w:p>
    <w:p w14:paraId="5D700CE3" w14:textId="39140CCE" w:rsidR="00320006" w:rsidRPr="005C6F08" w:rsidRDefault="00320006" w:rsidP="00320006">
      <w:pPr>
        <w:spacing w:line="240" w:lineRule="auto"/>
        <w:rPr>
          <w:rFonts w:ascii="Angsana New" w:hAnsi="Angsana New"/>
          <w:sz w:val="26"/>
          <w:szCs w:val="26"/>
          <w:cs/>
        </w:rPr>
      </w:pPr>
    </w:p>
    <w:p w14:paraId="2EAB3F53" w14:textId="53FE3F6E" w:rsidR="00320006" w:rsidRPr="005C6F08" w:rsidRDefault="00320006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สัญญา</w:t>
      </w:r>
      <w:r w:rsidRPr="005C6F08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5C6F08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7AA92B5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46F0A0C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C6F08">
        <w:rPr>
          <w:rFonts w:ascii="Angsana New" w:hAnsi="Angsana New" w:hint="cs"/>
          <w:sz w:val="26"/>
          <w:szCs w:val="26"/>
          <w:cs/>
        </w:rPr>
        <w:t>ใน</w:t>
      </w:r>
      <w:r w:rsidRPr="005C6F08">
        <w:rPr>
          <w:rFonts w:ascii="Angsana New" w:hAnsi="Angsana New"/>
          <w:sz w:val="26"/>
          <w:szCs w:val="26"/>
          <w:cs/>
        </w:rPr>
        <w:t>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18554CB6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B6CA81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279B9F3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02DF643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 w:rsidRPr="005C6F08">
        <w:rPr>
          <w:rFonts w:ascii="Angsana New" w:hAnsi="Angsana New"/>
          <w:sz w:val="26"/>
          <w:szCs w:val="26"/>
        </w:rPr>
        <w:t xml:space="preserve">                </w:t>
      </w:r>
      <w:r w:rsidRPr="005C6F08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5567A3D3" w14:textId="77777777" w:rsidR="00D02556" w:rsidRDefault="00D0255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00484F35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85A63EF" w14:textId="432512A0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EB8B79F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6E1D18B6" w14:textId="176B79BC" w:rsidR="0083447B" w:rsidRPr="005C6F08" w:rsidRDefault="0083447B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D49EE82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84FDCC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3AD47E67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0502084B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3A04D4AD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65FC9DC" w14:textId="78F26BB6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3CFF509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BF81443" w14:textId="42D32456" w:rsidR="0083447B" w:rsidRPr="005C6F08" w:rsidRDefault="0083447B" w:rsidP="00D8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572E3ECE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42C5754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 xml:space="preserve">เงินต้นในวันที่ระบุไว้เท่านั้น </w:t>
      </w:r>
    </w:p>
    <w:p w14:paraId="541EF9F8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36891BC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1DABAFB1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E7FDD56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5C6F08">
        <w:rPr>
          <w:rFonts w:ascii="Angsana New" w:hAnsi="Angsana New"/>
          <w:i/>
          <w:iCs/>
          <w:sz w:val="26"/>
          <w:szCs w:val="26"/>
        </w:rPr>
        <w:t xml:space="preserve"> </w:t>
      </w:r>
      <w:r w:rsidRPr="005C6F08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A5B0362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09DA9F5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B8DF04C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F487AB7" w14:textId="74F090A9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6A986F8E" w14:textId="77777777" w:rsidR="0083447B" w:rsidRPr="005C6F08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4FC99D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นอกจากนี้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</w:t>
      </w:r>
      <w:r w:rsidRPr="005C6F08">
        <w:rPr>
          <w:rFonts w:ascii="Angsana New" w:hAnsi="Angsana New" w:hint="cs"/>
          <w:sz w:val="26"/>
          <w:szCs w:val="26"/>
          <w:cs/>
        </w:rPr>
        <w:t>สาร</w:t>
      </w:r>
      <w:r w:rsidRPr="005C6F08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5C6F08">
        <w:rPr>
          <w:rFonts w:ascii="Angsana New" w:hAnsi="Angsana New"/>
          <w:sz w:val="26"/>
          <w:szCs w:val="26"/>
          <w:cs/>
        </w:rPr>
        <w:t>การด้อยค่า</w:t>
      </w:r>
    </w:p>
    <w:p w14:paraId="19A5AABD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393D6FA" w14:textId="1129E662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9AADEC7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0B316DB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024A8470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FC75B54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E07B0E3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2819B953" w14:textId="0287A26F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5C6F0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5C6F08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286F3CEA" w14:textId="77777777" w:rsidR="005B66D3" w:rsidRDefault="005B66D3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4954CBB" w14:textId="2FD27D9B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การจัดประเภทรายการและการวัดมูลค่าของหนี้สินทางการเงิน</w:t>
      </w:r>
    </w:p>
    <w:p w14:paraId="5EAD7A6C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403E6EE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</w:t>
      </w:r>
      <w:r w:rsidRPr="005C6F08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และ</w:t>
      </w:r>
      <w:r w:rsidRPr="005C6F08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และการ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>โดย</w:t>
      </w:r>
      <w:r w:rsidRPr="005C6F08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z w:val="26"/>
          <w:szCs w:val="26"/>
          <w:cs/>
        </w:rPr>
        <w:t>ด้วย</w:t>
      </w:r>
      <w:r w:rsidRPr="005C6F08">
        <w:rPr>
          <w:rFonts w:ascii="Angsana New" w:hAnsi="Angsana New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ค่า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3632774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17B2D1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2D33E0B5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A403EF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5C6F08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5C6F08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5C6F08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5C6F08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5C6F08">
        <w:rPr>
          <w:rFonts w:ascii="Angsana New" w:hAnsi="Angsana New"/>
          <w:sz w:val="26"/>
          <w:szCs w:val="26"/>
          <w:cs/>
        </w:rPr>
        <w:t>ไม่มีการโอน</w:t>
      </w:r>
      <w:r w:rsidRPr="005C6F08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5C6F08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5C6F08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4DBD7BCD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9434607" w14:textId="27BC8719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</w:t>
      </w:r>
      <w:r w:rsidRPr="005C6F08">
        <w:rPr>
          <w:rFonts w:ascii="Angsana New" w:hAnsi="Angsana New"/>
          <w:sz w:val="26"/>
          <w:szCs w:val="26"/>
          <w:cs/>
        </w:rPr>
        <w:t>เมื่อ</w:t>
      </w:r>
      <w:r w:rsidRPr="005C6F08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5C6F08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5C6F08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มีการ</w:t>
      </w:r>
      <w:r w:rsidRPr="005C6F08">
        <w:rPr>
          <w:rFonts w:ascii="Angsana New" w:hAnsi="Angsana New"/>
          <w:sz w:val="26"/>
          <w:szCs w:val="26"/>
          <w:cs/>
        </w:rPr>
        <w:t>สิ้นสุด</w:t>
      </w:r>
      <w:r w:rsidRPr="005C6F08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5C6F08">
        <w:rPr>
          <w:rFonts w:ascii="Angsana New" w:hAnsi="Angsana New"/>
          <w:sz w:val="26"/>
          <w:szCs w:val="26"/>
          <w:cs/>
        </w:rPr>
        <w:t>แตกต่าง</w:t>
      </w:r>
      <w:r w:rsidRPr="005C6F08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</w:t>
      </w:r>
      <w:r w:rsidRPr="005C6F08">
        <w:rPr>
          <w:rFonts w:ascii="Angsana New" w:hAnsi="Angsana New"/>
          <w:sz w:val="26"/>
          <w:szCs w:val="26"/>
          <w:cs/>
        </w:rPr>
        <w:t>การ</w:t>
      </w:r>
      <w:r w:rsidRPr="005C6F08">
        <w:rPr>
          <w:rFonts w:ascii="Angsana New" w:hAnsi="Angsana New" w:hint="cs"/>
          <w:sz w:val="26"/>
          <w:szCs w:val="26"/>
          <w:cs/>
        </w:rPr>
        <w:t>แก้ไข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5C6F08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5C6F08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โดยรับรู้</w:t>
      </w:r>
      <w:r w:rsidRPr="005C6F08">
        <w:rPr>
          <w:rFonts w:ascii="Angsana New" w:hAnsi="Angsana New"/>
          <w:sz w:val="26"/>
          <w:szCs w:val="26"/>
          <w:cs/>
        </w:rPr>
        <w:t>ผลแตกต่าง</w:t>
      </w:r>
      <w:r w:rsidRPr="005C6F08">
        <w:rPr>
          <w:rFonts w:ascii="Angsana New" w:hAnsi="Angsana New" w:hint="cs"/>
          <w:sz w:val="26"/>
          <w:szCs w:val="26"/>
          <w:cs/>
        </w:rPr>
        <w:t>ของ</w:t>
      </w:r>
      <w:r w:rsidRPr="005C6F08">
        <w:rPr>
          <w:rFonts w:ascii="Angsana New" w:hAnsi="Angsana New"/>
          <w:sz w:val="26"/>
          <w:szCs w:val="26"/>
          <w:cs/>
        </w:rPr>
        <w:t>มูลค่าตามบัญชี</w:t>
      </w:r>
      <w:r w:rsidRPr="005C6F08">
        <w:rPr>
          <w:rFonts w:ascii="Angsana New" w:hAnsi="Angsana New" w:hint="cs"/>
          <w:sz w:val="26"/>
          <w:szCs w:val="26"/>
          <w:cs/>
        </w:rPr>
        <w:t>ดังกล่าว</w:t>
      </w:r>
      <w:r w:rsidRPr="005C6F08">
        <w:rPr>
          <w:rFonts w:ascii="Angsana New" w:hAnsi="Angsana New"/>
          <w:sz w:val="26"/>
          <w:szCs w:val="26"/>
          <w:cs/>
        </w:rPr>
        <w:t>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06979863" w14:textId="77777777" w:rsidR="005B66D3" w:rsidRPr="005C6F08" w:rsidRDefault="005B66D3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0DEF3E0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43E9ECF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D50223">
        <w:rPr>
          <w:rFonts w:ascii="Angsana New" w:hAnsi="Angsana New"/>
          <w:sz w:val="26"/>
          <w:szCs w:val="26"/>
        </w:rPr>
        <w:tab/>
      </w:r>
    </w:p>
    <w:p w14:paraId="115F3B27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5C6F08">
        <w:rPr>
          <w:rFonts w:ascii="Angsana New" w:hAnsi="Angsana New" w:hint="cs"/>
          <w:sz w:val="26"/>
          <w:szCs w:val="26"/>
          <w:cs/>
        </w:rPr>
        <w:t>ทั้งหมด</w:t>
      </w:r>
      <w:r w:rsidRPr="005C6F08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5C6F08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5C6F08">
        <w:rPr>
          <w:rFonts w:ascii="Angsana New" w:hAnsi="Angsana New"/>
          <w:sz w:val="26"/>
          <w:szCs w:val="26"/>
          <w:cs/>
        </w:rPr>
        <w:t>ที่บริษัทคาดว่าจะได้รับ</w:t>
      </w:r>
      <w:r w:rsidRPr="005C6F08">
        <w:rPr>
          <w:rFonts w:ascii="Angsana New" w:hAnsi="Angsana New" w:hint="cs"/>
          <w:sz w:val="26"/>
          <w:szCs w:val="26"/>
          <w:cs/>
        </w:rPr>
        <w:t>ชำระ และ</w:t>
      </w:r>
      <w:r w:rsidRPr="005C6F08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5C6F08">
        <w:rPr>
          <w:rFonts w:ascii="Angsana New" w:hAnsi="Angsana New" w:hint="cs"/>
          <w:sz w:val="26"/>
          <w:szCs w:val="26"/>
          <w:cs/>
        </w:rPr>
        <w:t>โดยประมาณ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27C18A29" w14:textId="76D5781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lastRenderedPageBreak/>
        <w:t>ในกรณีที่</w:t>
      </w:r>
      <w:r w:rsidRPr="005C6F08">
        <w:rPr>
          <w:rFonts w:ascii="Angsana New" w:hAnsi="Angsana New"/>
          <w:sz w:val="26"/>
          <w:szCs w:val="26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</w:t>
      </w:r>
      <w:r w:rsidRPr="005C6F08">
        <w:rPr>
          <w:rFonts w:ascii="Angsana New" w:hAnsi="Angsana New" w:hint="cs"/>
          <w:sz w:val="26"/>
          <w:szCs w:val="26"/>
          <w:cs/>
        </w:rPr>
        <w:t>โดยพิจารณา</w:t>
      </w:r>
      <w:r w:rsidRPr="005C6F08">
        <w:rPr>
          <w:rFonts w:ascii="Angsana New" w:hAnsi="Angsana New"/>
          <w:sz w:val="26"/>
          <w:szCs w:val="26"/>
          <w:cs/>
        </w:rPr>
        <w:t>จาก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ผิดสัญญาที่</w:t>
      </w:r>
      <w:r w:rsidRPr="005C6F08">
        <w:rPr>
          <w:rFonts w:ascii="Angsana New" w:hAnsi="Angsana New" w:hint="cs"/>
          <w:sz w:val="26"/>
          <w:szCs w:val="26"/>
          <w:cs/>
        </w:rPr>
        <w:t>อาจ</w:t>
      </w:r>
      <w:r w:rsidRPr="005C6F08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5C6F08">
        <w:rPr>
          <w:rFonts w:ascii="Angsana New" w:hAnsi="Angsana New"/>
          <w:sz w:val="26"/>
          <w:szCs w:val="26"/>
        </w:rPr>
        <w:t xml:space="preserve">12 </w:t>
      </w:r>
      <w:r w:rsidRPr="005C6F08">
        <w:rPr>
          <w:rFonts w:ascii="Angsana New" w:hAnsi="Angsana New"/>
          <w:sz w:val="26"/>
          <w:szCs w:val="26"/>
          <w:cs/>
        </w:rPr>
        <w:t>เดือนข้างหน้า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ในขณะที่หาก</w:t>
      </w:r>
      <w:r w:rsidRPr="005C6F08">
        <w:rPr>
          <w:rFonts w:ascii="Angsana New" w:hAnsi="Angsana New" w:hint="cs"/>
          <w:sz w:val="26"/>
          <w:szCs w:val="26"/>
          <w:cs/>
        </w:rPr>
        <w:t>ความเสี่ยง</w:t>
      </w:r>
      <w:r w:rsidRPr="005C6F08">
        <w:rPr>
          <w:rFonts w:ascii="Angsana New" w:hAnsi="Angsana New"/>
          <w:sz w:val="26"/>
          <w:szCs w:val="26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5C6F08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5C6F08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6DE0A08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4F33A527" w14:textId="6E41A79C" w:rsidR="0083447B" w:rsidRPr="00DF5A2A" w:rsidRDefault="0083447B" w:rsidP="00DF5A2A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F5A2A">
        <w:rPr>
          <w:rFonts w:ascii="Angsana New" w:hAnsi="Angsana New"/>
          <w:sz w:val="26"/>
          <w:szCs w:val="26"/>
          <w:cs/>
        </w:rPr>
        <w:t xml:space="preserve"> ดังนั้น</w:t>
      </w:r>
      <w:r w:rsidRPr="00DF5A2A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ทุก</w:t>
      </w:r>
      <w:r w:rsidRPr="005C6F08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DF5A2A">
        <w:rPr>
          <w:rFonts w:ascii="Angsana New" w:hAnsi="Angsana New"/>
          <w:sz w:val="26"/>
          <w:szCs w:val="26"/>
          <w:cs/>
        </w:rPr>
        <w:t>บริษัท</w:t>
      </w:r>
      <w:r w:rsidRPr="00DF5A2A">
        <w:rPr>
          <w:rFonts w:ascii="Angsana New" w:hAnsi="Angsana New" w:hint="cs"/>
          <w:sz w:val="26"/>
          <w:szCs w:val="26"/>
          <w:cs/>
        </w:rPr>
        <w:t>จึง</w:t>
      </w:r>
      <w:r w:rsidRPr="00DF5A2A">
        <w:rPr>
          <w:rFonts w:ascii="Angsana New" w:hAnsi="Angsana New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DF5A2A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โดยอ้าง</w:t>
      </w:r>
      <w:r w:rsidRPr="005C6F08">
        <w:rPr>
          <w:rFonts w:ascii="Angsana New" w:hAnsi="Angsana New"/>
          <w:sz w:val="26"/>
          <w:szCs w:val="26"/>
          <w:cs/>
        </w:rPr>
        <w:t>อิงจาก</w:t>
      </w:r>
      <w:r w:rsidRPr="005C6F08">
        <w:rPr>
          <w:rFonts w:ascii="Angsana New" w:hAnsi="Angsana New" w:hint="cs"/>
          <w:sz w:val="26"/>
          <w:szCs w:val="26"/>
          <w:cs/>
        </w:rPr>
        <w:t>ข้อมูลผล</w:t>
      </w:r>
      <w:r w:rsidRPr="005C6F08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5C6F08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5C6F08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คาดการณ์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ไปใน</w:t>
      </w:r>
      <w:r w:rsidRPr="005C6F08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5C6F08">
        <w:rPr>
          <w:rFonts w:ascii="Angsana New" w:hAnsi="Angsana New" w:hint="cs"/>
          <w:sz w:val="26"/>
          <w:szCs w:val="26"/>
          <w:cs/>
        </w:rPr>
        <w:t>นั้น</w:t>
      </w:r>
      <w:r w:rsidRPr="005C6F08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DF5A2A">
        <w:rPr>
          <w:rFonts w:ascii="Angsana New" w:hAnsi="Angsana New"/>
          <w:sz w:val="26"/>
          <w:szCs w:val="26"/>
          <w:cs/>
        </w:rPr>
        <w:t xml:space="preserve"> </w:t>
      </w:r>
    </w:p>
    <w:p w14:paraId="0B53B79E" w14:textId="77777777" w:rsidR="0083447B" w:rsidRPr="00D5022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  <w:sz w:val="26"/>
          <w:szCs w:val="26"/>
        </w:rPr>
      </w:pPr>
    </w:p>
    <w:p w14:paraId="25B7D1D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5C6F08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5C6F08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5C6F08">
        <w:rPr>
          <w:rFonts w:ascii="Angsana New" w:eastAsia="Arial" w:hAnsi="Angsana New" w:hint="cs"/>
          <w:sz w:val="26"/>
          <w:szCs w:val="26"/>
          <w:cs/>
        </w:rPr>
        <w:t>คืน</w:t>
      </w:r>
      <w:r w:rsidRPr="005C6F08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5C6F08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17F9C361" w14:textId="5491A410" w:rsidR="00D50223" w:rsidRPr="005B66D3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B66D3">
        <w:rPr>
          <w:rFonts w:ascii="Angsana New" w:hAnsi="Angsana New"/>
          <w:sz w:val="26"/>
          <w:szCs w:val="26"/>
        </w:rPr>
        <w:tab/>
      </w:r>
    </w:p>
    <w:p w14:paraId="63C92266" w14:textId="48ACB7D1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การหักกลบของเครื่องมือทางการเงิน</w:t>
      </w:r>
    </w:p>
    <w:p w14:paraId="36398BC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58B53520" w14:textId="5BF10978" w:rsidR="0083447B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5C6F08">
        <w:rPr>
          <w:rFonts w:ascii="Angsana New" w:hAnsi="Angsana New"/>
          <w:sz w:val="26"/>
          <w:szCs w:val="26"/>
          <w:cs/>
        </w:rPr>
        <w:t>แสดง</w:t>
      </w:r>
      <w:r w:rsidRPr="005C6F08">
        <w:rPr>
          <w:rFonts w:ascii="Angsana New" w:hAnsi="Angsana New" w:hint="cs"/>
          <w:sz w:val="26"/>
          <w:szCs w:val="26"/>
          <w:cs/>
        </w:rPr>
        <w:t>ด้วยยอด</w:t>
      </w:r>
      <w:r w:rsidRPr="005C6F08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ก็ต่อเมื่อบริษัท</w:t>
      </w:r>
      <w:r w:rsidRPr="005C6F08">
        <w:rPr>
          <w:rFonts w:ascii="Angsana New" w:hAnsi="Angsana New"/>
          <w:sz w:val="26"/>
          <w:szCs w:val="26"/>
          <w:cs/>
        </w:rPr>
        <w:t>มีสิทธิ</w:t>
      </w:r>
      <w:r w:rsidRPr="005C6F08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5C6F08">
        <w:rPr>
          <w:rFonts w:ascii="Angsana New" w:hAnsi="Angsana New"/>
          <w:sz w:val="26"/>
          <w:szCs w:val="26"/>
          <w:cs/>
        </w:rPr>
        <w:t>ตามกฎหมาย</w:t>
      </w:r>
      <w:r w:rsidRPr="005C6F08">
        <w:rPr>
          <w:rFonts w:ascii="Angsana New" w:hAnsi="Angsana New" w:hint="cs"/>
          <w:sz w:val="26"/>
          <w:szCs w:val="26"/>
          <w:cs/>
        </w:rPr>
        <w:t>อยู่แล้ว</w:t>
      </w:r>
      <w:r w:rsidRPr="005C6F08">
        <w:rPr>
          <w:rFonts w:ascii="Angsana New" w:hAnsi="Angsana New"/>
          <w:sz w:val="26"/>
          <w:szCs w:val="26"/>
          <w:cs/>
        </w:rPr>
        <w:t>ในการหักกลบ</w:t>
      </w:r>
      <w:r w:rsidRPr="005C6F08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5C6F08">
        <w:rPr>
          <w:rFonts w:ascii="Angsana New" w:hAnsi="Angsana New"/>
          <w:sz w:val="26"/>
          <w:szCs w:val="26"/>
          <w:cs/>
        </w:rPr>
        <w:t>และ</w:t>
      </w:r>
      <w:r w:rsidRPr="005C6F08">
        <w:rPr>
          <w:rFonts w:ascii="Angsana New" w:hAnsi="Angsana New" w:hint="cs"/>
          <w:sz w:val="26"/>
          <w:szCs w:val="26"/>
          <w:cs/>
        </w:rPr>
        <w:t>บริษัท</w:t>
      </w:r>
      <w:r w:rsidRPr="005C6F08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4905218D" w14:textId="77777777" w:rsidR="009B3429" w:rsidRPr="005C6F08" w:rsidRDefault="009B3429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8F43E18" w14:textId="77777777" w:rsidR="00DB1DA3" w:rsidRPr="00A74EA2" w:rsidRDefault="00DB1DA3" w:rsidP="00DB1DA3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74EA2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อนุพันธ์</w:t>
      </w:r>
    </w:p>
    <w:p w14:paraId="7CFF1B8C" w14:textId="77777777" w:rsidR="00DB1DA3" w:rsidRPr="00A74EA2" w:rsidRDefault="00DB1DA3" w:rsidP="00DB1DA3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0"/>
          <w:szCs w:val="20"/>
        </w:rPr>
      </w:pPr>
    </w:p>
    <w:p w14:paraId="61D0BB39" w14:textId="77777777" w:rsidR="00DB1DA3" w:rsidRPr="00A74EA2" w:rsidRDefault="00DB1DA3" w:rsidP="00DB1DA3">
      <w:pPr>
        <w:tabs>
          <w:tab w:val="left" w:pos="0"/>
          <w:tab w:val="left" w:pos="630"/>
        </w:tabs>
        <w:jc w:val="thaiDistribute"/>
        <w:rPr>
          <w:rFonts w:ascii="Angsana New" w:hAnsi="Angsana New"/>
          <w:sz w:val="26"/>
          <w:szCs w:val="26"/>
        </w:rPr>
      </w:pPr>
      <w:r w:rsidRPr="00A74EA2">
        <w:rPr>
          <w:rFonts w:ascii="Angsana New" w:hAnsi="Angsana New"/>
          <w:sz w:val="26"/>
          <w:szCs w:val="26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5899A2B" w14:textId="77777777" w:rsidR="00DB1DA3" w:rsidRPr="005C6F08" w:rsidRDefault="00DB1DA3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BF0EC6D" w14:textId="77777777" w:rsidR="0083447B" w:rsidRPr="005C6F08" w:rsidRDefault="0083447B" w:rsidP="0083447B">
      <w:pPr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4AAD316" w14:textId="77777777" w:rsidR="0083447B" w:rsidRPr="005C6F08" w:rsidRDefault="0083447B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70C365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904A959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02E182E5" w14:textId="2D213FD3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0672A37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0CB3B1A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2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A72AFC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ind w:left="630" w:hanging="63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/>
          <w:sz w:val="26"/>
          <w:szCs w:val="26"/>
          <w:cs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เช่น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5C6F08">
        <w:rPr>
          <w:rFonts w:ascii="Angsana New" w:hAnsi="Angsana New"/>
          <w:sz w:val="26"/>
          <w:szCs w:val="26"/>
          <w:cs/>
        </w:rPr>
        <w:t xml:space="preserve"> (</w:t>
      </w:r>
      <w:r w:rsidRPr="005C6F08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5C6F08">
        <w:rPr>
          <w:rFonts w:ascii="Angsana New" w:hAnsi="Angsana New"/>
          <w:sz w:val="26"/>
          <w:szCs w:val="26"/>
          <w:cs/>
        </w:rPr>
        <w:t>)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      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4B28FDE2" w14:textId="77777777" w:rsidR="0083447B" w:rsidRPr="005C6F08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hanging="630"/>
        <w:jc w:val="thaiDistribute"/>
        <w:rPr>
          <w:rFonts w:ascii="Angsana New" w:hAnsi="Angsana New"/>
          <w:sz w:val="26"/>
          <w:szCs w:val="26"/>
          <w:cs/>
        </w:rPr>
      </w:pPr>
    </w:p>
    <w:p w14:paraId="1BD3930C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6C3C6B94" w14:textId="1ECF8FFD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ต้นทุนทางการเงิน</w:t>
      </w:r>
    </w:p>
    <w:p w14:paraId="64F7F41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175C02C8" w14:textId="57390F97" w:rsidR="008A730A" w:rsidRPr="005C6F08" w:rsidRDefault="008A730A" w:rsidP="008A730A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0F470D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ยกเว้น 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ดอกเบี้ยซึ่งเป็นส่วนหนึ่งของค่างวดตามสัญญาเช่าบันทึกใน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ขาดทุน</w:t>
      </w:r>
      <w:r w:rsidRPr="005C6F08">
        <w:rPr>
          <w:rFonts w:ascii="Angsana New" w:hAnsi="Angsana New" w:cs="Angsana New"/>
          <w:sz w:val="26"/>
          <w:szCs w:val="26"/>
          <w:cs/>
        </w:rPr>
        <w:t>โดยใช้วิธีอัตราดอกเบี้ยที่แท้จริง</w:t>
      </w:r>
    </w:p>
    <w:p w14:paraId="033C12D3" w14:textId="77777777" w:rsidR="007C1CBF" w:rsidRPr="005C6F08" w:rsidRDefault="007C1CB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0DDA305" w14:textId="4FDFD4CE" w:rsidR="008A730A" w:rsidRPr="005C6F08" w:rsidRDefault="008A730A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1C3AEDD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</w:p>
    <w:p w14:paraId="4B74FC4B" w14:textId="77777777" w:rsidR="00DB1DA3" w:rsidRDefault="008A730A" w:rsidP="00DB1DA3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cs="Angsana New"/>
          <w:sz w:val="26"/>
          <w:szCs w:val="26"/>
          <w:cs/>
        </w:rPr>
        <w:t xml:space="preserve"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</w:t>
      </w:r>
      <w:r w:rsidR="00EF7F6A" w:rsidRPr="005C6F08">
        <w:rPr>
          <w:rFonts w:ascii="Angsana New" w:hAnsi="Angsana New" w:cs="Angsana New" w:hint="cs"/>
          <w:sz w:val="26"/>
          <w:szCs w:val="26"/>
          <w:cs/>
        </w:rPr>
        <w:t>วันที่ในงบแสดงฐานะการเงิน</w:t>
      </w:r>
      <w:r w:rsidRPr="005C6F08">
        <w:rPr>
          <w:rFonts w:ascii="Angsana New" w:hAnsi="Angsana New" w:cs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</w:t>
      </w:r>
    </w:p>
    <w:p w14:paraId="423D81AA" w14:textId="77777777" w:rsidR="005B66D3" w:rsidRDefault="005B66D3" w:rsidP="00DB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5CF942D" w14:textId="2C9DF144" w:rsidR="008A730A" w:rsidRPr="00DB1DA3" w:rsidRDefault="008A730A" w:rsidP="00DB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DB1DA3">
        <w:rPr>
          <w:rFonts w:ascii="Angsana New" w:hAnsi="Angsana New"/>
          <w:b/>
          <w:bCs/>
          <w:sz w:val="26"/>
          <w:szCs w:val="26"/>
          <w:cs/>
        </w:rPr>
        <w:t>ภาษีเงินได้</w:t>
      </w:r>
    </w:p>
    <w:p w14:paraId="3774758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9CD037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          ณ วันที่ในงบแสดงฐานะการเงิน</w:t>
      </w:r>
    </w:p>
    <w:p w14:paraId="190B0D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810D6F6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</w:t>
      </w:r>
      <w:r w:rsidRPr="005C6F08">
        <w:rPr>
          <w:rFonts w:ascii="Angsana New" w:hAnsi="Angsana New"/>
          <w:sz w:val="26"/>
          <w:szCs w:val="26"/>
        </w:rPr>
        <w:t xml:space="preserve">    </w:t>
      </w:r>
      <w:r w:rsidRPr="005C6F08">
        <w:rPr>
          <w:rFonts w:ascii="Angsana New" w:hAnsi="Angsana New"/>
          <w:sz w:val="26"/>
          <w:szCs w:val="26"/>
          <w:cs/>
        </w:rPr>
        <w:t>รอการตัดบัญชีทั้งหมดหรือบางส่วนมาใช้</w:t>
      </w:r>
    </w:p>
    <w:p w14:paraId="6852E215" w14:textId="77777777" w:rsidR="005B66D3" w:rsidRDefault="005B66D3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0DBB31" w14:textId="04CA84B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FD3000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0A790274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CB59D82" w14:textId="4EB82BE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กำไร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E68533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134CB69A" w14:textId="12E2E5F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กำไรต่อหุ้นขั้นพื้นฐานคำนวณโดยการหารกำไรส</w:t>
      </w:r>
      <w:r w:rsidR="00A81C71" w:rsidRPr="005C6F08">
        <w:rPr>
          <w:rFonts w:ascii="Angsana New" w:hAnsi="Angsana New" w:hint="cs"/>
          <w:sz w:val="26"/>
          <w:szCs w:val="26"/>
          <w:cs/>
        </w:rPr>
        <w:t>ำหรับปี</w:t>
      </w:r>
      <w:r w:rsidRPr="005C6F08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3A2919C7" w14:textId="179D4AA9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C9110B8" w14:textId="58F3C058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543B2E25" w14:textId="77777777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98F0923" w14:textId="099AECDC" w:rsidR="00740ED5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5C6F08">
        <w:rPr>
          <w:rFonts w:ascii="Angsana New" w:hAnsi="Angsana New"/>
          <w:sz w:val="26"/>
          <w:szCs w:val="26"/>
        </w:rPr>
        <w:t>(</w:t>
      </w:r>
      <w:r w:rsidRPr="005C6F08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5C6F08">
        <w:rPr>
          <w:rFonts w:ascii="Angsana New" w:hAnsi="Angsana New"/>
          <w:sz w:val="26"/>
          <w:szCs w:val="26"/>
        </w:rPr>
        <w:t>)</w:t>
      </w:r>
      <w:r w:rsidRPr="005C6F08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7D5D36" w14:textId="77777777" w:rsidR="005B4CFC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11008940" w14:textId="76BC3B07" w:rsidR="008175FB" w:rsidRPr="005C6F08" w:rsidRDefault="00427836" w:rsidP="00DF5A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4</w:t>
      </w:r>
      <w:r w:rsidR="008175FB" w:rsidRPr="005C6F08">
        <w:rPr>
          <w:rFonts w:ascii="Angsana New" w:hAnsi="Angsana New"/>
          <w:b/>
          <w:bCs/>
          <w:sz w:val="26"/>
          <w:szCs w:val="26"/>
        </w:rPr>
        <w:t>.</w:t>
      </w:r>
      <w:r w:rsidR="008175FB" w:rsidRPr="005C6F08">
        <w:rPr>
          <w:rFonts w:ascii="Angsana New" w:hAnsi="Angsana New"/>
          <w:b/>
          <w:bCs/>
          <w:sz w:val="26"/>
          <w:szCs w:val="26"/>
        </w:rPr>
        <w:tab/>
      </w:r>
      <w:r w:rsidR="00D03B53"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</w:t>
      </w:r>
      <w:r w:rsidR="00793070" w:rsidRPr="005C6F08">
        <w:rPr>
          <w:rFonts w:ascii="Angsana New" w:hAnsi="Angsana New"/>
          <w:b/>
          <w:bCs/>
          <w:sz w:val="26"/>
          <w:szCs w:val="26"/>
          <w:cs/>
        </w:rPr>
        <w:t>และกิจการ</w:t>
      </w:r>
      <w:r w:rsidR="008175FB" w:rsidRPr="005C6F08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5C9E2408" w14:textId="3FB31534" w:rsidR="008175FB" w:rsidRPr="005C6F08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1FB53F7" w14:textId="77777777" w:rsidR="00427836" w:rsidRPr="005C6F08" w:rsidRDefault="00427836" w:rsidP="00427836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5C6F08">
        <w:rPr>
          <w:rFonts w:ascii="Angsana New" w:hAnsi="Angsana New" w:cs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                การเกี่ยวข้องกันนี้อาจเป็นรายบุคคลหรือเป็นกิจการ</w:t>
      </w:r>
    </w:p>
    <w:p w14:paraId="04F274F2" w14:textId="77777777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54BE2D43" w:rsidR="00257141" w:rsidRPr="005C6F08" w:rsidRDefault="00257141" w:rsidP="00257141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9E1052" w:rsidRPr="005C6F08" w14:paraId="46F92FB3" w14:textId="77777777" w:rsidTr="005C72CF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CAFB4E8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BC0D22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5C6F0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5850BDEC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2E825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AE08C04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3682E40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EC31AF3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5DEDC3FA" w14:textId="77777777" w:rsidR="009E1052" w:rsidRPr="005C6F08" w:rsidRDefault="009E1052" w:rsidP="005C72CF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058436A6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C313634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E1052" w:rsidRPr="005C6F08" w14:paraId="103ED396" w14:textId="77777777" w:rsidTr="005C72CF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0A7B274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C75F079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70DBF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4F756A5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FC3ADF8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0F5B526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5D33332B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E1052" w:rsidRPr="005C6F08" w14:paraId="1030C803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5547E899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42B31DE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8E3AF2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778399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A455FFE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628077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581D0B6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9E1052" w:rsidRPr="005C6F08" w14:paraId="14C94A9D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3A75D22A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550C5C24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37A479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FAD962B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166ABCA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AD938C0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0A630B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9E1052" w:rsidRPr="005C6F08" w14:paraId="338B4B67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667164FD" w14:textId="2223E124" w:rsidR="009E1052" w:rsidRPr="005C6F08" w:rsidRDefault="00035656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9E1052" w:rsidRPr="005C6F08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80" w:type="dxa"/>
          </w:tcPr>
          <w:p w14:paraId="273C3A71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C9AD68B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B257600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72CC03C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AD7765F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6E4D34F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9E1052" w:rsidRPr="005C6F08" w14:paraId="30364CDD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01D86FC2" w14:textId="45F251B0" w:rsidR="009E1052" w:rsidRPr="005C6F08" w:rsidRDefault="00035656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นางสาว</w:t>
            </w:r>
            <w:r w:rsidR="009E1052" w:rsidRPr="005C6F08">
              <w:rPr>
                <w:rFonts w:ascii="Angsana New" w:hAnsi="Angsana New"/>
                <w:sz w:val="26"/>
                <w:szCs w:val="26"/>
                <w:cs/>
              </w:rPr>
              <w:t>ทซู หยวน หวั่ง</w:t>
            </w:r>
          </w:p>
        </w:tc>
        <w:tc>
          <w:tcPr>
            <w:tcW w:w="180" w:type="dxa"/>
          </w:tcPr>
          <w:p w14:paraId="674427F0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BD0073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9C71997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262D7938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990182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5B1ADA51" w14:textId="0256EB1F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ผู้ถือหุ้นและกรรมการ </w:t>
            </w:r>
          </w:p>
        </w:tc>
      </w:tr>
      <w:tr w:rsidR="00C76FC9" w:rsidRPr="005C6F08" w14:paraId="35DEBD25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50FE4F3A" w14:textId="708B07EC" w:rsidR="00C76FC9" w:rsidRPr="005C6F08" w:rsidRDefault="00035656" w:rsidP="00C76FC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="00C76FC9" w:rsidRPr="005C6F08">
              <w:rPr>
                <w:rFonts w:ascii="Angsana New" w:hAnsi="Angsana New" w:hint="cs"/>
                <w:sz w:val="26"/>
                <w:szCs w:val="26"/>
                <w:cs/>
              </w:rPr>
              <w:t>สุวัฒน์ชัย</w:t>
            </w:r>
            <w:r w:rsidR="00C76FC9" w:rsidRPr="005C6F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C76FC9" w:rsidRPr="005C6F08">
              <w:rPr>
                <w:rFonts w:ascii="Angsana New" w:hAnsi="Angsana New" w:hint="cs"/>
                <w:sz w:val="26"/>
                <w:szCs w:val="26"/>
                <w:cs/>
              </w:rPr>
              <w:t>เกิดพูล</w:t>
            </w:r>
          </w:p>
        </w:tc>
        <w:tc>
          <w:tcPr>
            <w:tcW w:w="180" w:type="dxa"/>
          </w:tcPr>
          <w:p w14:paraId="47323A63" w14:textId="77777777" w:rsidR="00C76FC9" w:rsidRPr="005C6F08" w:rsidRDefault="00C76FC9" w:rsidP="00C76FC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F6CB64" w14:textId="1D6CEB94" w:rsidR="00C76FC9" w:rsidRPr="005C6F08" w:rsidRDefault="00C76FC9" w:rsidP="00C76F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2E5BCF4" w14:textId="77777777" w:rsidR="00C76FC9" w:rsidRPr="005C6F08" w:rsidRDefault="00C76FC9" w:rsidP="00C76FC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28EBFC5" w14:textId="7E264295" w:rsidR="00C76FC9" w:rsidRPr="005C6F08" w:rsidRDefault="00C76FC9" w:rsidP="00C76F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95FCE52" w14:textId="77777777" w:rsidR="00C76FC9" w:rsidRPr="005C6F08" w:rsidRDefault="00C76FC9" w:rsidP="00C76FC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7B7AECE3" w14:textId="3C02FD75" w:rsidR="00C76FC9" w:rsidRPr="005C6F08" w:rsidRDefault="00C76FC9" w:rsidP="00C76F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</w:tbl>
    <w:p w14:paraId="4A53F428" w14:textId="77777777" w:rsidR="005B66D3" w:rsidRDefault="005B66D3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FA64013" w14:textId="006F5672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นโยบายการกำหนดราคาสำหรับรายการกับบุคคลและกิจการที่เกี่ยวข้องกันอธิบายได้ดังต่อไปนี้</w:t>
      </w:r>
    </w:p>
    <w:p w14:paraId="57F50805" w14:textId="77777777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6480"/>
      </w:tblGrid>
      <w:tr w:rsidR="009E1052" w:rsidRPr="005C6F08" w14:paraId="6179EA8D" w14:textId="77777777" w:rsidTr="005C72CF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900A" w14:textId="77777777" w:rsidR="009E1052" w:rsidRPr="005C6F08" w:rsidRDefault="009E1052" w:rsidP="005C72CF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643FC2DF" w14:textId="77777777" w:rsidR="009E1052" w:rsidRPr="005C6F08" w:rsidRDefault="009E1052" w:rsidP="005C72CF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CCEF" w14:textId="77777777" w:rsidR="009E1052" w:rsidRPr="005C6F08" w:rsidRDefault="009E1052" w:rsidP="005C72CF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1052" w:rsidRPr="005C6F08" w14:paraId="3B797FA4" w14:textId="77777777" w:rsidTr="005C72CF">
        <w:trPr>
          <w:trHeight w:val="7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1BA3" w14:textId="77777777" w:rsidR="009E1052" w:rsidRPr="005C6F08" w:rsidRDefault="009E1052" w:rsidP="005C72CF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6B8EBB9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D1D4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782917" w:rsidRPr="005C6F08" w14:paraId="4E4B7858" w14:textId="77777777" w:rsidTr="005C72C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9750" w14:textId="25EC5D04" w:rsidR="00782917" w:rsidRPr="005C6F08" w:rsidRDefault="00782917" w:rsidP="0078291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2D139EA5" w14:textId="77777777" w:rsidR="00782917" w:rsidRPr="005C6F08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FDD3" w14:textId="1798A2F0" w:rsidR="00782917" w:rsidRPr="005C6F08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782917" w:rsidRPr="005C6F08" w14:paraId="73312D00" w14:textId="77777777" w:rsidTr="005C72C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751E" w14:textId="4D3B947E" w:rsidR="00782917" w:rsidRPr="005C6F08" w:rsidRDefault="00782917" w:rsidP="00782917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4294DCA9" w14:textId="77777777" w:rsidR="00782917" w:rsidRPr="005C6F08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1449" w14:textId="3955A63D" w:rsidR="00782917" w:rsidRPr="005C6F08" w:rsidRDefault="00782917" w:rsidP="00782917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อัตราเงินกู้ยืมขั้นต่ำลบร้อยละ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 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20170C69" w14:textId="77777777" w:rsidR="009E1052" w:rsidRPr="005C6F08" w:rsidRDefault="009E1052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23CECB1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CB5B153" w14:textId="11CA8AD6" w:rsidR="000815FA" w:rsidRPr="005C6F08" w:rsidRDefault="000815FA" w:rsidP="0078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รายการบัญชีที่เป็นสาระสำคัญที่มีกับบุคคล</w:t>
      </w:r>
      <w:r w:rsidR="00793070" w:rsidRPr="005C6F08">
        <w:rPr>
          <w:rFonts w:ascii="Angsana New" w:hAnsi="Angsana New"/>
          <w:sz w:val="26"/>
          <w:szCs w:val="26"/>
          <w:cs/>
        </w:rPr>
        <w:t>และกิจการ</w:t>
      </w:r>
      <w:r w:rsidRPr="005C6F08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00D4C"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สิ้นสุดวันที่</w:t>
      </w:r>
      <w:r w:rsidR="00C22599" w:rsidRPr="005C6F08">
        <w:rPr>
          <w:rFonts w:ascii="Angsana New" w:hAnsi="Angsana New"/>
          <w:sz w:val="26"/>
          <w:szCs w:val="26"/>
          <w:cs/>
        </w:rPr>
        <w:t xml:space="preserve">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782917">
        <w:rPr>
          <w:rFonts w:ascii="Angsana New" w:hAnsi="Angsana New"/>
          <w:sz w:val="26"/>
          <w:szCs w:val="26"/>
        </w:rPr>
        <w:t>5</w:t>
      </w:r>
      <w:r w:rsidR="00A36B35" w:rsidRPr="005C6F08">
        <w:rPr>
          <w:rFonts w:ascii="Angsana New" w:hAnsi="Angsana New"/>
          <w:sz w:val="26"/>
          <w:szCs w:val="26"/>
        </w:rPr>
        <w:t xml:space="preserve"> </w:t>
      </w:r>
      <w:r w:rsidR="00A36B35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782917">
        <w:rPr>
          <w:rFonts w:ascii="Angsana New" w:hAnsi="Angsana New"/>
          <w:sz w:val="26"/>
          <w:szCs w:val="26"/>
        </w:rPr>
        <w:t>4</w:t>
      </w:r>
      <w:r w:rsidR="0025714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2B9DC99A" w14:textId="77777777" w:rsidR="00257141" w:rsidRPr="005C6F08" w:rsidRDefault="00257141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800D4C" w:rsidRPr="005C6F08" w14:paraId="752B15F8" w14:textId="77777777" w:rsidTr="00800D4C">
        <w:tc>
          <w:tcPr>
            <w:tcW w:w="3960" w:type="dxa"/>
          </w:tcPr>
          <w:p w14:paraId="5E7EE7D9" w14:textId="77777777" w:rsidR="00800D4C" w:rsidRPr="005C6F08" w:rsidRDefault="00800D4C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1" w:name="_Hlk45894766"/>
          </w:p>
        </w:tc>
        <w:tc>
          <w:tcPr>
            <w:tcW w:w="2790" w:type="dxa"/>
            <w:gridSpan w:val="3"/>
          </w:tcPr>
          <w:p w14:paraId="60E7D548" w14:textId="589A0901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E2451" w14:textId="77777777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916060" w14:textId="3723199A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257141" w:rsidRPr="005C6F08" w14:paraId="056C040D" w14:textId="77777777" w:rsidTr="00800D4C">
        <w:tc>
          <w:tcPr>
            <w:tcW w:w="3960" w:type="dxa"/>
          </w:tcPr>
          <w:p w14:paraId="2B65083F" w14:textId="77777777" w:rsidR="00257141" w:rsidRPr="005C6F08" w:rsidRDefault="00257141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FA2F6D" w14:textId="5FDFEFA5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A60EE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657FB9" w14:textId="7C2984FE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1C050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9B8A51" w14:textId="73D5E2AB" w:rsidR="00257141" w:rsidRPr="005C6F08" w:rsidRDefault="009E1052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8291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160351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8A159E" w14:textId="2D75EACB" w:rsidR="00257141" w:rsidRPr="005C6F08" w:rsidRDefault="005328F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8291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bookmarkEnd w:id="1"/>
      <w:tr w:rsidR="006C49AD" w:rsidRPr="005C6F08" w14:paraId="64CAB91D" w14:textId="77777777" w:rsidTr="00800D4C">
        <w:tc>
          <w:tcPr>
            <w:tcW w:w="3960" w:type="dxa"/>
          </w:tcPr>
          <w:p w14:paraId="1BE41C4D" w14:textId="04C690C2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91E6495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5AD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7B5C45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C5A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EFBAC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9EB6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396453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0F8A" w:rsidRPr="005C6F08" w14:paraId="32C71043" w14:textId="77777777" w:rsidTr="000256A9">
        <w:tc>
          <w:tcPr>
            <w:tcW w:w="3960" w:type="dxa"/>
          </w:tcPr>
          <w:p w14:paraId="1C66C2E3" w14:textId="5FEE435F" w:rsidR="00AE0F8A" w:rsidRPr="005C6F08" w:rsidRDefault="00AE0F8A" w:rsidP="00A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D4F4C2B" w14:textId="77777777" w:rsidR="00AE0F8A" w:rsidRPr="005C6F08" w:rsidRDefault="00AE0F8A" w:rsidP="00A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29CEF5" w14:textId="77777777" w:rsidR="00AE0F8A" w:rsidRPr="005C6F08" w:rsidRDefault="00AE0F8A" w:rsidP="00A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F575D5" w14:textId="77777777" w:rsidR="00AE0F8A" w:rsidRPr="005C6F08" w:rsidRDefault="00AE0F8A" w:rsidP="00A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B62447" w14:textId="77777777" w:rsidR="00AE0F8A" w:rsidRPr="005C6F08" w:rsidRDefault="00AE0F8A" w:rsidP="00A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9A7E99" w14:textId="529B6A5A" w:rsidR="00AE0F8A" w:rsidRPr="005C6F08" w:rsidRDefault="00AE0F8A" w:rsidP="00A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  <w:lang w:val="en-GB"/>
              </w:rPr>
              <w:t>7,659</w:t>
            </w:r>
          </w:p>
        </w:tc>
        <w:tc>
          <w:tcPr>
            <w:tcW w:w="270" w:type="dxa"/>
          </w:tcPr>
          <w:p w14:paraId="16F7A660" w14:textId="77777777" w:rsidR="00AE0F8A" w:rsidRPr="005C6F08" w:rsidRDefault="00AE0F8A" w:rsidP="00A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B66ED7" w14:textId="2F4BEC8B" w:rsidR="00AE0F8A" w:rsidRPr="005C6F08" w:rsidRDefault="00AE0F8A" w:rsidP="00AE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9,890</w:t>
            </w:r>
          </w:p>
        </w:tc>
      </w:tr>
      <w:tr w:rsidR="00A75D7A" w:rsidRPr="005C6F08" w14:paraId="29C84617" w14:textId="77777777" w:rsidTr="00490DD5">
        <w:tc>
          <w:tcPr>
            <w:tcW w:w="3960" w:type="dxa"/>
          </w:tcPr>
          <w:p w14:paraId="3256A844" w14:textId="134C3B5C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4182159D" w14:textId="0F8CC147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840ADE" w14:textId="77777777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A1B088" w14:textId="14E77C00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E08A2" w14:textId="77777777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9DDD50" w14:textId="1FCA4730" w:rsidR="00A75D7A" w:rsidRPr="00782917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14:paraId="064001DC" w14:textId="77777777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940673" w14:textId="59B5087C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463</w:t>
            </w:r>
          </w:p>
        </w:tc>
      </w:tr>
      <w:tr w:rsidR="00782917" w:rsidRPr="005C6F08" w14:paraId="695797C6" w14:textId="77777777" w:rsidTr="00490DD5">
        <w:tc>
          <w:tcPr>
            <w:tcW w:w="3960" w:type="dxa"/>
          </w:tcPr>
          <w:p w14:paraId="3B4EC0CA" w14:textId="31FBD36B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5746E943" w14:textId="2E9AE828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66F8E0C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A952FB" w14:textId="7239CDD9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11AE2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136AE" w14:textId="37F72C00" w:rsidR="00782917" w:rsidRPr="00A75D7A" w:rsidRDefault="00A75D7A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75D7A">
              <w:rPr>
                <w:rFonts w:ascii="Angsana New" w:hAnsi="Angsana New"/>
                <w:sz w:val="26"/>
                <w:szCs w:val="26"/>
                <w:lang w:val="en-GB"/>
              </w:rPr>
              <w:t>7,659</w:t>
            </w:r>
          </w:p>
        </w:tc>
        <w:tc>
          <w:tcPr>
            <w:tcW w:w="270" w:type="dxa"/>
          </w:tcPr>
          <w:p w14:paraId="4D2B7E3D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6B983" w14:textId="6F3AFB90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10,353</w:t>
            </w:r>
          </w:p>
        </w:tc>
      </w:tr>
      <w:tr w:rsidR="005328F1" w:rsidRPr="005C6F08" w14:paraId="0B000AE4" w14:textId="77777777" w:rsidTr="00782917">
        <w:tc>
          <w:tcPr>
            <w:tcW w:w="3960" w:type="dxa"/>
          </w:tcPr>
          <w:p w14:paraId="5EB0FA3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67C2CCE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CFBB5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052F702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AF1FA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F81CD0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A34AC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7887D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4BF3" w:rsidRPr="005C6F08" w14:paraId="769B2403" w14:textId="77777777" w:rsidTr="001F07E0">
        <w:tc>
          <w:tcPr>
            <w:tcW w:w="3960" w:type="dxa"/>
          </w:tcPr>
          <w:p w14:paraId="4BC6D894" w14:textId="77777777" w:rsidR="009C4BF3" w:rsidRPr="005B66D3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266F8766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A2188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D53133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D66B6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EA579D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3019D8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5C5E51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34D" w:rsidRPr="005C6F08" w14:paraId="471D6F85" w14:textId="77777777" w:rsidTr="001F07E0">
        <w:tc>
          <w:tcPr>
            <w:tcW w:w="3960" w:type="dxa"/>
          </w:tcPr>
          <w:p w14:paraId="38C17815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ชาคริต ทีปกรสุขเกษม</w:t>
            </w:r>
          </w:p>
        </w:tc>
        <w:tc>
          <w:tcPr>
            <w:tcW w:w="1260" w:type="dxa"/>
          </w:tcPr>
          <w:p w14:paraId="7128942B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C92DF5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F4DF0F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1DE7C4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510F35" w14:textId="747BCD1F" w:rsidR="00A4134D" w:rsidRPr="00A75D7A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14:paraId="6FC16F9E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AE3FAE7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467</w:t>
            </w:r>
          </w:p>
        </w:tc>
      </w:tr>
      <w:tr w:rsidR="00A4134D" w:rsidRPr="005C6F08" w14:paraId="2B26DDC1" w14:textId="77777777" w:rsidTr="001F07E0">
        <w:tc>
          <w:tcPr>
            <w:tcW w:w="3960" w:type="dxa"/>
          </w:tcPr>
          <w:p w14:paraId="4F4C280B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นางสาว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ทซู หยวน หวั่ง</w:t>
            </w:r>
          </w:p>
        </w:tc>
        <w:tc>
          <w:tcPr>
            <w:tcW w:w="1260" w:type="dxa"/>
          </w:tcPr>
          <w:p w14:paraId="37A908F6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C98C79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1EE642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445D3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A76CF1" w14:textId="5C0E7E5C" w:rsidR="00A4134D" w:rsidRPr="00A75D7A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14:paraId="6E0B49B7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17EE89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A4134D" w:rsidRPr="005C6F08" w14:paraId="0135BAD6" w14:textId="77777777" w:rsidTr="001F07E0">
        <w:tc>
          <w:tcPr>
            <w:tcW w:w="3960" w:type="dxa"/>
          </w:tcPr>
          <w:p w14:paraId="0D1602BE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2073ED65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70247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CF1550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718EC2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7E6326" w14:textId="672E808C" w:rsidR="00A4134D" w:rsidRPr="00A75D7A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</w:tcPr>
          <w:p w14:paraId="35AE64E6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6198F4" w14:textId="77777777" w:rsidR="00A4134D" w:rsidRPr="005C6F08" w:rsidRDefault="00A4134D" w:rsidP="00A41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478</w:t>
            </w:r>
          </w:p>
        </w:tc>
      </w:tr>
      <w:tr w:rsidR="009C4BF3" w:rsidRPr="005C6F08" w14:paraId="26E788B0" w14:textId="77777777" w:rsidTr="001F07E0">
        <w:tc>
          <w:tcPr>
            <w:tcW w:w="3960" w:type="dxa"/>
          </w:tcPr>
          <w:p w14:paraId="054D5054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20F5CEB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6C5D67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247EB33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16D414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2D2C0DB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3D773C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314254B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4BF3" w:rsidRPr="005C6F08" w14:paraId="14493B39" w14:textId="77777777" w:rsidTr="001F07E0">
        <w:tc>
          <w:tcPr>
            <w:tcW w:w="3960" w:type="dxa"/>
            <w:vAlign w:val="center"/>
          </w:tcPr>
          <w:p w14:paraId="1B7384A2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39B3F346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8895A7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E1FD9C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CB30A0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1533A2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6A8898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0718A4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C4BF3" w:rsidRPr="005C6F08" w14:paraId="76795BDC" w14:textId="77777777" w:rsidTr="001F07E0">
        <w:tc>
          <w:tcPr>
            <w:tcW w:w="3960" w:type="dxa"/>
          </w:tcPr>
          <w:p w14:paraId="5871C60F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FC80AD0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538D7A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86758D7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C7E993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589274" w14:textId="500240C5" w:rsidR="009C4BF3" w:rsidRPr="00226A76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226A76" w:rsidRPr="00226A76">
              <w:rPr>
                <w:rFonts w:ascii="Angsana New" w:hAnsi="Angsana New"/>
                <w:color w:val="000000"/>
                <w:sz w:val="26"/>
                <w:szCs w:val="26"/>
              </w:rPr>
              <w:t>1,675</w:t>
            </w:r>
          </w:p>
        </w:tc>
        <w:tc>
          <w:tcPr>
            <w:tcW w:w="270" w:type="dxa"/>
          </w:tcPr>
          <w:p w14:paraId="37F7551E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68925BC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10,971</w:t>
            </w:r>
          </w:p>
        </w:tc>
      </w:tr>
      <w:tr w:rsidR="009C4BF3" w:rsidRPr="005C6F08" w14:paraId="0383E591" w14:textId="77777777" w:rsidTr="001F07E0">
        <w:tc>
          <w:tcPr>
            <w:tcW w:w="3960" w:type="dxa"/>
          </w:tcPr>
          <w:p w14:paraId="28C5FA77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-  ผลประโยชน์ระยะยาว</w:t>
            </w:r>
          </w:p>
        </w:tc>
        <w:tc>
          <w:tcPr>
            <w:tcW w:w="1260" w:type="dxa"/>
          </w:tcPr>
          <w:p w14:paraId="4E265E4D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C9D38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840BD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4872DF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6B912E" w14:textId="0C797121" w:rsidR="009C4BF3" w:rsidRPr="00226A76" w:rsidRDefault="00226A76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9C4BF3" w:rsidRPr="00226A76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0AD6615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1FB55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168</w:t>
            </w:r>
          </w:p>
        </w:tc>
      </w:tr>
      <w:tr w:rsidR="009C4BF3" w:rsidRPr="005C6F08" w14:paraId="61D315E0" w14:textId="77777777" w:rsidTr="001F07E0">
        <w:tc>
          <w:tcPr>
            <w:tcW w:w="3960" w:type="dxa"/>
          </w:tcPr>
          <w:p w14:paraId="760A9E8D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0716DE1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0FE84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7810D7B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F075F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A7944" w14:textId="43102DC5" w:rsidR="009C4BF3" w:rsidRPr="00226A76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226A76" w:rsidRPr="00226A7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26A76" w:rsidRPr="00226A76">
              <w:rPr>
                <w:rFonts w:ascii="Angsana New" w:hAnsi="Angsana New"/>
                <w:color w:val="000000"/>
                <w:sz w:val="26"/>
                <w:szCs w:val="26"/>
              </w:rPr>
              <w:t>05</w:t>
            </w:r>
            <w:r w:rsidRPr="00226A76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C0AF08E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BB6308" w14:textId="77777777" w:rsidR="009C4BF3" w:rsidRPr="005C6F08" w:rsidRDefault="009C4BF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11,139</w:t>
            </w:r>
          </w:p>
        </w:tc>
      </w:tr>
    </w:tbl>
    <w:p w14:paraId="698AEA52" w14:textId="77777777" w:rsidR="009C4BF3" w:rsidRPr="005C6F08" w:rsidRDefault="009C4BF3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6EF0B35" w14:textId="178CC4F1" w:rsidR="008175FB" w:rsidRPr="005C6F08" w:rsidRDefault="008175FB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782917">
        <w:rPr>
          <w:rFonts w:ascii="Angsana New" w:hAnsi="Angsana New"/>
          <w:sz w:val="26"/>
          <w:szCs w:val="26"/>
        </w:rPr>
        <w:t>5</w:t>
      </w:r>
      <w:r w:rsidR="00E42109" w:rsidRPr="005C6F08">
        <w:rPr>
          <w:rFonts w:ascii="Angsana New" w:hAnsi="Angsana New"/>
          <w:sz w:val="26"/>
          <w:szCs w:val="26"/>
        </w:rPr>
        <w:t xml:space="preserve"> </w:t>
      </w:r>
      <w:r w:rsidR="00E42109" w:rsidRPr="005C6F08">
        <w:rPr>
          <w:rFonts w:ascii="Angsana New" w:hAnsi="Angsana New" w:hint="cs"/>
          <w:sz w:val="26"/>
          <w:szCs w:val="26"/>
          <w:cs/>
        </w:rPr>
        <w:t>และ</w:t>
      </w:r>
      <w:r w:rsidR="00800D4C" w:rsidRPr="005C6F08">
        <w:rPr>
          <w:rFonts w:ascii="Angsana New" w:hAnsi="Angsana New"/>
          <w:sz w:val="26"/>
          <w:szCs w:val="26"/>
        </w:rPr>
        <w:t xml:space="preserve">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782917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  <w:cs/>
        </w:rPr>
        <w:t xml:space="preserve"> ยอดคงเหลือกับ</w:t>
      </w:r>
      <w:r w:rsidR="009F3984" w:rsidRPr="005C6F08">
        <w:rPr>
          <w:rFonts w:ascii="Angsana New" w:hAnsi="Angsana New"/>
          <w:sz w:val="26"/>
          <w:szCs w:val="26"/>
          <w:cs/>
        </w:rPr>
        <w:t>บุคคล</w:t>
      </w:r>
      <w:r w:rsidR="00793070" w:rsidRPr="005C6F08">
        <w:rPr>
          <w:rFonts w:ascii="Angsana New" w:hAnsi="Angsana New"/>
          <w:sz w:val="26"/>
          <w:szCs w:val="26"/>
          <w:cs/>
        </w:rPr>
        <w:t>และกิจการ</w:t>
      </w:r>
      <w:r w:rsidR="00084182" w:rsidRPr="005C6F08">
        <w:rPr>
          <w:rFonts w:ascii="Angsana New" w:hAnsi="Angsana New"/>
          <w:sz w:val="26"/>
          <w:szCs w:val="26"/>
          <w:cs/>
        </w:rPr>
        <w:t>ที่</w:t>
      </w:r>
      <w:r w:rsidRPr="005C6F08">
        <w:rPr>
          <w:rFonts w:ascii="Angsana New" w:hAnsi="Angsana New"/>
          <w:sz w:val="26"/>
          <w:szCs w:val="26"/>
          <w:cs/>
        </w:rPr>
        <w:t>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1B8D981E" w14:textId="77777777" w:rsidR="00007C8F" w:rsidRPr="005C6F08" w:rsidRDefault="00007C8F" w:rsidP="00E42109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09"/>
        <w:gridCol w:w="14"/>
        <w:gridCol w:w="222"/>
        <w:gridCol w:w="14"/>
        <w:gridCol w:w="1436"/>
      </w:tblGrid>
      <w:tr w:rsidR="00A13FA7" w:rsidRPr="005C6F08" w14:paraId="3FC7F6D3" w14:textId="77777777" w:rsidTr="00A13FA7">
        <w:trPr>
          <w:trHeight w:val="20"/>
        </w:trPr>
        <w:tc>
          <w:tcPr>
            <w:tcW w:w="6725" w:type="dxa"/>
          </w:tcPr>
          <w:p w14:paraId="221182A7" w14:textId="77777777" w:rsidR="00A13FA7" w:rsidRPr="005C6F08" w:rsidRDefault="00A13FA7" w:rsidP="00A13FA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5"/>
            <w:tcBorders>
              <w:bottom w:val="single" w:sz="4" w:space="0" w:color="auto"/>
            </w:tcBorders>
          </w:tcPr>
          <w:p w14:paraId="14CE0CA6" w14:textId="77777777" w:rsidR="00A13FA7" w:rsidRPr="005C6F08" w:rsidRDefault="00A13FA7" w:rsidP="00A13FA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782917" w:rsidRPr="005C6F08" w14:paraId="034ECC43" w14:textId="77777777" w:rsidTr="00A13FA7">
        <w:trPr>
          <w:trHeight w:val="20"/>
        </w:trPr>
        <w:tc>
          <w:tcPr>
            <w:tcW w:w="6725" w:type="dxa"/>
          </w:tcPr>
          <w:p w14:paraId="7554D12B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51E95AA0" w14:textId="49A50C62" w:rsidR="00782917" w:rsidRPr="00A75D7A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gridSpan w:val="2"/>
          </w:tcPr>
          <w:p w14:paraId="00469DA5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1A7D89" w14:textId="025EF5CA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82917" w:rsidRPr="005C6F08" w14:paraId="035F9DD9" w14:textId="77777777" w:rsidTr="00A13FA7">
        <w:trPr>
          <w:trHeight w:val="20"/>
        </w:trPr>
        <w:tc>
          <w:tcPr>
            <w:tcW w:w="6725" w:type="dxa"/>
          </w:tcPr>
          <w:p w14:paraId="00FEDFE4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4CDFCE20" w14:textId="77777777" w:rsidR="00782917" w:rsidRPr="00782917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40F3771D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2D63EF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2917" w:rsidRPr="005C6F08" w14:paraId="56CA2328" w14:textId="77777777" w:rsidTr="00A13FA7">
        <w:trPr>
          <w:trHeight w:val="20"/>
        </w:trPr>
        <w:tc>
          <w:tcPr>
            <w:tcW w:w="6725" w:type="dxa"/>
          </w:tcPr>
          <w:p w14:paraId="06372F07" w14:textId="0AA2D165" w:rsidR="00782917" w:rsidRPr="005C6F08" w:rsidRDefault="00A4134D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0E13E4EE" w14:textId="38545D90" w:rsidR="00782917" w:rsidRPr="00A75D7A" w:rsidRDefault="00A75D7A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  <w:tc>
          <w:tcPr>
            <w:tcW w:w="236" w:type="dxa"/>
            <w:gridSpan w:val="2"/>
          </w:tcPr>
          <w:p w14:paraId="2C423995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3A7C8AC" w14:textId="1C6E9940" w:rsidR="00782917" w:rsidRPr="005C6F08" w:rsidRDefault="00A4134D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1,823</w:t>
            </w:r>
          </w:p>
        </w:tc>
      </w:tr>
      <w:tr w:rsidR="00A75D7A" w:rsidRPr="005C6F08" w14:paraId="39063C40" w14:textId="77777777" w:rsidTr="00A13FA7">
        <w:trPr>
          <w:trHeight w:val="20"/>
        </w:trPr>
        <w:tc>
          <w:tcPr>
            <w:tcW w:w="6725" w:type="dxa"/>
          </w:tcPr>
          <w:p w14:paraId="23B3A9F9" w14:textId="18EEC4B7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3E8C7346" w14:textId="47283F2E" w:rsidR="00A75D7A" w:rsidRPr="00A75D7A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36" w:type="dxa"/>
            <w:gridSpan w:val="2"/>
          </w:tcPr>
          <w:p w14:paraId="2D2F18A7" w14:textId="77777777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2D17871" w14:textId="74391917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782917" w:rsidRPr="005C6F08" w14:paraId="1E186477" w14:textId="77777777" w:rsidTr="00A13FA7">
        <w:trPr>
          <w:trHeight w:val="20"/>
        </w:trPr>
        <w:tc>
          <w:tcPr>
            <w:tcW w:w="6725" w:type="dxa"/>
          </w:tcPr>
          <w:p w14:paraId="276BCD0C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60964" w14:textId="1D3F8FD6" w:rsidR="00782917" w:rsidRPr="00A75D7A" w:rsidRDefault="00A75D7A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  <w:tc>
          <w:tcPr>
            <w:tcW w:w="236" w:type="dxa"/>
            <w:gridSpan w:val="2"/>
          </w:tcPr>
          <w:p w14:paraId="15C33ED6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E4E54CE" w14:textId="2F13D846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1,914</w:t>
            </w:r>
          </w:p>
        </w:tc>
      </w:tr>
      <w:tr w:rsidR="00782917" w:rsidRPr="005C6F08" w14:paraId="6A4FA338" w14:textId="77777777" w:rsidTr="00A1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D2E600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DCE4D64" w14:textId="77777777" w:rsidR="00782917" w:rsidRPr="00782917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BC26E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CC47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2917" w:rsidRPr="005C6F08" w14:paraId="7F1D9C14" w14:textId="77777777" w:rsidTr="003145F1">
        <w:trPr>
          <w:trHeight w:val="252"/>
        </w:trPr>
        <w:tc>
          <w:tcPr>
            <w:tcW w:w="6725" w:type="dxa"/>
          </w:tcPr>
          <w:p w14:paraId="0C359CF9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เงินทดรองรับจากกรรมการ</w:t>
            </w:r>
          </w:p>
        </w:tc>
        <w:tc>
          <w:tcPr>
            <w:tcW w:w="1409" w:type="dxa"/>
          </w:tcPr>
          <w:p w14:paraId="7FD3B912" w14:textId="77777777" w:rsidR="00782917" w:rsidRPr="00782917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gridSpan w:val="2"/>
          </w:tcPr>
          <w:p w14:paraId="786FE5B7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77CC992F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D7A" w:rsidRPr="005C6F08" w14:paraId="784DFF8B" w14:textId="77777777" w:rsidTr="003145F1">
        <w:trPr>
          <w:trHeight w:val="252"/>
        </w:trPr>
        <w:tc>
          <w:tcPr>
            <w:tcW w:w="6725" w:type="dxa"/>
          </w:tcPr>
          <w:p w14:paraId="2DF99CC9" w14:textId="6B2E7C87" w:rsidR="00A75D7A" w:rsidRPr="005C6F08" w:rsidRDefault="00A75D7A" w:rsidP="00A75D7A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="00FE2ABE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สุวัฒน์ชัย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เกิดพูล</w:t>
            </w: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5C0085B0" w14:textId="10746BF1" w:rsidR="00A75D7A" w:rsidRPr="00782917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75D7A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36" w:type="dxa"/>
            <w:gridSpan w:val="2"/>
          </w:tcPr>
          <w:p w14:paraId="1B159365" w14:textId="77777777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double" w:sz="4" w:space="0" w:color="auto"/>
            </w:tcBorders>
          </w:tcPr>
          <w:p w14:paraId="25C45718" w14:textId="2AC28731" w:rsidR="00A75D7A" w:rsidRPr="005C6F08" w:rsidRDefault="00A75D7A" w:rsidP="00A75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</w:tbl>
    <w:p w14:paraId="334517B9" w14:textId="13C31DA1" w:rsidR="003145F1" w:rsidRPr="005C6F08" w:rsidRDefault="003145F1">
      <w:pPr>
        <w:rPr>
          <w:rFonts w:ascii="Angsana New" w:hAnsi="Angsana New"/>
          <w:sz w:val="26"/>
          <w:szCs w:val="26"/>
        </w:rPr>
      </w:pPr>
    </w:p>
    <w:p w14:paraId="39EC5E7F" w14:textId="77777777" w:rsidR="005B66D3" w:rsidRDefault="005B6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839AE7C" w14:textId="3B36A1DD" w:rsidR="00696F8E" w:rsidRPr="005C6F08" w:rsidRDefault="00696F8E" w:rsidP="00EC7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="00EC2668" w:rsidRPr="005C6F08">
        <w:rPr>
          <w:rFonts w:ascii="Angsana New" w:hAnsi="Angsana New" w:hint="cs"/>
          <w:sz w:val="26"/>
          <w:szCs w:val="26"/>
          <w:cs/>
        </w:rPr>
        <w:t>ระยะสั้น</w:t>
      </w:r>
      <w:r w:rsidRPr="005C6F08">
        <w:rPr>
          <w:rFonts w:ascii="Angsana New" w:hAnsi="Angsana New"/>
          <w:sz w:val="26"/>
          <w:szCs w:val="26"/>
          <w:cs/>
        </w:rPr>
        <w:t xml:space="preserve">จากบุคคลที่เกี่ยวข้องกันสำหรับแต่ละปีสิ้นสุดวันที่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EC7E8F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EC7E8F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</w:rPr>
        <w:t xml:space="preserve"> 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57E7B7EB" w14:textId="77777777" w:rsidR="00696F8E" w:rsidRPr="005C6F08" w:rsidRDefault="00696F8E" w:rsidP="00C429AF">
      <w:pPr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696F8E" w:rsidRPr="005C6F08" w14:paraId="459BC96D" w14:textId="77777777" w:rsidTr="00696F8E">
        <w:tc>
          <w:tcPr>
            <w:tcW w:w="6718" w:type="dxa"/>
          </w:tcPr>
          <w:p w14:paraId="6F87895C" w14:textId="77777777" w:rsidR="00696F8E" w:rsidRPr="005C6F08" w:rsidRDefault="00696F8E" w:rsidP="00696F8E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2" w:type="dxa"/>
            <w:gridSpan w:val="3"/>
            <w:tcBorders>
              <w:bottom w:val="single" w:sz="4" w:space="0" w:color="auto"/>
            </w:tcBorders>
          </w:tcPr>
          <w:p w14:paraId="3DAD8A34" w14:textId="77777777" w:rsidR="00696F8E" w:rsidRPr="005C6F08" w:rsidRDefault="00696F8E" w:rsidP="00696F8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782917" w:rsidRPr="005C6F08" w14:paraId="70FFACD4" w14:textId="77777777" w:rsidTr="00696F8E">
        <w:tc>
          <w:tcPr>
            <w:tcW w:w="6718" w:type="dxa"/>
          </w:tcPr>
          <w:p w14:paraId="048B40F4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D4788C2" w14:textId="3FAC7F11" w:rsidR="00782917" w:rsidRPr="005C6F08" w:rsidRDefault="00782917" w:rsidP="0078291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6C567C8D" w14:textId="77777777" w:rsidR="00782917" w:rsidRPr="005C6F08" w:rsidRDefault="00782917" w:rsidP="0078291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4CF513A6" w14:textId="5490C7EC" w:rsidR="00782917" w:rsidRPr="005C6F08" w:rsidRDefault="00782917" w:rsidP="0078291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782917" w:rsidRPr="005C6F08" w14:paraId="457075CF" w14:textId="77777777" w:rsidTr="00696F8E">
        <w:tc>
          <w:tcPr>
            <w:tcW w:w="6718" w:type="dxa"/>
            <w:vAlign w:val="bottom"/>
          </w:tcPr>
          <w:p w14:paraId="1B9645F1" w14:textId="3F6542D1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3" w:type="dxa"/>
          </w:tcPr>
          <w:p w14:paraId="6F05EB04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5115E8B2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1" w:type="dxa"/>
          </w:tcPr>
          <w:p w14:paraId="508CD266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7E8F" w:rsidRPr="005C6F08" w14:paraId="06980AE1" w14:textId="77777777" w:rsidTr="00696F8E">
        <w:tc>
          <w:tcPr>
            <w:tcW w:w="6718" w:type="dxa"/>
            <w:vAlign w:val="center"/>
          </w:tcPr>
          <w:p w14:paraId="06646F7A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3" w:type="dxa"/>
          </w:tcPr>
          <w:p w14:paraId="561556AA" w14:textId="1930F783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68" w:type="dxa"/>
          </w:tcPr>
          <w:p w14:paraId="0BAA8C35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28D17591" w14:textId="652E95A9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</w:tr>
      <w:tr w:rsidR="00EC7E8F" w:rsidRPr="005C6F08" w14:paraId="2DE1DEE3" w14:textId="77777777" w:rsidTr="00696F8E">
        <w:tc>
          <w:tcPr>
            <w:tcW w:w="6718" w:type="dxa"/>
            <w:vAlign w:val="center"/>
          </w:tcPr>
          <w:p w14:paraId="7A39CC33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3" w:type="dxa"/>
          </w:tcPr>
          <w:p w14:paraId="165BC228" w14:textId="78B4F3CB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68" w:type="dxa"/>
          </w:tcPr>
          <w:p w14:paraId="5934354C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42ED8A5D" w14:textId="23FF5C6B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(53,957)</w:t>
            </w:r>
          </w:p>
        </w:tc>
      </w:tr>
      <w:tr w:rsidR="00782917" w:rsidRPr="005C6F08" w14:paraId="73642A08" w14:textId="77777777" w:rsidTr="00696F8E">
        <w:tc>
          <w:tcPr>
            <w:tcW w:w="6718" w:type="dxa"/>
            <w:vAlign w:val="center"/>
          </w:tcPr>
          <w:p w14:paraId="4D3080C8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8C95C16" w14:textId="538299A0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68" w:type="dxa"/>
          </w:tcPr>
          <w:p w14:paraId="3FDE9341" w14:textId="77777777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58C40798" w14:textId="298F90F8" w:rsidR="00782917" w:rsidRPr="005C6F08" w:rsidRDefault="00782917" w:rsidP="0078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64AD709C" w14:textId="77777777" w:rsidR="00696F8E" w:rsidRPr="005C6F08" w:rsidRDefault="00696F8E" w:rsidP="00696F8E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CA76F63" w14:textId="3023D661" w:rsidR="00BA008C" w:rsidRPr="005C6F08" w:rsidRDefault="00BA008C" w:rsidP="00BA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เงินกู้ยืมระยะสั้นจากบุคคลที่เกี่ยวข้องกันดังกล่าว เป็นเงินกู้ยืมที่ไม่มีหลักประกันและมีกำหนดชำระคืนเมื่อผู้ให้กู้ทวงถาม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เงินกู้ยืมดังกล่าวได้ถูกชำระคืนเต็มจำนวน</w:t>
      </w:r>
      <w:r w:rsidR="008B3157" w:rsidRPr="005C6F08">
        <w:rPr>
          <w:rFonts w:ascii="Angsana New" w:hAnsi="Angsana New" w:hint="cs"/>
          <w:sz w:val="26"/>
          <w:szCs w:val="26"/>
          <w:cs/>
        </w:rPr>
        <w:t xml:space="preserve">ในเดือนพฤษภาคม </w:t>
      </w:r>
      <w:r w:rsidR="008B3157"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>โดยใช้วงเงินสินเชื่อจากสถาบันการเงินตามที่กล่าวไว้ใน</w:t>
      </w:r>
      <w:r w:rsidRPr="00226A76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Pr="00226A76">
        <w:rPr>
          <w:rFonts w:ascii="Angsana New" w:hAnsi="Angsana New"/>
          <w:sz w:val="26"/>
          <w:szCs w:val="26"/>
        </w:rPr>
        <w:t>1</w:t>
      </w:r>
      <w:r w:rsidR="00226A76" w:rsidRPr="00226A76">
        <w:rPr>
          <w:rFonts w:ascii="Angsana New" w:hAnsi="Angsana New"/>
          <w:sz w:val="26"/>
          <w:szCs w:val="26"/>
        </w:rPr>
        <w:t>1</w:t>
      </w:r>
    </w:p>
    <w:p w14:paraId="5728FA16" w14:textId="77777777" w:rsidR="00696F8E" w:rsidRPr="005C6F08" w:rsidRDefault="00696F8E" w:rsidP="00A13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BE1C812" w14:textId="79E4A9D7" w:rsidR="00EC7E8F" w:rsidRPr="00475A13" w:rsidRDefault="00EC7E8F" w:rsidP="00052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5</w:t>
      </w:r>
      <w:r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Pr="00475A13">
        <w:rPr>
          <w:rFonts w:ascii="Angsana New" w:hAnsi="Angsana New" w:hint="cs"/>
          <w:b/>
          <w:bCs/>
          <w:sz w:val="26"/>
          <w:szCs w:val="26"/>
        </w:rPr>
        <w:tab/>
      </w:r>
      <w:r w:rsidR="00052D4D" w:rsidRPr="0081767C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0A703E4" w14:textId="77777777" w:rsidR="002E7BCC" w:rsidRPr="0081767C" w:rsidRDefault="002E7BCC" w:rsidP="002E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440"/>
        <w:gridCol w:w="270"/>
        <w:gridCol w:w="1368"/>
      </w:tblGrid>
      <w:tr w:rsidR="00C23110" w:rsidRPr="0081767C" w14:paraId="0E649E1D" w14:textId="77777777" w:rsidTr="009B3429">
        <w:tc>
          <w:tcPr>
            <w:tcW w:w="4230" w:type="dxa"/>
          </w:tcPr>
          <w:p w14:paraId="624D1E10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3873CA8" w14:textId="0ADE6A8B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 ต่อปี)</w:t>
            </w:r>
          </w:p>
        </w:tc>
        <w:tc>
          <w:tcPr>
            <w:tcW w:w="270" w:type="dxa"/>
          </w:tcPr>
          <w:p w14:paraId="362EC1A3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078" w:type="dxa"/>
            <w:gridSpan w:val="3"/>
            <w:tcBorders>
              <w:bottom w:val="single" w:sz="4" w:space="0" w:color="auto"/>
            </w:tcBorders>
          </w:tcPr>
          <w:p w14:paraId="3AC7646E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23110" w:rsidRPr="0081767C" w14:paraId="58FEA55F" w14:textId="77777777" w:rsidTr="009B3429">
        <w:tc>
          <w:tcPr>
            <w:tcW w:w="4230" w:type="dxa"/>
          </w:tcPr>
          <w:p w14:paraId="45128352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244B0E2" w14:textId="35DDC242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042D4F9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F12C80" w14:textId="17722982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544EE62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A152B" w14:textId="4E08806D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68AFE4C" w14:textId="7777777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A5DD5" w14:textId="5813BC37" w:rsidR="00C23110" w:rsidRPr="0081767C" w:rsidRDefault="00C23110" w:rsidP="00C2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2E7BCC" w:rsidRPr="0081767C" w14:paraId="043D81B9" w14:textId="77777777" w:rsidTr="009B3429">
        <w:tc>
          <w:tcPr>
            <w:tcW w:w="4230" w:type="dxa"/>
          </w:tcPr>
          <w:p w14:paraId="3C1B040E" w14:textId="77777777" w:rsidR="002E7BCC" w:rsidRPr="0081767C" w:rsidRDefault="002E7BCC" w:rsidP="00B2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775F0E" w14:textId="77777777" w:rsidR="002E7BCC" w:rsidRPr="0081767C" w:rsidRDefault="002E7BCC" w:rsidP="00B2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69159" w14:textId="77777777" w:rsidR="002E7BCC" w:rsidRPr="0081767C" w:rsidRDefault="002E7BCC" w:rsidP="00B2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82E783" w14:textId="77777777" w:rsidR="002E7BCC" w:rsidRPr="0081767C" w:rsidRDefault="002E7BCC" w:rsidP="00B2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860CE" w14:textId="77777777" w:rsidR="002E7BCC" w:rsidRPr="0081767C" w:rsidRDefault="002E7BCC" w:rsidP="00B2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A6C555" w14:textId="77777777" w:rsidR="002E7BCC" w:rsidRPr="0081767C" w:rsidRDefault="002E7BCC" w:rsidP="00B2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D2984" w14:textId="77777777" w:rsidR="002E7BCC" w:rsidRPr="0081767C" w:rsidRDefault="002E7BCC" w:rsidP="00B2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5E8C69" w14:textId="77777777" w:rsidR="002E7BCC" w:rsidRPr="0081767C" w:rsidRDefault="002E7BCC" w:rsidP="00B25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0185" w:rsidRPr="0081767C" w14:paraId="35BADE5F" w14:textId="77777777" w:rsidTr="009B3429">
        <w:tc>
          <w:tcPr>
            <w:tcW w:w="4230" w:type="dxa"/>
          </w:tcPr>
          <w:p w14:paraId="46A6470F" w14:textId="0A81AE66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</w:t>
            </w:r>
            <w:r w:rsidR="004C07E7">
              <w:rPr>
                <w:rFonts w:ascii="Angsana New" w:hAnsi="Angsana New" w:hint="cs"/>
                <w:sz w:val="26"/>
                <w:szCs w:val="26"/>
                <w:cs/>
              </w:rPr>
              <w:t>ประเภท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23110">
              <w:rPr>
                <w:rFonts w:ascii="Angsana New" w:hAnsi="Angsana New"/>
                <w:sz w:val="26"/>
                <w:szCs w:val="26"/>
              </w:rPr>
              <w:t>6</w:t>
            </w:r>
            <w:r w:rsidRPr="00C23110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7400F4C5" w14:textId="6151B8B1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70" w:type="dxa"/>
          </w:tcPr>
          <w:p w14:paraId="63BB201A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CB6D13" w14:textId="3E1DDEB0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242D65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EE5E12" w14:textId="41348CB9" w:rsidR="00210185" w:rsidRPr="009363FF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63FF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1C9BC556" w14:textId="77777777" w:rsidR="00210185" w:rsidRPr="009363FF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EE4431" w14:textId="1E5CDD60" w:rsidR="00210185" w:rsidRPr="009363FF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63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210185" w:rsidRPr="0081767C" w14:paraId="7FF6C5F5" w14:textId="77777777" w:rsidTr="009B3429">
        <w:trPr>
          <w:trHeight w:val="215"/>
        </w:trPr>
        <w:tc>
          <w:tcPr>
            <w:tcW w:w="4230" w:type="dxa"/>
          </w:tcPr>
          <w:p w14:paraId="51D17CD0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CAE1465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5168EA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732CD85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03528A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824F33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2533EB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45706D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0185" w:rsidRPr="0081767C" w14:paraId="3D20A9F3" w14:textId="77777777" w:rsidTr="009B3429">
        <w:tc>
          <w:tcPr>
            <w:tcW w:w="4230" w:type="dxa"/>
          </w:tcPr>
          <w:p w14:paraId="09316D83" w14:textId="336E7B13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363FF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9363FF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9363FF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9363FF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990" w:type="dxa"/>
          </w:tcPr>
          <w:p w14:paraId="4842E047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2EBA5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36E957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A284A0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BC6B5AF" w14:textId="578747E3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270" w:type="dxa"/>
          </w:tcPr>
          <w:p w14:paraId="0134BFF6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B4FB7C" w14:textId="1799505F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63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210185" w:rsidRPr="0081767C" w14:paraId="382DAAF9" w14:textId="77777777" w:rsidTr="009B3429">
        <w:tc>
          <w:tcPr>
            <w:tcW w:w="4230" w:type="dxa"/>
          </w:tcPr>
          <w:p w14:paraId="2924B5C8" w14:textId="5EA4F9DD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บวก </w:t>
            </w:r>
            <w:r w:rsidRPr="00C93F3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990" w:type="dxa"/>
          </w:tcPr>
          <w:p w14:paraId="005E7FB8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5662F3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1EEB75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BADEF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8CA023" w14:textId="61073B3D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E83149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DB79DCD" w14:textId="4AA30175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10185" w:rsidRPr="0081767C" w14:paraId="11C936E1" w14:textId="77777777" w:rsidTr="009B3429">
        <w:tc>
          <w:tcPr>
            <w:tcW w:w="4230" w:type="dxa"/>
          </w:tcPr>
          <w:p w14:paraId="4EB222FF" w14:textId="6A05D279" w:rsidR="00210185" w:rsidRPr="0081767C" w:rsidRDefault="00210185" w:rsidP="002101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บันทึกในกำไรหรือขาดทุน</w:t>
            </w:r>
          </w:p>
        </w:tc>
        <w:tc>
          <w:tcPr>
            <w:tcW w:w="990" w:type="dxa"/>
          </w:tcPr>
          <w:p w14:paraId="22F572DF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48D82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F58C6C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18B6B2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58BA0" w14:textId="0822A6BD" w:rsidR="00210185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270" w:type="dxa"/>
          </w:tcPr>
          <w:p w14:paraId="7A6A6578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C39F75" w14:textId="18CB4D8B" w:rsidR="00210185" w:rsidRPr="009363FF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63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210185" w:rsidRPr="0081767C" w14:paraId="6F7C9A19" w14:textId="77777777" w:rsidTr="009B3429">
        <w:tc>
          <w:tcPr>
            <w:tcW w:w="4230" w:type="dxa"/>
          </w:tcPr>
          <w:p w14:paraId="4B04E2B4" w14:textId="77777777" w:rsidR="00210185" w:rsidRPr="00C93F39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C93F39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90" w:type="dxa"/>
          </w:tcPr>
          <w:p w14:paraId="157A01D6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53E8B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5D1F21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01D83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F91357" w14:textId="15318B19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40,238</w:t>
            </w:r>
          </w:p>
        </w:tc>
        <w:tc>
          <w:tcPr>
            <w:tcW w:w="270" w:type="dxa"/>
          </w:tcPr>
          <w:p w14:paraId="4867C7E6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6C8D7B" w14:textId="5762D506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63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210185" w:rsidRPr="0081767C" w14:paraId="1DD078E4" w14:textId="77777777" w:rsidTr="009B3429">
        <w:tc>
          <w:tcPr>
            <w:tcW w:w="4230" w:type="dxa"/>
          </w:tcPr>
          <w:p w14:paraId="1A3098EF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5567D95F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0AF578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77BBE9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09FC7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AAE6FBC" w14:textId="39DBE0C6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60,238</w:t>
            </w:r>
          </w:p>
        </w:tc>
        <w:tc>
          <w:tcPr>
            <w:tcW w:w="270" w:type="dxa"/>
          </w:tcPr>
          <w:p w14:paraId="61013BFD" w14:textId="77777777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76737B3" w14:textId="2DDADF1B" w:rsidR="00210185" w:rsidRPr="0081767C" w:rsidRDefault="00210185" w:rsidP="00210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63FF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4BB945E0" w14:textId="77777777" w:rsidR="00107CBD" w:rsidRPr="00826BB9" w:rsidRDefault="00107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F0F7348" w14:textId="77777777" w:rsidR="00BD5F06" w:rsidRDefault="00BD5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33FEBFC3" w:rsidR="008548E9" w:rsidRPr="005C6F08" w:rsidRDefault="00EC7E8F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8548E9" w:rsidRPr="005C6F08">
        <w:rPr>
          <w:rFonts w:ascii="Angsana New" w:hAnsi="Angsana New"/>
          <w:b/>
          <w:bCs/>
          <w:sz w:val="26"/>
          <w:szCs w:val="26"/>
        </w:rPr>
        <w:t>.</w:t>
      </w:r>
      <w:r w:rsidR="008548E9" w:rsidRPr="005C6F08">
        <w:rPr>
          <w:rFonts w:ascii="Angsana New" w:hAnsi="Angsana New"/>
          <w:b/>
          <w:bCs/>
          <w:sz w:val="26"/>
          <w:szCs w:val="26"/>
        </w:rPr>
        <w:tab/>
      </w:r>
      <w:r w:rsidR="008548E9" w:rsidRPr="005C6F08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B3C5B" w:rsidRPr="005C6F08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7DBEAC3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6EF0AC4A" w:rsidR="002C30DF" w:rsidRPr="005C6F08" w:rsidRDefault="002C30DF" w:rsidP="00E42109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/>
          <w:sz w:val="26"/>
          <w:szCs w:val="26"/>
          <w:cs/>
          <w:lang w:val="en-US"/>
        </w:rPr>
        <w:t xml:space="preserve">ณ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วันที่ 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>31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E1052"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 w:rsidR="00EC7E8F">
        <w:rPr>
          <w:rFonts w:ascii="Angsana New" w:hAnsi="Angsana New" w:cs="Angsana New"/>
          <w:sz w:val="26"/>
          <w:szCs w:val="26"/>
          <w:lang w:val="en-US"/>
        </w:rPr>
        <w:t>5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="005328F1" w:rsidRPr="005C6F08">
        <w:rPr>
          <w:rFonts w:ascii="Angsana New" w:hAnsi="Angsana New" w:cs="Angsana New"/>
          <w:sz w:val="26"/>
          <w:szCs w:val="26"/>
          <w:lang w:val="en-US"/>
        </w:rPr>
        <w:t>256</w:t>
      </w:r>
      <w:r w:rsidR="00EC7E8F">
        <w:rPr>
          <w:rFonts w:ascii="Angsana New" w:hAnsi="Angsana New" w:cs="Angsana New"/>
          <w:sz w:val="26"/>
          <w:szCs w:val="26"/>
          <w:lang w:val="en-US"/>
        </w:rPr>
        <w:t>4</w:t>
      </w:r>
      <w:r w:rsidR="00057C62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5C6F08" w14:paraId="56B1C659" w14:textId="77777777" w:rsidTr="006F0792">
        <w:tc>
          <w:tcPr>
            <w:tcW w:w="6731" w:type="dxa"/>
          </w:tcPr>
          <w:p w14:paraId="1038765C" w14:textId="77777777" w:rsidR="002D15DC" w:rsidRPr="005C6F08" w:rsidRDefault="002D15DC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5C6F08" w:rsidRDefault="002D15DC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EC7E8F" w:rsidRPr="005C6F08" w14:paraId="47020F5B" w14:textId="77777777" w:rsidTr="006F0792">
        <w:tc>
          <w:tcPr>
            <w:tcW w:w="6731" w:type="dxa"/>
          </w:tcPr>
          <w:p w14:paraId="7D1326DC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3D6566D9" w:rsidR="00EC7E8F" w:rsidRPr="00826BB9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6BB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7DD9B4E2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0F3225D2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C7E8F" w:rsidRPr="005C6F08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EC7E8F" w:rsidRPr="00EC7E8F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</w:tcPr>
          <w:p w14:paraId="3F50BC50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7E8F" w:rsidRPr="005C6F08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5577DF9D" w:rsidR="00EC7E8F" w:rsidRPr="00E7064D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826BB9" w:rsidRPr="00E7064D">
              <w:rPr>
                <w:rFonts w:ascii="Angsana New" w:hAnsi="Angsana New"/>
                <w:color w:val="000000"/>
                <w:sz w:val="26"/>
                <w:szCs w:val="26"/>
              </w:rPr>
              <w:t>3,834</w:t>
            </w:r>
          </w:p>
        </w:tc>
        <w:tc>
          <w:tcPr>
            <w:tcW w:w="269" w:type="dxa"/>
          </w:tcPr>
          <w:p w14:paraId="20B9E36D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19C3374D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36,759</w:t>
            </w:r>
          </w:p>
        </w:tc>
      </w:tr>
      <w:tr w:rsidR="00EC7E8F" w:rsidRPr="005C6F08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EC7E8F" w:rsidRPr="00E7064D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E8F" w:rsidRPr="005C6F08" w14:paraId="23624602" w14:textId="77777777" w:rsidTr="00910FE7">
        <w:trPr>
          <w:trHeight w:val="252"/>
        </w:trPr>
        <w:tc>
          <w:tcPr>
            <w:tcW w:w="6731" w:type="dxa"/>
          </w:tcPr>
          <w:p w14:paraId="3B4D8B5B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17979B70" w:rsidR="00EC7E8F" w:rsidRPr="00E7064D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5,</w:t>
            </w:r>
            <w:r w:rsidR="00826BB9" w:rsidRPr="00E7064D">
              <w:rPr>
                <w:rFonts w:ascii="Angsana New" w:hAnsi="Angsan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269" w:type="dxa"/>
          </w:tcPr>
          <w:p w14:paraId="631CC1BD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6EECA4AC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5,456</w:t>
            </w:r>
          </w:p>
        </w:tc>
      </w:tr>
      <w:tr w:rsidR="00826BB9" w:rsidRPr="005C6F08" w14:paraId="300911BF" w14:textId="77777777" w:rsidTr="00CB4CAF">
        <w:trPr>
          <w:trHeight w:val="252"/>
        </w:trPr>
        <w:tc>
          <w:tcPr>
            <w:tcW w:w="6731" w:type="dxa"/>
          </w:tcPr>
          <w:p w14:paraId="7FDBC6CA" w14:textId="6201C31D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6"/>
                <w:szCs w:val="26"/>
              </w:rPr>
              <w:t xml:space="preserve">12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405" w:type="dxa"/>
            <w:vAlign w:val="center"/>
          </w:tcPr>
          <w:p w14:paraId="2D66317D" w14:textId="5674DDDD" w:rsidR="00826BB9" w:rsidRPr="00E7064D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69" w:type="dxa"/>
          </w:tcPr>
          <w:p w14:paraId="448556DC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A621694" w14:textId="0EC56046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6BB9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826BB9" w:rsidRPr="005C6F08" w14:paraId="5B6F9BD5" w14:textId="77777777" w:rsidTr="007E039E">
        <w:trPr>
          <w:trHeight w:val="252"/>
        </w:trPr>
        <w:tc>
          <w:tcPr>
            <w:tcW w:w="6731" w:type="dxa"/>
          </w:tcPr>
          <w:p w14:paraId="19C5988B" w14:textId="77777777" w:rsidR="00826BB9" w:rsidRPr="005C6F08" w:rsidRDefault="00826BB9" w:rsidP="00826BB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210DEFDA" w:rsidR="00826BB9" w:rsidRPr="00E7064D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269" w:type="dxa"/>
          </w:tcPr>
          <w:p w14:paraId="75594A0A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5EBC0F23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655</w:t>
            </w:r>
          </w:p>
        </w:tc>
      </w:tr>
      <w:tr w:rsidR="00826BB9" w:rsidRPr="005C6F08" w14:paraId="566775D9" w14:textId="77777777" w:rsidTr="007E039E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826BB9" w:rsidRPr="005C6F08" w:rsidRDefault="00826BB9" w:rsidP="00826BB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7F8DF000" w:rsidR="00826BB9" w:rsidRPr="00E7064D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39,520</w:t>
            </w:r>
          </w:p>
        </w:tc>
        <w:tc>
          <w:tcPr>
            <w:tcW w:w="269" w:type="dxa"/>
          </w:tcPr>
          <w:p w14:paraId="648C4BC9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0B83A6CD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42,870</w:t>
            </w:r>
          </w:p>
        </w:tc>
      </w:tr>
      <w:tr w:rsidR="00826BB9" w:rsidRPr="005C6F08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33C2A053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42573B7A" w:rsidR="00826BB9" w:rsidRPr="00E7064D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(580)</w:t>
            </w:r>
          </w:p>
        </w:tc>
        <w:tc>
          <w:tcPr>
            <w:tcW w:w="269" w:type="dxa"/>
          </w:tcPr>
          <w:p w14:paraId="4C9F555F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0493109F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(655)</w:t>
            </w:r>
          </w:p>
        </w:tc>
      </w:tr>
      <w:tr w:rsidR="00826BB9" w:rsidRPr="005C6F08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4829DF95" w:rsidR="00826BB9" w:rsidRPr="00E7064D" w:rsidRDefault="00E7064D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38,940</w:t>
            </w:r>
          </w:p>
        </w:tc>
        <w:tc>
          <w:tcPr>
            <w:tcW w:w="269" w:type="dxa"/>
          </w:tcPr>
          <w:p w14:paraId="30ED494C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7E700809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42,215</w:t>
            </w:r>
          </w:p>
        </w:tc>
      </w:tr>
      <w:tr w:rsidR="00826BB9" w:rsidRPr="005C6F08" w14:paraId="633E44AA" w14:textId="77777777" w:rsidTr="00F21A08">
        <w:trPr>
          <w:trHeight w:val="252"/>
        </w:trPr>
        <w:tc>
          <w:tcPr>
            <w:tcW w:w="6731" w:type="dxa"/>
          </w:tcPr>
          <w:p w14:paraId="7AC76AB7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F55DFC5" w14:textId="77777777" w:rsidR="00826BB9" w:rsidRPr="00E7064D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C767AFC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858D708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26BB9" w:rsidRPr="005C6F08" w14:paraId="550A6252" w14:textId="77777777" w:rsidTr="00480D50">
        <w:trPr>
          <w:trHeight w:val="252"/>
        </w:trPr>
        <w:tc>
          <w:tcPr>
            <w:tcW w:w="6731" w:type="dxa"/>
          </w:tcPr>
          <w:p w14:paraId="1A95EBCD" w14:textId="172FB295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กลับรายการค่าเผื่อหนี้สงสัยจะสูญระหว่างปี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483D6C1" w14:textId="06823DCA" w:rsidR="00826BB9" w:rsidRPr="00E7064D" w:rsidRDefault="00E7064D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7064D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269" w:type="dxa"/>
          </w:tcPr>
          <w:p w14:paraId="50D25994" w14:textId="77777777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0C37273" w14:textId="0297E5A9" w:rsidR="00826BB9" w:rsidRPr="005C6F08" w:rsidRDefault="00826BB9" w:rsidP="00826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</w:p>
        </w:tc>
      </w:tr>
    </w:tbl>
    <w:p w14:paraId="391D8024" w14:textId="588BF185" w:rsidR="009B3429" w:rsidRDefault="009B342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601C6431" w:rsidR="000E5B07" w:rsidRPr="005C6F08" w:rsidRDefault="00EC7E8F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7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  <w:r w:rsidR="00275C46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747F6" w:rsidRPr="005C6F08">
        <w:rPr>
          <w:rFonts w:ascii="Angsana New" w:hAnsi="Angsana New"/>
          <w:b/>
          <w:bCs/>
          <w:sz w:val="26"/>
          <w:szCs w:val="26"/>
        </w:rPr>
        <w:t>-</w:t>
      </w:r>
      <w:r w:rsidR="00275C46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8246981" w14:textId="77777777" w:rsidR="00F27C5A" w:rsidRPr="005C6F08" w:rsidRDefault="00F27C5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5C6F08" w14:paraId="54D0EB6C" w14:textId="77777777" w:rsidTr="006F0792">
        <w:tc>
          <w:tcPr>
            <w:tcW w:w="6731" w:type="dxa"/>
          </w:tcPr>
          <w:p w14:paraId="27F07473" w14:textId="77777777" w:rsidR="0025702B" w:rsidRPr="005C6F08" w:rsidRDefault="0025702B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5C6F08" w:rsidRDefault="0025702B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EC7E8F" w:rsidRPr="005C6F08" w14:paraId="1A40A671" w14:textId="77777777" w:rsidTr="006F0792">
        <w:tc>
          <w:tcPr>
            <w:tcW w:w="6731" w:type="dxa"/>
          </w:tcPr>
          <w:p w14:paraId="6DE466B9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78AD58B2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339D8C4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5AC96E5C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C7E8F" w:rsidRPr="005C6F08" w14:paraId="1F0413E9" w14:textId="77777777" w:rsidTr="006F0792">
        <w:tc>
          <w:tcPr>
            <w:tcW w:w="6731" w:type="dxa"/>
          </w:tcPr>
          <w:p w14:paraId="3D3E0F2C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EC7E8F" w:rsidRPr="005C6F08" w:rsidRDefault="00EC7E8F" w:rsidP="00EC7E8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EC7E8F" w:rsidRPr="005C6F08" w:rsidRDefault="00EC7E8F" w:rsidP="00EC7E8F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EC7E8F" w:rsidRPr="005C6F08" w:rsidRDefault="00EC7E8F" w:rsidP="00EC7E8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C7E8F" w:rsidRPr="005C6F08" w14:paraId="271049D6" w14:textId="77777777" w:rsidTr="00515E21">
        <w:trPr>
          <w:trHeight w:val="252"/>
        </w:trPr>
        <w:tc>
          <w:tcPr>
            <w:tcW w:w="6731" w:type="dxa"/>
          </w:tcPr>
          <w:p w14:paraId="7A7C8A96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6DD9E7F" w14:textId="0EF18416" w:rsidR="00EC7E8F" w:rsidRPr="00E7064D" w:rsidRDefault="00E7064D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2,385</w:t>
            </w:r>
          </w:p>
        </w:tc>
        <w:tc>
          <w:tcPr>
            <w:tcW w:w="269" w:type="dxa"/>
          </w:tcPr>
          <w:p w14:paraId="4F16274E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795BE51C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</w:tr>
      <w:tr w:rsidR="00EC7E8F" w:rsidRPr="005C6F08" w14:paraId="6747B870" w14:textId="77777777" w:rsidTr="00515E21">
        <w:trPr>
          <w:trHeight w:val="252"/>
        </w:trPr>
        <w:tc>
          <w:tcPr>
            <w:tcW w:w="6731" w:type="dxa"/>
          </w:tcPr>
          <w:p w14:paraId="36ED5B14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BDAEB" w14:textId="2635FA49" w:rsidR="00EC7E8F" w:rsidRPr="00E7064D" w:rsidRDefault="00E7064D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574</w:t>
            </w:r>
          </w:p>
        </w:tc>
        <w:tc>
          <w:tcPr>
            <w:tcW w:w="269" w:type="dxa"/>
          </w:tcPr>
          <w:p w14:paraId="099A3C3F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7A9F2460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EC7E8F" w:rsidRPr="005C6F08" w14:paraId="3AA388FD" w14:textId="77777777" w:rsidTr="00515E21">
        <w:trPr>
          <w:trHeight w:val="252"/>
        </w:trPr>
        <w:tc>
          <w:tcPr>
            <w:tcW w:w="6731" w:type="dxa"/>
          </w:tcPr>
          <w:p w14:paraId="457B98CC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A1AA78" w14:textId="563BFA4E" w:rsidR="00EC7E8F" w:rsidRPr="00E7064D" w:rsidRDefault="00E7064D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221587B3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261F21DF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C7E8F" w:rsidRPr="005C6F08" w14:paraId="3B1500BC" w14:textId="77777777" w:rsidTr="00515E21">
        <w:trPr>
          <w:trHeight w:val="252"/>
        </w:trPr>
        <w:tc>
          <w:tcPr>
            <w:tcW w:w="6731" w:type="dxa"/>
          </w:tcPr>
          <w:p w14:paraId="2ECB1E30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51EDD4" w14:textId="45C56D37" w:rsidR="00EC7E8F" w:rsidRPr="00E7064D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7,</w:t>
            </w:r>
            <w:r w:rsidR="00E7064D" w:rsidRPr="00E7064D"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269" w:type="dxa"/>
          </w:tcPr>
          <w:p w14:paraId="7F1DC869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611BC2CA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7,290</w:t>
            </w:r>
          </w:p>
        </w:tc>
      </w:tr>
      <w:tr w:rsidR="00EC7E8F" w:rsidRPr="005C6F08" w14:paraId="088B625D" w14:textId="77777777" w:rsidTr="00515E21">
        <w:trPr>
          <w:trHeight w:val="252"/>
        </w:trPr>
        <w:tc>
          <w:tcPr>
            <w:tcW w:w="6731" w:type="dxa"/>
          </w:tcPr>
          <w:p w14:paraId="2FCA0790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90DBED" w14:textId="2359F228" w:rsidR="00EC7E8F" w:rsidRPr="00E7064D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1</w:t>
            </w:r>
            <w:r w:rsidR="00E7064D" w:rsidRPr="00E7064D">
              <w:rPr>
                <w:rFonts w:ascii="Angsana New" w:hAnsi="Angsana New"/>
                <w:sz w:val="26"/>
                <w:szCs w:val="26"/>
              </w:rPr>
              <w:t>5,62</w:t>
            </w:r>
            <w:r w:rsidR="00445B1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74521146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5DAC36DE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12,467</w:t>
            </w:r>
          </w:p>
        </w:tc>
      </w:tr>
      <w:tr w:rsidR="00EC7E8F" w:rsidRPr="005C6F08" w14:paraId="11DF8BB5" w14:textId="77777777" w:rsidTr="00515E21">
        <w:trPr>
          <w:trHeight w:val="252"/>
        </w:trPr>
        <w:tc>
          <w:tcPr>
            <w:tcW w:w="6731" w:type="dxa"/>
          </w:tcPr>
          <w:p w14:paraId="66492E7F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BE7E" w14:textId="4063B04C" w:rsidR="00EC7E8F" w:rsidRPr="00E7064D" w:rsidRDefault="00E7064D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26,447</w:t>
            </w:r>
          </w:p>
        </w:tc>
        <w:tc>
          <w:tcPr>
            <w:tcW w:w="269" w:type="dxa"/>
          </w:tcPr>
          <w:p w14:paraId="5F5DA104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4D3806BE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21,147</w:t>
            </w:r>
          </w:p>
        </w:tc>
      </w:tr>
      <w:tr w:rsidR="00EC7E8F" w:rsidRPr="005C6F08" w14:paraId="033DACE4" w14:textId="77777777" w:rsidTr="00515E21">
        <w:trPr>
          <w:trHeight w:val="252"/>
        </w:trPr>
        <w:tc>
          <w:tcPr>
            <w:tcW w:w="6731" w:type="dxa"/>
          </w:tcPr>
          <w:p w14:paraId="47FF6377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7955D" w14:textId="6E5A5145" w:rsidR="00EC7E8F" w:rsidRPr="00E7064D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</w:t>
            </w:r>
            <w:r w:rsidR="00E7064D" w:rsidRPr="00E7064D">
              <w:rPr>
                <w:rFonts w:ascii="Angsana New" w:hAnsi="Angsana New"/>
                <w:sz w:val="26"/>
                <w:szCs w:val="26"/>
              </w:rPr>
              <w:t>1,273</w:t>
            </w:r>
            <w:r w:rsidRPr="00E7064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164287DE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(352)</w:t>
            </w:r>
          </w:p>
        </w:tc>
      </w:tr>
      <w:tr w:rsidR="00EC7E8F" w:rsidRPr="005C6F08" w14:paraId="4D1CBB13" w14:textId="77777777" w:rsidTr="00515E21">
        <w:trPr>
          <w:trHeight w:val="252"/>
        </w:trPr>
        <w:tc>
          <w:tcPr>
            <w:tcW w:w="6731" w:type="dxa"/>
          </w:tcPr>
          <w:p w14:paraId="701E45D9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A7751" w14:textId="77D2FCB6" w:rsidR="00EC7E8F" w:rsidRPr="00E7064D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</w:t>
            </w:r>
            <w:r w:rsidR="00E7064D" w:rsidRPr="00E7064D">
              <w:rPr>
                <w:rFonts w:ascii="Angsana New" w:hAnsi="Angsana New"/>
                <w:sz w:val="26"/>
                <w:szCs w:val="26"/>
              </w:rPr>
              <w:t>5,174</w:t>
            </w:r>
          </w:p>
        </w:tc>
        <w:tc>
          <w:tcPr>
            <w:tcW w:w="269" w:type="dxa"/>
          </w:tcPr>
          <w:p w14:paraId="137034F9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226F86C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20,795</w:t>
            </w:r>
          </w:p>
        </w:tc>
      </w:tr>
      <w:tr w:rsidR="00EC7E8F" w:rsidRPr="005C6F08" w14:paraId="32D00E5E" w14:textId="77777777" w:rsidTr="00A92E51">
        <w:trPr>
          <w:trHeight w:val="252"/>
        </w:trPr>
        <w:tc>
          <w:tcPr>
            <w:tcW w:w="6731" w:type="dxa"/>
          </w:tcPr>
          <w:p w14:paraId="6241AC01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C7095FB" w14:textId="77777777" w:rsidR="00EC7E8F" w:rsidRPr="00E7064D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7E8F" w:rsidRPr="005C6F08" w14:paraId="434823B8" w14:textId="77777777" w:rsidTr="00A92E51">
        <w:trPr>
          <w:trHeight w:val="252"/>
        </w:trPr>
        <w:tc>
          <w:tcPr>
            <w:tcW w:w="6731" w:type="dxa"/>
          </w:tcPr>
          <w:p w14:paraId="72C40816" w14:textId="7655D59C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65771FF6" w14:textId="39C3A6BF" w:rsidR="00EC7E8F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69" w:type="dxa"/>
          </w:tcPr>
          <w:p w14:paraId="261216D5" w14:textId="77777777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23DB929A" w:rsidR="00EC7E8F" w:rsidRPr="005C6F08" w:rsidRDefault="00EC7E8F" w:rsidP="00EC7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(1,059)</w:t>
            </w:r>
          </w:p>
        </w:tc>
      </w:tr>
    </w:tbl>
    <w:p w14:paraId="418F3418" w14:textId="6A2FE4A1" w:rsidR="00427836" w:rsidRPr="005C6F08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431BCF" w14:textId="77777777" w:rsidR="00F05D34" w:rsidRPr="005C6F08" w:rsidRDefault="00F05D34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  <w:sectPr w:rsidR="00F05D34" w:rsidRPr="005C6F08" w:rsidSect="006F0CE1">
          <w:headerReference w:type="first" r:id="rId13"/>
          <w:pgSz w:w="11909" w:h="16834" w:code="9"/>
          <w:pgMar w:top="1152" w:right="1008" w:bottom="576" w:left="1296" w:header="1152" w:footer="475" w:gutter="0"/>
          <w:cols w:space="720"/>
          <w:titlePg/>
          <w:docGrid w:linePitch="360"/>
        </w:sectPr>
      </w:pPr>
    </w:p>
    <w:p w14:paraId="5D5D5A54" w14:textId="2DF1583A" w:rsidR="0057008A" w:rsidRPr="005C6F08" w:rsidRDefault="002F20D3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F27C5A" w:rsidRPr="005C6F08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และอุปกรณ์ -</w:t>
      </w:r>
      <w:r w:rsidR="00E96451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9390CF4" w14:textId="77777777" w:rsidR="00D4253A" w:rsidRPr="000E5B07" w:rsidRDefault="00D4253A" w:rsidP="00D42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5265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809"/>
        <w:gridCol w:w="269"/>
        <w:gridCol w:w="809"/>
        <w:gridCol w:w="269"/>
        <w:gridCol w:w="811"/>
        <w:gridCol w:w="269"/>
        <w:gridCol w:w="811"/>
        <w:gridCol w:w="269"/>
        <w:gridCol w:w="720"/>
        <w:gridCol w:w="269"/>
        <w:gridCol w:w="718"/>
        <w:gridCol w:w="269"/>
        <w:gridCol w:w="805"/>
        <w:gridCol w:w="265"/>
        <w:gridCol w:w="862"/>
      </w:tblGrid>
      <w:tr w:rsidR="009B3429" w:rsidRPr="000E5B07" w14:paraId="69A550B9" w14:textId="77777777" w:rsidTr="00356EE7">
        <w:tc>
          <w:tcPr>
            <w:tcW w:w="934" w:type="pct"/>
          </w:tcPr>
          <w:p w14:paraId="2CB2BF7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66" w:type="pct"/>
            <w:gridSpan w:val="15"/>
            <w:tcBorders>
              <w:bottom w:val="single" w:sz="4" w:space="0" w:color="auto"/>
            </w:tcBorders>
          </w:tcPr>
          <w:p w14:paraId="6066FA8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56EE7" w:rsidRPr="000E5B07" w14:paraId="11CDEE57" w14:textId="77777777" w:rsidTr="00356EE7">
        <w:tc>
          <w:tcPr>
            <w:tcW w:w="934" w:type="pct"/>
          </w:tcPr>
          <w:p w14:paraId="62F7F53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5D86BCF5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" w:type="pct"/>
          </w:tcPr>
          <w:p w14:paraId="150BE08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0" w:type="pct"/>
          </w:tcPr>
          <w:p w14:paraId="03B0F5C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36D2AF1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1" w:type="pct"/>
          </w:tcPr>
          <w:p w14:paraId="4B94A5C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" w:type="pct"/>
          </w:tcPr>
          <w:p w14:paraId="20A7BC20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1" w:type="pct"/>
          </w:tcPr>
          <w:p w14:paraId="5DE8D763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33" w:type="pct"/>
          </w:tcPr>
          <w:p w14:paraId="489BE0E8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6" w:type="pct"/>
          </w:tcPr>
          <w:p w14:paraId="1F100C5C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45B6E45D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5" w:type="pct"/>
          </w:tcPr>
          <w:p w14:paraId="14638D71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4A35F0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1261171E" w14:textId="3EDC9BAD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" w:type="pct"/>
          </w:tcPr>
          <w:p w14:paraId="31C0A3E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6" w:type="pct"/>
          </w:tcPr>
          <w:p w14:paraId="465DA69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53C48E1A" w14:textId="77777777" w:rsidTr="00356EE7">
        <w:tc>
          <w:tcPr>
            <w:tcW w:w="934" w:type="pct"/>
          </w:tcPr>
          <w:p w14:paraId="243D4B8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5E86942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33" w:type="pct"/>
          </w:tcPr>
          <w:p w14:paraId="6BEE01B7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0" w:type="pct"/>
          </w:tcPr>
          <w:p w14:paraId="24C4C51D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33" w:type="pct"/>
          </w:tcPr>
          <w:p w14:paraId="2BCAB849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1" w:type="pct"/>
          </w:tcPr>
          <w:p w14:paraId="1B0C9EB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33" w:type="pct"/>
          </w:tcPr>
          <w:p w14:paraId="4E309B6E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1" w:type="pct"/>
          </w:tcPr>
          <w:p w14:paraId="39C7AE77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33" w:type="pct"/>
          </w:tcPr>
          <w:p w14:paraId="3C7CED7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6" w:type="pct"/>
          </w:tcPr>
          <w:p w14:paraId="1FAEA6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0A3F05C4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5" w:type="pct"/>
          </w:tcPr>
          <w:p w14:paraId="2ECCDBA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0413C9B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062E8432" w14:textId="78BE7D5F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131" w:type="pct"/>
          </w:tcPr>
          <w:p w14:paraId="4192184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6" w:type="pct"/>
          </w:tcPr>
          <w:p w14:paraId="1CBB2D4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133D817C" w14:textId="77777777" w:rsidTr="00356EE7">
        <w:tc>
          <w:tcPr>
            <w:tcW w:w="934" w:type="pct"/>
          </w:tcPr>
          <w:p w14:paraId="368C53B6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</w:tcPr>
          <w:p w14:paraId="407445E8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" w:type="pct"/>
          </w:tcPr>
          <w:p w14:paraId="47AAB87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0" w:type="pct"/>
          </w:tcPr>
          <w:p w14:paraId="7B7459C4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" w:type="pct"/>
          </w:tcPr>
          <w:p w14:paraId="39A4A38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1" w:type="pct"/>
          </w:tcPr>
          <w:p w14:paraId="7C2308B3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และ</w:t>
            </w:r>
          </w:p>
        </w:tc>
        <w:tc>
          <w:tcPr>
            <w:tcW w:w="133" w:type="pct"/>
          </w:tcPr>
          <w:p w14:paraId="6711A8D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1" w:type="pct"/>
          </w:tcPr>
          <w:p w14:paraId="2B8857F1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3" w:type="pct"/>
          </w:tcPr>
          <w:p w14:paraId="28A285B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6" w:type="pct"/>
          </w:tcPr>
          <w:p w14:paraId="7DF10DDA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23AD69D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5" w:type="pct"/>
          </w:tcPr>
          <w:p w14:paraId="4EC34549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133" w:type="pct"/>
          </w:tcPr>
          <w:p w14:paraId="3445E0F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</w:tcPr>
          <w:p w14:paraId="77D4C064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เพื่อซื้อ</w:t>
            </w:r>
          </w:p>
        </w:tc>
        <w:tc>
          <w:tcPr>
            <w:tcW w:w="131" w:type="pct"/>
          </w:tcPr>
          <w:p w14:paraId="37E5B9E9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6" w:type="pct"/>
          </w:tcPr>
          <w:p w14:paraId="0319E39C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6EE7" w:rsidRPr="000E5B07" w14:paraId="1226B2F5" w14:textId="77777777" w:rsidTr="00356EE7">
        <w:tc>
          <w:tcPr>
            <w:tcW w:w="934" w:type="pct"/>
          </w:tcPr>
          <w:p w14:paraId="399D332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5EC096D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" w:type="pct"/>
          </w:tcPr>
          <w:p w14:paraId="1D66B17C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07B3A88F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133" w:type="pct"/>
          </w:tcPr>
          <w:p w14:paraId="12562682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0E0FF151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33" w:type="pct"/>
          </w:tcPr>
          <w:p w14:paraId="14A96AB9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426FFAD2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33" w:type="pct"/>
          </w:tcPr>
          <w:p w14:paraId="5CF62C4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6B0E2990" w14:textId="77777777" w:rsidR="00D4253A" w:rsidRPr="009B3429" w:rsidRDefault="00D4253A" w:rsidP="001F07E0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3" w:type="pct"/>
          </w:tcPr>
          <w:p w14:paraId="195D5DDE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2DE6DE7F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3" w:type="pct"/>
          </w:tcPr>
          <w:p w14:paraId="0CF2879B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4F48F423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31" w:type="pct"/>
          </w:tcPr>
          <w:p w14:paraId="3CCAD0B6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4BB5A278" w14:textId="77777777" w:rsidR="00D4253A" w:rsidRPr="009B3429" w:rsidRDefault="00D4253A" w:rsidP="001F07E0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342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56EE7" w:rsidRPr="000E5B07" w14:paraId="691187E7" w14:textId="77777777" w:rsidTr="00356EE7">
        <w:tc>
          <w:tcPr>
            <w:tcW w:w="934" w:type="pct"/>
          </w:tcPr>
          <w:p w14:paraId="71AC20EA" w14:textId="77777777" w:rsidR="00D4253A" w:rsidRPr="009B3429" w:rsidRDefault="00D4253A" w:rsidP="001F07E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7377AEE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517D1A4C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4766BBB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4B3D0B3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7FE50B3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0ECE21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6AAAC919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4F1B32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3771B3CF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200BD63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01265A99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76E45CC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1C786F0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14:paraId="5347AB78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7F89EB37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6EE7" w:rsidRPr="000E5B07" w14:paraId="73FC0523" w14:textId="77777777" w:rsidTr="00356EE7">
        <w:tc>
          <w:tcPr>
            <w:tcW w:w="934" w:type="pct"/>
          </w:tcPr>
          <w:p w14:paraId="60978A8C" w14:textId="546A96B8" w:rsidR="00CA7B5C" w:rsidRPr="006F2553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F255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F255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F255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00" w:type="pct"/>
            <w:vAlign w:val="bottom"/>
          </w:tcPr>
          <w:p w14:paraId="30AB10B3" w14:textId="5099A15F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30,489 </w:t>
            </w:r>
          </w:p>
        </w:tc>
        <w:tc>
          <w:tcPr>
            <w:tcW w:w="133" w:type="pct"/>
            <w:vAlign w:val="bottom"/>
          </w:tcPr>
          <w:p w14:paraId="2DAC75D3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vAlign w:val="bottom"/>
          </w:tcPr>
          <w:p w14:paraId="4C30EE7A" w14:textId="5085E944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94,731 </w:t>
            </w:r>
          </w:p>
        </w:tc>
        <w:tc>
          <w:tcPr>
            <w:tcW w:w="133" w:type="pct"/>
            <w:vAlign w:val="bottom"/>
          </w:tcPr>
          <w:p w14:paraId="0C399B76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190DA8E1" w14:textId="3FAD539F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color w:val="000000"/>
                <w:sz w:val="24"/>
                <w:szCs w:val="24"/>
              </w:rPr>
              <w:t xml:space="preserve">399,359 </w:t>
            </w:r>
          </w:p>
        </w:tc>
        <w:tc>
          <w:tcPr>
            <w:tcW w:w="133" w:type="pct"/>
            <w:vAlign w:val="bottom"/>
          </w:tcPr>
          <w:p w14:paraId="3C147D41" w14:textId="77777777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79160552" w14:textId="237C9139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21,216 </w:t>
            </w:r>
          </w:p>
        </w:tc>
        <w:tc>
          <w:tcPr>
            <w:tcW w:w="133" w:type="pct"/>
            <w:vAlign w:val="bottom"/>
          </w:tcPr>
          <w:p w14:paraId="5CD70B68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40DD6EEC" w14:textId="4B666091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49,100 </w:t>
            </w:r>
          </w:p>
        </w:tc>
        <w:tc>
          <w:tcPr>
            <w:tcW w:w="133" w:type="pct"/>
            <w:vAlign w:val="bottom"/>
          </w:tcPr>
          <w:p w14:paraId="09F51AEB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vAlign w:val="bottom"/>
          </w:tcPr>
          <w:p w14:paraId="1B167247" w14:textId="019915BD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1,897 </w:t>
            </w:r>
          </w:p>
        </w:tc>
        <w:tc>
          <w:tcPr>
            <w:tcW w:w="133" w:type="pct"/>
          </w:tcPr>
          <w:p w14:paraId="472ADD84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280F4FB" w14:textId="77777777" w:rsidR="00CA7B5C" w:rsidRPr="009B3429" w:rsidRDefault="00CA7B5C" w:rsidP="00CA7B5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38432DD5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04420665" w14:textId="61559D5B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596,792</w:t>
            </w:r>
          </w:p>
        </w:tc>
      </w:tr>
      <w:tr w:rsidR="00356EE7" w:rsidRPr="000E5B07" w14:paraId="1F6EB6D3" w14:textId="77777777" w:rsidTr="00356EE7">
        <w:tc>
          <w:tcPr>
            <w:tcW w:w="934" w:type="pct"/>
          </w:tcPr>
          <w:p w14:paraId="265E159D" w14:textId="77777777" w:rsidR="00CA7B5C" w:rsidRPr="009B3429" w:rsidRDefault="00CA7B5C" w:rsidP="00CA7B5C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00" w:type="pct"/>
          </w:tcPr>
          <w:p w14:paraId="026FF24B" w14:textId="0310BE8D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55</w:t>
            </w:r>
          </w:p>
        </w:tc>
        <w:tc>
          <w:tcPr>
            <w:tcW w:w="133" w:type="pct"/>
            <w:vAlign w:val="bottom"/>
          </w:tcPr>
          <w:p w14:paraId="1BAEDAF3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vAlign w:val="bottom"/>
          </w:tcPr>
          <w:p w14:paraId="1E125C7F" w14:textId="043D80B8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133" w:type="pct"/>
            <w:vAlign w:val="bottom"/>
          </w:tcPr>
          <w:p w14:paraId="417331CE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7B4A721E" w14:textId="30C813DD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15,563</w:t>
            </w:r>
          </w:p>
        </w:tc>
        <w:tc>
          <w:tcPr>
            <w:tcW w:w="133" w:type="pct"/>
            <w:vAlign w:val="bottom"/>
          </w:tcPr>
          <w:p w14:paraId="7208D145" w14:textId="77777777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57514551" w14:textId="7DFA7D0F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1,732</w:t>
            </w:r>
          </w:p>
        </w:tc>
        <w:tc>
          <w:tcPr>
            <w:tcW w:w="133" w:type="pct"/>
            <w:vAlign w:val="bottom"/>
          </w:tcPr>
          <w:p w14:paraId="63DD1B00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vAlign w:val="bottom"/>
          </w:tcPr>
          <w:p w14:paraId="3461C264" w14:textId="4FBC6C72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3,190</w:t>
            </w:r>
          </w:p>
        </w:tc>
        <w:tc>
          <w:tcPr>
            <w:tcW w:w="133" w:type="pct"/>
            <w:vAlign w:val="bottom"/>
          </w:tcPr>
          <w:p w14:paraId="256B45AE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vAlign w:val="bottom"/>
          </w:tcPr>
          <w:p w14:paraId="1F5CE567" w14:textId="2F656213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3,411</w:t>
            </w:r>
          </w:p>
        </w:tc>
        <w:tc>
          <w:tcPr>
            <w:tcW w:w="133" w:type="pct"/>
          </w:tcPr>
          <w:p w14:paraId="49D954F1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319C880E" w14:textId="7EDD65CF" w:rsidR="00CA7B5C" w:rsidRPr="009B3429" w:rsidRDefault="00CA7B5C" w:rsidP="00CA7B5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5D1C4724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20E229EA" w14:textId="26015E1C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24,098</w:t>
            </w:r>
          </w:p>
        </w:tc>
      </w:tr>
      <w:tr w:rsidR="00356EE7" w:rsidRPr="000E5B07" w14:paraId="0C305C71" w14:textId="77777777" w:rsidTr="00356EE7">
        <w:tc>
          <w:tcPr>
            <w:tcW w:w="934" w:type="pct"/>
          </w:tcPr>
          <w:p w14:paraId="756874B2" w14:textId="77777777" w:rsidR="00CA7B5C" w:rsidRPr="009B3429" w:rsidRDefault="00CA7B5C" w:rsidP="00CA7B5C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00" w:type="pct"/>
          </w:tcPr>
          <w:p w14:paraId="4351CBC5" w14:textId="6EECECD8" w:rsidR="00CA7B5C" w:rsidRPr="009B3429" w:rsidRDefault="00CA7B5C" w:rsidP="006C5BD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  <w:vAlign w:val="bottom"/>
          </w:tcPr>
          <w:p w14:paraId="34032F31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936307B" w14:textId="4AFCBFA5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(80)</w:t>
            </w:r>
          </w:p>
        </w:tc>
        <w:tc>
          <w:tcPr>
            <w:tcW w:w="133" w:type="pct"/>
            <w:vAlign w:val="bottom"/>
          </w:tcPr>
          <w:p w14:paraId="2EEEDC0A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1C7C4121" w14:textId="0688434A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(8,484)</w:t>
            </w:r>
          </w:p>
        </w:tc>
        <w:tc>
          <w:tcPr>
            <w:tcW w:w="133" w:type="pct"/>
            <w:vAlign w:val="bottom"/>
          </w:tcPr>
          <w:p w14:paraId="65DB4C21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29047039" w14:textId="3106856A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 w:hint="cs"/>
                <w:sz w:val="24"/>
                <w:szCs w:val="24"/>
              </w:rPr>
              <w:t>(632)</w:t>
            </w:r>
          </w:p>
        </w:tc>
        <w:tc>
          <w:tcPr>
            <w:tcW w:w="133" w:type="pct"/>
            <w:vAlign w:val="bottom"/>
          </w:tcPr>
          <w:p w14:paraId="2A51F334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vAlign w:val="bottom"/>
          </w:tcPr>
          <w:p w14:paraId="24EBEA15" w14:textId="420F7D83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 w:hint="cs"/>
                <w:sz w:val="24"/>
                <w:szCs w:val="24"/>
              </w:rPr>
              <w:t>(2,254)</w:t>
            </w:r>
          </w:p>
        </w:tc>
        <w:tc>
          <w:tcPr>
            <w:tcW w:w="133" w:type="pct"/>
            <w:vAlign w:val="bottom"/>
          </w:tcPr>
          <w:p w14:paraId="097FF974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</w:tcPr>
          <w:p w14:paraId="0D91981B" w14:textId="591F7BD0" w:rsidR="00CA7B5C" w:rsidRPr="009B3429" w:rsidRDefault="00CA7B5C" w:rsidP="00CA7B5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258509CB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7BD57D3F" w14:textId="77777777" w:rsidR="00CA7B5C" w:rsidRPr="009B3429" w:rsidRDefault="00CA7B5C" w:rsidP="00CA7B5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4832C52F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5EC37A1C" w14:textId="6EF62302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color w:val="000000"/>
                <w:sz w:val="24"/>
                <w:szCs w:val="24"/>
              </w:rPr>
              <w:t>(11,</w:t>
            </w:r>
            <w:r w:rsidRPr="009B3429">
              <w:rPr>
                <w:rFonts w:ascii="Angsana New" w:hAnsi="Angsana New"/>
                <w:sz w:val="24"/>
                <w:szCs w:val="24"/>
              </w:rPr>
              <w:t>450</w:t>
            </w:r>
            <w:r w:rsidRPr="009B342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356EE7" w:rsidRPr="000E5B07" w14:paraId="6CBE225B" w14:textId="77777777" w:rsidTr="00356EE7">
        <w:tc>
          <w:tcPr>
            <w:tcW w:w="934" w:type="pct"/>
          </w:tcPr>
          <w:p w14:paraId="36570D7A" w14:textId="77777777" w:rsidR="00CA7B5C" w:rsidRPr="009B3429" w:rsidRDefault="00CA7B5C" w:rsidP="00CA7B5C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400" w:type="pct"/>
          </w:tcPr>
          <w:p w14:paraId="44ACE487" w14:textId="0041BAE1" w:rsidR="00CA7B5C" w:rsidRPr="009B3429" w:rsidRDefault="00CA7B5C" w:rsidP="006C5BD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  <w:vAlign w:val="bottom"/>
          </w:tcPr>
          <w:p w14:paraId="37C7D567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vAlign w:val="bottom"/>
          </w:tcPr>
          <w:p w14:paraId="08529967" w14:textId="5BE3F9A1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1,254</w:t>
            </w:r>
          </w:p>
        </w:tc>
        <w:tc>
          <w:tcPr>
            <w:tcW w:w="133" w:type="pct"/>
            <w:vAlign w:val="bottom"/>
          </w:tcPr>
          <w:p w14:paraId="63D3B4BF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4BC9E34B" w14:textId="34D30903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133" w:type="pct"/>
            <w:vAlign w:val="bottom"/>
          </w:tcPr>
          <w:p w14:paraId="1B21A145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7434928E" w14:textId="62AA96EA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 w:hint="cs"/>
                <w:sz w:val="24"/>
                <w:szCs w:val="24"/>
              </w:rPr>
              <w:t>(84)</w:t>
            </w:r>
          </w:p>
        </w:tc>
        <w:tc>
          <w:tcPr>
            <w:tcW w:w="133" w:type="pct"/>
            <w:vAlign w:val="bottom"/>
          </w:tcPr>
          <w:p w14:paraId="1FE73E29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</w:tcPr>
          <w:p w14:paraId="05486604" w14:textId="6B161D78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  <w:vAlign w:val="bottom"/>
          </w:tcPr>
          <w:p w14:paraId="457E66FE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5" w:type="pct"/>
            <w:vAlign w:val="bottom"/>
          </w:tcPr>
          <w:p w14:paraId="1D41F950" w14:textId="1472518A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 w:hint="cs"/>
                <w:sz w:val="24"/>
                <w:szCs w:val="24"/>
              </w:rPr>
              <w:t>(1,693)</w:t>
            </w:r>
          </w:p>
        </w:tc>
        <w:tc>
          <w:tcPr>
            <w:tcW w:w="133" w:type="pct"/>
          </w:tcPr>
          <w:p w14:paraId="07064024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15D762E6" w14:textId="361D549A" w:rsidR="00CA7B5C" w:rsidRPr="009B3429" w:rsidRDefault="00CA7B5C" w:rsidP="00CA7B5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02F9BF6A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4230FF47" w14:textId="58DEFBD1" w:rsidR="00CA7B5C" w:rsidRPr="009B3429" w:rsidRDefault="00CA7B5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-</w:t>
            </w:r>
          </w:p>
        </w:tc>
      </w:tr>
      <w:tr w:rsidR="00356EE7" w:rsidRPr="000E5B07" w14:paraId="5517F50D" w14:textId="77777777" w:rsidTr="00356EE7">
        <w:tc>
          <w:tcPr>
            <w:tcW w:w="934" w:type="pct"/>
          </w:tcPr>
          <w:p w14:paraId="5538EC8D" w14:textId="28C0D6CF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03D7C1DB" w14:textId="3E0B0E5D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30,544 </w:t>
            </w:r>
          </w:p>
        </w:tc>
        <w:tc>
          <w:tcPr>
            <w:tcW w:w="133" w:type="pct"/>
            <w:vAlign w:val="bottom"/>
          </w:tcPr>
          <w:p w14:paraId="07349FDD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08E5A8B2" w14:textId="3CB49196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96,052 </w:t>
            </w:r>
          </w:p>
        </w:tc>
        <w:tc>
          <w:tcPr>
            <w:tcW w:w="133" w:type="pct"/>
            <w:vAlign w:val="bottom"/>
          </w:tcPr>
          <w:p w14:paraId="6D856C1C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329157E6" w14:textId="54233C2B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406,961 </w:t>
            </w:r>
          </w:p>
        </w:tc>
        <w:tc>
          <w:tcPr>
            <w:tcW w:w="133" w:type="pct"/>
            <w:vAlign w:val="bottom"/>
          </w:tcPr>
          <w:p w14:paraId="0CE5D16C" w14:textId="77777777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679FDEEB" w14:textId="16214BC7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22,232</w:t>
            </w:r>
          </w:p>
        </w:tc>
        <w:tc>
          <w:tcPr>
            <w:tcW w:w="133" w:type="pct"/>
            <w:vAlign w:val="bottom"/>
          </w:tcPr>
          <w:p w14:paraId="7B37D088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vAlign w:val="bottom"/>
          </w:tcPr>
          <w:p w14:paraId="2747F894" w14:textId="21F2816C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50,036 </w:t>
            </w:r>
          </w:p>
        </w:tc>
        <w:tc>
          <w:tcPr>
            <w:tcW w:w="133" w:type="pct"/>
            <w:vAlign w:val="bottom"/>
          </w:tcPr>
          <w:p w14:paraId="0F181352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29A9E431" w14:textId="2F0CECD3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3,615</w:t>
            </w:r>
          </w:p>
        </w:tc>
        <w:tc>
          <w:tcPr>
            <w:tcW w:w="133" w:type="pct"/>
          </w:tcPr>
          <w:p w14:paraId="75A3F680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2E349060" w14:textId="110CB528" w:rsidR="00CA7B5C" w:rsidRPr="009B3429" w:rsidRDefault="00CA7B5C" w:rsidP="00CA7B5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319380BA" w14:textId="77777777" w:rsidR="00CA7B5C" w:rsidRPr="009B3429" w:rsidRDefault="00CA7B5C" w:rsidP="00CA7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02BE2ED9" w14:textId="336A2958" w:rsidR="00CA7B5C" w:rsidRPr="009B3429" w:rsidRDefault="00CA7B5C" w:rsidP="00CA7B5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609,440</w:t>
            </w:r>
          </w:p>
        </w:tc>
      </w:tr>
      <w:tr w:rsidR="00356EE7" w:rsidRPr="000E5B07" w14:paraId="167B182E" w14:textId="77777777" w:rsidTr="00356EE7">
        <w:tc>
          <w:tcPr>
            <w:tcW w:w="934" w:type="pct"/>
          </w:tcPr>
          <w:p w14:paraId="1320D2BD" w14:textId="77777777" w:rsidR="006C5BD3" w:rsidRPr="009B3429" w:rsidRDefault="006C5BD3" w:rsidP="006C5BD3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00" w:type="pct"/>
          </w:tcPr>
          <w:p w14:paraId="6D414D10" w14:textId="0E584663" w:rsidR="006C5BD3" w:rsidRPr="009B3429" w:rsidRDefault="006C5BD3" w:rsidP="006C5BD3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7D3645B0" w14:textId="77777777" w:rsidR="006C5BD3" w:rsidRPr="009B3429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</w:tcPr>
          <w:p w14:paraId="261C59EA" w14:textId="74289674" w:rsidR="006C5BD3" w:rsidRPr="009B3429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180</w:t>
            </w:r>
          </w:p>
        </w:tc>
        <w:tc>
          <w:tcPr>
            <w:tcW w:w="133" w:type="pct"/>
          </w:tcPr>
          <w:p w14:paraId="28B22BEB" w14:textId="77777777" w:rsidR="006C5BD3" w:rsidRPr="009B3429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</w:tcPr>
          <w:p w14:paraId="564B9BE7" w14:textId="760708E8" w:rsidR="006C5BD3" w:rsidRPr="009B3429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16,459</w:t>
            </w:r>
          </w:p>
        </w:tc>
        <w:tc>
          <w:tcPr>
            <w:tcW w:w="133" w:type="pct"/>
          </w:tcPr>
          <w:p w14:paraId="2DA8DC56" w14:textId="77777777" w:rsidR="006C5BD3" w:rsidRPr="009B3429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</w:tcPr>
          <w:p w14:paraId="4219ACE7" w14:textId="5E7C1145" w:rsidR="006C5BD3" w:rsidRPr="009B3429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133" w:type="pct"/>
          </w:tcPr>
          <w:p w14:paraId="6E0AF5B4" w14:textId="77777777" w:rsidR="006C5BD3" w:rsidRPr="009B3429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6" w:type="pct"/>
          </w:tcPr>
          <w:p w14:paraId="3580E7C9" w14:textId="30506F1A" w:rsidR="006C5BD3" w:rsidRPr="009B3429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23,683</w:t>
            </w:r>
          </w:p>
        </w:tc>
        <w:tc>
          <w:tcPr>
            <w:tcW w:w="133" w:type="pct"/>
          </w:tcPr>
          <w:p w14:paraId="2D48EB5A" w14:textId="77777777" w:rsidR="006C5BD3" w:rsidRPr="009B3429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5" w:type="pct"/>
          </w:tcPr>
          <w:p w14:paraId="6179B3A9" w14:textId="55ACA183" w:rsidR="006C5BD3" w:rsidRPr="009B3429" w:rsidRDefault="00833A4F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1,988</w:t>
            </w:r>
          </w:p>
        </w:tc>
        <w:tc>
          <w:tcPr>
            <w:tcW w:w="133" w:type="pct"/>
          </w:tcPr>
          <w:p w14:paraId="14EE3DAD" w14:textId="77777777" w:rsidR="006C5BD3" w:rsidRPr="009B3429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</w:tcPr>
          <w:p w14:paraId="12C0E32D" w14:textId="0E04C8A2" w:rsidR="006C5BD3" w:rsidRPr="009B3429" w:rsidRDefault="00833A4F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31" w:type="pct"/>
          </w:tcPr>
          <w:p w14:paraId="0CD7FA36" w14:textId="77777777" w:rsidR="006C5BD3" w:rsidRPr="009B3429" w:rsidRDefault="006C5BD3" w:rsidP="006C5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26" w:type="pct"/>
          </w:tcPr>
          <w:p w14:paraId="54A69A52" w14:textId="2DAF20E8" w:rsidR="006C5BD3" w:rsidRPr="009B3429" w:rsidRDefault="006C5BD3" w:rsidP="006C5BD3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833A4F" w:rsidRPr="009B342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,1</w:t>
            </w:r>
            <w:r w:rsidR="00833A4F" w:rsidRPr="009B3429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</w:tr>
      <w:tr w:rsidR="00356EE7" w:rsidRPr="000E5B07" w14:paraId="58585739" w14:textId="77777777" w:rsidTr="00356EE7">
        <w:tc>
          <w:tcPr>
            <w:tcW w:w="934" w:type="pct"/>
          </w:tcPr>
          <w:p w14:paraId="0B5B4EC4" w14:textId="77777777" w:rsidR="00833A4F" w:rsidRPr="009B3429" w:rsidRDefault="00833A4F" w:rsidP="00833A4F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00" w:type="pct"/>
          </w:tcPr>
          <w:p w14:paraId="48E97591" w14:textId="36E9B3C3" w:rsidR="00833A4F" w:rsidRPr="009B3429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3F5016A4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</w:tcPr>
          <w:p w14:paraId="7E8158AE" w14:textId="758284BD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(122)</w:t>
            </w:r>
          </w:p>
        </w:tc>
        <w:tc>
          <w:tcPr>
            <w:tcW w:w="133" w:type="pct"/>
          </w:tcPr>
          <w:p w14:paraId="433419E0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</w:tcPr>
          <w:p w14:paraId="40D17A38" w14:textId="00C64F0A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(8,196)</w:t>
            </w:r>
          </w:p>
        </w:tc>
        <w:tc>
          <w:tcPr>
            <w:tcW w:w="133" w:type="pct"/>
          </w:tcPr>
          <w:p w14:paraId="3F4A9A00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</w:tcPr>
          <w:p w14:paraId="2C02BBCE" w14:textId="6EDFA5BE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(1,024)</w:t>
            </w:r>
          </w:p>
        </w:tc>
        <w:tc>
          <w:tcPr>
            <w:tcW w:w="133" w:type="pct"/>
          </w:tcPr>
          <w:p w14:paraId="7FEBA473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6" w:type="pct"/>
          </w:tcPr>
          <w:p w14:paraId="0E10CF15" w14:textId="35BBF9B3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(2,354)</w:t>
            </w:r>
          </w:p>
        </w:tc>
        <w:tc>
          <w:tcPr>
            <w:tcW w:w="133" w:type="pct"/>
          </w:tcPr>
          <w:p w14:paraId="35E5237C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5" w:type="pct"/>
          </w:tcPr>
          <w:p w14:paraId="328F1122" w14:textId="77777777" w:rsidR="00833A4F" w:rsidRPr="009B3429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35910AF6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</w:tcPr>
          <w:p w14:paraId="185E4F65" w14:textId="6DD296CB" w:rsidR="00833A4F" w:rsidRPr="009B3429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751888DD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26" w:type="pct"/>
          </w:tcPr>
          <w:p w14:paraId="494788CF" w14:textId="6C4760C4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(11,696)</w:t>
            </w:r>
          </w:p>
        </w:tc>
      </w:tr>
      <w:tr w:rsidR="00356EE7" w:rsidRPr="000E5B07" w14:paraId="04DF6FAC" w14:textId="77777777" w:rsidTr="00356EE7">
        <w:tc>
          <w:tcPr>
            <w:tcW w:w="934" w:type="pct"/>
          </w:tcPr>
          <w:p w14:paraId="5017005F" w14:textId="77777777" w:rsidR="00833A4F" w:rsidRPr="009B3429" w:rsidRDefault="00833A4F" w:rsidP="00833A4F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400" w:type="pct"/>
          </w:tcPr>
          <w:p w14:paraId="1D760E1C" w14:textId="6A950755" w:rsidR="00833A4F" w:rsidRPr="009B3429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55081A98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32F10B91" w14:textId="71BD2666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1,551</w:t>
            </w:r>
          </w:p>
        </w:tc>
        <w:tc>
          <w:tcPr>
            <w:tcW w:w="133" w:type="pct"/>
          </w:tcPr>
          <w:p w14:paraId="6455850D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3FDE3996" w14:textId="0BBC7FEA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33" w:type="pct"/>
          </w:tcPr>
          <w:p w14:paraId="4B53FE9E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</w:tcPr>
          <w:p w14:paraId="705BC60B" w14:textId="77777777" w:rsidR="00833A4F" w:rsidRPr="009B3429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0BC97B40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6" w:type="pct"/>
          </w:tcPr>
          <w:p w14:paraId="4B8A056A" w14:textId="77777777" w:rsidR="00833A4F" w:rsidRPr="009B3429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08FE9212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55" w:type="pct"/>
          </w:tcPr>
          <w:p w14:paraId="293678DC" w14:textId="03864C2F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(1,585)</w:t>
            </w:r>
          </w:p>
        </w:tc>
        <w:tc>
          <w:tcPr>
            <w:tcW w:w="133" w:type="pct"/>
          </w:tcPr>
          <w:p w14:paraId="29C74BDE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98" w:type="pct"/>
          </w:tcPr>
          <w:p w14:paraId="5DB6431C" w14:textId="07ACEF83" w:rsidR="00833A4F" w:rsidRPr="009B3429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3439839B" w14:textId="77777777" w:rsidR="00833A4F" w:rsidRPr="009B3429" w:rsidRDefault="00833A4F" w:rsidP="0083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26" w:type="pct"/>
          </w:tcPr>
          <w:p w14:paraId="1D7AA382" w14:textId="77777777" w:rsidR="00833A4F" w:rsidRPr="009B3429" w:rsidRDefault="00833A4F" w:rsidP="00833A4F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356EE7" w:rsidRPr="000E5B07" w14:paraId="4B52EFF6" w14:textId="77777777" w:rsidTr="00356EE7">
        <w:tc>
          <w:tcPr>
            <w:tcW w:w="934" w:type="pct"/>
          </w:tcPr>
          <w:p w14:paraId="0ACBCADE" w14:textId="0FBBFB90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CA7B5C" w:rsidRPr="009B3429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47324EA9" w14:textId="694500DB" w:rsidR="00D4253A" w:rsidRPr="009B3429" w:rsidRDefault="006C5BD3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30,544</w:t>
            </w:r>
          </w:p>
        </w:tc>
        <w:tc>
          <w:tcPr>
            <w:tcW w:w="133" w:type="pct"/>
          </w:tcPr>
          <w:p w14:paraId="70008315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5EB1A6BA" w14:textId="22CDD6F3" w:rsidR="00D4253A" w:rsidRPr="009B3429" w:rsidRDefault="006C5BD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97</w:t>
            </w:r>
            <w:r w:rsidR="00D4253A" w:rsidRPr="009B3429">
              <w:rPr>
                <w:rFonts w:ascii="Angsana New" w:hAnsi="Angsana New"/>
                <w:sz w:val="24"/>
                <w:szCs w:val="24"/>
              </w:rPr>
              <w:t>,</w:t>
            </w:r>
            <w:r w:rsidRPr="009B3429">
              <w:rPr>
                <w:rFonts w:ascii="Angsana New" w:hAnsi="Angsana New"/>
                <w:sz w:val="24"/>
                <w:szCs w:val="24"/>
              </w:rPr>
              <w:t>661</w:t>
            </w:r>
          </w:p>
        </w:tc>
        <w:tc>
          <w:tcPr>
            <w:tcW w:w="133" w:type="pct"/>
          </w:tcPr>
          <w:p w14:paraId="60560F3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60920B5D" w14:textId="3C245846" w:rsidR="00D4253A" w:rsidRPr="009B3429" w:rsidRDefault="006C5BD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415,258</w:t>
            </w:r>
          </w:p>
        </w:tc>
        <w:tc>
          <w:tcPr>
            <w:tcW w:w="133" w:type="pct"/>
          </w:tcPr>
          <w:p w14:paraId="5DCAE7F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4C30FDBD" w14:textId="272AF69E" w:rsidR="00D4253A" w:rsidRPr="009B3429" w:rsidRDefault="006C5BD3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029</w:t>
            </w:r>
          </w:p>
        </w:tc>
        <w:tc>
          <w:tcPr>
            <w:tcW w:w="133" w:type="pct"/>
          </w:tcPr>
          <w:p w14:paraId="0E8318C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565B1B7B" w14:textId="3433A6EE" w:rsidR="00D4253A" w:rsidRPr="009B3429" w:rsidRDefault="006C5BD3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133" w:type="pct"/>
          </w:tcPr>
          <w:p w14:paraId="003A2191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51267005" w14:textId="48CEDDF4" w:rsidR="00D4253A" w:rsidRPr="009B3429" w:rsidRDefault="00833A4F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4,018</w:t>
            </w:r>
          </w:p>
        </w:tc>
        <w:tc>
          <w:tcPr>
            <w:tcW w:w="133" w:type="pct"/>
          </w:tcPr>
          <w:p w14:paraId="4AA4606F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1F146AC7" w14:textId="16C1931C" w:rsidR="00D4253A" w:rsidRPr="009B3429" w:rsidRDefault="00833A4F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31" w:type="pct"/>
          </w:tcPr>
          <w:p w14:paraId="6D510FB5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59D49487" w14:textId="78B15828" w:rsidR="00D4253A" w:rsidRPr="009B3429" w:rsidRDefault="00833A4F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853</w:t>
            </w:r>
          </w:p>
        </w:tc>
      </w:tr>
      <w:tr w:rsidR="00356EE7" w:rsidRPr="000E5B07" w14:paraId="2F8F09C1" w14:textId="77777777" w:rsidTr="00356EE7">
        <w:tc>
          <w:tcPr>
            <w:tcW w:w="934" w:type="pct"/>
          </w:tcPr>
          <w:p w14:paraId="47CC7FF1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0B5516A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5A528677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2AFD6AD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56F9356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318305E4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0A85C244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487A544A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8006D75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6373DB6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EB5A7B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49F0A78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0586E04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4B816638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14:paraId="3E3B593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05DAA23F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6EE7" w:rsidRPr="000E5B07" w14:paraId="382454C5" w14:textId="77777777" w:rsidTr="00356EE7">
        <w:tc>
          <w:tcPr>
            <w:tcW w:w="934" w:type="pct"/>
          </w:tcPr>
          <w:p w14:paraId="1D75F3CD" w14:textId="77777777" w:rsidR="00D4253A" w:rsidRPr="009B3429" w:rsidRDefault="00D4253A" w:rsidP="001F07E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00" w:type="pct"/>
          </w:tcPr>
          <w:p w14:paraId="5116CC4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2A77A3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1E0943B7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47776F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561B66A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43ED43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2960F66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07D8FFB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6" w:type="pct"/>
          </w:tcPr>
          <w:p w14:paraId="2AD701D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56DB62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2CF28A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FB84C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0C5BE24F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14:paraId="3C05A47A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3F83A381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6EE7" w:rsidRPr="000E5B07" w14:paraId="35CBD9E9" w14:textId="77777777" w:rsidTr="00356EE7">
        <w:tc>
          <w:tcPr>
            <w:tcW w:w="934" w:type="pct"/>
          </w:tcPr>
          <w:p w14:paraId="64D4D94A" w14:textId="5765F10C" w:rsidR="000F7F0C" w:rsidRPr="006F2553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6F255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F2553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  <w:r w:rsidRPr="006F25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6F2553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00" w:type="pct"/>
            <w:vAlign w:val="bottom"/>
          </w:tcPr>
          <w:p w14:paraId="54A0CFE9" w14:textId="4C8DC3F5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6,171 </w:t>
            </w:r>
          </w:p>
        </w:tc>
        <w:tc>
          <w:tcPr>
            <w:tcW w:w="133" w:type="pct"/>
            <w:vAlign w:val="bottom"/>
          </w:tcPr>
          <w:p w14:paraId="38550A4B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vAlign w:val="bottom"/>
          </w:tcPr>
          <w:p w14:paraId="3178A142" w14:textId="181023F0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24,814 </w:t>
            </w:r>
          </w:p>
        </w:tc>
        <w:tc>
          <w:tcPr>
            <w:tcW w:w="133" w:type="pct"/>
            <w:vAlign w:val="bottom"/>
          </w:tcPr>
          <w:p w14:paraId="7BCF3BC9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583593EA" w14:textId="224774C6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101,856 </w:t>
            </w:r>
          </w:p>
        </w:tc>
        <w:tc>
          <w:tcPr>
            <w:tcW w:w="133" w:type="pct"/>
            <w:vAlign w:val="bottom"/>
          </w:tcPr>
          <w:p w14:paraId="1A7868A1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18529C31" w14:textId="24AE1D8C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17,392 </w:t>
            </w:r>
          </w:p>
        </w:tc>
        <w:tc>
          <w:tcPr>
            <w:tcW w:w="133" w:type="pct"/>
            <w:vAlign w:val="bottom"/>
          </w:tcPr>
          <w:p w14:paraId="343EC404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6F29A7A" w14:textId="1205F13F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18,857 </w:t>
            </w:r>
          </w:p>
        </w:tc>
        <w:tc>
          <w:tcPr>
            <w:tcW w:w="133" w:type="pct"/>
          </w:tcPr>
          <w:p w14:paraId="041D3009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6EC88A74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E748565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772E33E7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428A184F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46D35E0C" w14:textId="7AD455EA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169,090 </w:t>
            </w:r>
          </w:p>
        </w:tc>
      </w:tr>
      <w:tr w:rsidR="00356EE7" w:rsidRPr="000E5B07" w14:paraId="6F7019D0" w14:textId="77777777" w:rsidTr="00356EE7">
        <w:tc>
          <w:tcPr>
            <w:tcW w:w="934" w:type="pct"/>
          </w:tcPr>
          <w:p w14:paraId="68739A88" w14:textId="77777777" w:rsidR="000F7F0C" w:rsidRPr="009B3429" w:rsidRDefault="000F7F0C" w:rsidP="000F7F0C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0" w:type="pct"/>
            <w:vAlign w:val="bottom"/>
          </w:tcPr>
          <w:p w14:paraId="35FC39E9" w14:textId="12DBBC8E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33" w:type="pct"/>
            <w:vAlign w:val="bottom"/>
          </w:tcPr>
          <w:p w14:paraId="284665B4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vAlign w:val="bottom"/>
          </w:tcPr>
          <w:p w14:paraId="2FB87DDD" w14:textId="51FE3450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3,909</w:t>
            </w:r>
          </w:p>
        </w:tc>
        <w:tc>
          <w:tcPr>
            <w:tcW w:w="133" w:type="pct"/>
            <w:vAlign w:val="bottom"/>
          </w:tcPr>
          <w:p w14:paraId="53C14819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38F7C57E" w14:textId="7F9FF74C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15,681</w:t>
            </w:r>
          </w:p>
        </w:tc>
        <w:tc>
          <w:tcPr>
            <w:tcW w:w="133" w:type="pct"/>
            <w:vAlign w:val="bottom"/>
          </w:tcPr>
          <w:p w14:paraId="14604785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4CA47D80" w14:textId="27E1CC6B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1,375</w:t>
            </w:r>
          </w:p>
        </w:tc>
        <w:tc>
          <w:tcPr>
            <w:tcW w:w="133" w:type="pct"/>
            <w:vAlign w:val="bottom"/>
          </w:tcPr>
          <w:p w14:paraId="5D6F7C94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vAlign w:val="bottom"/>
          </w:tcPr>
          <w:p w14:paraId="190B14E2" w14:textId="73E11743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4,474</w:t>
            </w:r>
          </w:p>
        </w:tc>
        <w:tc>
          <w:tcPr>
            <w:tcW w:w="133" w:type="pct"/>
          </w:tcPr>
          <w:p w14:paraId="592CD0C8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275268B7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F880914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40D0FA84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2C2760E9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7DBDA501" w14:textId="3B88FEF3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26,399</w:t>
            </w:r>
          </w:p>
        </w:tc>
      </w:tr>
      <w:tr w:rsidR="00356EE7" w:rsidRPr="000E5B07" w14:paraId="4808F78B" w14:textId="77777777" w:rsidTr="00356EE7">
        <w:tc>
          <w:tcPr>
            <w:tcW w:w="934" w:type="pct"/>
          </w:tcPr>
          <w:p w14:paraId="3A9B238B" w14:textId="77777777" w:rsidR="000F7F0C" w:rsidRPr="009B3429" w:rsidRDefault="000F7F0C" w:rsidP="000F7F0C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6CAF6362" w14:textId="318FAD36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  <w:vAlign w:val="bottom"/>
          </w:tcPr>
          <w:p w14:paraId="1F84A947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bottom"/>
          </w:tcPr>
          <w:p w14:paraId="3F5EDA3E" w14:textId="1B66EEEE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color w:val="000000"/>
                <w:sz w:val="24"/>
                <w:szCs w:val="24"/>
              </w:rPr>
              <w:t>(51)</w:t>
            </w:r>
          </w:p>
        </w:tc>
        <w:tc>
          <w:tcPr>
            <w:tcW w:w="133" w:type="pct"/>
            <w:vAlign w:val="bottom"/>
          </w:tcPr>
          <w:p w14:paraId="34E74102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26B5C451" w14:textId="40590A5B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color w:val="000000"/>
                <w:sz w:val="24"/>
                <w:szCs w:val="24"/>
              </w:rPr>
              <w:t>(3,765)</w:t>
            </w:r>
          </w:p>
        </w:tc>
        <w:tc>
          <w:tcPr>
            <w:tcW w:w="133" w:type="pct"/>
            <w:vAlign w:val="bottom"/>
          </w:tcPr>
          <w:p w14:paraId="2639220E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vAlign w:val="bottom"/>
          </w:tcPr>
          <w:p w14:paraId="78DC49A0" w14:textId="198FBA18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color w:val="000000"/>
                <w:sz w:val="24"/>
                <w:szCs w:val="24"/>
              </w:rPr>
              <w:t>(574)</w:t>
            </w:r>
          </w:p>
        </w:tc>
        <w:tc>
          <w:tcPr>
            <w:tcW w:w="133" w:type="pct"/>
            <w:vAlign w:val="bottom"/>
          </w:tcPr>
          <w:p w14:paraId="36017776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14:paraId="7150B8EA" w14:textId="4F84350F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color w:val="000000"/>
                <w:sz w:val="24"/>
                <w:szCs w:val="24"/>
              </w:rPr>
              <w:t>(1,350)</w:t>
            </w:r>
          </w:p>
        </w:tc>
        <w:tc>
          <w:tcPr>
            <w:tcW w:w="133" w:type="pct"/>
          </w:tcPr>
          <w:p w14:paraId="40D2DB0D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742A46E1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4EE18AE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0D359744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5BF8CD30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72E4A132" w14:textId="2FA31864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/>
                <w:color w:val="000000"/>
                <w:sz w:val="24"/>
                <w:szCs w:val="24"/>
              </w:rPr>
              <w:t>(5,740)</w:t>
            </w:r>
          </w:p>
        </w:tc>
      </w:tr>
      <w:tr w:rsidR="00356EE7" w:rsidRPr="000E5B07" w14:paraId="56D4945E" w14:textId="77777777" w:rsidTr="00356EE7">
        <w:tc>
          <w:tcPr>
            <w:tcW w:w="934" w:type="pct"/>
          </w:tcPr>
          <w:p w14:paraId="1B0D7D6B" w14:textId="03C017FD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6F913741" w14:textId="443283CB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7,131</w:t>
            </w:r>
          </w:p>
        </w:tc>
        <w:tc>
          <w:tcPr>
            <w:tcW w:w="133" w:type="pct"/>
            <w:vAlign w:val="bottom"/>
          </w:tcPr>
          <w:p w14:paraId="31019A19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  <w:vAlign w:val="bottom"/>
          </w:tcPr>
          <w:p w14:paraId="258170B3" w14:textId="79F1F2BB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28,672</w:t>
            </w:r>
          </w:p>
        </w:tc>
        <w:tc>
          <w:tcPr>
            <w:tcW w:w="133" w:type="pct"/>
            <w:vAlign w:val="bottom"/>
          </w:tcPr>
          <w:p w14:paraId="71CD3EAB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69EA1670" w14:textId="797BE31E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113,772</w:t>
            </w:r>
          </w:p>
        </w:tc>
        <w:tc>
          <w:tcPr>
            <w:tcW w:w="133" w:type="pct"/>
            <w:vAlign w:val="bottom"/>
          </w:tcPr>
          <w:p w14:paraId="546BAB51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14:paraId="41981A18" w14:textId="3EE5B7FC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18,193</w:t>
            </w:r>
          </w:p>
        </w:tc>
        <w:tc>
          <w:tcPr>
            <w:tcW w:w="133" w:type="pct"/>
            <w:vAlign w:val="bottom"/>
          </w:tcPr>
          <w:p w14:paraId="032DD221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  <w:vAlign w:val="bottom"/>
          </w:tcPr>
          <w:p w14:paraId="0FE2F370" w14:textId="010299A3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21,981</w:t>
            </w:r>
          </w:p>
        </w:tc>
        <w:tc>
          <w:tcPr>
            <w:tcW w:w="133" w:type="pct"/>
          </w:tcPr>
          <w:p w14:paraId="10A1D30E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2B2A6F84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604F3F9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571042D7" w14:textId="77777777" w:rsidR="000F7F0C" w:rsidRPr="009B3429" w:rsidRDefault="000F7F0C" w:rsidP="000F7F0C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25E11277" w14:textId="77777777" w:rsidR="000F7F0C" w:rsidRPr="009B3429" w:rsidRDefault="000F7F0C" w:rsidP="000F7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468E2956" w14:textId="4CB44510" w:rsidR="000F7F0C" w:rsidRPr="009B3429" w:rsidRDefault="000F7F0C" w:rsidP="000F7F0C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189,749</w:t>
            </w:r>
          </w:p>
        </w:tc>
      </w:tr>
      <w:tr w:rsidR="00356EE7" w:rsidRPr="000E5B07" w14:paraId="3574884D" w14:textId="77777777" w:rsidTr="00356EE7">
        <w:tc>
          <w:tcPr>
            <w:tcW w:w="934" w:type="pct"/>
          </w:tcPr>
          <w:p w14:paraId="344CC8F8" w14:textId="77777777" w:rsidR="00D4253A" w:rsidRPr="009B3429" w:rsidRDefault="00D4253A" w:rsidP="001F07E0">
            <w:pPr>
              <w:rPr>
                <w:rFonts w:ascii="Angsana New" w:hAnsi="Angsana New"/>
                <w:sz w:val="24"/>
                <w:szCs w:val="24"/>
              </w:rPr>
            </w:pPr>
            <w:bookmarkStart w:id="2" w:name="_Hlk161712871"/>
            <w:r w:rsidRPr="009B342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00" w:type="pct"/>
          </w:tcPr>
          <w:p w14:paraId="00C69E60" w14:textId="57DAC101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292B8A" w:rsidRPr="009B3429">
              <w:rPr>
                <w:rFonts w:ascii="Angsana New" w:hAnsi="Angsana New" w:cs="Angsana New"/>
                <w:sz w:val="24"/>
                <w:szCs w:val="24"/>
              </w:rPr>
              <w:t>968</w:t>
            </w:r>
          </w:p>
        </w:tc>
        <w:tc>
          <w:tcPr>
            <w:tcW w:w="133" w:type="pct"/>
          </w:tcPr>
          <w:p w14:paraId="5EB678E7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19492052" w14:textId="0D5310CB" w:rsidR="00D4253A" w:rsidRPr="009B3429" w:rsidRDefault="00292B8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4,093</w:t>
            </w:r>
          </w:p>
        </w:tc>
        <w:tc>
          <w:tcPr>
            <w:tcW w:w="133" w:type="pct"/>
          </w:tcPr>
          <w:p w14:paraId="2569A609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</w:tcPr>
          <w:p w14:paraId="61135C3E" w14:textId="791640F6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8,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177</w:t>
            </w:r>
          </w:p>
        </w:tc>
        <w:tc>
          <w:tcPr>
            <w:tcW w:w="133" w:type="pct"/>
          </w:tcPr>
          <w:p w14:paraId="3EC6A07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650715A6" w14:textId="4CA29A1A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607</w:t>
            </w:r>
          </w:p>
        </w:tc>
        <w:tc>
          <w:tcPr>
            <w:tcW w:w="133" w:type="pct"/>
          </w:tcPr>
          <w:p w14:paraId="5BD67D6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</w:tcPr>
          <w:p w14:paraId="4E951103" w14:textId="0BD2689F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3" w:type="pct"/>
          </w:tcPr>
          <w:p w14:paraId="47BA75F5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574C17F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D41128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6470F280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5C14057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0721C44E" w14:textId="66AFDAAE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30,699</w:t>
            </w:r>
          </w:p>
        </w:tc>
      </w:tr>
      <w:tr w:rsidR="00356EE7" w:rsidRPr="000E5B07" w14:paraId="3D3399FA" w14:textId="77777777" w:rsidTr="00356EE7">
        <w:tc>
          <w:tcPr>
            <w:tcW w:w="934" w:type="pct"/>
          </w:tcPr>
          <w:p w14:paraId="529DD301" w14:textId="77777777" w:rsidR="00292B8A" w:rsidRPr="009B3429" w:rsidRDefault="00292B8A" w:rsidP="00292B8A">
            <w:pPr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0BB4AFD3" w14:textId="64393A24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2DC9D8B1" w14:textId="77777777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338ACA21" w14:textId="78F9B124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(33)</w:t>
            </w:r>
          </w:p>
        </w:tc>
        <w:tc>
          <w:tcPr>
            <w:tcW w:w="133" w:type="pct"/>
          </w:tcPr>
          <w:p w14:paraId="6E7926EE" w14:textId="77777777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38D77B96" w14:textId="1CC23EF3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(3,574)</w:t>
            </w:r>
          </w:p>
        </w:tc>
        <w:tc>
          <w:tcPr>
            <w:tcW w:w="133" w:type="pct"/>
          </w:tcPr>
          <w:p w14:paraId="3DACFE89" w14:textId="77777777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30ADADD4" w14:textId="77D7922F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(919)</w:t>
            </w:r>
          </w:p>
        </w:tc>
        <w:tc>
          <w:tcPr>
            <w:tcW w:w="133" w:type="pct"/>
          </w:tcPr>
          <w:p w14:paraId="11F2729D" w14:textId="77777777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1D23A749" w14:textId="60C2B222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(1,247)</w:t>
            </w:r>
          </w:p>
        </w:tc>
        <w:tc>
          <w:tcPr>
            <w:tcW w:w="133" w:type="pct"/>
          </w:tcPr>
          <w:p w14:paraId="7BD56279" w14:textId="77777777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442FBCAF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766661CF" w14:textId="77777777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50C3330A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6B89F5C0" w14:textId="77777777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26A5AEE7" w14:textId="7854C632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(5,773)</w:t>
            </w:r>
          </w:p>
        </w:tc>
      </w:tr>
      <w:tr w:rsidR="00356EE7" w:rsidRPr="000E5B07" w14:paraId="57CEFEAC" w14:textId="77777777" w:rsidTr="00356EE7">
        <w:tc>
          <w:tcPr>
            <w:tcW w:w="934" w:type="pct"/>
          </w:tcPr>
          <w:p w14:paraId="7FA6DF49" w14:textId="58AA1352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CA7B5C" w:rsidRPr="009B3429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3FD1010F" w14:textId="4576CEEA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292B8A" w:rsidRPr="009B3429">
              <w:rPr>
                <w:rFonts w:ascii="Angsana New" w:hAnsi="Angsana New" w:cs="Angsana New"/>
                <w:sz w:val="24"/>
                <w:szCs w:val="24"/>
              </w:rPr>
              <w:t>8,099</w:t>
            </w:r>
          </w:p>
        </w:tc>
        <w:tc>
          <w:tcPr>
            <w:tcW w:w="133" w:type="pct"/>
          </w:tcPr>
          <w:p w14:paraId="50227AEF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single" w:sz="4" w:space="0" w:color="auto"/>
            </w:tcBorders>
          </w:tcPr>
          <w:p w14:paraId="55D2FE89" w14:textId="776A8D8A" w:rsidR="00D4253A" w:rsidRPr="009B3429" w:rsidRDefault="00292B8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>3</w:t>
            </w:r>
            <w:r w:rsidR="00D4253A" w:rsidRPr="009B3429">
              <w:rPr>
                <w:rFonts w:ascii="Angsana New" w:hAnsi="Angsana New"/>
                <w:sz w:val="24"/>
                <w:szCs w:val="24"/>
              </w:rPr>
              <w:t>2,</w:t>
            </w:r>
            <w:r w:rsidRPr="009B3429">
              <w:rPr>
                <w:rFonts w:ascii="Angsana New" w:hAnsi="Angsana New"/>
                <w:sz w:val="24"/>
                <w:szCs w:val="24"/>
              </w:rPr>
              <w:t>732</w:t>
            </w:r>
          </w:p>
        </w:tc>
        <w:tc>
          <w:tcPr>
            <w:tcW w:w="133" w:type="pct"/>
          </w:tcPr>
          <w:p w14:paraId="1A7BB433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16BCC79F" w14:textId="458ABFEC" w:rsidR="00D4253A" w:rsidRPr="009B3429" w:rsidRDefault="0030530D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128,375</w:t>
            </w:r>
          </w:p>
        </w:tc>
        <w:tc>
          <w:tcPr>
            <w:tcW w:w="133" w:type="pct"/>
          </w:tcPr>
          <w:p w14:paraId="6342CFF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153203B7" w14:textId="72AE739E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881</w:t>
            </w:r>
          </w:p>
        </w:tc>
        <w:tc>
          <w:tcPr>
            <w:tcW w:w="133" w:type="pct"/>
          </w:tcPr>
          <w:p w14:paraId="3AC53F0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single" w:sz="4" w:space="0" w:color="auto"/>
            </w:tcBorders>
          </w:tcPr>
          <w:p w14:paraId="3C1098B6" w14:textId="7F3169C3" w:rsidR="00D4253A" w:rsidRPr="009B3429" w:rsidRDefault="0030530D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26,588</w:t>
            </w:r>
          </w:p>
        </w:tc>
        <w:tc>
          <w:tcPr>
            <w:tcW w:w="133" w:type="pct"/>
          </w:tcPr>
          <w:p w14:paraId="63BF406D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single" w:sz="4" w:space="0" w:color="auto"/>
            </w:tcBorders>
          </w:tcPr>
          <w:p w14:paraId="3B178C4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116D9B9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14:paraId="34F5FBB8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5BC686D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6A303E32" w14:textId="65FE644C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214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675</w:t>
            </w:r>
          </w:p>
        </w:tc>
      </w:tr>
      <w:bookmarkEnd w:id="2"/>
      <w:tr w:rsidR="00356EE7" w:rsidRPr="000E5B07" w14:paraId="60002763" w14:textId="77777777" w:rsidTr="00356EE7">
        <w:tc>
          <w:tcPr>
            <w:tcW w:w="934" w:type="pct"/>
          </w:tcPr>
          <w:p w14:paraId="3B0CE5A6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78D2F0F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4F73F20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2E18C16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06C02B24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1543C9B0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49D34F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7E059AE7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8149272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</w:tcBorders>
          </w:tcPr>
          <w:p w14:paraId="0842E314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090E2A92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</w:tcPr>
          <w:p w14:paraId="7F83CE45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E8D25D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14:paraId="07F1EE8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14:paraId="675915F2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5FABE1BE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6EE7" w:rsidRPr="000E5B07" w14:paraId="16FAC9D1" w14:textId="77777777" w:rsidTr="00356EE7">
        <w:tc>
          <w:tcPr>
            <w:tcW w:w="934" w:type="pct"/>
          </w:tcPr>
          <w:p w14:paraId="00F3FA5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00" w:type="pct"/>
          </w:tcPr>
          <w:p w14:paraId="2AD80C10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D53929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4A2B627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D6E3D68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0936C37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4F6138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3F583E0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37510C94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6" w:type="pct"/>
          </w:tcPr>
          <w:p w14:paraId="3B5C68C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32C5A0E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3787BB08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6D1EE39E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550F09B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14:paraId="3CF4080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78E57D09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6EE7" w:rsidRPr="000E5B07" w14:paraId="63066034" w14:textId="77777777" w:rsidTr="00356EE7">
        <w:trPr>
          <w:trHeight w:val="63"/>
        </w:trPr>
        <w:tc>
          <w:tcPr>
            <w:tcW w:w="934" w:type="pct"/>
          </w:tcPr>
          <w:p w14:paraId="2E1D2108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00" w:type="pct"/>
            <w:vAlign w:val="bottom"/>
          </w:tcPr>
          <w:p w14:paraId="2E88FC09" w14:textId="2D90DCC0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133" w:type="pct"/>
            <w:vAlign w:val="bottom"/>
          </w:tcPr>
          <w:p w14:paraId="5839ADB9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vAlign w:val="bottom"/>
          </w:tcPr>
          <w:p w14:paraId="37CA84D9" w14:textId="7FC0A2AB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67,380</w:t>
            </w:r>
          </w:p>
        </w:tc>
        <w:tc>
          <w:tcPr>
            <w:tcW w:w="133" w:type="pct"/>
            <w:vAlign w:val="bottom"/>
          </w:tcPr>
          <w:p w14:paraId="6F574F39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vAlign w:val="bottom"/>
          </w:tcPr>
          <w:p w14:paraId="0387281C" w14:textId="16A0E093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hint="cs"/>
                <w:color w:val="000000"/>
                <w:sz w:val="24"/>
                <w:szCs w:val="24"/>
              </w:rPr>
              <w:t>293,189</w:t>
            </w:r>
          </w:p>
        </w:tc>
        <w:tc>
          <w:tcPr>
            <w:tcW w:w="133" w:type="pct"/>
            <w:vAlign w:val="bottom"/>
          </w:tcPr>
          <w:p w14:paraId="731A6AF3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shd w:val="clear" w:color="auto" w:fill="auto"/>
            <w:vAlign w:val="bottom"/>
          </w:tcPr>
          <w:p w14:paraId="5785CFA2" w14:textId="4C1A2D3E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3,491</w:t>
            </w:r>
          </w:p>
        </w:tc>
        <w:tc>
          <w:tcPr>
            <w:tcW w:w="133" w:type="pct"/>
            <w:vAlign w:val="bottom"/>
          </w:tcPr>
          <w:p w14:paraId="437B4E4C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6" w:type="pct"/>
            <w:vAlign w:val="bottom"/>
          </w:tcPr>
          <w:p w14:paraId="6C778848" w14:textId="60306261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24,311</w:t>
            </w:r>
          </w:p>
        </w:tc>
        <w:tc>
          <w:tcPr>
            <w:tcW w:w="133" w:type="pct"/>
            <w:vAlign w:val="bottom"/>
          </w:tcPr>
          <w:p w14:paraId="40B427B8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  <w:vAlign w:val="bottom"/>
          </w:tcPr>
          <w:p w14:paraId="5A649788" w14:textId="65FF60E7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3,615</w:t>
            </w:r>
          </w:p>
        </w:tc>
        <w:tc>
          <w:tcPr>
            <w:tcW w:w="133" w:type="pct"/>
          </w:tcPr>
          <w:p w14:paraId="60162681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4CD0047F" w14:textId="3DAE168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6349499C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0D99DED6" w14:textId="249BE6C4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415,399</w:t>
            </w:r>
          </w:p>
        </w:tc>
      </w:tr>
      <w:tr w:rsidR="00356EE7" w:rsidRPr="000E5B07" w14:paraId="4EC7DF8C" w14:textId="77777777" w:rsidTr="00356EE7">
        <w:tc>
          <w:tcPr>
            <w:tcW w:w="934" w:type="pct"/>
          </w:tcPr>
          <w:p w14:paraId="06A58808" w14:textId="531A0313" w:rsidR="004901F5" w:rsidRPr="009B3429" w:rsidRDefault="00E91CB6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76045EB" w14:textId="49FDF669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  <w:vAlign w:val="bottom"/>
          </w:tcPr>
          <w:p w14:paraId="636705E3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0259B42E" w14:textId="54943242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33" w:type="pct"/>
          </w:tcPr>
          <w:p w14:paraId="4661EC9A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35BEAA03" w14:textId="75E0FF22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33" w:type="pct"/>
            <w:vAlign w:val="bottom"/>
          </w:tcPr>
          <w:p w14:paraId="6E8D0C4E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DF6A9" w14:textId="08AF051A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hint="cs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133" w:type="pct"/>
            <w:vAlign w:val="bottom"/>
          </w:tcPr>
          <w:p w14:paraId="7C8C81A4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bottom"/>
          </w:tcPr>
          <w:p w14:paraId="35565F06" w14:textId="298FF829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3,744</w:t>
            </w:r>
          </w:p>
        </w:tc>
        <w:tc>
          <w:tcPr>
            <w:tcW w:w="133" w:type="pct"/>
            <w:vAlign w:val="bottom"/>
          </w:tcPr>
          <w:p w14:paraId="4D883921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7E04798E" w14:textId="31BD9755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0CB8433C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13F81803" w14:textId="3F23623D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2FBDDBF2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21AB96E0" w14:textId="2E308CC2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4,292</w:t>
            </w:r>
          </w:p>
        </w:tc>
      </w:tr>
      <w:tr w:rsidR="00356EE7" w:rsidRPr="000E5B07" w14:paraId="11384FF2" w14:textId="77777777" w:rsidTr="00356EE7">
        <w:tc>
          <w:tcPr>
            <w:tcW w:w="934" w:type="pct"/>
          </w:tcPr>
          <w:p w14:paraId="64D7E555" w14:textId="0BA08203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5E829" w14:textId="6B00C033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133" w:type="pct"/>
            <w:vAlign w:val="bottom"/>
          </w:tcPr>
          <w:p w14:paraId="31285785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24EFF" w14:textId="52011AFF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67,380</w:t>
            </w:r>
          </w:p>
        </w:tc>
        <w:tc>
          <w:tcPr>
            <w:tcW w:w="133" w:type="pct"/>
            <w:vAlign w:val="bottom"/>
          </w:tcPr>
          <w:p w14:paraId="1A8D89FF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3AAC4" w14:textId="28CB0320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hint="cs"/>
                <w:color w:val="000000"/>
                <w:sz w:val="24"/>
                <w:szCs w:val="24"/>
              </w:rPr>
              <w:t>293,189</w:t>
            </w:r>
          </w:p>
        </w:tc>
        <w:tc>
          <w:tcPr>
            <w:tcW w:w="133" w:type="pct"/>
            <w:vAlign w:val="bottom"/>
          </w:tcPr>
          <w:p w14:paraId="18EB04B6" w14:textId="77777777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075FD" w14:textId="32157043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4,039</w:t>
            </w:r>
          </w:p>
        </w:tc>
        <w:tc>
          <w:tcPr>
            <w:tcW w:w="133" w:type="pct"/>
            <w:vAlign w:val="bottom"/>
          </w:tcPr>
          <w:p w14:paraId="775B2367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A24F8" w14:textId="0B26C3E6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28,055</w:t>
            </w:r>
          </w:p>
        </w:tc>
        <w:tc>
          <w:tcPr>
            <w:tcW w:w="133" w:type="pct"/>
            <w:vAlign w:val="bottom"/>
          </w:tcPr>
          <w:p w14:paraId="4919365A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70910" w14:textId="5AB05F48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3,615</w:t>
            </w:r>
          </w:p>
        </w:tc>
        <w:tc>
          <w:tcPr>
            <w:tcW w:w="133" w:type="pct"/>
          </w:tcPr>
          <w:p w14:paraId="2B339A02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75A8077B" w14:textId="186873DE" w:rsidR="004901F5" w:rsidRPr="009B3429" w:rsidRDefault="004901F5" w:rsidP="004901F5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4A33E1D5" w14:textId="77777777" w:rsidR="004901F5" w:rsidRPr="009B3429" w:rsidRDefault="004901F5" w:rsidP="00490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</w:tcPr>
          <w:p w14:paraId="436B94CD" w14:textId="3E324700" w:rsidR="004901F5" w:rsidRPr="009B3429" w:rsidRDefault="004901F5" w:rsidP="004901F5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color w:val="000000"/>
                <w:sz w:val="24"/>
                <w:szCs w:val="24"/>
              </w:rPr>
              <w:t>419,691</w:t>
            </w:r>
          </w:p>
        </w:tc>
      </w:tr>
      <w:tr w:rsidR="00356EE7" w:rsidRPr="000E5B07" w14:paraId="1BF4CC0A" w14:textId="77777777" w:rsidTr="00356EE7">
        <w:trPr>
          <w:trHeight w:val="63"/>
        </w:trPr>
        <w:tc>
          <w:tcPr>
            <w:tcW w:w="934" w:type="pct"/>
          </w:tcPr>
          <w:p w14:paraId="385FB7BA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4B1838F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B4EC9ED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double" w:sz="4" w:space="0" w:color="auto"/>
            </w:tcBorders>
          </w:tcPr>
          <w:p w14:paraId="18A573A6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1E52662C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double" w:sz="4" w:space="0" w:color="auto"/>
            </w:tcBorders>
          </w:tcPr>
          <w:p w14:paraId="5A2668A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0E8A5B4A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6CDCE05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7096C410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6" w:type="pct"/>
          </w:tcPr>
          <w:p w14:paraId="62EC9A0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29DD5D34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2C4D4DE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" w:type="pct"/>
          </w:tcPr>
          <w:p w14:paraId="2CB1C792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3B41F82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pct"/>
          </w:tcPr>
          <w:p w14:paraId="6CDA521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0E8B958C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6EE7" w:rsidRPr="000E5B07" w14:paraId="43A582C6" w14:textId="77777777" w:rsidTr="00356EE7">
        <w:trPr>
          <w:trHeight w:val="63"/>
        </w:trPr>
        <w:tc>
          <w:tcPr>
            <w:tcW w:w="934" w:type="pct"/>
          </w:tcPr>
          <w:p w14:paraId="19446D9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00" w:type="pct"/>
          </w:tcPr>
          <w:p w14:paraId="712DA235" w14:textId="1A995D6F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92B8A" w:rsidRPr="009B342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92B8A" w:rsidRPr="009B3429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3" w:type="pct"/>
          </w:tcPr>
          <w:p w14:paraId="7EB4AF5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</w:tcPr>
          <w:p w14:paraId="74B829AC" w14:textId="667E21C3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64,929</w:t>
            </w:r>
          </w:p>
        </w:tc>
        <w:tc>
          <w:tcPr>
            <w:tcW w:w="133" w:type="pct"/>
          </w:tcPr>
          <w:p w14:paraId="58238FD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675100CB" w14:textId="341D518E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286,883</w:t>
            </w:r>
          </w:p>
        </w:tc>
        <w:tc>
          <w:tcPr>
            <w:tcW w:w="133" w:type="pct"/>
          </w:tcPr>
          <w:p w14:paraId="29984A9B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</w:tcPr>
          <w:p w14:paraId="5272F480" w14:textId="1FA341C8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2,731</w:t>
            </w:r>
          </w:p>
        </w:tc>
        <w:tc>
          <w:tcPr>
            <w:tcW w:w="133" w:type="pct"/>
          </w:tcPr>
          <w:p w14:paraId="1F1AA453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56" w:type="pct"/>
          </w:tcPr>
          <w:p w14:paraId="5C1EC51D" w14:textId="02A721EB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594EF7" w:rsidRPr="009B3429">
              <w:rPr>
                <w:rFonts w:ascii="Angsana New" w:hAnsi="Angsana New" w:cs="Angsana New"/>
                <w:sz w:val="24"/>
                <w:szCs w:val="24"/>
              </w:rPr>
              <w:t>,314</w:t>
            </w:r>
          </w:p>
        </w:tc>
        <w:tc>
          <w:tcPr>
            <w:tcW w:w="133" w:type="pct"/>
          </w:tcPr>
          <w:p w14:paraId="237CD5E2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</w:tcPr>
          <w:p w14:paraId="07260B9B" w14:textId="1DF4708F" w:rsidR="00D4253A" w:rsidRPr="009B3429" w:rsidRDefault="00594EF7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4,018</w:t>
            </w:r>
          </w:p>
        </w:tc>
        <w:tc>
          <w:tcPr>
            <w:tcW w:w="133" w:type="pct"/>
          </w:tcPr>
          <w:p w14:paraId="5997FE3E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</w:tcPr>
          <w:p w14:paraId="37016E8F" w14:textId="68C7B44C" w:rsidR="00D4253A" w:rsidRPr="009B3429" w:rsidRDefault="00594EF7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31" w:type="pct"/>
          </w:tcPr>
          <w:p w14:paraId="4CFB3C37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</w:tcPr>
          <w:p w14:paraId="5D41E2C5" w14:textId="5FD7D8BE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94EF7" w:rsidRPr="009B3429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94EF7" w:rsidRPr="009B3429">
              <w:rPr>
                <w:rFonts w:ascii="Angsana New" w:hAnsi="Angsana New" w:cs="Angsana New"/>
                <w:sz w:val="24"/>
                <w:szCs w:val="24"/>
              </w:rPr>
              <w:t>298</w:t>
            </w:r>
          </w:p>
        </w:tc>
      </w:tr>
      <w:tr w:rsidR="00356EE7" w:rsidRPr="000E5B07" w14:paraId="06C765D0" w14:textId="77777777" w:rsidTr="00356EE7">
        <w:tc>
          <w:tcPr>
            <w:tcW w:w="934" w:type="pct"/>
          </w:tcPr>
          <w:p w14:paraId="3F96AC4A" w14:textId="0C4733CA" w:rsidR="00292B8A" w:rsidRPr="009B3429" w:rsidRDefault="00E91CB6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25C5BDE" w14:textId="5DED93CA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7C3D03F9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4BCE6DBA" w14:textId="4A2A2870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49546597" w14:textId="77777777" w:rsidR="00292B8A" w:rsidRPr="009B3429" w:rsidRDefault="00292B8A" w:rsidP="0029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45CA36B5" w14:textId="79C5E938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133" w:type="pct"/>
          </w:tcPr>
          <w:p w14:paraId="79A1AA52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4A10138F" w14:textId="3502FE46" w:rsidR="00292B8A" w:rsidRPr="009B3429" w:rsidRDefault="00292B8A" w:rsidP="00292B8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417</w:t>
            </w:r>
          </w:p>
        </w:tc>
        <w:tc>
          <w:tcPr>
            <w:tcW w:w="133" w:type="pct"/>
          </w:tcPr>
          <w:p w14:paraId="65CB33E2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3F924443" w14:textId="19726441" w:rsidR="00292B8A" w:rsidRPr="009B3429" w:rsidRDefault="00292B8A" w:rsidP="00292B8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94EF7" w:rsidRPr="009B342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94EF7" w:rsidRPr="009B3429">
              <w:rPr>
                <w:rFonts w:ascii="Angsana New" w:hAnsi="Angsana New" w:cs="Angsana New"/>
                <w:sz w:val="24"/>
                <w:szCs w:val="24"/>
              </w:rPr>
              <w:t>463</w:t>
            </w:r>
          </w:p>
        </w:tc>
        <w:tc>
          <w:tcPr>
            <w:tcW w:w="133" w:type="pct"/>
          </w:tcPr>
          <w:p w14:paraId="69518C0A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78764355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3" w:type="pct"/>
          </w:tcPr>
          <w:p w14:paraId="6C01FCB4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234863BA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B342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" w:type="pct"/>
          </w:tcPr>
          <w:p w14:paraId="2B26A46C" w14:textId="77777777" w:rsidR="00292B8A" w:rsidRPr="009B3429" w:rsidRDefault="00292B8A" w:rsidP="00292B8A">
            <w:pPr>
              <w:pStyle w:val="BodyText3"/>
              <w:spacing w:line="240" w:lineRule="atLeast"/>
              <w:ind w:right="2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047E9283" w14:textId="7A5B699F" w:rsidR="00292B8A" w:rsidRPr="009B3429" w:rsidRDefault="00594EF7" w:rsidP="00292B8A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23,880</w:t>
            </w:r>
          </w:p>
        </w:tc>
      </w:tr>
      <w:tr w:rsidR="00356EE7" w:rsidRPr="000E5B07" w14:paraId="651D2489" w14:textId="77777777" w:rsidTr="00356EE7">
        <w:tc>
          <w:tcPr>
            <w:tcW w:w="934" w:type="pct"/>
          </w:tcPr>
          <w:p w14:paraId="2A999536" w14:textId="11D8CE2D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B3429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CA7B5C" w:rsidRPr="009B3429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60FDF861" w14:textId="689AAD2C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22,445</w:t>
            </w:r>
          </w:p>
        </w:tc>
        <w:tc>
          <w:tcPr>
            <w:tcW w:w="133" w:type="pct"/>
          </w:tcPr>
          <w:p w14:paraId="0A2E912F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auto"/>
              <w:bottom w:val="double" w:sz="4" w:space="0" w:color="auto"/>
            </w:tcBorders>
          </w:tcPr>
          <w:p w14:paraId="378479CA" w14:textId="5A92F345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64,929</w:t>
            </w:r>
          </w:p>
        </w:tc>
        <w:tc>
          <w:tcPr>
            <w:tcW w:w="133" w:type="pct"/>
          </w:tcPr>
          <w:p w14:paraId="7040F95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07A9AED0" w14:textId="76D978AF" w:rsidR="00D4253A" w:rsidRPr="009B3429" w:rsidRDefault="00292B8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286,883</w:t>
            </w:r>
          </w:p>
        </w:tc>
        <w:tc>
          <w:tcPr>
            <w:tcW w:w="133" w:type="pct"/>
          </w:tcPr>
          <w:p w14:paraId="13A403F5" w14:textId="77777777" w:rsidR="00D4253A" w:rsidRPr="009B3429" w:rsidRDefault="00D4253A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16388FCB" w14:textId="6665B9F0" w:rsidR="00D4253A" w:rsidRPr="009B3429" w:rsidRDefault="0030530D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3,148</w:t>
            </w:r>
          </w:p>
        </w:tc>
        <w:tc>
          <w:tcPr>
            <w:tcW w:w="133" w:type="pct"/>
          </w:tcPr>
          <w:p w14:paraId="12F124A8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48180691" w14:textId="4DE5CCFD" w:rsidR="00D4253A" w:rsidRPr="009B3429" w:rsidRDefault="00594EF7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D4253A" w:rsidRPr="009B342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3429">
              <w:rPr>
                <w:rFonts w:ascii="Angsana New" w:hAnsi="Angsana New" w:cs="Angsana New"/>
                <w:sz w:val="24"/>
                <w:szCs w:val="24"/>
              </w:rPr>
              <w:t>777</w:t>
            </w:r>
          </w:p>
        </w:tc>
        <w:tc>
          <w:tcPr>
            <w:tcW w:w="133" w:type="pct"/>
          </w:tcPr>
          <w:p w14:paraId="5CC0B1BB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</w:tcPr>
          <w:p w14:paraId="676F3098" w14:textId="46AF3B6A" w:rsidR="00D4253A" w:rsidRPr="009B3429" w:rsidRDefault="00594EF7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4,018</w:t>
            </w:r>
          </w:p>
        </w:tc>
        <w:tc>
          <w:tcPr>
            <w:tcW w:w="133" w:type="pct"/>
          </w:tcPr>
          <w:p w14:paraId="2FA81302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5DEDFAC2" w14:textId="0E2FD741" w:rsidR="00D4253A" w:rsidRPr="009B3429" w:rsidRDefault="00594EF7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29,978</w:t>
            </w:r>
          </w:p>
        </w:tc>
        <w:tc>
          <w:tcPr>
            <w:tcW w:w="131" w:type="pct"/>
          </w:tcPr>
          <w:p w14:paraId="0DB9C5D0" w14:textId="77777777" w:rsidR="00D4253A" w:rsidRPr="009B3429" w:rsidRDefault="00D4253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double" w:sz="4" w:space="0" w:color="auto"/>
            </w:tcBorders>
          </w:tcPr>
          <w:p w14:paraId="2AE66E2B" w14:textId="50CAF491" w:rsidR="00D4253A" w:rsidRPr="009B3429" w:rsidRDefault="00594EF7" w:rsidP="001F07E0">
            <w:pPr>
              <w:pStyle w:val="BodyText3"/>
              <w:spacing w:line="240" w:lineRule="atLeast"/>
              <w:ind w:right="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3429">
              <w:rPr>
                <w:rFonts w:ascii="Angsana New" w:hAnsi="Angsana New" w:cs="Angsana New"/>
                <w:sz w:val="24"/>
                <w:szCs w:val="24"/>
              </w:rPr>
              <w:t>456,178</w:t>
            </w:r>
          </w:p>
        </w:tc>
      </w:tr>
    </w:tbl>
    <w:p w14:paraId="10023A20" w14:textId="77777777" w:rsidR="009B3429" w:rsidRDefault="009B3429" w:rsidP="00696F8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75BFCE" w14:textId="77777777" w:rsidR="001A1784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214EEDE" w14:textId="2838BB4A" w:rsidR="00696F8E" w:rsidRPr="005C6F08" w:rsidRDefault="00696F8E" w:rsidP="00696F8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 xml:space="preserve">มูลค่าต้นทุนของสินทรัพย์บางรายการของบริษัทซึ่งตัดค่าเสื่อมราคาเต็มจำนวนแล้ว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ED4935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  <w:cs/>
        </w:rPr>
        <w:t xml:space="preserve"> มีจำนวนเงินรวมประมาณ </w:t>
      </w:r>
      <w:r w:rsidR="003B5820" w:rsidRPr="00E7064D">
        <w:rPr>
          <w:rFonts w:ascii="Angsana New" w:hAnsi="Angsana New"/>
          <w:sz w:val="26"/>
          <w:szCs w:val="26"/>
        </w:rPr>
        <w:t>2</w:t>
      </w:r>
      <w:r w:rsidR="00E7064D" w:rsidRPr="00E7064D">
        <w:rPr>
          <w:rFonts w:ascii="Angsana New" w:hAnsi="Angsana New"/>
          <w:sz w:val="26"/>
          <w:szCs w:val="26"/>
        </w:rPr>
        <w:t>4</w:t>
      </w:r>
      <w:r w:rsidR="003B5820" w:rsidRPr="00E7064D">
        <w:rPr>
          <w:rFonts w:ascii="Angsana New" w:hAnsi="Angsana New"/>
          <w:sz w:val="26"/>
          <w:szCs w:val="26"/>
        </w:rPr>
        <w:t>.</w:t>
      </w:r>
      <w:r w:rsidR="00E7064D" w:rsidRPr="00E7064D">
        <w:rPr>
          <w:rFonts w:ascii="Angsana New" w:hAnsi="Angsana New"/>
          <w:sz w:val="26"/>
          <w:szCs w:val="26"/>
        </w:rPr>
        <w:t>6</w:t>
      </w:r>
      <w:r w:rsidRPr="00E7064D">
        <w:rPr>
          <w:rFonts w:ascii="Angsana New" w:hAnsi="Angsana New"/>
          <w:sz w:val="26"/>
          <w:szCs w:val="26"/>
        </w:rPr>
        <w:t xml:space="preserve"> </w:t>
      </w:r>
      <w:r w:rsidRPr="00E7064D">
        <w:rPr>
          <w:rFonts w:ascii="Angsana New" w:hAnsi="Angsana New"/>
          <w:sz w:val="26"/>
          <w:szCs w:val="26"/>
          <w:cs/>
        </w:rPr>
        <w:t>ล้าน</w:t>
      </w:r>
      <w:r w:rsidRPr="005C6F08">
        <w:rPr>
          <w:rFonts w:ascii="Angsana New" w:hAnsi="Angsana New"/>
          <w:sz w:val="26"/>
          <w:szCs w:val="26"/>
          <w:cs/>
        </w:rPr>
        <w:t>บาท</w:t>
      </w:r>
      <w:r w:rsidRPr="005C6F08">
        <w:rPr>
          <w:rFonts w:ascii="Angsana New" w:hAnsi="Angsana New"/>
          <w:sz w:val="26"/>
          <w:szCs w:val="26"/>
        </w:rPr>
        <w:t xml:space="preserve"> (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ED4935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</w:rPr>
        <w:t xml:space="preserve">: </w:t>
      </w:r>
      <w:r w:rsidR="00ED4935">
        <w:rPr>
          <w:rFonts w:ascii="Angsana New" w:hAnsi="Angsana New"/>
          <w:sz w:val="26"/>
          <w:szCs w:val="26"/>
        </w:rPr>
        <w:t>22</w:t>
      </w:r>
      <w:r w:rsidR="00924EEF" w:rsidRPr="005C6F08">
        <w:rPr>
          <w:rFonts w:ascii="Angsana New" w:hAnsi="Angsana New"/>
          <w:sz w:val="26"/>
          <w:szCs w:val="26"/>
        </w:rPr>
        <w:t>.3</w:t>
      </w:r>
      <w:r w:rsidR="00505227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ล้านบาท)</w:t>
      </w:r>
    </w:p>
    <w:p w14:paraId="781C7DDB" w14:textId="77777777" w:rsidR="00696F8E" w:rsidRPr="001A1784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78153823" w14:textId="0671E4DA" w:rsidR="00696F8E" w:rsidRPr="006C5BD3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ที่ดิน</w:t>
      </w:r>
      <w:r w:rsidR="00EC2668" w:rsidRPr="005C6F08">
        <w:rPr>
          <w:rFonts w:ascii="Angsana New" w:hAnsi="Angsana New"/>
          <w:sz w:val="26"/>
          <w:szCs w:val="26"/>
        </w:rPr>
        <w:t xml:space="preserve"> </w:t>
      </w:r>
      <w:r w:rsidR="00EC2668" w:rsidRPr="005C6F08">
        <w:rPr>
          <w:rFonts w:ascii="Angsana New" w:hAnsi="Angsana New" w:hint="cs"/>
          <w:sz w:val="26"/>
          <w:szCs w:val="26"/>
          <w:cs/>
        </w:rPr>
        <w:t>อาคารและ</w:t>
      </w:r>
      <w:r w:rsidRPr="005C6F08">
        <w:rPr>
          <w:rFonts w:ascii="Angsana New" w:hAnsi="Angsana New"/>
          <w:sz w:val="26"/>
          <w:szCs w:val="26"/>
          <w:cs/>
        </w:rPr>
        <w:t>อุปกรณ์ของบริษัทซึ่งมีมูลค่าสุทธิทางบัญชี ณ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>ธันวาคม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ED4935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ED4935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  <w:cs/>
        </w:rPr>
        <w:t xml:space="preserve"> จำนวน</w:t>
      </w:r>
      <w:r w:rsidRPr="00E7064D">
        <w:rPr>
          <w:rFonts w:ascii="Angsana New" w:hAnsi="Angsana New"/>
          <w:sz w:val="26"/>
          <w:szCs w:val="26"/>
          <w:cs/>
        </w:rPr>
        <w:t xml:space="preserve">เงินรวม </w:t>
      </w:r>
      <w:r w:rsidR="00B10957" w:rsidRPr="00E7064D">
        <w:rPr>
          <w:rFonts w:ascii="Angsana New" w:hAnsi="Angsana New"/>
          <w:sz w:val="26"/>
          <w:szCs w:val="26"/>
        </w:rPr>
        <w:t>3</w:t>
      </w:r>
      <w:r w:rsidR="00E7064D" w:rsidRPr="00E7064D">
        <w:rPr>
          <w:rFonts w:ascii="Angsana New" w:hAnsi="Angsana New"/>
          <w:sz w:val="26"/>
          <w:szCs w:val="26"/>
        </w:rPr>
        <w:t>49</w:t>
      </w:r>
      <w:r w:rsidR="00B10957" w:rsidRPr="00E7064D">
        <w:rPr>
          <w:rFonts w:ascii="Angsana New" w:hAnsi="Angsana New"/>
          <w:sz w:val="26"/>
          <w:szCs w:val="26"/>
        </w:rPr>
        <w:t>.1</w:t>
      </w:r>
      <w:r w:rsidRPr="00E7064D">
        <w:rPr>
          <w:rFonts w:ascii="Angsana New" w:hAnsi="Angsana New"/>
          <w:sz w:val="26"/>
          <w:szCs w:val="26"/>
        </w:rPr>
        <w:t xml:space="preserve"> </w:t>
      </w:r>
      <w:r w:rsidRPr="00E7064D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/>
          <w:sz w:val="26"/>
          <w:szCs w:val="26"/>
          <w:cs/>
        </w:rPr>
        <w:t xml:space="preserve"> และ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ED4935" w:rsidRPr="005C6F08">
        <w:rPr>
          <w:rFonts w:ascii="Angsana New" w:hAnsi="Angsana New"/>
          <w:sz w:val="26"/>
          <w:szCs w:val="26"/>
        </w:rPr>
        <w:t xml:space="preserve">362.1 </w:t>
      </w:r>
      <w:r w:rsidRPr="005C6F08">
        <w:rPr>
          <w:rFonts w:ascii="Angsana New" w:hAnsi="Angsana New"/>
          <w:sz w:val="26"/>
          <w:szCs w:val="26"/>
          <w:cs/>
        </w:rPr>
        <w:t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</w:t>
      </w:r>
      <w:r w:rsidRPr="006C5BD3">
        <w:rPr>
          <w:rFonts w:ascii="Angsana New" w:hAnsi="Angsana New"/>
          <w:sz w:val="26"/>
          <w:szCs w:val="26"/>
          <w:cs/>
        </w:rPr>
        <w:t xml:space="preserve">เหตุ </w:t>
      </w:r>
      <w:r w:rsidR="00FC3B83" w:rsidRPr="006C5BD3">
        <w:rPr>
          <w:rFonts w:ascii="Angsana New" w:hAnsi="Angsana New"/>
          <w:sz w:val="26"/>
          <w:szCs w:val="26"/>
        </w:rPr>
        <w:t>1</w:t>
      </w:r>
      <w:r w:rsidR="00D82B73" w:rsidRPr="006C5BD3">
        <w:rPr>
          <w:rFonts w:ascii="Angsana New" w:hAnsi="Angsana New"/>
          <w:sz w:val="26"/>
          <w:szCs w:val="26"/>
        </w:rPr>
        <w:t>1</w:t>
      </w:r>
      <w:r w:rsidRPr="006C5BD3">
        <w:rPr>
          <w:rFonts w:ascii="Angsana New" w:hAnsi="Angsana New"/>
          <w:sz w:val="26"/>
          <w:szCs w:val="26"/>
        </w:rPr>
        <w:t xml:space="preserve"> </w:t>
      </w:r>
    </w:p>
    <w:p w14:paraId="4819B89B" w14:textId="77777777" w:rsidR="00326C1C" w:rsidRPr="001A1784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1DCBF537" w14:textId="32E6D41D" w:rsidR="00326C1C" w:rsidRPr="005C6F08" w:rsidRDefault="00FC3B83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6C5BD3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6C5BD3">
        <w:rPr>
          <w:rFonts w:ascii="Angsana New" w:hAnsi="Angsana New"/>
          <w:sz w:val="26"/>
          <w:szCs w:val="26"/>
        </w:rPr>
        <w:t xml:space="preserve">31 </w:t>
      </w:r>
      <w:r w:rsidRPr="006C5BD3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6C5BD3">
        <w:rPr>
          <w:rFonts w:ascii="Angsana New" w:hAnsi="Angsana New"/>
          <w:sz w:val="26"/>
          <w:szCs w:val="26"/>
        </w:rPr>
        <w:t>256</w:t>
      </w:r>
      <w:r w:rsidR="00ED4935" w:rsidRPr="006C5BD3">
        <w:rPr>
          <w:rFonts w:ascii="Angsana New" w:hAnsi="Angsana New"/>
          <w:sz w:val="26"/>
          <w:szCs w:val="26"/>
        </w:rPr>
        <w:t>5</w:t>
      </w:r>
      <w:r w:rsidRPr="006C5BD3">
        <w:rPr>
          <w:rFonts w:ascii="Angsana New" w:hAnsi="Angsana New"/>
          <w:sz w:val="26"/>
          <w:szCs w:val="26"/>
        </w:rPr>
        <w:t xml:space="preserve"> </w:t>
      </w:r>
      <w:r w:rsidR="00924EEF" w:rsidRPr="006C5BD3">
        <w:rPr>
          <w:rFonts w:ascii="Angsana New" w:hAnsi="Angsana New" w:hint="cs"/>
          <w:sz w:val="26"/>
          <w:szCs w:val="26"/>
          <w:cs/>
        </w:rPr>
        <w:t xml:space="preserve">และ </w:t>
      </w:r>
      <w:r w:rsidR="00924EEF" w:rsidRPr="006C5BD3">
        <w:rPr>
          <w:rFonts w:ascii="Angsana New" w:hAnsi="Angsana New"/>
          <w:sz w:val="26"/>
          <w:szCs w:val="26"/>
        </w:rPr>
        <w:t>256</w:t>
      </w:r>
      <w:r w:rsidR="00ED4935" w:rsidRPr="006C5BD3">
        <w:rPr>
          <w:rFonts w:ascii="Angsana New" w:hAnsi="Angsana New"/>
          <w:sz w:val="26"/>
          <w:szCs w:val="26"/>
        </w:rPr>
        <w:t>4</w:t>
      </w:r>
      <w:r w:rsidR="00924EEF" w:rsidRPr="006C5BD3">
        <w:rPr>
          <w:rFonts w:ascii="Angsana New" w:hAnsi="Angsana New"/>
          <w:sz w:val="26"/>
          <w:szCs w:val="26"/>
        </w:rPr>
        <w:t xml:space="preserve"> </w:t>
      </w:r>
      <w:r w:rsidR="00326C1C" w:rsidRPr="006C5BD3">
        <w:rPr>
          <w:rFonts w:ascii="Angsana New" w:hAnsi="Angsana New"/>
          <w:sz w:val="26"/>
          <w:szCs w:val="26"/>
          <w:cs/>
        </w:rPr>
        <w:t>สินทรัพย์</w:t>
      </w:r>
      <w:r w:rsidR="00326C1C" w:rsidRPr="006C5BD3">
        <w:rPr>
          <w:rFonts w:ascii="Angsana New" w:hAnsi="Angsana New" w:hint="cs"/>
          <w:sz w:val="26"/>
          <w:szCs w:val="26"/>
          <w:cs/>
        </w:rPr>
        <w:t>สิทธิการใช้</w:t>
      </w:r>
      <w:r w:rsidR="00D1455E" w:rsidRPr="006C5BD3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="00326C1C" w:rsidRPr="006C5BD3">
        <w:rPr>
          <w:rFonts w:ascii="Angsana New" w:hAnsi="Angsana New"/>
          <w:sz w:val="26"/>
          <w:szCs w:val="26"/>
          <w:cs/>
        </w:rPr>
        <w:t>สัญญาเช่</w:t>
      </w:r>
      <w:r w:rsidR="00326C1C" w:rsidRPr="006C5BD3">
        <w:rPr>
          <w:rFonts w:ascii="Angsana New" w:hAnsi="Angsana New" w:hint="cs"/>
          <w:sz w:val="26"/>
          <w:szCs w:val="26"/>
          <w:cs/>
        </w:rPr>
        <w:t>า</w:t>
      </w:r>
      <w:r w:rsidR="00326C1C" w:rsidRPr="006C5BD3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6C5BD3">
        <w:rPr>
          <w:rFonts w:ascii="Angsana New" w:hAnsi="Angsana New"/>
          <w:sz w:val="26"/>
          <w:szCs w:val="26"/>
        </w:rPr>
        <w:t>1</w:t>
      </w:r>
      <w:r w:rsidR="006C5BD3" w:rsidRPr="006C5BD3">
        <w:rPr>
          <w:rFonts w:ascii="Angsana New" w:hAnsi="Angsana New"/>
          <w:sz w:val="26"/>
          <w:szCs w:val="26"/>
        </w:rPr>
        <w:t>2</w:t>
      </w:r>
    </w:p>
    <w:p w14:paraId="6D2456FB" w14:textId="77777777" w:rsidR="00763EB6" w:rsidRPr="001A1784" w:rsidRDefault="00763EB6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55EB117B" w14:textId="0D31539B" w:rsidR="007F367F" w:rsidRPr="005C6F08" w:rsidRDefault="002F20D3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326C1C"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924EEF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7F367F" w:rsidRPr="005C6F08">
        <w:rPr>
          <w:rFonts w:ascii="Angsana New" w:hAnsi="Angsana New"/>
          <w:b/>
          <w:bCs/>
          <w:sz w:val="26"/>
          <w:szCs w:val="26"/>
        </w:rPr>
        <w:t>-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33AF73CE" w14:textId="77777777" w:rsidR="00505227" w:rsidRPr="001A1784" w:rsidRDefault="00505227" w:rsidP="0050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270"/>
        <w:gridCol w:w="1620"/>
        <w:gridCol w:w="270"/>
        <w:gridCol w:w="1530"/>
      </w:tblGrid>
      <w:tr w:rsidR="002F6AED" w:rsidRPr="005C6F08" w14:paraId="3EB8DC0C" w14:textId="45622ABE" w:rsidTr="00A77791">
        <w:tc>
          <w:tcPr>
            <w:tcW w:w="4500" w:type="dxa"/>
          </w:tcPr>
          <w:p w14:paraId="6CFA818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14:paraId="620E9037" w14:textId="734764D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2F6AED" w:rsidRPr="005C6F08" w14:paraId="00E60D08" w14:textId="63BF7BF9" w:rsidTr="00A77791">
        <w:tc>
          <w:tcPr>
            <w:tcW w:w="4500" w:type="dxa"/>
          </w:tcPr>
          <w:p w14:paraId="54DE96EB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50980C" w14:textId="0292F3C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69FF10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673523" w14:textId="4ADDAF5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27A458C9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03F22C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6AED" w:rsidRPr="005C6F08" w14:paraId="41C87B9D" w14:textId="77777777" w:rsidTr="00A77791">
        <w:tc>
          <w:tcPr>
            <w:tcW w:w="4500" w:type="dxa"/>
          </w:tcPr>
          <w:p w14:paraId="7EA68D3D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8563A8" w14:textId="5EB9377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564CFFAB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F92294" w14:textId="4BC03D7E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0AB07158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F8EDD3" w14:textId="645C3120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F6AED" w:rsidRPr="005C6F08" w14:paraId="059B44D5" w14:textId="666E5F58" w:rsidTr="00A77791">
        <w:tc>
          <w:tcPr>
            <w:tcW w:w="4500" w:type="dxa"/>
          </w:tcPr>
          <w:p w14:paraId="148EAB60" w14:textId="77777777" w:rsidR="002F6AED" w:rsidRPr="005C6F08" w:rsidRDefault="002F6AED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512F95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68398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CB43A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0F51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4C993F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D4935" w:rsidRPr="005C6F08" w14:paraId="0A5C97D6" w14:textId="1C9FDD68" w:rsidTr="00A77791">
        <w:tc>
          <w:tcPr>
            <w:tcW w:w="4500" w:type="dxa"/>
          </w:tcPr>
          <w:p w14:paraId="30AC4525" w14:textId="7418B9ED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</w:tcPr>
          <w:p w14:paraId="5BE564E5" w14:textId="5FDC36DA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52,969</w:t>
            </w:r>
          </w:p>
        </w:tc>
        <w:tc>
          <w:tcPr>
            <w:tcW w:w="270" w:type="dxa"/>
          </w:tcPr>
          <w:p w14:paraId="642AF427" w14:textId="77777777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83887A1" w14:textId="62C5AC24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0432DE9" w14:textId="77777777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FD9840" w14:textId="78EF4720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52,969</w:t>
            </w:r>
          </w:p>
        </w:tc>
      </w:tr>
      <w:tr w:rsidR="00ED4935" w:rsidRPr="005C6F08" w14:paraId="247DA9E0" w14:textId="0AC6B54E" w:rsidTr="00A77791">
        <w:tc>
          <w:tcPr>
            <w:tcW w:w="4500" w:type="dxa"/>
          </w:tcPr>
          <w:p w14:paraId="1D399CC6" w14:textId="77777777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6401BF7" w14:textId="25DEB97E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70" w:type="dxa"/>
          </w:tcPr>
          <w:p w14:paraId="2182C0FC" w14:textId="77777777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0D3351B" w14:textId="5B073E0B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1E25024A" w14:textId="77777777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2633F3" w14:textId="2DDCC515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740</w:t>
            </w:r>
          </w:p>
        </w:tc>
      </w:tr>
      <w:tr w:rsidR="00ED4935" w:rsidRPr="005C6F08" w14:paraId="590E6327" w14:textId="48A3B71C" w:rsidTr="00A77791">
        <w:tc>
          <w:tcPr>
            <w:tcW w:w="4500" w:type="dxa"/>
          </w:tcPr>
          <w:p w14:paraId="03EAB35F" w14:textId="73A1B40D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EFF171" w14:textId="48AD32FE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53,559</w:t>
            </w:r>
          </w:p>
        </w:tc>
        <w:tc>
          <w:tcPr>
            <w:tcW w:w="270" w:type="dxa"/>
          </w:tcPr>
          <w:p w14:paraId="12B1E4A1" w14:textId="77777777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1565ED0" w14:textId="47662BE1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76352FBD" w14:textId="77777777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B4921A" w14:textId="76DAEBD0" w:rsidR="00ED4935" w:rsidRPr="005C6F08" w:rsidRDefault="00ED4935" w:rsidP="00ED4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53,709</w:t>
            </w:r>
          </w:p>
        </w:tc>
      </w:tr>
      <w:tr w:rsidR="002F6AED" w:rsidRPr="005C6F08" w14:paraId="093E7CF2" w14:textId="6955BC9F" w:rsidTr="00A77791">
        <w:tc>
          <w:tcPr>
            <w:tcW w:w="4500" w:type="dxa"/>
          </w:tcPr>
          <w:p w14:paraId="17FEA69D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1F4A878A" w14:textId="557AC450" w:rsidR="002F6AED" w:rsidRPr="00E7064D" w:rsidRDefault="00E7064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1,490</w:t>
            </w:r>
          </w:p>
        </w:tc>
        <w:tc>
          <w:tcPr>
            <w:tcW w:w="270" w:type="dxa"/>
          </w:tcPr>
          <w:p w14:paraId="0EE17506" w14:textId="77777777" w:rsidR="002F6AED" w:rsidRPr="00E7064D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52D7EAB" w14:textId="1A89AD8C" w:rsidR="002F6AED" w:rsidRPr="00E7064D" w:rsidRDefault="00E7064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3D172062" w14:textId="77777777" w:rsidR="002F6AED" w:rsidRPr="00E7064D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31FD0D" w14:textId="22911AB4" w:rsidR="002F6AED" w:rsidRPr="00E7064D" w:rsidRDefault="00E7064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2,028</w:t>
            </w:r>
          </w:p>
        </w:tc>
      </w:tr>
      <w:tr w:rsidR="00E7064D" w:rsidRPr="005C6F08" w14:paraId="74610F40" w14:textId="77777777" w:rsidTr="00A77791">
        <w:tc>
          <w:tcPr>
            <w:tcW w:w="4500" w:type="dxa"/>
          </w:tcPr>
          <w:p w14:paraId="24BF1A96" w14:textId="02280261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064D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</w:tcPr>
          <w:p w14:paraId="526BC37C" w14:textId="22608E11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  <w:tc>
          <w:tcPr>
            <w:tcW w:w="270" w:type="dxa"/>
          </w:tcPr>
          <w:p w14:paraId="0B374178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1D74EC4" w14:textId="3E3DA44B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BF59B8F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85D7512" w14:textId="42154719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(84)</w:t>
            </w:r>
          </w:p>
        </w:tc>
      </w:tr>
      <w:tr w:rsidR="00E7064D" w:rsidRPr="005C6F08" w14:paraId="7A196159" w14:textId="77777777" w:rsidTr="00A77791">
        <w:tc>
          <w:tcPr>
            <w:tcW w:w="4500" w:type="dxa"/>
          </w:tcPr>
          <w:p w14:paraId="6B6E009C" w14:textId="689FD588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064D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620" w:type="dxa"/>
          </w:tcPr>
          <w:p w14:paraId="761A50C4" w14:textId="0856285A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6A9955ED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7826680" w14:textId="1F95B9C9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(150)</w:t>
            </w:r>
          </w:p>
        </w:tc>
        <w:tc>
          <w:tcPr>
            <w:tcW w:w="270" w:type="dxa"/>
          </w:tcPr>
          <w:p w14:paraId="00A30A94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9D98D96" w14:textId="36CE01C9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</w:tr>
      <w:tr w:rsidR="00E7064D" w:rsidRPr="005C6F08" w14:paraId="57E4E519" w14:textId="2DC594AB" w:rsidTr="00A77791">
        <w:tc>
          <w:tcPr>
            <w:tcW w:w="4500" w:type="dxa"/>
          </w:tcPr>
          <w:p w14:paraId="7075247F" w14:textId="1D8559C6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060B1B" w14:textId="7C0D72CA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55,115</w:t>
            </w:r>
          </w:p>
        </w:tc>
        <w:tc>
          <w:tcPr>
            <w:tcW w:w="270" w:type="dxa"/>
          </w:tcPr>
          <w:p w14:paraId="64460D44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C2FED9" w14:textId="71A9339B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74C69F83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E53FC3" w14:textId="7A919F1E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55,653</w:t>
            </w:r>
          </w:p>
        </w:tc>
      </w:tr>
      <w:tr w:rsidR="00E7064D" w:rsidRPr="005C6F08" w14:paraId="30E34410" w14:textId="68CBD4EF" w:rsidTr="001A1784">
        <w:trPr>
          <w:trHeight w:val="143"/>
        </w:trPr>
        <w:tc>
          <w:tcPr>
            <w:tcW w:w="4500" w:type="dxa"/>
          </w:tcPr>
          <w:p w14:paraId="0335C534" w14:textId="77777777" w:rsidR="00E7064D" w:rsidRPr="001A1784" w:rsidRDefault="00E7064D" w:rsidP="001A1784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DB1C8E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6C5D871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4AA755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14A5C9D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B4BE65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064D" w:rsidRPr="005C6F08" w14:paraId="6E1FB9D0" w14:textId="26F92646" w:rsidTr="00A77791">
        <w:tc>
          <w:tcPr>
            <w:tcW w:w="4500" w:type="dxa"/>
          </w:tcPr>
          <w:p w14:paraId="19B6E771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18D9946C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85EA4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04F403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C5B06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3E0F64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064D" w:rsidRPr="005C6F08" w14:paraId="701270BA" w14:textId="4AE13F80" w:rsidTr="00A77791">
        <w:tc>
          <w:tcPr>
            <w:tcW w:w="4500" w:type="dxa"/>
          </w:tcPr>
          <w:p w14:paraId="522864CF" w14:textId="1FD1CEEF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</w:tcPr>
          <w:p w14:paraId="72B049F7" w14:textId="743F53A6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16,611</w:t>
            </w:r>
          </w:p>
        </w:tc>
        <w:tc>
          <w:tcPr>
            <w:tcW w:w="270" w:type="dxa"/>
          </w:tcPr>
          <w:p w14:paraId="2160AA44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977732" w14:textId="0B63C97E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AA9B2C9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4DF8FA" w14:textId="3A3771BE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16,611</w:t>
            </w:r>
          </w:p>
        </w:tc>
      </w:tr>
      <w:tr w:rsidR="00E7064D" w:rsidRPr="005C6F08" w14:paraId="693B4EA5" w14:textId="505562BD" w:rsidTr="00A77791">
        <w:tc>
          <w:tcPr>
            <w:tcW w:w="4500" w:type="dxa"/>
          </w:tcPr>
          <w:p w14:paraId="0E7B9446" w14:textId="4505D5CF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35F3E8EB" w14:textId="0AA57D40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3,164</w:t>
            </w:r>
          </w:p>
        </w:tc>
        <w:tc>
          <w:tcPr>
            <w:tcW w:w="270" w:type="dxa"/>
          </w:tcPr>
          <w:p w14:paraId="4469D8EE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4A68CBA" w14:textId="0E22307C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2D0061C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B9D748" w14:textId="4394DA66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3,164</w:t>
            </w:r>
          </w:p>
        </w:tc>
      </w:tr>
      <w:tr w:rsidR="00E7064D" w:rsidRPr="005C6F08" w14:paraId="0081FD12" w14:textId="5284D134" w:rsidTr="00A77791">
        <w:tc>
          <w:tcPr>
            <w:tcW w:w="4500" w:type="dxa"/>
          </w:tcPr>
          <w:p w14:paraId="2344F087" w14:textId="4EFC5DAC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CC23B1" w14:textId="3CFC9E96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19,775</w:t>
            </w:r>
          </w:p>
        </w:tc>
        <w:tc>
          <w:tcPr>
            <w:tcW w:w="270" w:type="dxa"/>
          </w:tcPr>
          <w:p w14:paraId="3247AEA1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A5C17F" w14:textId="7B0BD90C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8E977DE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5A8F08" w14:textId="62E87318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19,775</w:t>
            </w:r>
          </w:p>
        </w:tc>
      </w:tr>
      <w:tr w:rsidR="00E7064D" w:rsidRPr="005C6F08" w14:paraId="41BAD43E" w14:textId="492E0943" w:rsidTr="00A77791">
        <w:tc>
          <w:tcPr>
            <w:tcW w:w="4500" w:type="dxa"/>
          </w:tcPr>
          <w:p w14:paraId="15D63EC2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57325A30" w14:textId="7297D55A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3,213</w:t>
            </w:r>
          </w:p>
        </w:tc>
        <w:tc>
          <w:tcPr>
            <w:tcW w:w="270" w:type="dxa"/>
          </w:tcPr>
          <w:p w14:paraId="2B2B6628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E615368" w14:textId="26F4407C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B4C81C0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2623A3" w14:textId="5272A11A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3,213</w:t>
            </w:r>
          </w:p>
        </w:tc>
      </w:tr>
      <w:tr w:rsidR="00E7064D" w:rsidRPr="005C6F08" w14:paraId="7BACD907" w14:textId="77777777" w:rsidTr="00A77791">
        <w:tc>
          <w:tcPr>
            <w:tcW w:w="4500" w:type="dxa"/>
          </w:tcPr>
          <w:p w14:paraId="38BE96F6" w14:textId="074D3EF8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7064D">
              <w:rPr>
                <w:rFonts w:ascii="Angsana New" w:hAnsi="Angsan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620" w:type="dxa"/>
          </w:tcPr>
          <w:p w14:paraId="02B21ECF" w14:textId="0CE373E8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270" w:type="dxa"/>
          </w:tcPr>
          <w:p w14:paraId="06548A99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455C72E" w14:textId="32B0C920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9C71801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F0A314" w14:textId="4F687B66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</w:tr>
      <w:tr w:rsidR="00E7064D" w:rsidRPr="005C6F08" w14:paraId="72E12210" w14:textId="0031E4F5" w:rsidTr="00A77791">
        <w:tc>
          <w:tcPr>
            <w:tcW w:w="4500" w:type="dxa"/>
          </w:tcPr>
          <w:p w14:paraId="0E3C1929" w14:textId="42A267D3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9E02E0" w14:textId="13A4CB05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22,908</w:t>
            </w:r>
          </w:p>
        </w:tc>
        <w:tc>
          <w:tcPr>
            <w:tcW w:w="270" w:type="dxa"/>
          </w:tcPr>
          <w:p w14:paraId="44090E58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0BB5C7" w14:textId="035AA28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0EDF5BB" w14:textId="77777777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293C16" w14:textId="34C43B0E" w:rsidR="00E7064D" w:rsidRPr="00E7064D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064D">
              <w:rPr>
                <w:rFonts w:ascii="Angsana New" w:hAnsi="Angsana New"/>
                <w:sz w:val="26"/>
                <w:szCs w:val="26"/>
              </w:rPr>
              <w:t>22,908</w:t>
            </w:r>
          </w:p>
        </w:tc>
      </w:tr>
      <w:tr w:rsidR="00E7064D" w:rsidRPr="005C6F08" w14:paraId="2F75C529" w14:textId="69F2CA7E" w:rsidTr="00A77791">
        <w:tc>
          <w:tcPr>
            <w:tcW w:w="4500" w:type="dxa"/>
          </w:tcPr>
          <w:p w14:paraId="41E4C616" w14:textId="77777777" w:rsidR="00E7064D" w:rsidRPr="001A1784" w:rsidRDefault="00E7064D" w:rsidP="001A1784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9000A7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32254F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02A871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1C1FBF4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4F3C51" w14:textId="77777777" w:rsidR="00E7064D" w:rsidRPr="001A1784" w:rsidRDefault="00E7064D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064D" w:rsidRPr="005C6F08" w14:paraId="4BF1103D" w14:textId="54C9B4BC" w:rsidTr="00A77791">
        <w:tc>
          <w:tcPr>
            <w:tcW w:w="4500" w:type="dxa"/>
          </w:tcPr>
          <w:p w14:paraId="54197C1A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70BADE5A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262E1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0EED91F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0F35C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276ACF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064D" w:rsidRPr="005C6F08" w14:paraId="6E538045" w14:textId="58397139" w:rsidTr="00A77791">
        <w:tc>
          <w:tcPr>
            <w:tcW w:w="4500" w:type="dxa"/>
          </w:tcPr>
          <w:p w14:paraId="6D4D8D7D" w14:textId="02C72C25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5339E002" w14:textId="2F877C19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32,000</w:t>
            </w:r>
          </w:p>
        </w:tc>
        <w:tc>
          <w:tcPr>
            <w:tcW w:w="270" w:type="dxa"/>
          </w:tcPr>
          <w:p w14:paraId="0B22F9EB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C8B5A19" w14:textId="3F07CDB2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0EED63B5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B9725F" w14:textId="098541C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32,150</w:t>
            </w:r>
          </w:p>
        </w:tc>
      </w:tr>
      <w:tr w:rsidR="00E7064D" w:rsidRPr="005C6F08" w14:paraId="76FD783D" w14:textId="1B65781C" w:rsidTr="00A77791">
        <w:tc>
          <w:tcPr>
            <w:tcW w:w="4500" w:type="dxa"/>
          </w:tcPr>
          <w:p w14:paraId="5F088220" w14:textId="004192BF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74FC3C" w14:textId="2616CD4A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1,784</w:t>
            </w:r>
          </w:p>
        </w:tc>
        <w:tc>
          <w:tcPr>
            <w:tcW w:w="270" w:type="dxa"/>
          </w:tcPr>
          <w:p w14:paraId="7164E4F0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1869A6" w14:textId="2BB2E9D2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7BB1DBB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BD9C98" w14:textId="45BC7960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1,784</w:t>
            </w:r>
          </w:p>
        </w:tc>
      </w:tr>
      <w:tr w:rsidR="00E7064D" w:rsidRPr="005C6F08" w14:paraId="680B6B88" w14:textId="6B2D4590" w:rsidTr="00A77791">
        <w:tc>
          <w:tcPr>
            <w:tcW w:w="4500" w:type="dxa"/>
          </w:tcPr>
          <w:p w14:paraId="7A08E393" w14:textId="25F71F9B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0F826D" w14:textId="2AE09B31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33,784</w:t>
            </w:r>
          </w:p>
        </w:tc>
        <w:tc>
          <w:tcPr>
            <w:tcW w:w="270" w:type="dxa"/>
          </w:tcPr>
          <w:p w14:paraId="60937314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8DFA8D" w14:textId="0E905309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1051298F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D2970E" w14:textId="6EBAF705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33,934</w:t>
            </w:r>
          </w:p>
        </w:tc>
      </w:tr>
      <w:tr w:rsidR="00E7064D" w:rsidRPr="005C6F08" w14:paraId="4658C05E" w14:textId="23F9C3BD" w:rsidTr="00A77791">
        <w:tc>
          <w:tcPr>
            <w:tcW w:w="4500" w:type="dxa"/>
          </w:tcPr>
          <w:p w14:paraId="55234C67" w14:textId="77777777" w:rsidR="00E7064D" w:rsidRPr="001A1784" w:rsidRDefault="00E7064D" w:rsidP="001A1784">
            <w:pPr>
              <w:spacing w:line="240" w:lineRule="auto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36FB70" w14:textId="77777777" w:rsidR="00E7064D" w:rsidRPr="001A178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6EB9B06" w14:textId="77777777" w:rsidR="00E7064D" w:rsidRPr="001A178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D3F80B" w14:textId="77777777" w:rsidR="00E7064D" w:rsidRPr="001A178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588CDF19" w14:textId="77777777" w:rsidR="00E7064D" w:rsidRPr="001A178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D6E05C" w14:textId="77777777" w:rsidR="00E7064D" w:rsidRPr="001A1784" w:rsidRDefault="00E7064D" w:rsidP="001A1784">
            <w:pPr>
              <w:tabs>
                <w:tab w:val="left" w:pos="540"/>
                <w:tab w:val="left" w:pos="1026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7064D" w:rsidRPr="005C6F08" w14:paraId="094C9DC3" w14:textId="3169F3D4" w:rsidTr="00A77791">
        <w:tc>
          <w:tcPr>
            <w:tcW w:w="4500" w:type="dxa"/>
          </w:tcPr>
          <w:p w14:paraId="095FC829" w14:textId="77777777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3A8E89E3" w14:textId="75145151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30,622</w:t>
            </w:r>
          </w:p>
        </w:tc>
        <w:tc>
          <w:tcPr>
            <w:tcW w:w="270" w:type="dxa"/>
          </w:tcPr>
          <w:p w14:paraId="3EAA67FB" w14:textId="77777777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01F33C" w14:textId="3F446E6C" w:rsidR="00E7064D" w:rsidRPr="001A03BA" w:rsidRDefault="001A03BA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4FE5B451" w14:textId="77777777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BBCDA7" w14:textId="75DDF277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3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1,160</w:t>
            </w:r>
          </w:p>
        </w:tc>
      </w:tr>
      <w:tr w:rsidR="00E7064D" w:rsidRPr="005C6F08" w14:paraId="317C2D1F" w14:textId="67CD5E00" w:rsidTr="00A77791">
        <w:tc>
          <w:tcPr>
            <w:tcW w:w="4500" w:type="dxa"/>
          </w:tcPr>
          <w:p w14:paraId="5B4D0294" w14:textId="63D70F2F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68BF35" w14:textId="23643206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 xml:space="preserve">                   1,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585</w:t>
            </w:r>
          </w:p>
        </w:tc>
        <w:tc>
          <w:tcPr>
            <w:tcW w:w="270" w:type="dxa"/>
          </w:tcPr>
          <w:p w14:paraId="543EF939" w14:textId="77777777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8DF223" w14:textId="64AD01C0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9781706" w14:textId="77777777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9C1A23" w14:textId="11D4A79A" w:rsidR="00E7064D" w:rsidRPr="001A03BA" w:rsidRDefault="001A03BA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 xml:space="preserve">                   1,585</w:t>
            </w:r>
          </w:p>
        </w:tc>
      </w:tr>
      <w:tr w:rsidR="00E7064D" w:rsidRPr="005C6F08" w14:paraId="4484CF6F" w14:textId="1BA39F63" w:rsidTr="00A77791">
        <w:tc>
          <w:tcPr>
            <w:tcW w:w="4500" w:type="dxa"/>
          </w:tcPr>
          <w:p w14:paraId="03DBC213" w14:textId="329A6F4A" w:rsidR="00E7064D" w:rsidRPr="005C6F08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B11524" w14:textId="211549E4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3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2</w:t>
            </w:r>
            <w:r w:rsidRPr="001A03BA">
              <w:rPr>
                <w:rFonts w:ascii="Angsana New" w:hAnsi="Angsana New"/>
                <w:sz w:val="26"/>
                <w:szCs w:val="26"/>
              </w:rPr>
              <w:t>,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270" w:type="dxa"/>
          </w:tcPr>
          <w:p w14:paraId="09A97A2A" w14:textId="77777777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009A2F" w14:textId="331AE8E8" w:rsidR="00E7064D" w:rsidRPr="001A03BA" w:rsidRDefault="001A03BA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538</w:t>
            </w:r>
          </w:p>
        </w:tc>
        <w:tc>
          <w:tcPr>
            <w:tcW w:w="270" w:type="dxa"/>
          </w:tcPr>
          <w:p w14:paraId="7D890130" w14:textId="77777777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26574D" w14:textId="5FA17580" w:rsidR="00E7064D" w:rsidRPr="001A03BA" w:rsidRDefault="00E7064D" w:rsidP="00E7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3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2</w:t>
            </w:r>
            <w:r w:rsidRPr="001A03BA">
              <w:rPr>
                <w:rFonts w:ascii="Angsana New" w:hAnsi="Angsana New"/>
                <w:sz w:val="26"/>
                <w:szCs w:val="26"/>
              </w:rPr>
              <w:t>,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745</w:t>
            </w:r>
          </w:p>
        </w:tc>
      </w:tr>
    </w:tbl>
    <w:p w14:paraId="06FE8878" w14:textId="77777777" w:rsidR="001A1784" w:rsidRPr="001A1784" w:rsidRDefault="001A1784" w:rsidP="005B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6FD2F6EC" w14:textId="3D37211F" w:rsidR="005B621D" w:rsidRPr="005C6F08" w:rsidRDefault="005B621D" w:rsidP="005B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5C6F08">
        <w:rPr>
          <w:rFonts w:ascii="Angsana New" w:hAnsi="Angsana New"/>
          <w:sz w:val="26"/>
          <w:szCs w:val="26"/>
          <w:cs/>
        </w:rPr>
        <w:t>สัญญาเช่</w:t>
      </w:r>
      <w:r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/>
          <w:sz w:val="26"/>
          <w:szCs w:val="26"/>
          <w:cs/>
        </w:rPr>
        <w:t>ตามที่กล่าวไว้ในหมาย</w:t>
      </w:r>
      <w:r w:rsidRPr="009A1B5B">
        <w:rPr>
          <w:rFonts w:ascii="Angsana New" w:hAnsi="Angsana New"/>
          <w:sz w:val="26"/>
          <w:szCs w:val="26"/>
          <w:cs/>
        </w:rPr>
        <w:t xml:space="preserve">เหตุ </w:t>
      </w:r>
      <w:r w:rsidRPr="009A1B5B">
        <w:rPr>
          <w:rFonts w:ascii="Angsana New" w:hAnsi="Angsana New"/>
          <w:sz w:val="26"/>
          <w:szCs w:val="26"/>
        </w:rPr>
        <w:t>1</w:t>
      </w:r>
      <w:r w:rsidR="006C5BD3" w:rsidRPr="009A1B5B">
        <w:rPr>
          <w:rFonts w:ascii="Angsana New" w:hAnsi="Angsana New"/>
          <w:sz w:val="26"/>
          <w:szCs w:val="26"/>
        </w:rPr>
        <w:t>2</w:t>
      </w:r>
    </w:p>
    <w:p w14:paraId="46C904B8" w14:textId="31AE98AC" w:rsidR="00F70EA3" w:rsidRPr="005C6F08" w:rsidRDefault="002F20D3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F70EA3" w:rsidRPr="005C6F08">
        <w:rPr>
          <w:rFonts w:ascii="Angsana New" w:hAnsi="Angsana New"/>
          <w:b/>
          <w:bCs/>
          <w:sz w:val="26"/>
          <w:szCs w:val="26"/>
        </w:rPr>
        <w:tab/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5C6F08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D22FA5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5C6F08" w:rsidRDefault="00F70EA3" w:rsidP="00791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16"/>
          <w:szCs w:val="16"/>
        </w:rPr>
      </w:pPr>
    </w:p>
    <w:p w14:paraId="764E97CB" w14:textId="655958F2" w:rsidR="00F70EA3" w:rsidRPr="005C6F08" w:rsidRDefault="006420E5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ค่าใช้จ่าย</w:t>
      </w:r>
      <w:r w:rsidR="00364236" w:rsidRPr="005C6F08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5C6F08">
        <w:rPr>
          <w:rFonts w:ascii="Angsana New" w:hAnsi="Angsana New" w:hint="cs"/>
          <w:sz w:val="26"/>
          <w:szCs w:val="26"/>
          <w:cs/>
        </w:rPr>
        <w:t>ปี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5B621D">
        <w:rPr>
          <w:rFonts w:ascii="Angsana New" w:hAnsi="Angsana New"/>
          <w:sz w:val="26"/>
          <w:szCs w:val="26"/>
        </w:rPr>
        <w:t>5</w:t>
      </w:r>
      <w:r w:rsidR="00326C1C" w:rsidRPr="005C6F08">
        <w:rPr>
          <w:rFonts w:ascii="Angsana New" w:hAnsi="Angsana New"/>
          <w:sz w:val="26"/>
          <w:szCs w:val="26"/>
        </w:rPr>
        <w:t xml:space="preserve"> </w:t>
      </w:r>
      <w:r w:rsidR="00326C1C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5B621D">
        <w:rPr>
          <w:rFonts w:ascii="Angsana New" w:hAnsi="Angsana New"/>
          <w:sz w:val="26"/>
          <w:szCs w:val="26"/>
        </w:rPr>
        <w:t>4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 </w:t>
      </w:r>
      <w:r w:rsidR="001409AD" w:rsidRPr="005C6F08">
        <w:rPr>
          <w:rFonts w:ascii="Angsana New" w:hAnsi="Angsana New"/>
          <w:sz w:val="26"/>
          <w:szCs w:val="26"/>
          <w:cs/>
        </w:rPr>
        <w:t>ประกอบด้วย</w:t>
      </w:r>
      <w:r w:rsidR="001409AD" w:rsidRPr="005C6F08">
        <w:rPr>
          <w:rFonts w:ascii="Angsana New" w:hAnsi="Angsana New"/>
          <w:sz w:val="26"/>
          <w:szCs w:val="26"/>
        </w:rPr>
        <w:t xml:space="preserve"> </w:t>
      </w:r>
    </w:p>
    <w:p w14:paraId="7817BFA7" w14:textId="77777777" w:rsidR="00D21A19" w:rsidRPr="005C6F08" w:rsidRDefault="00D21A19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5C6F08" w14:paraId="4F0CF2BF" w14:textId="77777777" w:rsidTr="00B84A2A">
        <w:tc>
          <w:tcPr>
            <w:tcW w:w="5940" w:type="dxa"/>
          </w:tcPr>
          <w:p w14:paraId="39EFF466" w14:textId="77777777" w:rsidR="00874F45" w:rsidRPr="005C6F08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17D52FA2" w14:textId="6EA00139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10EE6" w14:textId="77777777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7FB343" w14:textId="1E77A274" w:rsidR="00874F45" w:rsidRPr="005C6F08" w:rsidRDefault="00874F45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5B621D" w:rsidRPr="005C6F08" w14:paraId="521A892E" w14:textId="77777777" w:rsidTr="00B84A2A">
        <w:tc>
          <w:tcPr>
            <w:tcW w:w="5940" w:type="dxa"/>
          </w:tcPr>
          <w:p w14:paraId="10838FEB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4DC33" w14:textId="1EBEF26D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0F06259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F9D7AA" w14:textId="6D778F3C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0BD33462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D39BE" w14:textId="65338E4C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4ECFE76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EABB27" w14:textId="576E51D2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B621D" w:rsidRPr="005C6F08" w14:paraId="60FED7FA" w14:textId="77777777" w:rsidTr="00B84A2A">
        <w:tc>
          <w:tcPr>
            <w:tcW w:w="5940" w:type="dxa"/>
          </w:tcPr>
          <w:p w14:paraId="4781DC01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BE1F6C4" w14:textId="77777777" w:rsidR="005B621D" w:rsidRPr="005C6F08" w:rsidRDefault="005B621D" w:rsidP="005B621D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C4A655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DB849" w14:textId="77777777" w:rsidR="005B621D" w:rsidRPr="005C6F08" w:rsidRDefault="005B621D" w:rsidP="005B621D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03A535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5B02E" w14:textId="77777777" w:rsidR="005B621D" w:rsidRPr="005C6F08" w:rsidRDefault="005B621D" w:rsidP="005B621D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A4AAF3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3F2F1B" w14:textId="77777777" w:rsidR="005B621D" w:rsidRPr="005C6F08" w:rsidRDefault="005B621D" w:rsidP="005B621D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5B621D" w:rsidRPr="005C6F08" w14:paraId="7FA2EB0D" w14:textId="77777777" w:rsidTr="004A7B50">
        <w:tc>
          <w:tcPr>
            <w:tcW w:w="5940" w:type="dxa"/>
          </w:tcPr>
          <w:p w14:paraId="092A0384" w14:textId="71B7EABC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270" w:type="dxa"/>
          </w:tcPr>
          <w:p w14:paraId="2BD58AB6" w14:textId="6FEC6189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744F4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D2080" w14:textId="1E66FC5E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4C2DE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A47593" w14:textId="4AD1BB45" w:rsidR="005B621D" w:rsidRPr="00B573C4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16,232</w:t>
            </w:r>
          </w:p>
        </w:tc>
        <w:tc>
          <w:tcPr>
            <w:tcW w:w="270" w:type="dxa"/>
          </w:tcPr>
          <w:p w14:paraId="1D3F415A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ACEF9" w14:textId="15D05A82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5B621D" w:rsidRPr="005C6F08" w14:paraId="0191EF0E" w14:textId="77777777" w:rsidTr="004A7B50">
        <w:tc>
          <w:tcPr>
            <w:tcW w:w="5940" w:type="dxa"/>
          </w:tcPr>
          <w:p w14:paraId="3F8774AB" w14:textId="2B9686FF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</w:tcPr>
          <w:p w14:paraId="4A93AB26" w14:textId="77777777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19A148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CFDC7" w14:textId="77777777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0A518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BA4F7A" w14:textId="77777777" w:rsidR="005B621D" w:rsidRPr="00B573C4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7D947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77075" w14:textId="77777777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21D" w:rsidRPr="005C6F08" w14:paraId="24824A09" w14:textId="77777777" w:rsidTr="004A7B50">
        <w:tc>
          <w:tcPr>
            <w:tcW w:w="5940" w:type="dxa"/>
          </w:tcPr>
          <w:p w14:paraId="118F3D4D" w14:textId="4CF5574A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F2F724A" w14:textId="31B6AC31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05563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86E1D" w14:textId="5A66B83C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51C64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ED13E" w14:textId="032832FD" w:rsidR="005B621D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</w:tcPr>
          <w:p w14:paraId="078DF1BF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7FE508" w14:textId="5514324E" w:rsidR="005B621D" w:rsidRPr="005C6F08" w:rsidRDefault="005B621D" w:rsidP="0007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5B621D" w:rsidRPr="005C6F08" w14:paraId="4B1E1E40" w14:textId="77777777" w:rsidTr="00A95AA5">
        <w:tc>
          <w:tcPr>
            <w:tcW w:w="5940" w:type="dxa"/>
          </w:tcPr>
          <w:p w14:paraId="627CBB87" w14:textId="77A95DBF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270" w:type="dxa"/>
          </w:tcPr>
          <w:p w14:paraId="66330887" w14:textId="26E5C3E3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AFEC1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C188A" w14:textId="47F897D6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64B96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EBE9115" w14:textId="428E9578" w:rsidR="005B621D" w:rsidRPr="00B573C4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(184)</w:t>
            </w:r>
          </w:p>
        </w:tc>
        <w:tc>
          <w:tcPr>
            <w:tcW w:w="270" w:type="dxa"/>
          </w:tcPr>
          <w:p w14:paraId="7FD0B96D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56692E5" w14:textId="1B4A7381" w:rsidR="005B621D" w:rsidRPr="005C6F08" w:rsidRDefault="005B621D" w:rsidP="00077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211</w:t>
            </w:r>
          </w:p>
        </w:tc>
      </w:tr>
      <w:tr w:rsidR="005B621D" w:rsidRPr="005C6F08" w14:paraId="51959281" w14:textId="77777777" w:rsidTr="00A95AA5">
        <w:tc>
          <w:tcPr>
            <w:tcW w:w="5940" w:type="dxa"/>
          </w:tcPr>
          <w:p w14:paraId="7D8A0E73" w14:textId="4F31E496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</w:tcPr>
          <w:p w14:paraId="3459423F" w14:textId="7B53180E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716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13CC7" w14:textId="4DE23D36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58CD0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577DE68" w14:textId="4D31B321" w:rsidR="005B621D" w:rsidRPr="00B573C4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715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9C0344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636061F" w14:textId="61C5D6DF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</w:tr>
      <w:tr w:rsidR="005B621D" w:rsidRPr="005C6F08" w14:paraId="394C6F2B" w14:textId="77777777" w:rsidTr="00A95AA5">
        <w:tc>
          <w:tcPr>
            <w:tcW w:w="5940" w:type="dxa"/>
          </w:tcPr>
          <w:p w14:paraId="76E564A8" w14:textId="7C73FC36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70" w:type="dxa"/>
          </w:tcPr>
          <w:p w14:paraId="59536835" w14:textId="4863E331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197BC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7095F" w14:textId="0C62E124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F67F0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7347A3" w14:textId="6F4DDC8C" w:rsidR="005B621D" w:rsidRPr="00B573C4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(5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8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690362C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57AF66C" w14:textId="5AA8A5DA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</w:tr>
      <w:tr w:rsidR="005B621D" w:rsidRPr="005C6F08" w14:paraId="21CD4913" w14:textId="77777777" w:rsidTr="00A95AA5">
        <w:tc>
          <w:tcPr>
            <w:tcW w:w="5940" w:type="dxa"/>
          </w:tcPr>
          <w:p w14:paraId="21A12019" w14:textId="05D6393B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3D5932C7" w14:textId="61E25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DD203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6E8F23" w14:textId="3B0FA2B9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60796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0DBF1D" w14:textId="22C01439" w:rsidR="005B621D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1,833</w:t>
            </w:r>
          </w:p>
        </w:tc>
        <w:tc>
          <w:tcPr>
            <w:tcW w:w="270" w:type="dxa"/>
          </w:tcPr>
          <w:p w14:paraId="1A69892A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BFCAA0" w14:textId="09283695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5,947</w:t>
            </w:r>
          </w:p>
        </w:tc>
      </w:tr>
      <w:tr w:rsidR="005B621D" w:rsidRPr="005C6F08" w14:paraId="3732CE79" w14:textId="77777777" w:rsidTr="00A95AA5">
        <w:tc>
          <w:tcPr>
            <w:tcW w:w="5940" w:type="dxa"/>
          </w:tcPr>
          <w:p w14:paraId="2079B4F0" w14:textId="6A318A56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81F1541" w14:textId="63DAE6C8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F560C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4F8E1" w14:textId="43425C4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CA682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AC89BD" w14:textId="44066726" w:rsidR="005B621D" w:rsidRPr="00B573C4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9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2D008F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7B532E" w14:textId="52D10E91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(5,078)</w:t>
            </w:r>
          </w:p>
        </w:tc>
      </w:tr>
      <w:tr w:rsidR="005B621D" w:rsidRPr="005C6F08" w14:paraId="09B3B1B2" w14:textId="77777777" w:rsidTr="00A95AA5">
        <w:tc>
          <w:tcPr>
            <w:tcW w:w="5940" w:type="dxa"/>
          </w:tcPr>
          <w:p w14:paraId="1AEF690A" w14:textId="548D252E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D9D6990" w14:textId="769CDF39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7BDB6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5C775" w14:textId="5FD48270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1B343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F06D" w14:textId="058BDB00" w:rsidR="005B621D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17,114</w:t>
            </w:r>
          </w:p>
        </w:tc>
        <w:tc>
          <w:tcPr>
            <w:tcW w:w="270" w:type="dxa"/>
          </w:tcPr>
          <w:p w14:paraId="4C224C54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71E56" w14:textId="6B91F40D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</w:tbl>
    <w:p w14:paraId="02BA35D8" w14:textId="77777777" w:rsidR="003476D3" w:rsidRPr="005C6F08" w:rsidRDefault="003476D3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p w14:paraId="1410F633" w14:textId="3C427013" w:rsidR="00A64DC7" w:rsidRPr="005C6F08" w:rsidRDefault="00A64DC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131534" w:rsidRPr="005C6F08">
        <w:rPr>
          <w:rFonts w:ascii="Angsana New" w:hAnsi="Angsana New" w:hint="cs"/>
          <w:sz w:val="26"/>
          <w:szCs w:val="26"/>
          <w:cs/>
        </w:rPr>
        <w:t>ค่าใช้จ่าย</w:t>
      </w:r>
      <w:r w:rsidRPr="005C6F08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="006420E5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5B621D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5B621D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79C7E3F2" w14:textId="0480A3D1" w:rsidR="00D17777" w:rsidRPr="005C6F08" w:rsidRDefault="00D1777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5C6F08" w14:paraId="49EE0785" w14:textId="77777777" w:rsidTr="001231C3">
        <w:tc>
          <w:tcPr>
            <w:tcW w:w="5940" w:type="dxa"/>
          </w:tcPr>
          <w:p w14:paraId="522D3822" w14:textId="77777777" w:rsidR="00874F45" w:rsidRPr="005C6F08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" w:name="_Hlk45895353"/>
          </w:p>
        </w:tc>
        <w:tc>
          <w:tcPr>
            <w:tcW w:w="810" w:type="dxa"/>
            <w:gridSpan w:val="3"/>
          </w:tcPr>
          <w:p w14:paraId="1DE2FF87" w14:textId="4C0F56B2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87198CA" w14:textId="77777777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CF4746" w14:textId="39A6B8E1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17777" w:rsidRPr="005C6F08" w14:paraId="7A02A926" w14:textId="77777777" w:rsidTr="00362437">
        <w:tc>
          <w:tcPr>
            <w:tcW w:w="5940" w:type="dxa"/>
          </w:tcPr>
          <w:p w14:paraId="12B132F8" w14:textId="77777777" w:rsidR="00D17777" w:rsidRPr="005C6F08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D08C5" w14:textId="735A49EC" w:rsidR="00D17777" w:rsidRPr="005C6F08" w:rsidRDefault="00D17777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463BA5" w14:textId="77777777" w:rsidR="00D17777" w:rsidRPr="005C6F08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AE6C3" w14:textId="037DC508" w:rsidR="00D17777" w:rsidRPr="005C6F08" w:rsidRDefault="00D17777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4D2374B2" w14:textId="77777777" w:rsidR="00D17777" w:rsidRPr="005C6F08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0B0CC" w14:textId="2EB320C3" w:rsidR="00D17777" w:rsidRPr="005C6F08" w:rsidRDefault="009E1052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 w:rsidR="005B621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0CB5DAD" w14:textId="77777777" w:rsidR="00D17777" w:rsidRPr="005C6F08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D567FA" w14:textId="7D579D4F" w:rsidR="00D17777" w:rsidRPr="005C6F08" w:rsidRDefault="005328F1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 w:rsidR="005B621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17777" w:rsidRPr="005C6F08" w14:paraId="4782CEBF" w14:textId="77777777" w:rsidTr="00362437">
        <w:trPr>
          <w:trHeight w:val="70"/>
        </w:trPr>
        <w:tc>
          <w:tcPr>
            <w:tcW w:w="5940" w:type="dxa"/>
          </w:tcPr>
          <w:p w14:paraId="53201402" w14:textId="77777777" w:rsidR="00D17777" w:rsidRPr="005C6F08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AC7EA6" w14:textId="77777777" w:rsidR="00D17777" w:rsidRPr="005C6F08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836BB0" w14:textId="77777777" w:rsidR="00D17777" w:rsidRPr="005C6F08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0C7206C" w14:textId="77777777" w:rsidR="00D17777" w:rsidRPr="005C6F08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338EC5" w14:textId="77777777" w:rsidR="00D17777" w:rsidRPr="005C6F08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91CF8" w14:textId="77777777" w:rsidR="00D17777" w:rsidRPr="005C6F08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5D92FC8" w14:textId="77777777" w:rsidR="00D17777" w:rsidRPr="005C6F08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0AF5C2" w14:textId="77777777" w:rsidR="00D17777" w:rsidRPr="005C6F08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bookmarkEnd w:id="3"/>
      <w:tr w:rsidR="005B621D" w:rsidRPr="005C6F08" w14:paraId="70A82BDD" w14:textId="77777777" w:rsidTr="001231C3">
        <w:tc>
          <w:tcPr>
            <w:tcW w:w="5940" w:type="dxa"/>
          </w:tcPr>
          <w:p w14:paraId="7AE38425" w14:textId="77D2F53B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270" w:type="dxa"/>
          </w:tcPr>
          <w:p w14:paraId="05518BDC" w14:textId="11052FAF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F39AF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4C258" w14:textId="2B178699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A086A9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5AA8F5" w14:textId="48682C94" w:rsidR="005B621D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85,053</w:t>
            </w:r>
          </w:p>
        </w:tc>
        <w:tc>
          <w:tcPr>
            <w:tcW w:w="270" w:type="dxa"/>
          </w:tcPr>
          <w:p w14:paraId="7110953E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A6E5A" w14:textId="77EA589C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32,588</w:t>
            </w:r>
          </w:p>
        </w:tc>
      </w:tr>
      <w:tr w:rsidR="005B621D" w:rsidRPr="005C6F08" w14:paraId="2944468A" w14:textId="77777777" w:rsidTr="001231C3">
        <w:tc>
          <w:tcPr>
            <w:tcW w:w="5940" w:type="dxa"/>
          </w:tcPr>
          <w:p w14:paraId="411E2C93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DA0D826" w14:textId="77777777" w:rsidR="005B621D" w:rsidRPr="005C6F08" w:rsidRDefault="005B621D" w:rsidP="005B621D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E90EDFD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906E7FC" w14:textId="77777777" w:rsidR="005B621D" w:rsidRPr="005C6F08" w:rsidRDefault="005B621D" w:rsidP="005B621D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FEB007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7DB3AB38" w14:textId="77777777" w:rsidR="005B621D" w:rsidRPr="00B573C4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BC89C3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0BFDF8F3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B621D" w:rsidRPr="005C6F08" w14:paraId="74F21997" w14:textId="77777777" w:rsidTr="001231C3">
        <w:tc>
          <w:tcPr>
            <w:tcW w:w="5940" w:type="dxa"/>
          </w:tcPr>
          <w:p w14:paraId="0D026C26" w14:textId="4312F0B3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270" w:type="dxa"/>
          </w:tcPr>
          <w:p w14:paraId="30FBB6B6" w14:textId="0F03066C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D33D7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AA324" w14:textId="409370C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13BFF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578E03" w14:textId="170ED664" w:rsidR="005B621D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17</w:t>
            </w:r>
            <w:r w:rsidR="005B621D" w:rsidRPr="00B573C4">
              <w:rPr>
                <w:rFonts w:ascii="Angsana New" w:hAnsi="Angsana New"/>
                <w:sz w:val="26"/>
                <w:szCs w:val="26"/>
              </w:rPr>
              <w:t>,</w:t>
            </w:r>
            <w:r w:rsidRPr="00B573C4">
              <w:rPr>
                <w:rFonts w:ascii="Angsana New" w:hAnsi="Angsana New"/>
                <w:sz w:val="26"/>
                <w:szCs w:val="26"/>
              </w:rPr>
              <w:t>010</w:t>
            </w:r>
          </w:p>
        </w:tc>
        <w:tc>
          <w:tcPr>
            <w:tcW w:w="270" w:type="dxa"/>
          </w:tcPr>
          <w:p w14:paraId="49EFEF5E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EC0AB" w14:textId="3017F5A3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6,518</w:t>
            </w:r>
          </w:p>
        </w:tc>
      </w:tr>
      <w:tr w:rsidR="005B621D" w:rsidRPr="005C6F08" w14:paraId="3E79223E" w14:textId="77777777" w:rsidTr="001231C3">
        <w:tc>
          <w:tcPr>
            <w:tcW w:w="5940" w:type="dxa"/>
          </w:tcPr>
          <w:p w14:paraId="05678328" w14:textId="39B525AB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: ผลกระทบทางภาษีของผลแตกต่างถาวร</w:t>
            </w:r>
          </w:p>
        </w:tc>
        <w:tc>
          <w:tcPr>
            <w:tcW w:w="270" w:type="dxa"/>
          </w:tcPr>
          <w:p w14:paraId="6F1F3B98" w14:textId="77777777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E1A8D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D4F18" w14:textId="77777777" w:rsidR="005B621D" w:rsidRPr="005C6F08" w:rsidRDefault="005B621D" w:rsidP="005B621D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00436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E8A2D" w14:textId="77777777" w:rsidR="005B621D" w:rsidRPr="00B573C4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78BCE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5B4529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B621D" w:rsidRPr="005C6F08" w14:paraId="04DFFCA7" w14:textId="77777777" w:rsidTr="001231C3">
        <w:tc>
          <w:tcPr>
            <w:tcW w:w="5940" w:type="dxa"/>
          </w:tcPr>
          <w:p w14:paraId="6AE8FDEB" w14:textId="5B0467A1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270" w:type="dxa"/>
          </w:tcPr>
          <w:p w14:paraId="07621EC7" w14:textId="0D1CDC5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37C40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299C9" w14:textId="329805A2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29B80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A42B0F" w14:textId="74AAFF0C" w:rsidR="005B621D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</w:tcPr>
          <w:p w14:paraId="7714A2B5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B2F14D" w14:textId="3C4D2459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223</w:t>
            </w:r>
          </w:p>
        </w:tc>
      </w:tr>
      <w:tr w:rsidR="005B621D" w:rsidRPr="005C6F08" w14:paraId="311A3BA2" w14:textId="77777777" w:rsidTr="001231C3">
        <w:tc>
          <w:tcPr>
            <w:tcW w:w="5940" w:type="dxa"/>
          </w:tcPr>
          <w:p w14:paraId="7059A2A4" w14:textId="5083135D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 xml:space="preserve">ค่าใช้จ่ายที่สามารถนำมาหักภาษีได้ </w:t>
            </w:r>
          </w:p>
        </w:tc>
        <w:tc>
          <w:tcPr>
            <w:tcW w:w="270" w:type="dxa"/>
          </w:tcPr>
          <w:p w14:paraId="39C16C82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C85AD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11E80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C20D8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54BA31" w14:textId="3E077881" w:rsidR="005B621D" w:rsidRPr="00B573C4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(4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0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677945D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6DDB" w14:textId="7C8BF84B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(416)</w:t>
            </w:r>
          </w:p>
        </w:tc>
      </w:tr>
      <w:tr w:rsidR="00B573C4" w:rsidRPr="005C6F08" w14:paraId="269FF2C0" w14:textId="77777777" w:rsidTr="001231C3">
        <w:tc>
          <w:tcPr>
            <w:tcW w:w="5940" w:type="dxa"/>
          </w:tcPr>
          <w:p w14:paraId="009EE748" w14:textId="590220BF" w:rsidR="00B573C4" w:rsidRPr="005C6F08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ปรับปรุงจากการถูกประเมินภาษี</w:t>
            </w:r>
          </w:p>
        </w:tc>
        <w:tc>
          <w:tcPr>
            <w:tcW w:w="270" w:type="dxa"/>
          </w:tcPr>
          <w:p w14:paraId="6B1B682E" w14:textId="0EE18684" w:rsidR="00B573C4" w:rsidRPr="005C6F08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8A14E" w14:textId="77777777" w:rsidR="00B573C4" w:rsidRPr="005C6F08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D0DE43" w14:textId="601B3588" w:rsidR="00B573C4" w:rsidRPr="005C6F08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EBA1A2" w14:textId="77777777" w:rsidR="00B573C4" w:rsidRPr="005C6F08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A48FE7" w14:textId="2EADA1AB" w:rsidR="00B573C4" w:rsidRPr="00B573C4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03178C5" w14:textId="77777777" w:rsidR="00B573C4" w:rsidRPr="005C6F08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2EDF6" w14:textId="70DB0A39" w:rsidR="00B573C4" w:rsidRPr="005C6F08" w:rsidRDefault="00B573C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(5,532)</w:t>
            </w:r>
          </w:p>
        </w:tc>
      </w:tr>
      <w:tr w:rsidR="005B621D" w:rsidRPr="005C6F08" w14:paraId="181105DA" w14:textId="77777777" w:rsidTr="001231C3">
        <w:tc>
          <w:tcPr>
            <w:tcW w:w="5940" w:type="dxa"/>
          </w:tcPr>
          <w:p w14:paraId="6C5C5BC9" w14:textId="7369791B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E3A2C80" w14:textId="6F49485B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9F55B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66924" w14:textId="7CF21CD6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C760D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9A0BE" w14:textId="57D8C32C" w:rsidR="005B621D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17,114</w:t>
            </w:r>
          </w:p>
        </w:tc>
        <w:tc>
          <w:tcPr>
            <w:tcW w:w="270" w:type="dxa"/>
          </w:tcPr>
          <w:p w14:paraId="45B898ED" w14:textId="7777777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CF9842" w14:textId="6A6BF487" w:rsidR="005B621D" w:rsidRPr="005C6F08" w:rsidRDefault="005B621D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</w:tbl>
    <w:p w14:paraId="1AE11881" w14:textId="1C928429" w:rsidR="00FB4806" w:rsidRPr="005C6F08" w:rsidRDefault="00FB480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2AA8870A" w14:textId="77777777" w:rsidR="00131534" w:rsidRPr="005C6F08" w:rsidRDefault="0013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br w:type="page"/>
      </w:r>
    </w:p>
    <w:p w14:paraId="12338BD3" w14:textId="1DB9B5DD" w:rsidR="00467BAD" w:rsidRPr="005C6F08" w:rsidRDefault="00FA720C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5C6F0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="00D22FA5" w:rsidRPr="005C6F08">
        <w:rPr>
          <w:rFonts w:ascii="Angsana New" w:hAnsi="Angsana New"/>
          <w:sz w:val="26"/>
          <w:szCs w:val="26"/>
          <w:lang w:val="en-GB"/>
        </w:rPr>
        <w:t xml:space="preserve">- </w:t>
      </w:r>
      <w:r w:rsidR="00D22FA5" w:rsidRPr="005C6F08">
        <w:rPr>
          <w:rFonts w:ascii="Angsana New" w:hAnsi="Angsana New" w:hint="cs"/>
          <w:sz w:val="26"/>
          <w:szCs w:val="26"/>
          <w:cs/>
        </w:rPr>
        <w:t>สุทธิ</w:t>
      </w:r>
      <w:r w:rsidR="00D22FA5" w:rsidRPr="005C6F08">
        <w:rPr>
          <w:rFonts w:ascii="Angsana New" w:hAnsi="Angsana New"/>
          <w:sz w:val="26"/>
          <w:szCs w:val="26"/>
          <w:lang w:val="en-GB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</w:t>
      </w:r>
      <w:r w:rsidR="005B621D">
        <w:rPr>
          <w:rFonts w:ascii="Angsana New" w:hAnsi="Angsana New"/>
          <w:sz w:val="26"/>
          <w:szCs w:val="26"/>
        </w:rPr>
        <w:t>5</w:t>
      </w:r>
      <w:r w:rsidR="00636D86" w:rsidRPr="005C6F08">
        <w:rPr>
          <w:rFonts w:ascii="Angsana New" w:hAnsi="Angsana New"/>
          <w:sz w:val="26"/>
          <w:szCs w:val="26"/>
        </w:rPr>
        <w:t xml:space="preserve"> </w:t>
      </w:r>
      <w:r w:rsidR="00636D86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5B621D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40702A5" w14:textId="50482928" w:rsidR="00D21A19" w:rsidRPr="005C6F08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440"/>
        <w:gridCol w:w="270"/>
        <w:gridCol w:w="1530"/>
        <w:gridCol w:w="270"/>
        <w:gridCol w:w="1350"/>
      </w:tblGrid>
      <w:tr w:rsidR="00D21A19" w:rsidRPr="005C6F08" w14:paraId="28978B8B" w14:textId="77777777" w:rsidTr="005C72CF">
        <w:trPr>
          <w:trHeight w:val="227"/>
        </w:trPr>
        <w:tc>
          <w:tcPr>
            <w:tcW w:w="3330" w:type="dxa"/>
          </w:tcPr>
          <w:p w14:paraId="2A23C7E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80" w:type="dxa"/>
            <w:gridSpan w:val="7"/>
          </w:tcPr>
          <w:p w14:paraId="39B9D11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21A19" w:rsidRPr="005C6F08" w14:paraId="6059DA78" w14:textId="77777777" w:rsidTr="00D74F89">
        <w:trPr>
          <w:trHeight w:val="227"/>
        </w:trPr>
        <w:tc>
          <w:tcPr>
            <w:tcW w:w="3330" w:type="dxa"/>
          </w:tcPr>
          <w:p w14:paraId="58D116B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6860F4F8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A2B86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7F89B10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F89" w:rsidRPr="005C6F08" w14:paraId="6D1C23FF" w14:textId="77777777" w:rsidTr="00D74F89">
        <w:trPr>
          <w:trHeight w:val="227"/>
        </w:trPr>
        <w:tc>
          <w:tcPr>
            <w:tcW w:w="3330" w:type="dxa"/>
          </w:tcPr>
          <w:p w14:paraId="721F27F3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304C86DF" w14:textId="77777777" w:rsidR="00D74F89" w:rsidRPr="005C6F08" w:rsidRDefault="00D74F8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DEDA94" w14:textId="44CF0E4E" w:rsidR="00D74F89" w:rsidRPr="005C6F08" w:rsidRDefault="00D74F8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70" w:type="dxa"/>
            <w:vAlign w:val="bottom"/>
          </w:tcPr>
          <w:p w14:paraId="3A7410C5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1B42778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475ADF2A" w14:textId="2B5E591C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  <w:vAlign w:val="bottom"/>
          </w:tcPr>
          <w:p w14:paraId="04302D6C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74B2F92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A6CDBBE" w14:textId="3859F54F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270" w:type="dxa"/>
          </w:tcPr>
          <w:p w14:paraId="49BDFE82" w14:textId="77777777" w:rsidR="00D74F89" w:rsidRPr="00D74F89" w:rsidRDefault="00D74F8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D98DA8" w14:textId="0BA76AC0" w:rsidR="00D74F89" w:rsidRPr="005C6F08" w:rsidRDefault="00D74F8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3D02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</w:tr>
      <w:tr w:rsidR="00D74F89" w:rsidRPr="005C6F08" w14:paraId="4A7DE040" w14:textId="77777777" w:rsidTr="00D74F89">
        <w:tc>
          <w:tcPr>
            <w:tcW w:w="3330" w:type="dxa"/>
          </w:tcPr>
          <w:p w14:paraId="6B9DCFCA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3976CA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78EE757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4DEB25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842AB8D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BC3A81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D79E5B5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6E4C9C" w14:textId="77777777" w:rsidR="00D74F89" w:rsidRPr="005C6F08" w:rsidRDefault="00D74F8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1A1784" w:rsidRPr="005C6F08" w14:paraId="3EC82888" w14:textId="77777777" w:rsidTr="00D74F89">
        <w:tc>
          <w:tcPr>
            <w:tcW w:w="3330" w:type="dxa"/>
          </w:tcPr>
          <w:p w14:paraId="5A10E073" w14:textId="77777777" w:rsidR="001A1784" w:rsidRPr="005C6F08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47F7684" w14:textId="67897451" w:rsidR="001A1784" w:rsidRPr="005C6F08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131</w:t>
            </w:r>
          </w:p>
        </w:tc>
        <w:tc>
          <w:tcPr>
            <w:tcW w:w="270" w:type="dxa"/>
            <w:vAlign w:val="bottom"/>
          </w:tcPr>
          <w:p w14:paraId="38F27E85" w14:textId="77777777" w:rsidR="001A1784" w:rsidRPr="005C6F08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49EC829E" w14:textId="0CED4E61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(15)</w:t>
            </w:r>
          </w:p>
        </w:tc>
        <w:tc>
          <w:tcPr>
            <w:tcW w:w="270" w:type="dxa"/>
            <w:vAlign w:val="bottom"/>
          </w:tcPr>
          <w:p w14:paraId="115BBA1F" w14:textId="77777777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</w:tcPr>
          <w:p w14:paraId="06FFFF1F" w14:textId="52C3131E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F6CB072" w14:textId="77777777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7B9D25E" w14:textId="13A91280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116</w:t>
            </w:r>
          </w:p>
        </w:tc>
      </w:tr>
      <w:tr w:rsidR="00D74F89" w:rsidRPr="005C6F08" w14:paraId="61E99CA5" w14:textId="77777777" w:rsidTr="00D74F89">
        <w:tc>
          <w:tcPr>
            <w:tcW w:w="3330" w:type="dxa"/>
          </w:tcPr>
          <w:p w14:paraId="1FC7AEB8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4A867CFE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6064D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DC6C45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28B07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30C5DF7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2C297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4FF7FE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1A1784" w:rsidRPr="005C6F08" w14:paraId="418BE2B1" w14:textId="77777777" w:rsidTr="00D74F89">
        <w:tc>
          <w:tcPr>
            <w:tcW w:w="3330" w:type="dxa"/>
          </w:tcPr>
          <w:p w14:paraId="5A2B49D2" w14:textId="77777777" w:rsidR="001A1784" w:rsidRPr="005C6F08" w:rsidRDefault="001A178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350" w:type="dxa"/>
          </w:tcPr>
          <w:p w14:paraId="49BBDC00" w14:textId="7FDD9F19" w:rsidR="001A1784" w:rsidRPr="005C6F08" w:rsidRDefault="001A178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71</w:t>
            </w:r>
          </w:p>
        </w:tc>
        <w:tc>
          <w:tcPr>
            <w:tcW w:w="270" w:type="dxa"/>
          </w:tcPr>
          <w:p w14:paraId="46F3B641" w14:textId="77777777" w:rsidR="001A1784" w:rsidRPr="005C6F08" w:rsidRDefault="001A1784" w:rsidP="005B621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A3B5AE" w14:textId="58EE8D31" w:rsidR="001A1784" w:rsidRPr="00B573C4" w:rsidRDefault="001A1784" w:rsidP="00B5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</w:tcPr>
          <w:p w14:paraId="397D946D" w14:textId="77777777" w:rsidR="001A1784" w:rsidRPr="00B573C4" w:rsidRDefault="001A1784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B3E6A0" w14:textId="53A70F27" w:rsidR="001A1784" w:rsidRPr="00B573C4" w:rsidRDefault="001A178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636EA1D" w14:textId="77777777" w:rsidR="001A1784" w:rsidRPr="00B573C4" w:rsidRDefault="001A178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3C0410A" w14:textId="62183D65" w:rsidR="001A1784" w:rsidRPr="00B573C4" w:rsidRDefault="001A178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255</w:t>
            </w:r>
          </w:p>
        </w:tc>
      </w:tr>
      <w:tr w:rsidR="001A1784" w:rsidRPr="005C6F08" w14:paraId="64609968" w14:textId="77777777" w:rsidTr="00D74F89">
        <w:tc>
          <w:tcPr>
            <w:tcW w:w="3330" w:type="dxa"/>
          </w:tcPr>
          <w:p w14:paraId="2E8473C6" w14:textId="77777777" w:rsidR="001A1784" w:rsidRPr="005C6F08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350" w:type="dxa"/>
          </w:tcPr>
          <w:p w14:paraId="2A5A33BF" w14:textId="0E9EB6DB" w:rsidR="001A1784" w:rsidRPr="005C6F08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1,553</w:t>
            </w:r>
          </w:p>
        </w:tc>
        <w:tc>
          <w:tcPr>
            <w:tcW w:w="270" w:type="dxa"/>
          </w:tcPr>
          <w:p w14:paraId="617FDE6E" w14:textId="77777777" w:rsidR="001A1784" w:rsidRPr="005C6F08" w:rsidRDefault="001A1784" w:rsidP="001A178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1851D12" w14:textId="1F6FDC14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270" w:type="dxa"/>
          </w:tcPr>
          <w:p w14:paraId="6AB8FFB9" w14:textId="77777777" w:rsidR="001A1784" w:rsidRPr="00B573C4" w:rsidRDefault="001A1784" w:rsidP="001A17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6374149" w14:textId="5E293081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A2AF186" w14:textId="77777777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7C8062F0" w14:textId="55714121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2,268</w:t>
            </w:r>
          </w:p>
        </w:tc>
      </w:tr>
      <w:tr w:rsidR="00D74F89" w:rsidRPr="005C6F08" w14:paraId="7888C82B" w14:textId="77777777" w:rsidTr="00D74F89">
        <w:tc>
          <w:tcPr>
            <w:tcW w:w="3330" w:type="dxa"/>
          </w:tcPr>
          <w:p w14:paraId="68EA0D4F" w14:textId="7169285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350" w:type="dxa"/>
          </w:tcPr>
          <w:p w14:paraId="760D8A6E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48C09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FCE24C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2842F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15C6C9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B772E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23A7D450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D74F89" w:rsidRPr="005C6F08" w14:paraId="1411426C" w14:textId="77777777" w:rsidTr="00D74F89">
        <w:tc>
          <w:tcPr>
            <w:tcW w:w="3330" w:type="dxa"/>
          </w:tcPr>
          <w:p w14:paraId="327401EC" w14:textId="6A3D7D20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50" w:type="dxa"/>
          </w:tcPr>
          <w:p w14:paraId="277A8E95" w14:textId="2F78491D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23BCA76C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6FA40B" w14:textId="2F65AFB8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5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0F4EA40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CB7231" w14:textId="2C5A9A29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B573C4">
              <w:rPr>
                <w:rFonts w:ascii="Angsana New" w:hAnsi="Angsana New"/>
                <w:sz w:val="26"/>
                <w:szCs w:val="26"/>
              </w:rPr>
              <w:t>(1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8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A71B09E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6916D0D" w14:textId="4A3AB5D2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B573C4"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</w:t>
            </w: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1A1784" w:rsidRPr="005C6F08" w14:paraId="4173A45D" w14:textId="77777777" w:rsidTr="00D74F89">
        <w:tc>
          <w:tcPr>
            <w:tcW w:w="3330" w:type="dxa"/>
          </w:tcPr>
          <w:p w14:paraId="752DF3A3" w14:textId="77777777" w:rsidR="001A1784" w:rsidRPr="005C6F08" w:rsidRDefault="001A1784" w:rsidP="0068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350" w:type="dxa"/>
          </w:tcPr>
          <w:p w14:paraId="7EE89C36" w14:textId="5E46F791" w:rsidR="001A1784" w:rsidRPr="005C6F08" w:rsidRDefault="001A1784" w:rsidP="0068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1,833</w:t>
            </w:r>
          </w:p>
        </w:tc>
        <w:tc>
          <w:tcPr>
            <w:tcW w:w="270" w:type="dxa"/>
            <w:shd w:val="clear" w:color="auto" w:fill="auto"/>
          </w:tcPr>
          <w:p w14:paraId="3CBDC851" w14:textId="77777777" w:rsidR="001A1784" w:rsidRPr="005C6F08" w:rsidRDefault="001A1784" w:rsidP="00683A09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BA9946" w14:textId="63945B80" w:rsidR="001A1784" w:rsidRPr="00B573C4" w:rsidRDefault="001A1784" w:rsidP="0068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(1,833)</w:t>
            </w:r>
          </w:p>
        </w:tc>
        <w:tc>
          <w:tcPr>
            <w:tcW w:w="270" w:type="dxa"/>
          </w:tcPr>
          <w:p w14:paraId="2C970812" w14:textId="77777777" w:rsidR="001A1784" w:rsidRPr="00B573C4" w:rsidRDefault="001A1784" w:rsidP="00683A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91D54C2" w14:textId="0327FCE1" w:rsidR="001A1784" w:rsidRPr="00B573C4" w:rsidRDefault="001A1784" w:rsidP="0068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ED313EC" w14:textId="77777777" w:rsidR="001A1784" w:rsidRPr="00B573C4" w:rsidRDefault="001A1784" w:rsidP="0068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2B0532D" w14:textId="22438E77" w:rsidR="001A1784" w:rsidRPr="00B573C4" w:rsidRDefault="001A1784" w:rsidP="00683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D74F89" w:rsidRPr="005C6F08" w14:paraId="02344D3A" w14:textId="77777777" w:rsidTr="00D74F89">
        <w:tc>
          <w:tcPr>
            <w:tcW w:w="3330" w:type="dxa"/>
          </w:tcPr>
          <w:p w14:paraId="74DF002F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16FED7" w14:textId="54288B44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3,839</w:t>
            </w:r>
          </w:p>
        </w:tc>
        <w:tc>
          <w:tcPr>
            <w:tcW w:w="270" w:type="dxa"/>
            <w:shd w:val="clear" w:color="auto" w:fill="auto"/>
          </w:tcPr>
          <w:p w14:paraId="4F3B4A02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9308A4" w14:textId="4382B574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</w:t>
            </w:r>
            <w:r w:rsidR="00EC06FC">
              <w:rPr>
                <w:rFonts w:ascii="Angsana New" w:hAnsi="Angsana New"/>
                <w:sz w:val="26"/>
                <w:szCs w:val="26"/>
              </w:rPr>
              <w:t>891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3BF5439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E0EBD9D" w14:textId="55CC69FE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B573C4">
              <w:rPr>
                <w:rFonts w:ascii="Angsana New" w:hAnsi="Angsana New"/>
                <w:sz w:val="26"/>
                <w:szCs w:val="26"/>
              </w:rPr>
              <w:t>(1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8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BB9A226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8E6E8F" w14:textId="3D2F6F33" w:rsidR="00D74F89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73C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2,930</w:t>
            </w:r>
          </w:p>
        </w:tc>
      </w:tr>
      <w:tr w:rsidR="00D74F89" w:rsidRPr="005C6F08" w14:paraId="1CF74FD6" w14:textId="77777777" w:rsidTr="00D74F89">
        <w:tc>
          <w:tcPr>
            <w:tcW w:w="3330" w:type="dxa"/>
          </w:tcPr>
          <w:p w14:paraId="2B83656A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6AD667F4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E5EE152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58F6CCFF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23340C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</w:tcPr>
          <w:p w14:paraId="549068EE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CA5AC91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7ADA1F7F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74F89" w:rsidRPr="005C6F08" w14:paraId="0CBA23F8" w14:textId="77777777" w:rsidTr="00D74F89">
        <w:tc>
          <w:tcPr>
            <w:tcW w:w="3330" w:type="dxa"/>
          </w:tcPr>
          <w:p w14:paraId="56BE9297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680AA07E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BBE25A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E79C12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B1E4E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A65FEB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77987B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216F5D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F89" w:rsidRPr="005C6F08" w14:paraId="4EE7D16A" w14:textId="77777777" w:rsidTr="00D74F89">
        <w:tc>
          <w:tcPr>
            <w:tcW w:w="3330" w:type="dxa"/>
          </w:tcPr>
          <w:p w14:paraId="5C02AB1F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</w:t>
            </w:r>
          </w:p>
        </w:tc>
        <w:tc>
          <w:tcPr>
            <w:tcW w:w="1350" w:type="dxa"/>
          </w:tcPr>
          <w:p w14:paraId="6D6BAFC8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437E98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5C7FA2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9951B4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AE036C9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CE1B35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67B60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1784" w:rsidRPr="005C6F08" w14:paraId="1A39AB50" w14:textId="77777777" w:rsidTr="00D74F89">
        <w:tc>
          <w:tcPr>
            <w:tcW w:w="3330" w:type="dxa"/>
          </w:tcPr>
          <w:p w14:paraId="2E59AA8C" w14:textId="77777777" w:rsidR="001A1784" w:rsidRPr="005C6F08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</w:tcPr>
          <w:p w14:paraId="40F08AEF" w14:textId="18926717" w:rsidR="001A1784" w:rsidRPr="005C6F08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670ED700" w14:textId="77777777" w:rsidR="001A1784" w:rsidRPr="005C6F08" w:rsidRDefault="001A1784" w:rsidP="001A178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5B1595" w14:textId="5BD5DABB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457D544" w14:textId="77777777" w:rsidR="001A1784" w:rsidRPr="00B573C4" w:rsidRDefault="001A1784" w:rsidP="001A17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9D46E7" w14:textId="430E02BB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810BA29" w14:textId="77777777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4C2A4D0" w14:textId="7EAC954A" w:rsidR="001A1784" w:rsidRPr="00B573C4" w:rsidRDefault="001A1784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74F89" w:rsidRPr="005C6F08" w14:paraId="2C1A04D8" w14:textId="77777777" w:rsidTr="00D74F89">
        <w:trPr>
          <w:trHeight w:val="134"/>
        </w:trPr>
        <w:tc>
          <w:tcPr>
            <w:tcW w:w="3330" w:type="dxa"/>
          </w:tcPr>
          <w:p w14:paraId="316DD72F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E4E59D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1499313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C0DFA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3D113FF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F9184C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EC703B0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E53B20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74F89" w:rsidRPr="005C6F08" w14:paraId="4DA7C28F" w14:textId="77777777" w:rsidTr="00D74F89">
        <w:trPr>
          <w:trHeight w:val="234"/>
        </w:trPr>
        <w:tc>
          <w:tcPr>
            <w:tcW w:w="3330" w:type="dxa"/>
          </w:tcPr>
          <w:p w14:paraId="7D3895DD" w14:textId="77777777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DA3B1A" w14:textId="0F9FEBE4" w:rsidR="00D74F89" w:rsidRPr="005C6F08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3,835</w:t>
            </w:r>
          </w:p>
        </w:tc>
        <w:tc>
          <w:tcPr>
            <w:tcW w:w="270" w:type="dxa"/>
          </w:tcPr>
          <w:p w14:paraId="151A47C3" w14:textId="77777777" w:rsidR="00D74F89" w:rsidRPr="005C6F08" w:rsidRDefault="00D74F89" w:rsidP="005B621D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C3FCC4C" w14:textId="48C84E8F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(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882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68D4BE3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5A519DC" w14:textId="457D0622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B573C4">
              <w:rPr>
                <w:rFonts w:ascii="Angsana New" w:hAnsi="Angsana New"/>
                <w:sz w:val="26"/>
                <w:szCs w:val="26"/>
              </w:rPr>
              <w:t>(1</w:t>
            </w:r>
            <w:r w:rsidR="00B573C4" w:rsidRPr="00B573C4">
              <w:rPr>
                <w:rFonts w:ascii="Angsana New" w:hAnsi="Angsana New"/>
                <w:sz w:val="26"/>
                <w:szCs w:val="26"/>
              </w:rPr>
              <w:t>8</w:t>
            </w:r>
            <w:r w:rsidRPr="00B573C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8DF54DE" w14:textId="77777777" w:rsidR="00D74F89" w:rsidRPr="00B573C4" w:rsidRDefault="00D74F89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AC7CA47" w14:textId="69D351A2" w:rsidR="00D74F89" w:rsidRPr="00B573C4" w:rsidRDefault="00B573C4" w:rsidP="005B6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3C4">
              <w:rPr>
                <w:rFonts w:ascii="Angsana New" w:hAnsi="Angsana New"/>
                <w:sz w:val="26"/>
                <w:szCs w:val="26"/>
              </w:rPr>
              <w:t>2,935</w:t>
            </w:r>
          </w:p>
        </w:tc>
      </w:tr>
    </w:tbl>
    <w:p w14:paraId="7B5FB80C" w14:textId="2224A05E" w:rsidR="00D21A19" w:rsidRPr="005C6F08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8E45629" w14:textId="5174C913" w:rsidR="002B0F0F" w:rsidRPr="005C6F08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1A03BA">
        <w:rPr>
          <w:rFonts w:ascii="Angsana New" w:hAnsi="Angsana New"/>
          <w:b/>
          <w:bCs/>
          <w:sz w:val="26"/>
          <w:szCs w:val="26"/>
        </w:rPr>
        <w:t>1</w:t>
      </w:r>
      <w:r w:rsidR="002B0F0F" w:rsidRPr="005C6F08">
        <w:rPr>
          <w:rFonts w:ascii="Angsana New" w:hAnsi="Angsana New"/>
          <w:b/>
          <w:bCs/>
          <w:sz w:val="26"/>
          <w:szCs w:val="26"/>
        </w:rPr>
        <w:t>.</w:t>
      </w:r>
      <w:r w:rsidR="002B0F0F" w:rsidRPr="005C6F08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6337C3" w:rsidRPr="005C6F08">
        <w:rPr>
          <w:rFonts w:ascii="Angsana New" w:hAnsi="Angsana New"/>
          <w:b/>
          <w:bCs/>
          <w:sz w:val="26"/>
          <w:szCs w:val="26"/>
        </w:rPr>
        <w:t>-</w:t>
      </w:r>
      <w:r w:rsidR="0089511D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CA26C8" w14:textId="17FCCCD2" w:rsidR="00D87192" w:rsidRDefault="00D8719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A44430" w:rsidRPr="00475A13" w14:paraId="3C60984E" w14:textId="77777777" w:rsidTr="001F07E0">
        <w:tc>
          <w:tcPr>
            <w:tcW w:w="3510" w:type="dxa"/>
          </w:tcPr>
          <w:p w14:paraId="7A785A00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21BB0A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7117761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441D8ABF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44430" w:rsidRPr="00475A13" w14:paraId="0FF66975" w14:textId="77777777" w:rsidTr="001F07E0">
        <w:tc>
          <w:tcPr>
            <w:tcW w:w="3510" w:type="dxa"/>
          </w:tcPr>
          <w:p w14:paraId="60BFB6C9" w14:textId="77777777" w:rsidR="00A44430" w:rsidRPr="00475A1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D41DAE" w14:textId="564EAAC8" w:rsidR="00A44430" w:rsidRPr="00475A1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835BD4" w14:textId="77777777" w:rsidR="00A44430" w:rsidRPr="00475A1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8FA9" w14:textId="02421C43" w:rsidR="00A44430" w:rsidRPr="00475A1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8A21059" w14:textId="77777777" w:rsidR="00A44430" w:rsidRPr="00475A1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5A0AE3" w14:textId="1C11D627" w:rsidR="00A44430" w:rsidRPr="00475A1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560772A" w14:textId="77777777" w:rsidR="00A44430" w:rsidRPr="00475A1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C851C9" w14:textId="134910AC" w:rsidR="00A44430" w:rsidRPr="00475A1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44430" w:rsidRPr="00333C2A" w14:paraId="3BA7C813" w14:textId="77777777" w:rsidTr="001F07E0">
        <w:tc>
          <w:tcPr>
            <w:tcW w:w="3510" w:type="dxa"/>
          </w:tcPr>
          <w:p w14:paraId="7B387462" w14:textId="77777777" w:rsidR="00A44430" w:rsidRPr="00333C2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D5CD5C" w14:textId="77777777" w:rsidR="00A44430" w:rsidRPr="00333C2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83422B5" w14:textId="77777777" w:rsidR="00A44430" w:rsidRPr="00333C2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3243CE4" w14:textId="77777777" w:rsidR="00A44430" w:rsidRPr="00333C2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3040C714" w14:textId="77777777" w:rsidR="00A44430" w:rsidRPr="00333C2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0221259" w14:textId="77777777" w:rsidR="00A44430" w:rsidRPr="00333C2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626B021" w14:textId="77777777" w:rsidR="00A44430" w:rsidRPr="00333C2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53FCCFC" w14:textId="77777777" w:rsidR="00A44430" w:rsidRPr="00333C2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44430" w:rsidRPr="00475A13" w14:paraId="65586464" w14:textId="77777777" w:rsidTr="001F07E0">
        <w:tc>
          <w:tcPr>
            <w:tcW w:w="3510" w:type="dxa"/>
          </w:tcPr>
          <w:p w14:paraId="2EB3434A" w14:textId="77777777" w:rsidR="00A44430" w:rsidRPr="00475A13" w:rsidRDefault="00A44430" w:rsidP="001F07E0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75A13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2E29452D" w14:textId="3C6AEB77" w:rsidR="00A44430" w:rsidRPr="009A1B5B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1B5B">
              <w:rPr>
                <w:rFonts w:ascii="Angsana New" w:hAnsi="Angsana New" w:hint="cs"/>
                <w:sz w:val="26"/>
                <w:szCs w:val="26"/>
              </w:rPr>
              <w:t>5.</w:t>
            </w:r>
            <w:r w:rsidR="009A1B5B" w:rsidRPr="009A1B5B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004F9A48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DE61D9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565C8352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26BF91" w14:textId="376A68A3" w:rsidR="00A44430" w:rsidRPr="001A03BA" w:rsidRDefault="001A03B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96,359</w:t>
            </w:r>
          </w:p>
        </w:tc>
        <w:tc>
          <w:tcPr>
            <w:tcW w:w="270" w:type="dxa"/>
          </w:tcPr>
          <w:p w14:paraId="078FDF9E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825DE2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131,359</w:t>
            </w:r>
          </w:p>
        </w:tc>
      </w:tr>
      <w:tr w:rsidR="00A44430" w:rsidRPr="00475A13" w14:paraId="40E01138" w14:textId="77777777" w:rsidTr="001F07E0">
        <w:tc>
          <w:tcPr>
            <w:tcW w:w="3510" w:type="dxa"/>
          </w:tcPr>
          <w:p w14:paraId="0B104080" w14:textId="77777777" w:rsidR="00A44430" w:rsidRPr="00EE6EEE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350" w:type="dxa"/>
          </w:tcPr>
          <w:p w14:paraId="09871EC2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B3AB0E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B602DD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8BCC4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8E74EE" w14:textId="77777777" w:rsidR="00A44430" w:rsidRPr="001A03B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28C479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063305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475A13" w14:paraId="5C631CCC" w14:textId="77777777" w:rsidTr="001F07E0">
        <w:tc>
          <w:tcPr>
            <w:tcW w:w="3510" w:type="dxa"/>
          </w:tcPr>
          <w:p w14:paraId="6F017957" w14:textId="77777777" w:rsidR="00A44430" w:rsidRPr="00EE6EEE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EE6EE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ั</w:t>
            </w:r>
            <w:r w:rsidRPr="00AB0A5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2699034E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20952F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0821B7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223B4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206909" w14:textId="25A329DC" w:rsidR="00A44430" w:rsidRPr="001A03B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(12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4</w:t>
            </w:r>
            <w:r w:rsidRPr="001A03B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6A6466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9A66B6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(407)</w:t>
            </w:r>
          </w:p>
        </w:tc>
      </w:tr>
      <w:tr w:rsidR="00A44430" w:rsidRPr="00475A13" w14:paraId="187E5470" w14:textId="77777777" w:rsidTr="001F07E0">
        <w:tc>
          <w:tcPr>
            <w:tcW w:w="3510" w:type="dxa"/>
          </w:tcPr>
          <w:p w14:paraId="61549F4A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66FCA47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FCAF5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9BF38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F9933E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992B1CD" w14:textId="098329DB" w:rsidR="00A44430" w:rsidRPr="001A03BA" w:rsidRDefault="001A03B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96,235</w:t>
            </w:r>
          </w:p>
        </w:tc>
        <w:tc>
          <w:tcPr>
            <w:tcW w:w="270" w:type="dxa"/>
          </w:tcPr>
          <w:p w14:paraId="1BBBDE1E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44D3CF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130,952</w:t>
            </w:r>
          </w:p>
        </w:tc>
      </w:tr>
      <w:tr w:rsidR="00A44430" w:rsidRPr="00475A13" w14:paraId="0D06F4EA" w14:textId="77777777" w:rsidTr="001F07E0">
        <w:tc>
          <w:tcPr>
            <w:tcW w:w="3510" w:type="dxa"/>
          </w:tcPr>
          <w:p w14:paraId="417A14EB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0381591C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44391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E0D497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486032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9F58F9" w14:textId="0981C194" w:rsidR="00A44430" w:rsidRPr="001A03BA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(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41</w:t>
            </w:r>
            <w:r w:rsidRPr="001A03BA">
              <w:rPr>
                <w:rFonts w:ascii="Angsana New" w:hAnsi="Angsana New"/>
                <w:sz w:val="26"/>
                <w:szCs w:val="26"/>
              </w:rPr>
              <w:t>,</w:t>
            </w:r>
            <w:r w:rsidR="001A03BA" w:rsidRPr="001A03BA">
              <w:rPr>
                <w:rFonts w:ascii="Angsana New" w:hAnsi="Angsana New"/>
                <w:sz w:val="26"/>
                <w:szCs w:val="26"/>
              </w:rPr>
              <w:t>429</w:t>
            </w:r>
            <w:r w:rsidRPr="001A03B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251721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F5428C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(36,411)</w:t>
            </w:r>
          </w:p>
        </w:tc>
      </w:tr>
      <w:tr w:rsidR="00A44430" w:rsidRPr="00475A13" w14:paraId="58CA6A59" w14:textId="77777777" w:rsidTr="001F07E0">
        <w:tc>
          <w:tcPr>
            <w:tcW w:w="3510" w:type="dxa"/>
          </w:tcPr>
          <w:p w14:paraId="5EEE78BE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7D9AF2A7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BE482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5A222C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DDCEC0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514A49" w14:textId="62AE1D0D" w:rsidR="00A44430" w:rsidRPr="001A03BA" w:rsidRDefault="001A03BA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03BA">
              <w:rPr>
                <w:rFonts w:ascii="Angsana New" w:hAnsi="Angsana New"/>
                <w:sz w:val="26"/>
                <w:szCs w:val="26"/>
              </w:rPr>
              <w:t>54,806</w:t>
            </w:r>
          </w:p>
        </w:tc>
        <w:tc>
          <w:tcPr>
            <w:tcW w:w="270" w:type="dxa"/>
          </w:tcPr>
          <w:p w14:paraId="199B7E48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D4846A0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94,541</w:t>
            </w:r>
          </w:p>
        </w:tc>
      </w:tr>
    </w:tbl>
    <w:p w14:paraId="0E4F12C7" w14:textId="0A9009EE" w:rsidR="00222915" w:rsidRPr="005C6F08" w:rsidRDefault="00222915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81127EF" w14:textId="77777777" w:rsidR="005B621D" w:rsidRPr="00475A13" w:rsidRDefault="005B621D" w:rsidP="005B621D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475A13">
        <w:rPr>
          <w:rFonts w:ascii="Angsana New" w:hAnsi="Angsana New" w:hint="cs"/>
          <w:sz w:val="26"/>
          <w:szCs w:val="26"/>
          <w:cs/>
        </w:rPr>
        <w:t>เงินกู้ยืมดังกล่าวมีกำหนดชำระคืนเป็นงวดรายเดือน</w:t>
      </w:r>
      <w:r w:rsidRPr="005C3E05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5C3E05">
        <w:rPr>
          <w:rFonts w:ascii="Angsana New" w:hAnsi="Angsana New" w:hint="cs"/>
          <w:sz w:val="26"/>
          <w:szCs w:val="26"/>
        </w:rPr>
        <w:t>8</w:t>
      </w:r>
      <w:r w:rsidRPr="005C3E05">
        <w:rPr>
          <w:rFonts w:ascii="Angsana New" w:hAnsi="Angsana New"/>
          <w:sz w:val="26"/>
          <w:szCs w:val="26"/>
        </w:rPr>
        <w:t>6</w:t>
      </w:r>
      <w:r w:rsidRPr="005C3E05">
        <w:rPr>
          <w:rFonts w:ascii="Angsana New" w:hAnsi="Angsana New" w:hint="cs"/>
          <w:sz w:val="26"/>
          <w:szCs w:val="26"/>
        </w:rPr>
        <w:t xml:space="preserve"> </w:t>
      </w:r>
      <w:r w:rsidRPr="005C3E05">
        <w:rPr>
          <w:rFonts w:ascii="Angsana New" w:hAnsi="Angsana New" w:hint="cs"/>
          <w:sz w:val="26"/>
          <w:szCs w:val="26"/>
          <w:cs/>
        </w:rPr>
        <w:t xml:space="preserve">งวด ในจำนวนเงินที่แตกต่างกันเริ่มตั้งแต่เดือนกรกฎาคม </w:t>
      </w:r>
      <w:r w:rsidRPr="005C3E05">
        <w:rPr>
          <w:rFonts w:ascii="Angsana New" w:hAnsi="Angsana New" w:hint="cs"/>
          <w:sz w:val="26"/>
          <w:szCs w:val="26"/>
        </w:rPr>
        <w:t>255</w:t>
      </w:r>
      <w:r w:rsidRPr="005C3E05">
        <w:rPr>
          <w:rFonts w:ascii="Angsana New" w:hAnsi="Angsana New"/>
          <w:sz w:val="26"/>
          <w:szCs w:val="26"/>
        </w:rPr>
        <w:t>7</w:t>
      </w:r>
      <w:r w:rsidRPr="00475A13">
        <w:rPr>
          <w:rFonts w:ascii="Angsana New" w:hAnsi="Angsana New" w:hint="cs"/>
          <w:sz w:val="26"/>
          <w:szCs w:val="26"/>
        </w:rPr>
        <w:t xml:space="preserve"> </w:t>
      </w:r>
      <w:r w:rsidRPr="00475A13">
        <w:rPr>
          <w:rFonts w:ascii="Angsana New" w:hAnsi="Angsana New" w:hint="cs"/>
          <w:sz w:val="26"/>
          <w:szCs w:val="26"/>
          <w:cs/>
        </w:rPr>
        <w:t>สิ้นสุด</w:t>
      </w:r>
      <w:r>
        <w:rPr>
          <w:rFonts w:ascii="Angsana New" w:hAnsi="Angsana New" w:hint="cs"/>
          <w:sz w:val="26"/>
          <w:szCs w:val="26"/>
          <w:cs/>
        </w:rPr>
        <w:t xml:space="preserve">         </w:t>
      </w:r>
      <w:r w:rsidRPr="00475A13">
        <w:rPr>
          <w:rFonts w:ascii="Angsana New" w:hAnsi="Angsana New" w:hint="cs"/>
          <w:sz w:val="26"/>
          <w:szCs w:val="26"/>
          <w:cs/>
        </w:rPr>
        <w:t xml:space="preserve">เดือนกันยายน </w:t>
      </w:r>
      <w:r w:rsidRPr="00475A13">
        <w:rPr>
          <w:rFonts w:ascii="Angsana New" w:hAnsi="Angsana New" w:hint="cs"/>
          <w:sz w:val="26"/>
          <w:szCs w:val="26"/>
        </w:rPr>
        <w:t xml:space="preserve">2567 </w:t>
      </w:r>
      <w:r w:rsidRPr="00475A13">
        <w:rPr>
          <w:rFonts w:ascii="Angsana New" w:hAnsi="Angsana New" w:hint="cs"/>
          <w:sz w:val="26"/>
          <w:szCs w:val="26"/>
          <w:cs/>
        </w:rPr>
        <w:t>และมีอัตราดอกเบี้ยในอัตราเงินกู้ยืมขั้นต่ำ</w:t>
      </w:r>
    </w:p>
    <w:p w14:paraId="0535C050" w14:textId="77777777" w:rsidR="005B621D" w:rsidRPr="00333C2A" w:rsidRDefault="005B621D" w:rsidP="005B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C0010E6" w14:textId="77777777" w:rsidR="001A1784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A1F7149" w14:textId="07128189" w:rsidR="005B621D" w:rsidRPr="006176D5" w:rsidRDefault="005B621D" w:rsidP="005B6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6447D2">
        <w:rPr>
          <w:rFonts w:ascii="Angsana New" w:hAnsi="Angsana New" w:hint="cs"/>
          <w:sz w:val="26"/>
          <w:szCs w:val="26"/>
          <w:cs/>
        </w:rPr>
        <w:lastRenderedPageBreak/>
        <w:t xml:space="preserve">เมื่อวันที่ </w:t>
      </w:r>
      <w:r>
        <w:rPr>
          <w:rFonts w:ascii="Angsana New" w:hAnsi="Angsana New"/>
          <w:sz w:val="26"/>
          <w:szCs w:val="26"/>
        </w:rPr>
        <w:t xml:space="preserve">17 </w:t>
      </w:r>
      <w:r>
        <w:rPr>
          <w:rFonts w:ascii="Angsana New" w:hAnsi="Angsana New" w:hint="cs"/>
          <w:sz w:val="26"/>
          <w:szCs w:val="26"/>
          <w:cs/>
        </w:rPr>
        <w:t xml:space="preserve">พฤษภาคม </w:t>
      </w:r>
      <w:r>
        <w:rPr>
          <w:rFonts w:ascii="Angsana New" w:hAnsi="Angsana New"/>
          <w:sz w:val="26"/>
          <w:szCs w:val="26"/>
        </w:rPr>
        <w:t xml:space="preserve">2565 </w:t>
      </w:r>
      <w:r w:rsidRPr="006447D2">
        <w:rPr>
          <w:rFonts w:ascii="Angsana New" w:hAnsi="Angsana New" w:hint="cs"/>
          <w:sz w:val="26"/>
          <w:szCs w:val="26"/>
          <w:cs/>
        </w:rPr>
        <w:t>บริษัททำบันทึกตกลง</w:t>
      </w:r>
      <w:r w:rsidRPr="006447D2">
        <w:rPr>
          <w:rFonts w:ascii="Angsana New" w:hAnsi="Angsana New" w:hint="cs"/>
          <w:sz w:val="26"/>
          <w:szCs w:val="26"/>
        </w:rPr>
        <w:t>แ</w:t>
      </w:r>
      <w:r w:rsidRPr="006447D2">
        <w:rPr>
          <w:rFonts w:ascii="Angsana New" w:hAnsi="Angsana New" w:hint="cs"/>
          <w:sz w:val="26"/>
          <w:szCs w:val="26"/>
          <w:cs/>
        </w:rPr>
        <w:t xml:space="preserve">ก้ไขเพิ่มเติมครั้งที่ </w:t>
      </w:r>
      <w:r>
        <w:rPr>
          <w:rFonts w:ascii="Angsana New" w:hAnsi="Angsana New"/>
          <w:sz w:val="26"/>
          <w:szCs w:val="26"/>
        </w:rPr>
        <w:t>5</w:t>
      </w:r>
      <w:r w:rsidRPr="006447D2">
        <w:rPr>
          <w:rFonts w:ascii="Angsana New" w:hAnsi="Angsana New" w:hint="cs"/>
          <w:sz w:val="26"/>
          <w:szCs w:val="26"/>
        </w:rPr>
        <w:t xml:space="preserve"> </w:t>
      </w:r>
      <w:r w:rsidRPr="006447D2">
        <w:rPr>
          <w:rFonts w:ascii="Angsana New" w:hAnsi="Angsana New" w:hint="cs"/>
          <w:sz w:val="26"/>
          <w:szCs w:val="26"/>
          <w:cs/>
        </w:rPr>
        <w:t>เพื่อแก้ไข</w:t>
      </w:r>
      <w:r w:rsidRPr="009661D4">
        <w:rPr>
          <w:rFonts w:ascii="Angsana New" w:hAnsi="Angsana New" w:hint="cs"/>
          <w:sz w:val="26"/>
          <w:szCs w:val="26"/>
          <w:cs/>
        </w:rPr>
        <w:t>สัญญาสินเชื่อฉบับลง</w:t>
      </w:r>
      <w:r w:rsidRPr="006447D2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6447D2">
        <w:rPr>
          <w:rFonts w:ascii="Angsana New" w:hAnsi="Angsana New" w:hint="cs"/>
          <w:sz w:val="26"/>
          <w:szCs w:val="26"/>
        </w:rPr>
        <w:t xml:space="preserve">24 </w:t>
      </w:r>
      <w:r w:rsidRPr="006447D2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6447D2">
        <w:rPr>
          <w:rFonts w:ascii="Angsana New" w:hAnsi="Angsana New" w:hint="cs"/>
          <w:sz w:val="26"/>
          <w:szCs w:val="26"/>
        </w:rPr>
        <w:t>2564</w:t>
      </w:r>
      <w:r>
        <w:rPr>
          <w:rFonts w:ascii="Angsana New" w:hAnsi="Angsana New" w:hint="cs"/>
          <w:sz w:val="26"/>
          <w:szCs w:val="26"/>
          <w:cs/>
        </w:rPr>
        <w:t xml:space="preserve">                  เพื่อ</w:t>
      </w:r>
      <w:r w:rsidRPr="009661D4">
        <w:rPr>
          <w:rFonts w:ascii="Angsana New" w:hAnsi="Angsana New" w:hint="cs"/>
          <w:sz w:val="26"/>
          <w:szCs w:val="26"/>
          <w:cs/>
        </w:rPr>
        <w:t>รับ</w:t>
      </w:r>
      <w:r>
        <w:rPr>
          <w:rFonts w:ascii="Angsana New" w:hAnsi="Angsana New" w:hint="cs"/>
          <w:sz w:val="26"/>
          <w:szCs w:val="26"/>
          <w:cs/>
        </w:rPr>
        <w:t>วงเงิน</w:t>
      </w:r>
      <w:r w:rsidRPr="006447D2">
        <w:rPr>
          <w:rFonts w:ascii="Angsana New" w:hAnsi="Angsana New" w:hint="cs"/>
          <w:sz w:val="26"/>
          <w:szCs w:val="26"/>
          <w:cs/>
        </w:rPr>
        <w:t>กู้ยืม</w:t>
      </w:r>
      <w:r>
        <w:rPr>
          <w:rFonts w:ascii="Angsana New" w:hAnsi="Angsana New" w:hint="cs"/>
          <w:sz w:val="26"/>
          <w:szCs w:val="26"/>
          <w:cs/>
        </w:rPr>
        <w:t>เพิ่มเติมกับ</w:t>
      </w:r>
      <w:r w:rsidRPr="006447D2">
        <w:rPr>
          <w:rFonts w:ascii="Angsana New" w:hAnsi="Angsana New" w:hint="cs"/>
          <w:sz w:val="26"/>
          <w:szCs w:val="26"/>
          <w:cs/>
        </w:rPr>
        <w:t>สถาบันการเงิน</w:t>
      </w:r>
      <w:r>
        <w:rPr>
          <w:rFonts w:ascii="Angsana New" w:hAnsi="Angsana New" w:hint="cs"/>
          <w:sz w:val="26"/>
          <w:szCs w:val="26"/>
          <w:cs/>
        </w:rPr>
        <w:t>ในประเทศแห่งเดิม</w:t>
      </w:r>
      <w:r w:rsidRPr="006447D2">
        <w:rPr>
          <w:rFonts w:ascii="Angsana New" w:hAnsi="Angsana New" w:hint="cs"/>
          <w:sz w:val="26"/>
          <w:szCs w:val="26"/>
          <w:cs/>
        </w:rPr>
        <w:t>เป็นจำนวนเงิน</w:t>
      </w:r>
      <w:r>
        <w:rPr>
          <w:rFonts w:ascii="Angsana New" w:hAnsi="Angsana New" w:hint="cs"/>
          <w:sz w:val="26"/>
          <w:szCs w:val="26"/>
          <w:cs/>
        </w:rPr>
        <w:t xml:space="preserve">รวม </w:t>
      </w:r>
      <w:r>
        <w:rPr>
          <w:rFonts w:ascii="Angsana New" w:hAnsi="Angsana New"/>
          <w:sz w:val="26"/>
          <w:szCs w:val="26"/>
        </w:rPr>
        <w:t xml:space="preserve">643.0 </w:t>
      </w:r>
      <w:r w:rsidRPr="009661D4"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 w:hint="cs"/>
          <w:sz w:val="26"/>
          <w:szCs w:val="26"/>
          <w:cs/>
        </w:rPr>
        <w:t xml:space="preserve"> เพื่อใช้ในการก่อสร้างโรงงานแห่งใหม่และซื้อเครื่อง</w:t>
      </w:r>
      <w:r w:rsidRPr="007678A3">
        <w:rPr>
          <w:rFonts w:ascii="Angsana New" w:hAnsi="Angsana New" w:hint="cs"/>
          <w:sz w:val="26"/>
          <w:szCs w:val="26"/>
          <w:cs/>
        </w:rPr>
        <w:t>จักร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โดยมีกำหนดระยะเวลาในการเบิกใช้ภายใน </w:t>
      </w:r>
      <w:r>
        <w:rPr>
          <w:rFonts w:ascii="Angsana New" w:hAnsi="Angsana New"/>
          <w:sz w:val="26"/>
          <w:szCs w:val="26"/>
        </w:rPr>
        <w:t xml:space="preserve">24 </w:t>
      </w:r>
      <w:r>
        <w:rPr>
          <w:rFonts w:ascii="Angsana New" w:hAnsi="Angsana New" w:hint="cs"/>
          <w:sz w:val="26"/>
          <w:szCs w:val="26"/>
          <w:cs/>
        </w:rPr>
        <w:t>เดือน นับจากวันที่ทำสัญญา ในการนี้ บริษัทได้จ่าย</w:t>
      </w:r>
      <w:r w:rsidRPr="00B32E40">
        <w:rPr>
          <w:rFonts w:ascii="Angsana New" w:hAnsi="Angsana New" w:hint="cs"/>
          <w:sz w:val="26"/>
          <w:szCs w:val="26"/>
          <w:cs/>
        </w:rPr>
        <w:t xml:space="preserve">ค่าธรรมเนียมการจัดหาเงินกู้เป็นจำนวนเงิน </w:t>
      </w:r>
      <w:r>
        <w:rPr>
          <w:rFonts w:ascii="Angsana New" w:hAnsi="Angsana New"/>
          <w:sz w:val="26"/>
          <w:szCs w:val="26"/>
        </w:rPr>
        <w:t xml:space="preserve">1.6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</w:p>
    <w:p w14:paraId="31D538F6" w14:textId="77777777" w:rsidR="001A1784" w:rsidRDefault="001A1784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90723F2" w14:textId="4EDA900E" w:rsidR="00A44430" w:rsidRPr="00475A13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11FABA28" w14:textId="77777777" w:rsidR="00A44430" w:rsidRPr="00475A13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tbl>
      <w:tblPr>
        <w:tblW w:w="963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04"/>
        <w:gridCol w:w="137"/>
        <w:gridCol w:w="4019"/>
        <w:gridCol w:w="136"/>
        <w:gridCol w:w="1040"/>
        <w:gridCol w:w="180"/>
        <w:gridCol w:w="1067"/>
        <w:gridCol w:w="141"/>
        <w:gridCol w:w="2206"/>
      </w:tblGrid>
      <w:tr w:rsidR="00A44430" w:rsidRPr="00475A13" w14:paraId="6D997F50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5AC44FB2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" w:type="dxa"/>
          </w:tcPr>
          <w:p w14:paraId="38323E39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shd w:val="clear" w:color="auto" w:fill="auto"/>
          </w:tcPr>
          <w:p w14:paraId="7A89F362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94AFF46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6D2FDFE4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41" w:type="dxa"/>
            <w:shd w:val="clear" w:color="auto" w:fill="auto"/>
          </w:tcPr>
          <w:p w14:paraId="60AD2842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shd w:val="clear" w:color="auto" w:fill="auto"/>
          </w:tcPr>
          <w:p w14:paraId="6DEE64AF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475A13" w14:paraId="64041BF5" w14:textId="77777777" w:rsidTr="001F07E0">
        <w:trPr>
          <w:trHeight w:val="20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34B61613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7" w:type="dxa"/>
          </w:tcPr>
          <w:p w14:paraId="4879B40A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9" w:type="dxa"/>
            <w:tcBorders>
              <w:bottom w:val="single" w:sz="4" w:space="0" w:color="auto"/>
            </w:tcBorders>
            <w:shd w:val="clear" w:color="auto" w:fill="auto"/>
          </w:tcPr>
          <w:p w14:paraId="7FFCB500" w14:textId="77777777" w:rsidR="00A44430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B8CB3F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7859E84E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0056A6CD" w14:textId="77777777" w:rsidR="00562103" w:rsidRDefault="0056210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31EFEC" w14:textId="321C3CD6" w:rsidR="00A44430" w:rsidRPr="00475A13" w:rsidRDefault="00B203BD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CE06AE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C3D2" w14:textId="77777777" w:rsidR="00562103" w:rsidRDefault="00562103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E301CE" w14:textId="0978B77C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13C8DEFB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6" w:type="dxa"/>
            <w:tcBorders>
              <w:bottom w:val="single" w:sz="4" w:space="0" w:color="auto"/>
            </w:tcBorders>
            <w:shd w:val="clear" w:color="auto" w:fill="auto"/>
          </w:tcPr>
          <w:p w14:paraId="1C1EFDEE" w14:textId="77777777" w:rsidR="00A44430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005685" w14:textId="77777777" w:rsidR="00A44430" w:rsidRPr="00475A13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A44430" w:rsidRPr="00333C2A" w14:paraId="4AF78F0E" w14:textId="77777777" w:rsidTr="001F07E0">
        <w:trPr>
          <w:trHeight w:val="20"/>
        </w:trPr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</w:tcPr>
          <w:p w14:paraId="0CB178B9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7" w:type="dxa"/>
          </w:tcPr>
          <w:p w14:paraId="0F710835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4019" w:type="dxa"/>
            <w:tcBorders>
              <w:top w:val="single" w:sz="4" w:space="0" w:color="auto"/>
            </w:tcBorders>
            <w:shd w:val="clear" w:color="auto" w:fill="auto"/>
          </w:tcPr>
          <w:p w14:paraId="7E54992A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E84DE24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1A4AC48D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416314E9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126179F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7D64F497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2206" w:type="dxa"/>
            <w:tcBorders>
              <w:top w:val="single" w:sz="4" w:space="0" w:color="auto"/>
            </w:tcBorders>
            <w:shd w:val="clear" w:color="auto" w:fill="auto"/>
          </w:tcPr>
          <w:p w14:paraId="25085026" w14:textId="77777777" w:rsidR="00A44430" w:rsidRPr="00333C2A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A44430" w:rsidRPr="00475A13" w14:paraId="4835577B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1637F058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7" w:type="dxa"/>
          </w:tcPr>
          <w:p w14:paraId="7B0C14CA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9868BC3" w14:textId="77777777" w:rsidR="00A44430" w:rsidRPr="00E37CF7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59AC6D6A" w14:textId="77777777" w:rsidR="00A44430" w:rsidRPr="00E37CF7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6EE507A" w14:textId="43BDAED4" w:rsidR="00A44430" w:rsidRPr="00E37CF7" w:rsidRDefault="006E642E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80" w:type="dxa"/>
          </w:tcPr>
          <w:p w14:paraId="3F923169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67E61DC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41" w:type="dxa"/>
            <w:shd w:val="clear" w:color="auto" w:fill="auto"/>
          </w:tcPr>
          <w:p w14:paraId="197D1129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E081C5F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A44430" w:rsidRPr="00333C2A" w14:paraId="165887B4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4169E3F9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65B9C94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3929A6E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3A3B3E6F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DD70550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0CF39180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721A141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60343EEF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F5F4EA2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A44430" w:rsidRPr="00056A25" w14:paraId="09236457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5D5AB89D" w14:textId="77777777" w:rsidR="00A44430" w:rsidRPr="00056A2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7" w:type="dxa"/>
          </w:tcPr>
          <w:p w14:paraId="7C695006" w14:textId="77777777" w:rsidR="00A44430" w:rsidRPr="00056A2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F2FF315" w14:textId="77777777" w:rsidR="00A44430" w:rsidRPr="00092C38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36" w:type="dxa"/>
            <w:shd w:val="clear" w:color="auto" w:fill="auto"/>
          </w:tcPr>
          <w:p w14:paraId="1D8D650B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546A0693" w14:textId="77777777" w:rsidR="00A44430" w:rsidRPr="00092C38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/>
                <w:sz w:val="26"/>
                <w:szCs w:val="26"/>
              </w:rPr>
              <w:t>250,000</w:t>
            </w:r>
          </w:p>
        </w:tc>
        <w:tc>
          <w:tcPr>
            <w:tcW w:w="180" w:type="dxa"/>
          </w:tcPr>
          <w:p w14:paraId="028B1C5C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2DCB9891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41" w:type="dxa"/>
            <w:shd w:val="clear" w:color="auto" w:fill="auto"/>
          </w:tcPr>
          <w:p w14:paraId="76A8AD6B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011E24C" w14:textId="77777777" w:rsidR="00A44430" w:rsidRPr="00092C38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A44430" w:rsidRPr="00056A25" w14:paraId="1FEC1F10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2DCD1235" w14:textId="77777777" w:rsidR="00A44430" w:rsidRPr="00056A25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2F40425D" w14:textId="77777777" w:rsidR="00A44430" w:rsidRPr="00056A2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4F3EABB9" w14:textId="77777777" w:rsidR="00A44430" w:rsidRPr="00092C38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324EAC0E" w14:textId="77777777" w:rsidR="00A44430" w:rsidRPr="00092C38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F2B5261" w14:textId="77777777" w:rsidR="00A44430" w:rsidRPr="00092C38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C041D0C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14DB059E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317330FA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B2AB19A" w14:textId="77777777" w:rsidR="00A44430" w:rsidRPr="00092C38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A44430" w:rsidRPr="00056A25" w14:paraId="1E786DE1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4070728B" w14:textId="77777777" w:rsidR="00A44430" w:rsidRPr="00056A25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" w:type="dxa"/>
          </w:tcPr>
          <w:p w14:paraId="34E70E25" w14:textId="77777777" w:rsidR="00A44430" w:rsidRPr="00056A2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F167E81" w14:textId="77777777" w:rsidR="00A44430" w:rsidRPr="00092C38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3CFFE545" w14:textId="77777777" w:rsidR="00A44430" w:rsidRPr="00092C38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00B49B4" w14:textId="77777777" w:rsidR="00A44430" w:rsidRPr="00092C38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C175CBB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774D1958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63D233A3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213D8FF" w14:textId="77777777" w:rsidR="00A44430" w:rsidRPr="00092C38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A44430" w:rsidRPr="00333C2A" w14:paraId="2E73461A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0D1C0FE8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089AEF7B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AE1FE00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ADA284F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E491E29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80" w:type="dxa"/>
          </w:tcPr>
          <w:p w14:paraId="06170555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3C3439DD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41" w:type="dxa"/>
            <w:shd w:val="clear" w:color="auto" w:fill="auto"/>
          </w:tcPr>
          <w:p w14:paraId="3A9C9EAA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57FAF42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A44430" w:rsidRPr="00056A25" w14:paraId="5D0F1BAE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17552618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7" w:type="dxa"/>
          </w:tcPr>
          <w:p w14:paraId="38A3279C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6334AAF" w14:textId="77777777" w:rsidR="00A44430" w:rsidRPr="004467B5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</w:t>
            </w:r>
            <w:r w:rsidRPr="00103F9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ยูโร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58C5128F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B65E2E0" w14:textId="77777777" w:rsidR="00A44430" w:rsidRPr="004467B5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80" w:type="dxa"/>
          </w:tcPr>
          <w:p w14:paraId="2EBD6692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3314B58C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41" w:type="dxa"/>
            <w:shd w:val="clear" w:color="auto" w:fill="auto"/>
          </w:tcPr>
          <w:p w14:paraId="3C8592C7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6B5CAABE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A44430" w:rsidRPr="00056A25" w14:paraId="6DD0DD10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27A5C857" w14:textId="77777777" w:rsidR="00A44430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1E037B30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699A227" w14:textId="77777777" w:rsidR="00A44430" w:rsidRPr="007678A3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4EEE711B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C7608D4" w14:textId="77777777" w:rsidR="00A44430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3D75B2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1BD90ED9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711B64DC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2F93772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A44430" w:rsidRPr="00056A25" w14:paraId="12975D07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00BDA80D" w14:textId="77777777" w:rsidR="00A44430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06E4AA4E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D6632EE" w14:textId="77777777" w:rsidR="00A44430" w:rsidRPr="007678A3" w:rsidRDefault="00A44430" w:rsidP="001F07E0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4BC831B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6EFE6C33" w14:textId="77777777" w:rsidR="00A44430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89CA5D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0E252E53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</w:tcPr>
          <w:p w14:paraId="436EE624" w14:textId="77777777" w:rsidR="00A44430" w:rsidRPr="004467B5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107FD191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A44430" w:rsidRPr="00333C2A" w14:paraId="5F970F23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53D8959B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36F040C3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  <w:shd w:val="clear" w:color="auto" w:fill="auto"/>
          </w:tcPr>
          <w:p w14:paraId="39F1506F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79A772C2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27EA84C6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AF462FD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3C86738E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0D0BDAF1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1ADB068D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A44430" w:rsidRPr="00475A13" w14:paraId="2C1D492F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412C893B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7" w:type="dxa"/>
          </w:tcPr>
          <w:p w14:paraId="64997C44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F4122C1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30DF2F17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7D1E4B43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80" w:type="dxa"/>
          </w:tcPr>
          <w:p w14:paraId="0E3A353D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A192E37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25,000</w:t>
            </w:r>
          </w:p>
        </w:tc>
        <w:tc>
          <w:tcPr>
            <w:tcW w:w="141" w:type="dxa"/>
            <w:shd w:val="clear" w:color="auto" w:fill="auto"/>
          </w:tcPr>
          <w:p w14:paraId="630ED1A4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A8D5C5D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A44430" w:rsidRPr="00333C2A" w14:paraId="72FE504B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7A8D4B0A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984BCF7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14520CCD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2AC1C960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6757247D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151FCD98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001EEF34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3DCB4D19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3B597C32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A44430" w:rsidRPr="00475A13" w14:paraId="1EEB2270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215B4E0D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7" w:type="dxa"/>
          </w:tcPr>
          <w:p w14:paraId="46CE057D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8B57229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13E9825D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003AD9BE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80" w:type="dxa"/>
          </w:tcPr>
          <w:p w14:paraId="6CC00B16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E764C9F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15,000</w:t>
            </w:r>
          </w:p>
        </w:tc>
        <w:tc>
          <w:tcPr>
            <w:tcW w:w="141" w:type="dxa"/>
            <w:shd w:val="clear" w:color="auto" w:fill="auto"/>
          </w:tcPr>
          <w:p w14:paraId="3B663AC4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5BE94439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A44430" w:rsidRPr="00333C2A" w14:paraId="10F72513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3D94F376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164CC85E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1AAF711A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5792B9B3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32EAFE44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7C29424D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55E18EBD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492DD1C9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7DD5DFC9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44430" w:rsidRPr="00475A13" w14:paraId="6DCF71EC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7455F189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7" w:type="dxa"/>
          </w:tcPr>
          <w:p w14:paraId="20201859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A52C050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23A87676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0D54597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80" w:type="dxa"/>
          </w:tcPr>
          <w:p w14:paraId="60DB7896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EADFE50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20,000</w:t>
            </w:r>
          </w:p>
        </w:tc>
        <w:tc>
          <w:tcPr>
            <w:tcW w:w="141" w:type="dxa"/>
            <w:shd w:val="clear" w:color="auto" w:fill="auto"/>
          </w:tcPr>
          <w:p w14:paraId="54022B83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24C225E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A44430" w:rsidRPr="00333C2A" w14:paraId="296100AE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4A525BA7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492E551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4019" w:type="dxa"/>
            <w:shd w:val="clear" w:color="auto" w:fill="auto"/>
          </w:tcPr>
          <w:p w14:paraId="2274317D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5E9B52D0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</w:tcPr>
          <w:p w14:paraId="07C4DD91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674BBA6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</w:tcPr>
          <w:p w14:paraId="674F9D14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7449F6EF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54931387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44430" w:rsidRPr="00475A13" w14:paraId="15EEBAD6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0963D680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7" w:type="dxa"/>
          </w:tcPr>
          <w:p w14:paraId="5628A452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7034C3FD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334FB7D3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144BD752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80" w:type="dxa"/>
          </w:tcPr>
          <w:p w14:paraId="3C902B13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1D139EB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5,000</w:t>
            </w:r>
          </w:p>
        </w:tc>
        <w:tc>
          <w:tcPr>
            <w:tcW w:w="141" w:type="dxa"/>
            <w:shd w:val="clear" w:color="auto" w:fill="auto"/>
          </w:tcPr>
          <w:p w14:paraId="52A7A0D2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3D177D4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A44430" w:rsidRPr="00333C2A" w14:paraId="3046058A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02826DC7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60BA0A16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5C21E0EF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8"/>
                <w:szCs w:val="8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ABF13BB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F64BDC8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46D17B1F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6D6D2974" w14:textId="77777777" w:rsidR="00A44430" w:rsidRPr="001A1784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0FDC3523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0DEF4C12" w14:textId="77777777" w:rsidR="00A44430" w:rsidRPr="001A1784" w:rsidRDefault="00A44430" w:rsidP="001F07E0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8"/>
                <w:szCs w:val="8"/>
                <w:lang w:val="en-US"/>
              </w:rPr>
            </w:pPr>
          </w:p>
        </w:tc>
      </w:tr>
      <w:tr w:rsidR="00A44430" w:rsidRPr="00475A13" w14:paraId="6EDDC794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094F3F0D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7" w:type="dxa"/>
          </w:tcPr>
          <w:p w14:paraId="403286E0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6D6D1F35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0E531A4F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25250B76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80" w:type="dxa"/>
          </w:tcPr>
          <w:p w14:paraId="193581A4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4BB26E7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50,000</w:t>
            </w:r>
          </w:p>
        </w:tc>
        <w:tc>
          <w:tcPr>
            <w:tcW w:w="141" w:type="dxa"/>
            <w:shd w:val="clear" w:color="auto" w:fill="auto"/>
          </w:tcPr>
          <w:p w14:paraId="0AD039D9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147E9B5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A44430" w:rsidRPr="00333C2A" w14:paraId="1E48CC9A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4D3E584C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6BCE4C39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644F2722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4B9D2A14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67641C3A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69BCA8B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21B5F86F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5D088E2B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2C42EB47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44430" w:rsidRPr="00475A13" w14:paraId="74ACF88D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69DDE032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7" w:type="dxa"/>
          </w:tcPr>
          <w:p w14:paraId="7FEEDD77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09B30F60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35619424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7B7D00BE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80" w:type="dxa"/>
          </w:tcPr>
          <w:p w14:paraId="059266CC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C7E57A1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40,000</w:t>
            </w:r>
          </w:p>
        </w:tc>
        <w:tc>
          <w:tcPr>
            <w:tcW w:w="141" w:type="dxa"/>
            <w:shd w:val="clear" w:color="auto" w:fill="auto"/>
          </w:tcPr>
          <w:p w14:paraId="75F4AC2D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467E41BE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A44430" w:rsidRPr="00333C2A" w14:paraId="397693CA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2AC833F5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5D7E05DC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46B3AA2E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6" w:type="dxa"/>
            <w:shd w:val="clear" w:color="auto" w:fill="auto"/>
          </w:tcPr>
          <w:p w14:paraId="759477B5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5BC14227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2013C57C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318BEE6E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6046B745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13F1AC95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44430" w:rsidRPr="00475A13" w14:paraId="74D2CFF0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1510870D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7" w:type="dxa"/>
          </w:tcPr>
          <w:p w14:paraId="3619A8F5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173916E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หนังสือค้ำประกันเพื่อค้ำประกันผลงาน 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วงเงินชั่วคราว</w:t>
            </w:r>
            <w:r w:rsidRPr="00E37CF7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199ED4F2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7D5C134A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14:paraId="505CF3BF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8FFB597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  <w:tc>
          <w:tcPr>
            <w:tcW w:w="141" w:type="dxa"/>
            <w:shd w:val="clear" w:color="auto" w:fill="auto"/>
          </w:tcPr>
          <w:p w14:paraId="24E6151C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29C48FF1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862ED9" w:rsidRPr="00475A13" w14:paraId="12B282AA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0E22169F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4CCA82B0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10048B3B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195E227D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shd w:val="clear" w:color="auto" w:fill="auto"/>
          </w:tcPr>
          <w:p w14:paraId="4B5DD6E6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A0A05F3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shd w:val="clear" w:color="auto" w:fill="auto"/>
          </w:tcPr>
          <w:p w14:paraId="1D9337A9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33CB15F4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1115F707" w14:textId="77777777" w:rsidR="00862ED9" w:rsidRPr="001A1784" w:rsidRDefault="00862ED9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62ED9" w:rsidRPr="00475A13" w14:paraId="2B335A4B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62F373E6" w14:textId="22297664" w:rsidR="00862ED9" w:rsidRDefault="00862ED9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K</w:t>
            </w:r>
          </w:p>
        </w:tc>
        <w:tc>
          <w:tcPr>
            <w:tcW w:w="137" w:type="dxa"/>
          </w:tcPr>
          <w:p w14:paraId="30B22129" w14:textId="77777777" w:rsidR="00862ED9" w:rsidRPr="00475A13" w:rsidRDefault="00862ED9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3CAEFD3C" w14:textId="60D1DC32" w:rsidR="00862ED9" w:rsidRPr="00E37CF7" w:rsidRDefault="00862ED9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36" w:type="dxa"/>
            <w:shd w:val="clear" w:color="auto" w:fill="auto"/>
          </w:tcPr>
          <w:p w14:paraId="2035AA62" w14:textId="77777777" w:rsidR="00862ED9" w:rsidRPr="00E37CF7" w:rsidRDefault="00862ED9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shd w:val="clear" w:color="auto" w:fill="auto"/>
          </w:tcPr>
          <w:p w14:paraId="45D6454C" w14:textId="2E25775B" w:rsidR="00862ED9" w:rsidRPr="00E37CF7" w:rsidRDefault="00862ED9" w:rsidP="0086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80" w:type="dxa"/>
          </w:tcPr>
          <w:p w14:paraId="482D4A54" w14:textId="77777777" w:rsidR="00862ED9" w:rsidRPr="00E37CF7" w:rsidRDefault="00862ED9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C894A91" w14:textId="2D493730" w:rsidR="00862ED9" w:rsidRPr="00E37CF7" w:rsidRDefault="00862ED9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41" w:type="dxa"/>
            <w:shd w:val="clear" w:color="auto" w:fill="auto"/>
          </w:tcPr>
          <w:p w14:paraId="09FE4C2F" w14:textId="77777777" w:rsidR="00862ED9" w:rsidRPr="00E37CF7" w:rsidRDefault="00862ED9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BBD60B1" w14:textId="37C67BC7" w:rsidR="00862ED9" w:rsidRPr="00862ED9" w:rsidRDefault="00240B62" w:rsidP="001F07E0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A44430" w:rsidRPr="00333C2A" w14:paraId="2D91847C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56801DA7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7" w:type="dxa"/>
          </w:tcPr>
          <w:p w14:paraId="0BFE6610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019" w:type="dxa"/>
            <w:shd w:val="clear" w:color="auto" w:fill="auto"/>
          </w:tcPr>
          <w:p w14:paraId="399E37D9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05D156FA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</w:tcPr>
          <w:p w14:paraId="4B0271D0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37D50CDC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035B14AA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" w:type="dxa"/>
            <w:shd w:val="clear" w:color="auto" w:fill="auto"/>
          </w:tcPr>
          <w:p w14:paraId="58346ED6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206" w:type="dxa"/>
            <w:shd w:val="clear" w:color="auto" w:fill="auto"/>
          </w:tcPr>
          <w:p w14:paraId="6E8CE09B" w14:textId="77777777" w:rsidR="00A44430" w:rsidRPr="001A1784" w:rsidRDefault="00A44430" w:rsidP="001A1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A44430" w:rsidRPr="00475A13" w14:paraId="44B1983D" w14:textId="77777777" w:rsidTr="001F07E0">
        <w:trPr>
          <w:trHeight w:val="20"/>
        </w:trPr>
        <w:tc>
          <w:tcPr>
            <w:tcW w:w="704" w:type="dxa"/>
            <w:shd w:val="clear" w:color="auto" w:fill="auto"/>
          </w:tcPr>
          <w:p w14:paraId="42944B5C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7" w:type="dxa"/>
          </w:tcPr>
          <w:p w14:paraId="4E1BD8BF" w14:textId="77777777" w:rsidR="00A44430" w:rsidRPr="00475A13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19" w:type="dxa"/>
            <w:shd w:val="clear" w:color="auto" w:fill="auto"/>
          </w:tcPr>
          <w:p w14:paraId="1D56E670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29D3225E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  <w:shd w:val="clear" w:color="auto" w:fill="auto"/>
          </w:tcPr>
          <w:p w14:paraId="23DA3529" w14:textId="5CEE3AD4" w:rsidR="00A44430" w:rsidRPr="00E37CF7" w:rsidRDefault="00862ED9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80" w:type="dxa"/>
          </w:tcPr>
          <w:p w14:paraId="0536248A" w14:textId="77777777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09246FEB" w14:textId="3755A3BF" w:rsidR="00A44430" w:rsidRPr="00E37CF7" w:rsidRDefault="00A44430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>39</w:t>
            </w:r>
            <w:r w:rsidR="00862ED9">
              <w:rPr>
                <w:rFonts w:ascii="Angsana New" w:hAnsi="Angsana New"/>
                <w:sz w:val="26"/>
                <w:szCs w:val="26"/>
              </w:rPr>
              <w:t>3,676</w:t>
            </w:r>
          </w:p>
        </w:tc>
        <w:tc>
          <w:tcPr>
            <w:tcW w:w="141" w:type="dxa"/>
            <w:shd w:val="clear" w:color="auto" w:fill="auto"/>
          </w:tcPr>
          <w:p w14:paraId="55E63D2C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206" w:type="dxa"/>
            <w:shd w:val="clear" w:color="auto" w:fill="auto"/>
          </w:tcPr>
          <w:p w14:paraId="7CC5A0AA" w14:textId="77777777" w:rsidR="00A44430" w:rsidRPr="00E37CF7" w:rsidRDefault="00A44430" w:rsidP="001F07E0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6C2A2703" w14:textId="77777777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2827898A" w14:textId="77777777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วงเงินสินเชื่อนี้ค้ำประกันโดย</w:t>
      </w:r>
    </w:p>
    <w:p w14:paraId="0FD438E5" w14:textId="38511414" w:rsidR="00A44430" w:rsidRPr="002E4DF3" w:rsidRDefault="00A44430" w:rsidP="00A44430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</w:t>
      </w:r>
      <w:r>
        <w:rPr>
          <w:rFonts w:ascii="Angsana New" w:hAnsi="Angsana New" w:hint="cs"/>
          <w:sz w:val="26"/>
          <w:szCs w:val="26"/>
          <w:cs/>
        </w:rPr>
        <w:t>และ</w:t>
      </w:r>
      <w:r w:rsidRPr="002E4DF3">
        <w:rPr>
          <w:rFonts w:ascii="Angsana New" w:hAnsi="Angsana New" w:hint="cs"/>
          <w:sz w:val="26"/>
          <w:szCs w:val="26"/>
          <w:cs/>
        </w:rPr>
        <w:t xml:space="preserve">เครื่องจักรและอุปกรณ์ ตามที่กล่าวไว้ในหมายเหตุ </w:t>
      </w:r>
      <w:r w:rsidR="00D032FE">
        <w:rPr>
          <w:rFonts w:ascii="Angsana New" w:hAnsi="Angsana New"/>
          <w:sz w:val="26"/>
          <w:szCs w:val="26"/>
        </w:rPr>
        <w:t>8</w:t>
      </w:r>
    </w:p>
    <w:p w14:paraId="5B9760C9" w14:textId="77777777" w:rsidR="00A44430" w:rsidRPr="002E4DF3" w:rsidRDefault="00A44430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โอนผู้รับประโยชน์ตามกรมธรรม์ในสิ่งปลูกสร้างและเครื่องจักรให้สถาบันการเงิน</w:t>
      </w:r>
    </w:p>
    <w:p w14:paraId="5968F6AE" w14:textId="77777777" w:rsidR="00A44430" w:rsidRPr="002E4DF3" w:rsidRDefault="00A44430" w:rsidP="00A44430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2ACC4E20" w14:textId="77777777" w:rsidR="00A44430" w:rsidRPr="002E4DF3" w:rsidRDefault="00A44430" w:rsidP="00A4443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ค้ำประกันโดยกรรมการท่านหนึ่ง</w:t>
      </w:r>
      <w:r w:rsidRPr="002E4DF3">
        <w:rPr>
          <w:rFonts w:ascii="Angsana New" w:hAnsi="Angsana New"/>
          <w:sz w:val="26"/>
          <w:szCs w:val="26"/>
        </w:rPr>
        <w:t xml:space="preserve"> (</w:t>
      </w:r>
      <w:r>
        <w:rPr>
          <w:rFonts w:ascii="Angsana New" w:hAnsi="Angsana New" w:hint="cs"/>
          <w:sz w:val="26"/>
          <w:szCs w:val="26"/>
          <w:cs/>
        </w:rPr>
        <w:t>สำหรับ</w:t>
      </w:r>
      <w:r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Pr="002E4DF3">
        <w:rPr>
          <w:rFonts w:ascii="Angsana New" w:hAnsi="Angsana New"/>
          <w:sz w:val="26"/>
          <w:szCs w:val="26"/>
        </w:rPr>
        <w:t xml:space="preserve">I </w:t>
      </w:r>
      <w:r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Pr="002E4DF3">
        <w:rPr>
          <w:rFonts w:ascii="Angsana New" w:hAnsi="Angsana New"/>
          <w:sz w:val="26"/>
          <w:szCs w:val="26"/>
        </w:rPr>
        <w:t>)</w:t>
      </w:r>
    </w:p>
    <w:p w14:paraId="7ADDDE17" w14:textId="77777777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</w:p>
    <w:p w14:paraId="2C9E0899" w14:textId="77777777" w:rsidR="00A44430" w:rsidRPr="002E4DF3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135AA70D" w14:textId="1BB184A4" w:rsidR="008B626B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832CF">
        <w:rPr>
          <w:rFonts w:ascii="Angsana New" w:hAnsi="Angsana New"/>
          <w:b/>
          <w:bCs/>
          <w:sz w:val="26"/>
          <w:szCs w:val="26"/>
        </w:rPr>
        <w:t>2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5C6F08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5C6F08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0D38DEC3" w:rsidR="00F272AE" w:rsidRPr="005C6F08" w:rsidRDefault="00F272A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222915" w:rsidRPr="005C6F08" w14:paraId="3FE0131E" w14:textId="77777777" w:rsidTr="005C72CF">
        <w:tc>
          <w:tcPr>
            <w:tcW w:w="6435" w:type="dxa"/>
          </w:tcPr>
          <w:p w14:paraId="339FAF7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01B09CD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7853BF5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44430" w:rsidRPr="005C6F08" w14:paraId="4D76E563" w14:textId="77777777" w:rsidTr="00836948">
        <w:tc>
          <w:tcPr>
            <w:tcW w:w="6435" w:type="dxa"/>
            <w:tcBorders>
              <w:bottom w:val="single" w:sz="4" w:space="0" w:color="auto"/>
            </w:tcBorders>
          </w:tcPr>
          <w:p w14:paraId="124A4DD4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47986F05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DE7E4B7" w14:textId="35E991FB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3E086A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AD58C5E" w14:textId="1B1A659E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A44430" w:rsidRPr="005C6F08" w14:paraId="5515F850" w14:textId="77777777" w:rsidTr="005C72CF">
        <w:tc>
          <w:tcPr>
            <w:tcW w:w="6435" w:type="dxa"/>
          </w:tcPr>
          <w:p w14:paraId="654AEEBD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6B5B875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04721449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80D557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14853384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03BA" w:rsidRPr="005C6F08" w14:paraId="668C42E2" w14:textId="77777777" w:rsidTr="005C72CF">
        <w:tc>
          <w:tcPr>
            <w:tcW w:w="6435" w:type="dxa"/>
          </w:tcPr>
          <w:p w14:paraId="5F3A21CF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542FECE5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DA00035" w14:textId="79315890" w:rsidR="001A03BA" w:rsidRPr="00166FCB" w:rsidRDefault="001A03BA" w:rsidP="001A03B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E34C421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954D56C" w14:textId="6954BA52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2,276</w:t>
            </w:r>
          </w:p>
        </w:tc>
      </w:tr>
      <w:tr w:rsidR="00A44430" w:rsidRPr="005C6F08" w14:paraId="12334353" w14:textId="77777777" w:rsidTr="005C72CF">
        <w:tc>
          <w:tcPr>
            <w:tcW w:w="6435" w:type="dxa"/>
          </w:tcPr>
          <w:p w14:paraId="2DEED037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3DB687FA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8B4BED" w14:textId="245A1136" w:rsidR="00A44430" w:rsidRPr="00166FCB" w:rsidRDefault="001A03BA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5</w:t>
            </w:r>
            <w:r w:rsidR="00A44430" w:rsidRPr="00166FCB">
              <w:rPr>
                <w:rFonts w:ascii="Angsana New" w:hAnsi="Angsana New"/>
                <w:sz w:val="26"/>
                <w:szCs w:val="26"/>
              </w:rPr>
              <w:t>,</w:t>
            </w:r>
            <w:r w:rsidRPr="00166FCB">
              <w:rPr>
                <w:rFonts w:ascii="Angsana New" w:hAnsi="Angsana New"/>
                <w:sz w:val="26"/>
                <w:szCs w:val="26"/>
              </w:rPr>
              <w:t>784</w:t>
            </w:r>
          </w:p>
        </w:tc>
        <w:tc>
          <w:tcPr>
            <w:tcW w:w="270" w:type="dxa"/>
          </w:tcPr>
          <w:p w14:paraId="60EC8F39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E3F6C86" w14:textId="38672F99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1,838</w:t>
            </w:r>
          </w:p>
        </w:tc>
      </w:tr>
      <w:tr w:rsidR="00A44430" w:rsidRPr="005C6F08" w14:paraId="4D18382C" w14:textId="77777777" w:rsidTr="005C72CF">
        <w:tc>
          <w:tcPr>
            <w:tcW w:w="6435" w:type="dxa"/>
          </w:tcPr>
          <w:p w14:paraId="53AA7755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4DB0C9DA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23C7F19" w14:textId="6866D182" w:rsidR="00A44430" w:rsidRPr="00166FCB" w:rsidRDefault="001A03BA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4,574</w:t>
            </w:r>
          </w:p>
        </w:tc>
        <w:tc>
          <w:tcPr>
            <w:tcW w:w="270" w:type="dxa"/>
          </w:tcPr>
          <w:p w14:paraId="35E49FD3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D42EE8" w14:textId="4B329760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609</w:t>
            </w:r>
          </w:p>
        </w:tc>
      </w:tr>
      <w:tr w:rsidR="00A44430" w:rsidRPr="005C6F08" w14:paraId="0A6B75AA" w14:textId="77777777" w:rsidTr="005C72CF">
        <w:tc>
          <w:tcPr>
            <w:tcW w:w="6435" w:type="dxa"/>
          </w:tcPr>
          <w:p w14:paraId="352FCB2C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5923300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4BB3C93" w14:textId="56BE660F" w:rsidR="00A44430" w:rsidRPr="00166FCB" w:rsidRDefault="001A03BA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4,007</w:t>
            </w:r>
          </w:p>
        </w:tc>
        <w:tc>
          <w:tcPr>
            <w:tcW w:w="270" w:type="dxa"/>
          </w:tcPr>
          <w:p w14:paraId="2E0FA85F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9BB1D9A" w14:textId="0DC68688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A44430" w:rsidRPr="005C6F08" w14:paraId="1B511973" w14:textId="77777777" w:rsidTr="005C72CF">
        <w:tc>
          <w:tcPr>
            <w:tcW w:w="6435" w:type="dxa"/>
          </w:tcPr>
          <w:p w14:paraId="578DB0A1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71BE0154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145E27D" w14:textId="00BCF24D" w:rsidR="00A44430" w:rsidRPr="00166FCB" w:rsidRDefault="001A03BA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  <w:tc>
          <w:tcPr>
            <w:tcW w:w="270" w:type="dxa"/>
          </w:tcPr>
          <w:p w14:paraId="110E8957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5B77D5C" w14:textId="3DFA871D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A03BA" w:rsidRPr="005C6F08" w14:paraId="2D481F61" w14:textId="77777777" w:rsidTr="005C72CF">
        <w:tc>
          <w:tcPr>
            <w:tcW w:w="6435" w:type="dxa"/>
          </w:tcPr>
          <w:p w14:paraId="43B484BB" w14:textId="5A1A8261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2570 </w:t>
            </w:r>
          </w:p>
        </w:tc>
        <w:tc>
          <w:tcPr>
            <w:tcW w:w="284" w:type="dxa"/>
          </w:tcPr>
          <w:p w14:paraId="7F54DB56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56F7789" w14:textId="79A5297F" w:rsidR="001A03BA" w:rsidRPr="00166FCB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2,655</w:t>
            </w:r>
          </w:p>
        </w:tc>
        <w:tc>
          <w:tcPr>
            <w:tcW w:w="270" w:type="dxa"/>
          </w:tcPr>
          <w:p w14:paraId="5049C85E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99892E5" w14:textId="6AC74E3D" w:rsidR="001A03BA" w:rsidRPr="005C6F08" w:rsidRDefault="001A03BA" w:rsidP="001A03BA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7CF7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1A03BA" w:rsidRPr="005C6F08" w14:paraId="5A2D08E1" w14:textId="77777777" w:rsidTr="005C72CF">
        <w:tc>
          <w:tcPr>
            <w:tcW w:w="6435" w:type="dxa"/>
          </w:tcPr>
          <w:p w14:paraId="114A2154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3ED511B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24D5E7D" w14:textId="6A1EEADC" w:rsidR="001A03BA" w:rsidRPr="00166FCB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21,006</w:t>
            </w:r>
          </w:p>
        </w:tc>
        <w:tc>
          <w:tcPr>
            <w:tcW w:w="270" w:type="dxa"/>
          </w:tcPr>
          <w:p w14:paraId="0D2EA78C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1DE59EF" w14:textId="574A905B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4,761</w:t>
            </w:r>
          </w:p>
        </w:tc>
      </w:tr>
      <w:tr w:rsidR="001A03BA" w:rsidRPr="005C6F08" w14:paraId="783C72D8" w14:textId="77777777" w:rsidTr="005C72CF">
        <w:tc>
          <w:tcPr>
            <w:tcW w:w="6435" w:type="dxa"/>
          </w:tcPr>
          <w:p w14:paraId="0CBA7E87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6994ABE6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79392DD" w14:textId="5AEC7283" w:rsidR="001A03BA" w:rsidRPr="00166FCB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  <w:tc>
          <w:tcPr>
            <w:tcW w:w="270" w:type="dxa"/>
          </w:tcPr>
          <w:p w14:paraId="4375E8E0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D73A2E2" w14:textId="683F6328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(314)</w:t>
            </w:r>
          </w:p>
        </w:tc>
      </w:tr>
      <w:tr w:rsidR="001A03BA" w:rsidRPr="005C6F08" w14:paraId="7E83700C" w14:textId="77777777" w:rsidTr="005C72CF">
        <w:tc>
          <w:tcPr>
            <w:tcW w:w="6435" w:type="dxa"/>
          </w:tcPr>
          <w:p w14:paraId="420EB1E5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8CB678C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E503908" w14:textId="71681424" w:rsidR="001A03BA" w:rsidRPr="00166FCB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19,206</w:t>
            </w:r>
          </w:p>
        </w:tc>
        <w:tc>
          <w:tcPr>
            <w:tcW w:w="270" w:type="dxa"/>
          </w:tcPr>
          <w:p w14:paraId="26A8B336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0EFE726" w14:textId="416BEF56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4,447</w:t>
            </w:r>
          </w:p>
        </w:tc>
      </w:tr>
      <w:tr w:rsidR="001A03BA" w:rsidRPr="005C6F08" w14:paraId="34E84F82" w14:textId="77777777" w:rsidTr="005C72CF">
        <w:tc>
          <w:tcPr>
            <w:tcW w:w="6435" w:type="dxa"/>
          </w:tcPr>
          <w:p w14:paraId="136E74FF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F8B1F33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738A2B8" w14:textId="1A7E5F0D" w:rsidR="001A03BA" w:rsidRPr="00166FCB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(5,065)</w:t>
            </w:r>
          </w:p>
        </w:tc>
        <w:tc>
          <w:tcPr>
            <w:tcW w:w="270" w:type="dxa"/>
          </w:tcPr>
          <w:p w14:paraId="02C759B8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4C99866" w14:textId="249ABC70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(2,068)</w:t>
            </w:r>
          </w:p>
        </w:tc>
      </w:tr>
      <w:tr w:rsidR="001A03BA" w:rsidRPr="005C6F08" w14:paraId="13A71D69" w14:textId="77777777" w:rsidTr="005C72CF">
        <w:tc>
          <w:tcPr>
            <w:tcW w:w="6435" w:type="dxa"/>
          </w:tcPr>
          <w:p w14:paraId="4F3EFF86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3EDD9497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559A47AF" w14:textId="6A002137" w:rsidR="001A03BA" w:rsidRPr="00166FCB" w:rsidRDefault="00166FCB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6FCB">
              <w:rPr>
                <w:rFonts w:ascii="Angsana New" w:hAnsi="Angsana New"/>
                <w:sz w:val="26"/>
                <w:szCs w:val="26"/>
              </w:rPr>
              <w:t>14</w:t>
            </w:r>
            <w:r w:rsidR="001A03BA" w:rsidRPr="00166FCB">
              <w:rPr>
                <w:rFonts w:ascii="Angsana New" w:hAnsi="Angsana New"/>
                <w:sz w:val="26"/>
                <w:szCs w:val="26"/>
              </w:rPr>
              <w:t>,</w:t>
            </w:r>
            <w:r w:rsidRPr="00166FCB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70" w:type="dxa"/>
          </w:tcPr>
          <w:p w14:paraId="1ABCF4D2" w14:textId="77777777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E08D382" w14:textId="1906C50C" w:rsidR="001A03BA" w:rsidRPr="005C6F08" w:rsidRDefault="001A03BA" w:rsidP="001A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2,379</w:t>
            </w:r>
          </w:p>
        </w:tc>
      </w:tr>
    </w:tbl>
    <w:p w14:paraId="0D20104D" w14:textId="77777777" w:rsidR="00222915" w:rsidRPr="005C6F08" w:rsidRDefault="00222915" w:rsidP="00D10901">
      <w:pPr>
        <w:pStyle w:val="AccPolicyHeading"/>
        <w:ind w:right="-29"/>
        <w:rPr>
          <w:sz w:val="26"/>
          <w:szCs w:val="26"/>
        </w:rPr>
      </w:pPr>
    </w:p>
    <w:p w14:paraId="6210C566" w14:textId="1848464F" w:rsidR="00A44430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บริษัททำสัญญาเช่าหลายฉบับกับบริษัทลิสซิ่งและบริษัทเอกชนในประเทศหลายแห่ง</w:t>
      </w:r>
      <w:r w:rsidRPr="004962A0">
        <w:rPr>
          <w:rFonts w:ascii="Angsana New" w:hAnsi="Angsana New" w:hint="cs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พื่อซื้อสินทรัพย์บางรายการเมื่อสิ้นสุดตามสัญญาเช่าหรือเพื่อควบคุมและใช้สินทรัพย์สิทธิการใช้ตามที่กล่าวไว้ในหมายเหตุ </w:t>
      </w:r>
      <w:r w:rsidR="00D032FE">
        <w:rPr>
          <w:rFonts w:ascii="Angsana New" w:hAnsi="Angsana New"/>
          <w:sz w:val="26"/>
          <w:szCs w:val="26"/>
        </w:rPr>
        <w:t>8</w:t>
      </w:r>
      <w:r w:rsidRPr="004962A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D032FE">
        <w:rPr>
          <w:rFonts w:ascii="Angsana New" w:hAnsi="Angsana New"/>
          <w:sz w:val="26"/>
          <w:szCs w:val="26"/>
        </w:rPr>
        <w:t>9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 xml:space="preserve">โดยมีจำนวนงวดการผ่อนชำระเป็นรายเดือนเป็นระยะเวลา </w:t>
      </w:r>
      <w:r w:rsidRPr="004962A0">
        <w:rPr>
          <w:rFonts w:ascii="Angsana New" w:hAnsi="Angsana New"/>
          <w:sz w:val="26"/>
          <w:szCs w:val="26"/>
        </w:rPr>
        <w:t xml:space="preserve">    3 </w:t>
      </w:r>
      <w:r w:rsidRPr="004962A0">
        <w:rPr>
          <w:rFonts w:ascii="Angsana New" w:hAnsi="Angsana New" w:hint="cs"/>
          <w:sz w:val="26"/>
          <w:szCs w:val="26"/>
          <w:cs/>
        </w:rPr>
        <w:t>ปี ถึง</w:t>
      </w:r>
      <w:r w:rsidRPr="004962A0">
        <w:rPr>
          <w:rFonts w:ascii="Angsana New" w:hAnsi="Angsana New"/>
          <w:sz w:val="26"/>
          <w:szCs w:val="26"/>
        </w:rPr>
        <w:t xml:space="preserve"> 5 </w:t>
      </w:r>
      <w:r w:rsidRPr="004962A0">
        <w:rPr>
          <w:rFonts w:ascii="Angsana New" w:hAnsi="Angsana New"/>
          <w:sz w:val="26"/>
          <w:szCs w:val="26"/>
          <w:cs/>
        </w:rPr>
        <w:t>ปี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7209DC0" w14:textId="6E24A699" w:rsidR="005334D6" w:rsidRPr="005C6F08" w:rsidRDefault="005334D6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4C859BC0" w14:textId="77777777" w:rsidR="001A1784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652EB93F" w:rsidR="003F5AD1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832CF">
        <w:rPr>
          <w:rFonts w:ascii="Angsana New" w:hAnsi="Angsana New"/>
          <w:b/>
          <w:bCs/>
          <w:sz w:val="26"/>
          <w:szCs w:val="26"/>
        </w:rPr>
        <w:t>3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5D4E47" w:rsidRPr="005C6F0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14:paraId="3ECBBE46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0D30F0DF" w14:textId="77777777" w:rsidTr="00D07F74">
        <w:tc>
          <w:tcPr>
            <w:tcW w:w="6731" w:type="dxa"/>
          </w:tcPr>
          <w:p w14:paraId="294F685C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6635E99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44430" w:rsidRPr="005C6F08" w14:paraId="4FCB17AF" w14:textId="77777777" w:rsidTr="000F66B9">
        <w:tc>
          <w:tcPr>
            <w:tcW w:w="6731" w:type="dxa"/>
          </w:tcPr>
          <w:p w14:paraId="299553F5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0C2B9A4" w14:textId="58748036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2958A80A" w14:textId="77777777" w:rsidR="00A44430" w:rsidRPr="005C6F08" w:rsidRDefault="00A44430" w:rsidP="00A4443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9334AD8" w14:textId="586FCF40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44430" w:rsidRPr="005C6F08" w14:paraId="6E6C2E6A" w14:textId="77777777" w:rsidTr="000F66B9">
        <w:tc>
          <w:tcPr>
            <w:tcW w:w="6731" w:type="dxa"/>
          </w:tcPr>
          <w:p w14:paraId="3D587EE6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07090DBB" w14:textId="77777777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160800D" w14:textId="77777777" w:rsidR="00A44430" w:rsidRPr="005C6F08" w:rsidRDefault="00A44430" w:rsidP="00A4443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6E1D2047" w14:textId="77777777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A44430" w:rsidRPr="005C6F08" w14:paraId="237B9D6C" w14:textId="77777777" w:rsidTr="000F66B9">
        <w:trPr>
          <w:trHeight w:val="252"/>
        </w:trPr>
        <w:tc>
          <w:tcPr>
            <w:tcW w:w="6731" w:type="dxa"/>
          </w:tcPr>
          <w:p w14:paraId="473D902B" w14:textId="0A9A0718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1FD09E9C" w14:textId="34DF8F08" w:rsidR="00A44430" w:rsidRPr="00DB1DA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 w:hint="cs"/>
                <w:sz w:val="26"/>
                <w:szCs w:val="26"/>
              </w:rPr>
              <w:t>1,</w:t>
            </w:r>
            <w:r w:rsidR="00DB1DA3" w:rsidRPr="00DB1DA3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69" w:type="dxa"/>
          </w:tcPr>
          <w:p w14:paraId="21618A1C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5FC19EE" w14:textId="351B06B3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1,040</w:t>
            </w:r>
          </w:p>
        </w:tc>
      </w:tr>
      <w:tr w:rsidR="00A44430" w:rsidRPr="005C6F08" w14:paraId="48ABCD25" w14:textId="77777777" w:rsidTr="000F66B9">
        <w:trPr>
          <w:trHeight w:val="252"/>
        </w:trPr>
        <w:tc>
          <w:tcPr>
            <w:tcW w:w="6731" w:type="dxa"/>
          </w:tcPr>
          <w:p w14:paraId="58530988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04A18352" w14:textId="44C1A418" w:rsidR="00A44430" w:rsidRPr="00DB1DA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25</w:t>
            </w:r>
            <w:r w:rsidR="00DB1DA3" w:rsidRPr="00DB1DA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43379D42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798B6DB" w14:textId="796F6338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A44430" w:rsidRPr="005C6F08" w14:paraId="3D0BAC0C" w14:textId="77777777" w:rsidTr="000F66B9">
        <w:trPr>
          <w:trHeight w:val="252"/>
        </w:trPr>
        <w:tc>
          <w:tcPr>
            <w:tcW w:w="6731" w:type="dxa"/>
          </w:tcPr>
          <w:p w14:paraId="01E9D944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  <w:shd w:val="clear" w:color="auto" w:fill="auto"/>
          </w:tcPr>
          <w:p w14:paraId="0340AA7F" w14:textId="71A134D5" w:rsidR="00A44430" w:rsidRPr="00DB1DA3" w:rsidRDefault="00DB1DA3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9" w:type="dxa"/>
          </w:tcPr>
          <w:p w14:paraId="62D984BB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C5EC6B" w14:textId="0C73C7D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A44430" w:rsidRPr="005C6F08" w14:paraId="7650B418" w14:textId="77777777" w:rsidTr="000F66B9">
        <w:trPr>
          <w:trHeight w:val="252"/>
        </w:trPr>
        <w:tc>
          <w:tcPr>
            <w:tcW w:w="6731" w:type="dxa"/>
          </w:tcPr>
          <w:p w14:paraId="0071D74D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2A5D4485" w14:textId="505E55B9" w:rsidR="00A44430" w:rsidRPr="00DB1DA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(</w:t>
            </w:r>
            <w:r w:rsidR="00DB1DA3" w:rsidRPr="00DB1DA3">
              <w:rPr>
                <w:rFonts w:ascii="Angsana New" w:hAnsi="Angsana New"/>
                <w:sz w:val="26"/>
                <w:szCs w:val="26"/>
              </w:rPr>
              <w:t>89</w:t>
            </w:r>
            <w:r w:rsidRPr="00DB1D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71A67DA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B0EEAC1" w14:textId="5EA1A9E1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(55)</w:t>
            </w:r>
          </w:p>
        </w:tc>
      </w:tr>
      <w:tr w:rsidR="00A44430" w:rsidRPr="005C6F08" w14:paraId="26454FE5" w14:textId="77777777" w:rsidTr="000F66B9">
        <w:trPr>
          <w:trHeight w:val="252"/>
        </w:trPr>
        <w:tc>
          <w:tcPr>
            <w:tcW w:w="6731" w:type="dxa"/>
          </w:tcPr>
          <w:p w14:paraId="1119EF96" w14:textId="083A22ED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1281" w14:textId="6FBE5623" w:rsidR="00A44430" w:rsidRPr="00DB1DA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1,</w:t>
            </w:r>
            <w:r w:rsidR="00DB1DA3" w:rsidRPr="00DB1DA3">
              <w:rPr>
                <w:rFonts w:ascii="Angsana New" w:hAnsi="Angsana New"/>
                <w:sz w:val="26"/>
                <w:szCs w:val="26"/>
              </w:rPr>
              <w:t>4</w:t>
            </w:r>
            <w:r w:rsidRPr="00DB1DA3">
              <w:rPr>
                <w:rFonts w:ascii="Angsana New" w:hAnsi="Angsana New"/>
                <w:sz w:val="26"/>
                <w:szCs w:val="26"/>
              </w:rPr>
              <w:t>5</w:t>
            </w:r>
            <w:r w:rsidR="00DB1DA3" w:rsidRPr="00DB1DA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16179D82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3023203" w14:textId="227CFAFB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1,252</w:t>
            </w:r>
          </w:p>
        </w:tc>
      </w:tr>
    </w:tbl>
    <w:p w14:paraId="0E91A237" w14:textId="77777777" w:rsidR="001A1784" w:rsidRDefault="001A1784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101AB1D" w14:textId="42F00F8E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5C6F08">
        <w:rPr>
          <w:rFonts w:ascii="Angsana New" w:hAnsi="Angsana New" w:hint="cs"/>
          <w:sz w:val="26"/>
          <w:szCs w:val="26"/>
          <w:cs/>
        </w:rPr>
        <w:t>สำหรับ</w:t>
      </w:r>
      <w:r w:rsidR="00A82EF9" w:rsidRPr="005C6F08">
        <w:rPr>
          <w:rFonts w:ascii="Angsana New" w:hAnsi="Angsana New" w:hint="cs"/>
          <w:sz w:val="26"/>
          <w:szCs w:val="26"/>
          <w:cs/>
        </w:rPr>
        <w:t>แต่ละปี</w:t>
      </w:r>
      <w:r w:rsidRPr="005C6F08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 w:hint="cs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 w:hint="cs"/>
          <w:sz w:val="26"/>
          <w:szCs w:val="26"/>
        </w:rPr>
        <w:t>256</w:t>
      </w:r>
      <w:r w:rsidR="00A44430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 w:hint="cs"/>
          <w:sz w:val="26"/>
          <w:szCs w:val="26"/>
        </w:rPr>
        <w:t>256</w:t>
      </w:r>
      <w:r w:rsidR="00A44430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580E38F2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1CF9B060" w14:textId="77777777" w:rsidTr="00D07F74">
        <w:tc>
          <w:tcPr>
            <w:tcW w:w="6731" w:type="dxa"/>
          </w:tcPr>
          <w:p w14:paraId="34AB8BB5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41B78E5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44430" w:rsidRPr="005C6F08" w14:paraId="47C84FDB" w14:textId="77777777" w:rsidTr="00D07F74">
        <w:tc>
          <w:tcPr>
            <w:tcW w:w="6731" w:type="dxa"/>
          </w:tcPr>
          <w:p w14:paraId="31F01BC8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69761" w14:textId="626B757B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71CA4844" w14:textId="77777777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8434559" w14:textId="5CEF1B55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44430" w:rsidRPr="005C6F08" w14:paraId="4E738BB7" w14:textId="77777777" w:rsidTr="00D07F74">
        <w:trPr>
          <w:trHeight w:val="252"/>
        </w:trPr>
        <w:tc>
          <w:tcPr>
            <w:tcW w:w="6731" w:type="dxa"/>
          </w:tcPr>
          <w:p w14:paraId="6AAC6D62" w14:textId="669C3E20" w:rsidR="00A44430" w:rsidRPr="005C6F08" w:rsidRDefault="00A44430" w:rsidP="00A4443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ในกำไรสำหรับปี </w:t>
            </w:r>
          </w:p>
        </w:tc>
        <w:tc>
          <w:tcPr>
            <w:tcW w:w="1405" w:type="dxa"/>
          </w:tcPr>
          <w:p w14:paraId="73ED26DC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BF8B317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FB6C39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5C6F08" w14:paraId="7469BE9F" w14:textId="77777777" w:rsidTr="00D07F74">
        <w:trPr>
          <w:trHeight w:val="252"/>
        </w:trPr>
        <w:tc>
          <w:tcPr>
            <w:tcW w:w="6731" w:type="dxa"/>
          </w:tcPr>
          <w:p w14:paraId="41C3D07C" w14:textId="77777777" w:rsidR="00A44430" w:rsidRPr="005C6F08" w:rsidRDefault="00A44430" w:rsidP="00A44430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05" w:type="dxa"/>
          </w:tcPr>
          <w:p w14:paraId="1021F932" w14:textId="4A0AEE20" w:rsidR="00A44430" w:rsidRPr="00DB1DA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25</w:t>
            </w:r>
            <w:r w:rsidR="00DB1DA3" w:rsidRPr="00DB1DA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0261A5F8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28D469" w14:textId="638873D5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250</w:t>
            </w:r>
          </w:p>
        </w:tc>
      </w:tr>
      <w:tr w:rsidR="00A44430" w:rsidRPr="005C6F08" w14:paraId="1DA1CE68" w14:textId="77777777" w:rsidTr="00D07F74">
        <w:trPr>
          <w:trHeight w:val="252"/>
        </w:trPr>
        <w:tc>
          <w:tcPr>
            <w:tcW w:w="6731" w:type="dxa"/>
          </w:tcPr>
          <w:p w14:paraId="17C2E20F" w14:textId="77777777" w:rsidR="00A44430" w:rsidRPr="005C6F08" w:rsidRDefault="00A44430" w:rsidP="00A4443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</w:tcPr>
          <w:p w14:paraId="2A671C83" w14:textId="35A2F414" w:rsidR="00A44430" w:rsidRPr="00DB1DA3" w:rsidRDefault="00DB1DA3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269" w:type="dxa"/>
          </w:tcPr>
          <w:p w14:paraId="50BD96DE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451B537" w14:textId="53070AD4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A44430" w:rsidRPr="005C6F08" w14:paraId="36A33B1E" w14:textId="77777777" w:rsidTr="00D07F74">
        <w:trPr>
          <w:trHeight w:val="252"/>
        </w:trPr>
        <w:tc>
          <w:tcPr>
            <w:tcW w:w="6731" w:type="dxa"/>
          </w:tcPr>
          <w:p w14:paraId="39A17F49" w14:textId="77777777" w:rsidR="00A44430" w:rsidRPr="005C6F08" w:rsidRDefault="00A44430" w:rsidP="00A4443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ในกำไรเบ็ดเสร็จอื่นสำหรับปี </w:t>
            </w:r>
          </w:p>
        </w:tc>
        <w:tc>
          <w:tcPr>
            <w:tcW w:w="1405" w:type="dxa"/>
          </w:tcPr>
          <w:p w14:paraId="039CE053" w14:textId="77777777" w:rsidR="00A44430" w:rsidRPr="00DB1DA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568A99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0FDD21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5C6F08" w14:paraId="431E0912" w14:textId="77777777" w:rsidTr="00D07F74">
        <w:trPr>
          <w:trHeight w:val="252"/>
        </w:trPr>
        <w:tc>
          <w:tcPr>
            <w:tcW w:w="6731" w:type="dxa"/>
          </w:tcPr>
          <w:p w14:paraId="2F1FB8C1" w14:textId="77777777" w:rsidR="00A44430" w:rsidRPr="005C6F08" w:rsidRDefault="00A44430" w:rsidP="00A44430">
            <w:pPr>
              <w:ind w:left="342" w:right="-87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05" w:type="dxa"/>
          </w:tcPr>
          <w:p w14:paraId="6EFF8932" w14:textId="1749E241" w:rsidR="00A44430" w:rsidRPr="00DB1DA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(</w:t>
            </w:r>
            <w:r w:rsidR="00DB1DA3" w:rsidRPr="00DB1DA3">
              <w:rPr>
                <w:rFonts w:ascii="Angsana New" w:hAnsi="Angsana New"/>
                <w:sz w:val="26"/>
                <w:szCs w:val="26"/>
              </w:rPr>
              <w:t>89</w:t>
            </w:r>
            <w:r w:rsidRPr="00DB1DA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3F2F22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F0021CF" w14:textId="7546A621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(55)</w:t>
            </w:r>
          </w:p>
        </w:tc>
      </w:tr>
      <w:tr w:rsidR="00A44430" w:rsidRPr="005C6F08" w14:paraId="5B03E8D0" w14:textId="77777777" w:rsidTr="00D07F74">
        <w:trPr>
          <w:trHeight w:val="252"/>
        </w:trPr>
        <w:tc>
          <w:tcPr>
            <w:tcW w:w="6731" w:type="dxa"/>
          </w:tcPr>
          <w:p w14:paraId="724ECF94" w14:textId="77777777" w:rsidR="00A44430" w:rsidRPr="005C6F08" w:rsidRDefault="00A44430" w:rsidP="00A4443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47E4B03" w14:textId="758F96D8" w:rsidR="00A44430" w:rsidRPr="00DB1DA3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1DA3">
              <w:rPr>
                <w:rFonts w:ascii="Angsana New" w:hAnsi="Angsana New"/>
                <w:sz w:val="26"/>
                <w:szCs w:val="26"/>
              </w:rPr>
              <w:t>2</w:t>
            </w:r>
            <w:r w:rsidR="00DB1DA3" w:rsidRPr="00DB1DA3">
              <w:rPr>
                <w:rFonts w:ascii="Angsana New" w:hAnsi="Angsana New"/>
                <w:sz w:val="26"/>
                <w:szCs w:val="26"/>
              </w:rPr>
              <w:t>01</w:t>
            </w:r>
          </w:p>
        </w:tc>
        <w:tc>
          <w:tcPr>
            <w:tcW w:w="269" w:type="dxa"/>
          </w:tcPr>
          <w:p w14:paraId="0C10A1D0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51C555E" w14:textId="308015A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212</w:t>
            </w:r>
          </w:p>
        </w:tc>
      </w:tr>
    </w:tbl>
    <w:p w14:paraId="58324E41" w14:textId="77777777" w:rsidR="00466EE1" w:rsidRPr="005C6F08" w:rsidRDefault="00466EE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D4448DB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6FABEA2C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48278C" w:rsidRPr="005C6F08" w14:paraId="1B21BC10" w14:textId="77777777" w:rsidTr="00107F4C">
        <w:tc>
          <w:tcPr>
            <w:tcW w:w="6750" w:type="dxa"/>
            <w:hideMark/>
          </w:tcPr>
          <w:p w14:paraId="4828B2EA" w14:textId="603FE779" w:rsidR="0048278C" w:rsidRPr="005C6F08" w:rsidRDefault="0048278C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6399B781" w14:textId="444362F1" w:rsidR="0048278C" w:rsidRPr="005C6F08" w:rsidRDefault="0048278C" w:rsidP="00482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48278C" w:rsidRPr="005C6F08" w14:paraId="4768DBBA" w14:textId="77777777" w:rsidTr="00107F4C">
        <w:tc>
          <w:tcPr>
            <w:tcW w:w="6750" w:type="dxa"/>
          </w:tcPr>
          <w:p w14:paraId="220F74A8" w14:textId="77777777" w:rsidR="0048278C" w:rsidRPr="005C6F08" w:rsidRDefault="0048278C" w:rsidP="0048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FB19C9" w14:textId="7FEA1D74" w:rsidR="0048278C" w:rsidRDefault="0048278C" w:rsidP="0048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D191C2B" w14:textId="77777777" w:rsidR="0048278C" w:rsidRPr="005C6F08" w:rsidRDefault="0048278C" w:rsidP="00482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A89E4" w14:textId="5378DE85" w:rsidR="0048278C" w:rsidRDefault="0048278C" w:rsidP="004827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</w:tr>
      <w:tr w:rsidR="0048278C" w:rsidRPr="005C6F08" w14:paraId="619CE224" w14:textId="77777777" w:rsidTr="00107F4C">
        <w:tc>
          <w:tcPr>
            <w:tcW w:w="6750" w:type="dxa"/>
          </w:tcPr>
          <w:p w14:paraId="1AB71DD8" w14:textId="6A5A548D" w:rsidR="0048278C" w:rsidRPr="005C6F08" w:rsidRDefault="0048278C" w:rsidP="0048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E00B28B" w14:textId="1879FEAF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.8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</w:tcPr>
          <w:p w14:paraId="7BCE7ED8" w14:textId="77777777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E52A84" w14:textId="2D53B06C" w:rsidR="0048278C" w:rsidRPr="00A44430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2.48</w:t>
            </w:r>
          </w:p>
        </w:tc>
      </w:tr>
      <w:tr w:rsidR="0048278C" w:rsidRPr="005C6F08" w14:paraId="66E91C81" w14:textId="77777777" w:rsidTr="00107F4C">
        <w:tc>
          <w:tcPr>
            <w:tcW w:w="6750" w:type="dxa"/>
            <w:hideMark/>
          </w:tcPr>
          <w:p w14:paraId="78387060" w14:textId="77777777" w:rsidR="0048278C" w:rsidRPr="005C6F08" w:rsidRDefault="0048278C" w:rsidP="0048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1350" w:type="dxa"/>
          </w:tcPr>
          <w:p w14:paraId="283C066B" w14:textId="6C2E43EC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.00</w:t>
            </w:r>
          </w:p>
        </w:tc>
        <w:tc>
          <w:tcPr>
            <w:tcW w:w="270" w:type="dxa"/>
          </w:tcPr>
          <w:p w14:paraId="21CEEDF2" w14:textId="77777777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1A8B23CD" w14:textId="52693693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>.00</w:t>
            </w:r>
          </w:p>
        </w:tc>
      </w:tr>
      <w:tr w:rsidR="0048278C" w:rsidRPr="005C6F08" w14:paraId="7AAB4A03" w14:textId="77777777" w:rsidTr="00107F4C">
        <w:tc>
          <w:tcPr>
            <w:tcW w:w="6750" w:type="dxa"/>
            <w:hideMark/>
          </w:tcPr>
          <w:p w14:paraId="17F76113" w14:textId="77777777" w:rsidR="0048278C" w:rsidRPr="005C6F08" w:rsidRDefault="0048278C" w:rsidP="0048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0853D213" w14:textId="1B372C90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7.18 - 57.30</w:t>
            </w:r>
          </w:p>
        </w:tc>
        <w:tc>
          <w:tcPr>
            <w:tcW w:w="270" w:type="dxa"/>
          </w:tcPr>
          <w:p w14:paraId="12AED0E9" w14:textId="77777777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5791425A" w14:textId="6D211B17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7.18 - 57.30</w:t>
            </w:r>
          </w:p>
        </w:tc>
      </w:tr>
      <w:tr w:rsidR="0048278C" w:rsidRPr="005C6F08" w14:paraId="2BC3B32E" w14:textId="77777777" w:rsidTr="00107F4C">
        <w:tc>
          <w:tcPr>
            <w:tcW w:w="6750" w:type="dxa"/>
            <w:hideMark/>
          </w:tcPr>
          <w:p w14:paraId="184354B2" w14:textId="77777777" w:rsidR="0048278C" w:rsidRPr="005C6F08" w:rsidRDefault="0048278C" w:rsidP="0048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060" w:type="dxa"/>
            <w:gridSpan w:val="3"/>
          </w:tcPr>
          <w:p w14:paraId="0ED56656" w14:textId="1D8F6D28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100</w:t>
            </w:r>
            <w:r w:rsidRPr="00A4443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ตามตารางอัตรามรณะปี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  <w:tr w:rsidR="0048278C" w:rsidRPr="005C6F08" w14:paraId="509B044A" w14:textId="77777777" w:rsidTr="00107F4C">
        <w:tc>
          <w:tcPr>
            <w:tcW w:w="6750" w:type="dxa"/>
            <w:hideMark/>
          </w:tcPr>
          <w:p w14:paraId="0DBDBF8F" w14:textId="77777777" w:rsidR="0048278C" w:rsidRPr="005C6F08" w:rsidRDefault="0048278C" w:rsidP="00482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060" w:type="dxa"/>
            <w:gridSpan w:val="3"/>
          </w:tcPr>
          <w:p w14:paraId="44962F22" w14:textId="225B5EF1" w:rsidR="0048278C" w:rsidRPr="005C6F08" w:rsidRDefault="0048278C" w:rsidP="003134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  <w:r w:rsidRPr="00A44430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ของตารางมรณะไทย ปี </w:t>
            </w:r>
            <w:r w:rsidRPr="00A44430">
              <w:rPr>
                <w:rFonts w:ascii="Angsana New" w:hAnsi="Angsana New"/>
                <w:sz w:val="26"/>
                <w:szCs w:val="26"/>
                <w:lang w:val="en-GB"/>
              </w:rPr>
              <w:t>2560</w:t>
            </w:r>
          </w:p>
        </w:tc>
      </w:tr>
    </w:tbl>
    <w:p w14:paraId="5D7B39CA" w14:textId="70CFF46C" w:rsidR="00877330" w:rsidRPr="005C6F08" w:rsidRDefault="00877330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1A5AB56" w14:textId="77777777" w:rsidR="001A1784" w:rsidRDefault="001A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1F8CAD4" w14:textId="0408D37A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</w:rPr>
        <w:t> </w:t>
      </w:r>
    </w:p>
    <w:p w14:paraId="1089E259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4BD2DE3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 คงที่ จะมีผลกระทบต่อประมาณการหนี้สินของโครงการผลประโยชน์ที่กำหนดไว้เป็นจำนวนเงินดังต่อไปนี้</w:t>
      </w:r>
    </w:p>
    <w:p w14:paraId="38962C7A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605FC9" w:rsidRPr="005C6F08" w14:paraId="6D068AE3" w14:textId="77777777" w:rsidTr="00D07F74">
        <w:tc>
          <w:tcPr>
            <w:tcW w:w="6731" w:type="dxa"/>
          </w:tcPr>
          <w:p w14:paraId="74351FB1" w14:textId="77777777" w:rsidR="00605FC9" w:rsidRPr="005C6F08" w:rsidRDefault="00605FC9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50DC9E1" w14:textId="77777777" w:rsidR="00605FC9" w:rsidRPr="005C6F08" w:rsidRDefault="00605FC9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A44430" w:rsidRPr="005C6F08" w14:paraId="77E9E705" w14:textId="77777777" w:rsidTr="00D07F74">
        <w:tc>
          <w:tcPr>
            <w:tcW w:w="6731" w:type="dxa"/>
          </w:tcPr>
          <w:p w14:paraId="2F0B119D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6AF8448" w14:textId="43F40419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2672AC9A" w14:textId="77777777" w:rsidR="00A44430" w:rsidRPr="005C6F08" w:rsidRDefault="00A44430" w:rsidP="00A4443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545FBF" w14:textId="5160F3EE" w:rsidR="00A44430" w:rsidRPr="005C6F08" w:rsidRDefault="00A44430" w:rsidP="00A4443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</w:tr>
      <w:tr w:rsidR="00A44430" w:rsidRPr="005C6F08" w14:paraId="59E16874" w14:textId="77777777" w:rsidTr="00D07F74">
        <w:trPr>
          <w:trHeight w:val="252"/>
        </w:trPr>
        <w:tc>
          <w:tcPr>
            <w:tcW w:w="6731" w:type="dxa"/>
          </w:tcPr>
          <w:p w14:paraId="63509357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ผลกระทบต่อประมาณการหนี้สินผลประโยชน์พนักงานเมื่อเกษียณอายุ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br/>
              <w:t xml:space="preserve">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</w:tcPr>
          <w:p w14:paraId="2531596F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140AF38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98EE483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5C6F08" w14:paraId="69769097" w14:textId="77777777" w:rsidTr="00D07F74">
        <w:trPr>
          <w:trHeight w:val="252"/>
        </w:trPr>
        <w:tc>
          <w:tcPr>
            <w:tcW w:w="6731" w:type="dxa"/>
          </w:tcPr>
          <w:p w14:paraId="37711570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085047BA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DC5C7A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2D466BF" w14:textId="77777777" w:rsidR="00A44430" w:rsidRPr="005C6F08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5C6F08" w14:paraId="08C06902" w14:textId="77777777" w:rsidTr="00D07F74">
        <w:trPr>
          <w:trHeight w:val="252"/>
        </w:trPr>
        <w:tc>
          <w:tcPr>
            <w:tcW w:w="6731" w:type="dxa"/>
          </w:tcPr>
          <w:p w14:paraId="0495DD95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4623FC0" w14:textId="371BA0CC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(0.</w:t>
            </w:r>
            <w:r w:rsidR="00B2248C" w:rsidRPr="00B2248C">
              <w:rPr>
                <w:rFonts w:ascii="Angsana New" w:hAnsi="Angsana New"/>
                <w:sz w:val="26"/>
                <w:szCs w:val="26"/>
              </w:rPr>
              <w:t>1</w:t>
            </w:r>
            <w:r w:rsidR="00BA768A">
              <w:rPr>
                <w:rFonts w:ascii="Angsana New" w:hAnsi="Angsana New"/>
                <w:sz w:val="26"/>
                <w:szCs w:val="26"/>
              </w:rPr>
              <w:t>6</w:t>
            </w:r>
            <w:r w:rsidRPr="00B224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8345914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B4A342D" w14:textId="03706762" w:rsidR="00A44430" w:rsidRPr="005A529D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A529D">
              <w:rPr>
                <w:rFonts w:ascii="Angsana New" w:hAnsi="Angsana New"/>
                <w:sz w:val="26"/>
                <w:szCs w:val="26"/>
              </w:rPr>
              <w:t>(0.</w:t>
            </w:r>
            <w:r w:rsidR="00B2248C" w:rsidRPr="005A529D">
              <w:rPr>
                <w:rFonts w:ascii="Angsana New" w:hAnsi="Angsana New"/>
                <w:sz w:val="26"/>
                <w:szCs w:val="26"/>
              </w:rPr>
              <w:t>15</w:t>
            </w:r>
            <w:r w:rsidRPr="005A52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44430" w:rsidRPr="005C6F08" w14:paraId="051F4566" w14:textId="77777777" w:rsidTr="00D07F74">
        <w:trPr>
          <w:trHeight w:val="252"/>
        </w:trPr>
        <w:tc>
          <w:tcPr>
            <w:tcW w:w="6731" w:type="dxa"/>
          </w:tcPr>
          <w:p w14:paraId="58893037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20B9A8E" w14:textId="40B2279F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0.</w:t>
            </w:r>
            <w:r w:rsidR="00BA768A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69" w:type="dxa"/>
          </w:tcPr>
          <w:p w14:paraId="3234F4A1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499A36C" w14:textId="107EDDFF" w:rsidR="00A44430" w:rsidRPr="005A529D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A529D">
              <w:rPr>
                <w:rFonts w:ascii="Angsana New" w:hAnsi="Angsana New"/>
                <w:sz w:val="26"/>
                <w:szCs w:val="26"/>
              </w:rPr>
              <w:t>0.</w:t>
            </w:r>
            <w:r w:rsidR="00B2248C" w:rsidRPr="005A529D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A44430" w:rsidRPr="005C6F08" w14:paraId="029EC91B" w14:textId="77777777" w:rsidTr="00D07F74">
        <w:trPr>
          <w:trHeight w:val="252"/>
        </w:trPr>
        <w:tc>
          <w:tcPr>
            <w:tcW w:w="6731" w:type="dxa"/>
          </w:tcPr>
          <w:p w14:paraId="1BB60165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05" w:type="dxa"/>
          </w:tcPr>
          <w:p w14:paraId="30604108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AB925D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1AFE69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5C6F08" w14:paraId="6F09CD4F" w14:textId="77777777" w:rsidTr="00D07F74">
        <w:trPr>
          <w:trHeight w:val="252"/>
        </w:trPr>
        <w:tc>
          <w:tcPr>
            <w:tcW w:w="6731" w:type="dxa"/>
          </w:tcPr>
          <w:p w14:paraId="2095C4D0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CAC154A" w14:textId="66A3C4F2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0.</w:t>
            </w:r>
            <w:r w:rsidR="000E299F" w:rsidRPr="00B2248C">
              <w:rPr>
                <w:rFonts w:ascii="Angsana New" w:hAnsi="Angsana New"/>
                <w:sz w:val="26"/>
                <w:szCs w:val="26"/>
              </w:rPr>
              <w:t>1</w:t>
            </w:r>
            <w:r w:rsidR="00B2248C" w:rsidRPr="00B2248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60B98B6D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926C2BE" w14:textId="20DFB816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0.17</w:t>
            </w:r>
          </w:p>
        </w:tc>
      </w:tr>
      <w:tr w:rsidR="00A44430" w:rsidRPr="005C6F08" w14:paraId="697C8980" w14:textId="77777777" w:rsidTr="00D07F74">
        <w:trPr>
          <w:trHeight w:val="252"/>
        </w:trPr>
        <w:tc>
          <w:tcPr>
            <w:tcW w:w="6731" w:type="dxa"/>
          </w:tcPr>
          <w:p w14:paraId="66164B2E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04F0ABE" w14:textId="05805246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(0.1</w:t>
            </w:r>
            <w:r w:rsidR="00B2248C" w:rsidRPr="00B2248C">
              <w:rPr>
                <w:rFonts w:ascii="Angsana New" w:hAnsi="Angsana New"/>
                <w:sz w:val="26"/>
                <w:szCs w:val="26"/>
              </w:rPr>
              <w:t>6</w:t>
            </w:r>
            <w:r w:rsidRPr="00B224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35BC521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2A68657" w14:textId="12730654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(0.15)</w:t>
            </w:r>
          </w:p>
        </w:tc>
      </w:tr>
      <w:tr w:rsidR="00A44430" w:rsidRPr="005C6F08" w14:paraId="53A29F76" w14:textId="77777777" w:rsidTr="00D07F74">
        <w:trPr>
          <w:trHeight w:val="252"/>
        </w:trPr>
        <w:tc>
          <w:tcPr>
            <w:tcW w:w="6731" w:type="dxa"/>
          </w:tcPr>
          <w:p w14:paraId="69B3E1CB" w14:textId="7777777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05" w:type="dxa"/>
          </w:tcPr>
          <w:p w14:paraId="34EA10F9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299ED56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632BDA8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4430" w:rsidRPr="005C6F08" w14:paraId="7D374DF1" w14:textId="77777777" w:rsidTr="00D07F74">
        <w:trPr>
          <w:trHeight w:val="252"/>
        </w:trPr>
        <w:tc>
          <w:tcPr>
            <w:tcW w:w="6731" w:type="dxa"/>
          </w:tcPr>
          <w:p w14:paraId="20CC4C02" w14:textId="329193F7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20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88CAFE8" w14:textId="204884FB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(0.3</w:t>
            </w:r>
            <w:r w:rsidR="00B2248C" w:rsidRPr="00B2248C">
              <w:rPr>
                <w:rFonts w:ascii="Angsana New" w:hAnsi="Angsana New"/>
                <w:sz w:val="26"/>
                <w:szCs w:val="26"/>
              </w:rPr>
              <w:t>2</w:t>
            </w:r>
            <w:r w:rsidRPr="00B224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845468D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4B05EF3" w14:textId="1820E3FD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(0.31)</w:t>
            </w:r>
          </w:p>
        </w:tc>
      </w:tr>
      <w:tr w:rsidR="00A44430" w:rsidRPr="005C6F08" w14:paraId="6A61965C" w14:textId="77777777" w:rsidTr="00D07F74">
        <w:trPr>
          <w:trHeight w:val="252"/>
        </w:trPr>
        <w:tc>
          <w:tcPr>
            <w:tcW w:w="6731" w:type="dxa"/>
          </w:tcPr>
          <w:p w14:paraId="4DB60332" w14:textId="15E64B8A" w:rsidR="00A44430" w:rsidRPr="005C6F08" w:rsidRDefault="00A44430" w:rsidP="00A44430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20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AA57DB0" w14:textId="6EF6ADA3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269" w:type="dxa"/>
          </w:tcPr>
          <w:p w14:paraId="19D3B1B1" w14:textId="77777777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954843A" w14:textId="17AE7AB3" w:rsidR="00A44430" w:rsidRPr="00B2248C" w:rsidRDefault="00A44430" w:rsidP="00A4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248C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</w:tr>
    </w:tbl>
    <w:p w14:paraId="3CD239D7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801AE97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</w:t>
      </w:r>
    </w:p>
    <w:p w14:paraId="483DADA7" w14:textId="4FAE11BC" w:rsidR="00AC5954" w:rsidRPr="005C6F08" w:rsidRDefault="00AC5954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D8E42CA" w14:textId="77777777" w:rsidR="004556CD" w:rsidRPr="005C6F08" w:rsidRDefault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br w:type="page"/>
      </w:r>
    </w:p>
    <w:p w14:paraId="15B5893E" w14:textId="24B00868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B832CF">
        <w:rPr>
          <w:rFonts w:ascii="Angsana New" w:hAnsi="Angsana New"/>
          <w:b/>
          <w:bCs/>
          <w:sz w:val="26"/>
          <w:szCs w:val="26"/>
        </w:rPr>
        <w:t>4</w:t>
      </w:r>
      <w:r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Pr="005C6F08">
        <w:rPr>
          <w:rFonts w:ascii="Angsana New" w:hAnsi="Angsana New" w:hint="cs"/>
          <w:b/>
          <w:bCs/>
          <w:sz w:val="26"/>
          <w:szCs w:val="26"/>
        </w:rPr>
        <w:tab/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ทุนเรือนหุ้นและส่วนเกินมูลค่าหุ้นสามัญ</w:t>
      </w:r>
    </w:p>
    <w:p w14:paraId="705ECCBD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7B33D2EB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962A0">
        <w:rPr>
          <w:rFonts w:ascii="Angsana New" w:hAnsi="Angsana New" w:hint="cs"/>
          <w:sz w:val="26"/>
          <w:szCs w:val="26"/>
        </w:rPr>
        <w:t xml:space="preserve">21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962A0">
        <w:rPr>
          <w:rFonts w:ascii="Angsana New" w:hAnsi="Angsana New" w:hint="cs"/>
          <w:sz w:val="26"/>
          <w:szCs w:val="26"/>
        </w:rPr>
        <w:t xml:space="preserve">2565 </w:t>
      </w:r>
      <w:r w:rsidRPr="004962A0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962A0">
        <w:rPr>
          <w:rFonts w:ascii="Angsana New" w:hAnsi="Angsana New"/>
          <w:sz w:val="26"/>
          <w:szCs w:val="26"/>
          <w:cs/>
        </w:rPr>
        <w:t>ดังนี้</w:t>
      </w:r>
    </w:p>
    <w:p w14:paraId="0E2F6A0D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4C041EC2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เพื่อรองรับการจ่ายหุ้นปันผล</w:t>
      </w:r>
    </w:p>
    <w:p w14:paraId="551CCE7E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4D2AA5B1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160,000,000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</w:t>
      </w:r>
      <w:r w:rsidRPr="004962A0">
        <w:rPr>
          <w:rFonts w:ascii="Angsana New" w:hAnsi="Angsana New" w:hint="cs"/>
          <w:sz w:val="26"/>
          <w:szCs w:val="26"/>
          <w:cs/>
        </w:rPr>
        <w:t>ใบสำคัญแสดงสิทธิที่จะซื้อหุ้นสามัญที่ไม่คิดมูลค่า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32,000,000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4962A0">
        <w:rPr>
          <w:rFonts w:ascii="Angsana New" w:hAnsi="Angsana New" w:hint="cs"/>
          <w:sz w:val="26"/>
          <w:szCs w:val="26"/>
          <w:cs/>
        </w:rPr>
        <w:t>ซึ่งจะออกให้แก่ผู้ถือหุ้นเดิม</w:t>
      </w:r>
    </w:p>
    <w:p w14:paraId="7823630B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09BA4D8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4962A0">
        <w:rPr>
          <w:rFonts w:ascii="Angsana New" w:hAnsi="Angsana New"/>
          <w:spacing w:val="-4"/>
          <w:sz w:val="26"/>
          <w:szCs w:val="26"/>
          <w:cs/>
        </w:rPr>
        <w:t>)</w:t>
      </w:r>
      <w:r w:rsidRPr="004962A0">
        <w:rPr>
          <w:rFonts w:ascii="Angsana New" w:hAnsi="Angsana New"/>
          <w:spacing w:val="-4"/>
          <w:sz w:val="26"/>
          <w:szCs w:val="26"/>
          <w:cs/>
        </w:rPr>
        <w:tab/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การเพิ่มทุนจดทะเบียนของบริษัทจาก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192,000,000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197,000,000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เพื่อรองรับใบสำคัญแสดงสิทธิที่จะซื้อหุ้นสามัญที่ไม่คิดมูลค่าจำนวน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5,000,000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ซึ่งจะออกให้แก่กรรมการ ผู้บริหารและพนักงานของบริษัทบางท่าน</w:t>
      </w:r>
    </w:p>
    <w:p w14:paraId="6E0FB215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B2FB1A2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 w:hint="cs"/>
          <w:sz w:val="26"/>
          <w:szCs w:val="26"/>
          <w:cs/>
        </w:rPr>
        <w:t>บริษัทได้จดทะเบียนการเพิ่มทุนจดทะเบียนของบริษัท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จาก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4962A0">
        <w:rPr>
          <w:rFonts w:ascii="Angsana New" w:hAnsi="Angsana New"/>
          <w:spacing w:val="-4"/>
          <w:sz w:val="26"/>
          <w:szCs w:val="26"/>
        </w:rPr>
        <w:t>197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4962A0">
        <w:rPr>
          <w:rFonts w:ascii="Angsana New" w:hAnsi="Angsana New" w:hint="cs"/>
          <w:spacing w:val="-4"/>
          <w:sz w:val="26"/>
          <w:szCs w:val="26"/>
        </w:rPr>
        <w:t>(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4962A0">
        <w:rPr>
          <w:rFonts w:ascii="Angsana New" w:hAnsi="Angsana New"/>
          <w:spacing w:val="-4"/>
          <w:sz w:val="26"/>
          <w:szCs w:val="26"/>
        </w:rPr>
        <w:t>197,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000,000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4962A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 xml:space="preserve">บาท) </w:t>
      </w:r>
      <w:r w:rsidRPr="004962A0">
        <w:rPr>
          <w:rFonts w:ascii="Angsana New" w:hAnsi="Angsana New" w:hint="cs"/>
          <w:sz w:val="26"/>
          <w:szCs w:val="26"/>
          <w:cs/>
        </w:rPr>
        <w:t>กับกระทรวงพาณิชย์แล้วเมื่อวันที่</w:t>
      </w:r>
      <w:r w:rsidRPr="004962A0">
        <w:rPr>
          <w:rFonts w:ascii="Angsana New" w:hAnsi="Angsana New"/>
          <w:sz w:val="26"/>
          <w:szCs w:val="26"/>
        </w:rPr>
        <w:t xml:space="preserve"> 9 </w:t>
      </w:r>
      <w:r w:rsidRPr="004962A0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4962A0">
        <w:rPr>
          <w:rFonts w:ascii="Angsana New" w:hAnsi="Angsana New"/>
          <w:sz w:val="26"/>
          <w:szCs w:val="26"/>
        </w:rPr>
        <w:t>2565</w:t>
      </w:r>
    </w:p>
    <w:p w14:paraId="1FBE8FB6" w14:textId="77777777" w:rsidR="00A4443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6C9BF655" w14:textId="77777777" w:rsidR="00A44430" w:rsidRPr="00AB0A50" w:rsidRDefault="00A44430" w:rsidP="00A44430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AB0A50">
        <w:rPr>
          <w:rFonts w:ascii="Angsana New" w:hAnsi="Angsana New" w:hint="cs"/>
          <w:sz w:val="26"/>
          <w:szCs w:val="26"/>
        </w:rPr>
        <w:t xml:space="preserve">28 </w:t>
      </w:r>
      <w:r w:rsidRPr="00AB0A50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0A50">
        <w:rPr>
          <w:rFonts w:ascii="Angsana New" w:hAnsi="Angsana New" w:hint="cs"/>
          <w:sz w:val="26"/>
          <w:szCs w:val="26"/>
        </w:rPr>
        <w:t>2564</w:t>
      </w:r>
      <w:r w:rsidRPr="00AB0A5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ผู้ถือหุ้นได้มีมติอนุมัติดังนี้</w:t>
      </w:r>
    </w:p>
    <w:p w14:paraId="36460414" w14:textId="77777777" w:rsidR="00A44430" w:rsidRPr="00AB0A5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174E01" w14:textId="77777777" w:rsidR="00A44430" w:rsidRPr="00AB0A5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65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เป็นมูลค่าหุ้นละ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1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     1,700,000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หุ้น</w:t>
      </w:r>
    </w:p>
    <w:p w14:paraId="141854EE" w14:textId="77777777" w:rsidR="00A44430" w:rsidRPr="00AB0A5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47EFCC4" w14:textId="77777777" w:rsidR="00A44430" w:rsidRPr="00AB0A5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bookmarkStart w:id="6" w:name="_Hlk63853701"/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bookmarkEnd w:id="6"/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AB0A50">
        <w:rPr>
          <w:rFonts w:ascii="Angsana New" w:hAnsi="Angsana New" w:hint="cs"/>
          <w:spacing w:val="-4"/>
          <w:sz w:val="26"/>
          <w:szCs w:val="26"/>
        </w:rPr>
        <w:t>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IPO”)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16B39790" w14:textId="77777777" w:rsidR="00A44430" w:rsidRPr="00AB0A5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02CA372C" w14:textId="77777777" w:rsidR="00A44430" w:rsidRPr="00AB0A50" w:rsidRDefault="00A44430" w:rsidP="00A44430">
      <w:pPr>
        <w:jc w:val="thaiDistribute"/>
        <w:rPr>
          <w:rFonts w:ascii="Angsana New" w:hAnsi="Angsana New"/>
          <w:sz w:val="26"/>
          <w:szCs w:val="26"/>
          <w:cs/>
        </w:rPr>
      </w:pPr>
      <w:r w:rsidRPr="00AB0A50">
        <w:rPr>
          <w:rFonts w:ascii="Angsana New" w:hAnsi="Angsana New" w:hint="cs"/>
          <w:sz w:val="26"/>
          <w:szCs w:val="26"/>
          <w:cs/>
        </w:rPr>
        <w:t xml:space="preserve">บริษัทได้จดทะเบียนการเปลี่ยนแปลงดังกล่าวข้างต้นกับกระทรวงพาณิชย์แล้วเมื่อวันที่ </w:t>
      </w:r>
      <w:r w:rsidRPr="00AB0A50">
        <w:rPr>
          <w:rFonts w:ascii="Angsana New" w:hAnsi="Angsana New" w:hint="cs"/>
          <w:sz w:val="26"/>
          <w:szCs w:val="26"/>
        </w:rPr>
        <w:t xml:space="preserve">29 </w:t>
      </w:r>
      <w:r w:rsidRPr="00AB0A50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AB0A50">
        <w:rPr>
          <w:rFonts w:ascii="Angsana New" w:hAnsi="Angsana New" w:hint="cs"/>
          <w:sz w:val="26"/>
          <w:szCs w:val="26"/>
        </w:rPr>
        <w:t>2564</w:t>
      </w:r>
    </w:p>
    <w:p w14:paraId="22B34DE1" w14:textId="77777777" w:rsidR="00A44430" w:rsidRPr="00AB0A5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pacing w:val="-4"/>
          <w:sz w:val="26"/>
          <w:szCs w:val="26"/>
          <w:cs/>
        </w:rPr>
      </w:pPr>
    </w:p>
    <w:p w14:paraId="53BF81BD" w14:textId="77777777" w:rsidR="00A44430" w:rsidRPr="00AB0A5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ในระหว่างวันที่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21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ถึงวันที่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23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>2564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บริษัทได้เปิดให้ประชาชนจองซื้อหุ้นสามัญ</w:t>
      </w:r>
      <w:r>
        <w:rPr>
          <w:rFonts w:ascii="Angsana New" w:hAnsi="Angsana New" w:hint="cs"/>
          <w:spacing w:val="-4"/>
          <w:sz w:val="26"/>
          <w:szCs w:val="26"/>
          <w:cs/>
        </w:rPr>
        <w:t>ที่ออกใหม่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39,500,000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ในราคาหุ้นละ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>6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บาท 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โดยมีส่วนเกินมูลค่าหุ้นสามัญจำนวนเงิน </w:t>
      </w:r>
      <w:r>
        <w:rPr>
          <w:rFonts w:ascii="Angsana New" w:hAnsi="Angsana New"/>
          <w:spacing w:val="-4"/>
          <w:sz w:val="26"/>
          <w:szCs w:val="26"/>
        </w:rPr>
        <w:t xml:space="preserve">197.5 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บริษัทได้จดทะเบียนทุนที่ออกจำหน่ายและชำระแล้วจาก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AB0A50">
        <w:rPr>
          <w:rFonts w:ascii="Angsana New" w:hAnsi="Angsana New" w:hint="cs"/>
          <w:spacing w:val="-4"/>
          <w:sz w:val="26"/>
          <w:szCs w:val="26"/>
        </w:rPr>
        <w:t>(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บาท) กับกระทรวงพาณิชย์ในวันที่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27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2564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ในการนี้ </w:t>
      </w:r>
      <w:r w:rsidRPr="00AB0A50">
        <w:rPr>
          <w:rFonts w:ascii="Angsana New" w:hAnsi="Angsana New"/>
          <w:sz w:val="26"/>
          <w:szCs w:val="26"/>
          <w:cs/>
        </w:rPr>
        <w:t>ตลาดหลักทรัพย์แห่งประเทศไทย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ได้อนุมัติหุ้นสามัญของบริษัทจำนวน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หุ้น เป็นหลักทรัพย์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     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จดทะเบียนและเริ่มทำการซื้อขายในตลาดหลักทรัพย์ เอ็ม เอ ไอ ตั้งแต่วันที่ </w:t>
      </w:r>
      <w:r w:rsidRPr="00AB0A50">
        <w:rPr>
          <w:rFonts w:ascii="Angsana New" w:hAnsi="Angsana New" w:hint="cs"/>
          <w:spacing w:val="-4"/>
          <w:sz w:val="26"/>
          <w:szCs w:val="26"/>
        </w:rPr>
        <w:t>30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กันยายน </w:t>
      </w:r>
      <w:r w:rsidRPr="00AB0A50">
        <w:rPr>
          <w:rFonts w:ascii="Angsana New" w:hAnsi="Angsana New" w:hint="cs"/>
          <w:spacing w:val="-4"/>
          <w:sz w:val="26"/>
          <w:szCs w:val="26"/>
        </w:rPr>
        <w:t>2564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ในการออกจำหน่ายหุ้นสามัญ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ที่ออกใหม่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บริษัทมีค่าใช้จ่ายที่เกี่ยวข้องกับการเสนอขายหุ้นดังกล่าว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AB0A50">
        <w:rPr>
          <w:rFonts w:ascii="Angsana New" w:hAnsi="Angsana New" w:hint="cs"/>
          <w:sz w:val="26"/>
          <w:szCs w:val="26"/>
          <w:cs/>
        </w:rPr>
        <w:t>(สุทธิจากภาษีเงินได้)</w:t>
      </w:r>
      <w:r w:rsidRPr="00AB0A50">
        <w:rPr>
          <w:rFonts w:ascii="Angsana New" w:hAnsi="Angsana New" w:hint="cs"/>
          <w:sz w:val="26"/>
          <w:szCs w:val="26"/>
        </w:rPr>
        <w:t xml:space="preserve">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เป็นจำนวนเงิน</w:t>
      </w:r>
      <w:r>
        <w:rPr>
          <w:rFonts w:ascii="Angsana New" w:hAnsi="Angsana New" w:hint="cs"/>
          <w:spacing w:val="-4"/>
          <w:sz w:val="26"/>
          <w:szCs w:val="26"/>
          <w:cs/>
        </w:rPr>
        <w:t>รวม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AB0A50">
        <w:rPr>
          <w:rFonts w:ascii="Angsana New" w:hAnsi="Angsana New" w:hint="cs"/>
          <w:spacing w:val="-4"/>
          <w:sz w:val="26"/>
          <w:szCs w:val="26"/>
        </w:rPr>
        <w:t xml:space="preserve">7.2 </w:t>
      </w:r>
      <w:r w:rsidRPr="00AB0A50">
        <w:rPr>
          <w:rFonts w:ascii="Angsana New" w:hAnsi="Angsana New" w:hint="cs"/>
          <w:spacing w:val="-4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</w:p>
    <w:p w14:paraId="74E107B3" w14:textId="77777777" w:rsidR="00A4443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77F14846" w14:textId="77777777" w:rsidR="00A4443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7E6E9525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4962A0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ใบสำคัญแสดงสิทธิ</w:t>
      </w:r>
    </w:p>
    <w:p w14:paraId="735CA60C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45B1312" w14:textId="77777777" w:rsidR="00A44430" w:rsidRPr="004962A0" w:rsidRDefault="00A44430" w:rsidP="00A4443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962A0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962A0">
        <w:rPr>
          <w:rFonts w:ascii="Angsana New" w:hAnsi="Angsana New" w:hint="cs"/>
          <w:sz w:val="26"/>
          <w:szCs w:val="26"/>
        </w:rPr>
        <w:t xml:space="preserve">21 </w:t>
      </w:r>
      <w:r w:rsidRPr="004962A0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962A0">
        <w:rPr>
          <w:rFonts w:ascii="Angsana New" w:hAnsi="Angsana New" w:hint="cs"/>
          <w:sz w:val="26"/>
          <w:szCs w:val="26"/>
        </w:rPr>
        <w:t>2565</w:t>
      </w:r>
      <w:r w:rsidRPr="004962A0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ผู้ถือหุ้นได้มีมติอนุมัติการออกและจัดสรรใบสำคัญแสดงสิทธิที่จะซื้อหุ้นสามัญของบริษัท</w:t>
      </w:r>
      <w:r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>
        <w:rPr>
          <w:rFonts w:ascii="Angsana New" w:hAnsi="Angsana New"/>
          <w:sz w:val="26"/>
          <w:szCs w:val="26"/>
        </w:rPr>
        <w:t>1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="Angsana New" w:hAnsi="Angsana New" w:hint="cs"/>
          <w:sz w:val="26"/>
          <w:szCs w:val="26"/>
        </w:rPr>
        <w:t>(</w:t>
      </w:r>
      <w:r>
        <w:rPr>
          <w:rFonts w:ascii="Angsana New" w:hAnsi="Angsana New"/>
          <w:sz w:val="26"/>
          <w:szCs w:val="26"/>
        </w:rPr>
        <w:t>“</w:t>
      </w:r>
      <w:r w:rsidRPr="004962A0">
        <w:rPr>
          <w:rFonts w:ascii="Angsana New" w:hAnsi="Angsana New" w:hint="cs"/>
          <w:sz w:val="26"/>
          <w:szCs w:val="26"/>
        </w:rPr>
        <w:t>CPANEL-W1</w:t>
      </w:r>
      <w:r>
        <w:rPr>
          <w:rFonts w:ascii="Angsana New" w:hAnsi="Angsana New"/>
          <w:sz w:val="26"/>
          <w:szCs w:val="26"/>
        </w:rPr>
        <w:t>”</w:t>
      </w:r>
      <w:r w:rsidRPr="004962A0">
        <w:rPr>
          <w:rFonts w:ascii="Angsana New" w:hAnsi="Angsana New" w:hint="cs"/>
          <w:sz w:val="26"/>
          <w:szCs w:val="26"/>
        </w:rPr>
        <w:t xml:space="preserve">) </w:t>
      </w:r>
      <w:r w:rsidRPr="004962A0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4962A0">
        <w:rPr>
          <w:rFonts w:ascii="Angsana New" w:hAnsi="Angsana New" w:hint="cs"/>
          <w:sz w:val="26"/>
          <w:szCs w:val="26"/>
        </w:rPr>
        <w:t xml:space="preserve">32,000,000 </w:t>
      </w:r>
      <w:r w:rsidRPr="004962A0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4962A0">
        <w:rPr>
          <w:rFonts w:ascii="Angsana New" w:hAnsi="Angsana New" w:hint="cs"/>
          <w:sz w:val="26"/>
          <w:szCs w:val="26"/>
        </w:rPr>
        <w:t>5</w:t>
      </w:r>
      <w:r w:rsidRPr="004962A0">
        <w:rPr>
          <w:rFonts w:ascii="Angsana New" w:hAnsi="Angsana New" w:hint="cs"/>
          <w:sz w:val="26"/>
          <w:szCs w:val="26"/>
          <w:cs/>
        </w:rPr>
        <w:t xml:space="preserve"> หุ้น </w:t>
      </w:r>
      <w:r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4962A0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Pr="004962A0">
        <w:rPr>
          <w:rFonts w:ascii="Angsana New" w:hAnsi="Angsana New" w:hint="cs"/>
          <w:sz w:val="26"/>
          <w:szCs w:val="26"/>
        </w:rPr>
        <w:t>1</w:t>
      </w:r>
      <w:r w:rsidRPr="004962A0">
        <w:rPr>
          <w:rFonts w:ascii="Angsana New" w:hAnsi="Angsana New" w:hint="cs"/>
          <w:sz w:val="26"/>
          <w:szCs w:val="26"/>
          <w:cs/>
        </w:rPr>
        <w:t xml:space="preserve"> หน่วย </w:t>
      </w:r>
      <w:r>
        <w:rPr>
          <w:rFonts w:ascii="Angsana New" w:hAnsi="Angsana New"/>
          <w:sz w:val="26"/>
          <w:szCs w:val="26"/>
        </w:rPr>
        <w:t xml:space="preserve">CPANEL-W1 </w:t>
      </w:r>
      <w:r>
        <w:rPr>
          <w:rFonts w:ascii="Angsana New" w:hAnsi="Angsana New" w:hint="cs"/>
          <w:sz w:val="26"/>
          <w:szCs w:val="26"/>
          <w:cs/>
        </w:rPr>
        <w:t>เป็น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>
        <w:rPr>
          <w:rFonts w:ascii="Angsana New" w:hAnsi="Angsana New" w:hint="cs"/>
          <w:sz w:val="26"/>
          <w:szCs w:val="26"/>
          <w:cs/>
        </w:rPr>
        <w:t>ชนิด</w:t>
      </w:r>
      <w:r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>
        <w:rPr>
          <w:rFonts w:ascii="Angsana New" w:hAnsi="Angsana New" w:hint="cs"/>
          <w:sz w:val="26"/>
          <w:szCs w:val="26"/>
          <w:cs/>
        </w:rPr>
        <w:t>สามารถ</w:t>
      </w:r>
      <w:r w:rsidRPr="00FA1187">
        <w:rPr>
          <w:rFonts w:ascii="Angsana New" w:hAnsi="Angsana New"/>
          <w:sz w:val="26"/>
          <w:szCs w:val="26"/>
          <w:cs/>
        </w:rPr>
        <w:t>เปลี่ยนมือได้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Pr="004962A0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สามัญจำนวน </w:t>
      </w:r>
      <w:r w:rsidRPr="004962A0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ให้แก่ผู้ถือหุ้นเดิม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Pr="004962A0">
        <w:rPr>
          <w:rFonts w:asciiTheme="majorBidi" w:eastAsia="Cordia New" w:hAnsiTheme="majorBidi" w:cstheme="majorBidi"/>
          <w:sz w:val="26"/>
          <w:szCs w:val="26"/>
        </w:rPr>
        <w:t>2565</w:t>
      </w:r>
      <w:r w:rsidRPr="004962A0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4962A0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7" w:name="_Hlk109981644"/>
      <w:r w:rsidRPr="004962A0">
        <w:rPr>
          <w:rFonts w:ascii="Angsana New" w:hAnsi="Angsana New" w:hint="cs"/>
          <w:sz w:val="26"/>
          <w:szCs w:val="26"/>
        </w:rPr>
        <w:t>CPANEL-W1</w:t>
      </w:r>
      <w:r w:rsidRPr="004962A0">
        <w:rPr>
          <w:rFonts w:ascii="Angsana New" w:hAnsi="Angsana New" w:hint="cs"/>
          <w:sz w:val="26"/>
          <w:szCs w:val="26"/>
          <w:cs/>
        </w:rPr>
        <w:t xml:space="preserve"> </w:t>
      </w:r>
      <w:bookmarkEnd w:id="7"/>
      <w:r w:rsidRPr="004962A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4F764FD" w14:textId="77777777" w:rsidR="00A44430" w:rsidRPr="004962A0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A44430" w:rsidRPr="00763FD3" w14:paraId="1CE2DD4F" w14:textId="77777777" w:rsidTr="001F07E0">
        <w:tc>
          <w:tcPr>
            <w:tcW w:w="2250" w:type="dxa"/>
          </w:tcPr>
          <w:p w14:paraId="51EA3ABD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21DC562E" w14:textId="77777777" w:rsidR="00A44430" w:rsidRPr="00763FD3" w:rsidRDefault="00A44430" w:rsidP="001F07E0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A44430" w:rsidRPr="00763FD3" w14:paraId="20D2ADCD" w14:textId="77777777" w:rsidTr="001F07E0">
        <w:tc>
          <w:tcPr>
            <w:tcW w:w="2250" w:type="dxa"/>
          </w:tcPr>
          <w:p w14:paraId="4650D4D3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601742D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7FA4419A" w14:textId="77777777" w:rsidTr="001F07E0">
        <w:tc>
          <w:tcPr>
            <w:tcW w:w="2250" w:type="dxa"/>
          </w:tcPr>
          <w:p w14:paraId="4D6267F0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533A538E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ราคาการใช้สิทธิอาจเปลี่ยนแปลงในภายหลังตามเงื่อนไขการปรับสิทธิ)</w:t>
            </w:r>
          </w:p>
        </w:tc>
      </w:tr>
      <w:tr w:rsidR="00A44430" w:rsidRPr="00763FD3" w14:paraId="4EB12B26" w14:textId="77777777" w:rsidTr="001F07E0">
        <w:tc>
          <w:tcPr>
            <w:tcW w:w="2250" w:type="dxa"/>
          </w:tcPr>
          <w:p w14:paraId="5B75BB09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4E953F7B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60983434" w14:textId="77777777" w:rsidTr="001F07E0">
        <w:tc>
          <w:tcPr>
            <w:tcW w:w="2250" w:type="dxa"/>
          </w:tcPr>
          <w:p w14:paraId="7DD125FF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5BAB95A1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ได้ทั้งหมดหรือเพียงบางส่วน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คือ 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>2568</w:t>
            </w:r>
            <w:r w:rsidRPr="00763FD3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A44430" w:rsidRPr="00763FD3" w14:paraId="4BB3678F" w14:textId="77777777" w:rsidTr="001F07E0">
        <w:tc>
          <w:tcPr>
            <w:tcW w:w="2250" w:type="dxa"/>
          </w:tcPr>
          <w:p w14:paraId="4A178C40" w14:textId="77777777" w:rsidR="00A44430" w:rsidRPr="00763FD3" w:rsidRDefault="00A44430" w:rsidP="001F07E0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046C5988" w14:textId="77777777" w:rsidR="00A44430" w:rsidRPr="00763FD3" w:rsidRDefault="00A44430" w:rsidP="001F07E0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4430" w:rsidRPr="00763FD3" w14:paraId="726F26BA" w14:textId="77777777" w:rsidTr="001F07E0">
        <w:tc>
          <w:tcPr>
            <w:tcW w:w="2250" w:type="dxa"/>
          </w:tcPr>
          <w:p w14:paraId="3C98B8C8" w14:textId="77777777" w:rsidR="00A44430" w:rsidRPr="00763FD3" w:rsidRDefault="00A44430" w:rsidP="001F07E0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63FD3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Pr="00763FD3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9F5B6B5" w14:textId="77777777" w:rsidR="00A44430" w:rsidRPr="00763FD3" w:rsidRDefault="00A44430" w:rsidP="001F07E0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763FD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63FD3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นับจากวันที่ออกใบสำคัญแสดงสิทธิให้แก่ผู้ถือหุ้น</w:t>
            </w:r>
          </w:p>
        </w:tc>
      </w:tr>
    </w:tbl>
    <w:p w14:paraId="2D2D99C5" w14:textId="77777777" w:rsidR="00A44430" w:rsidRPr="005A1671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970D922" w14:textId="77777777" w:rsidR="00A44430" w:rsidRPr="0084504C" w:rsidRDefault="00A44430" w:rsidP="00A444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  <w:r w:rsidRPr="0084504C">
        <w:rPr>
          <w:rFonts w:ascii="Angsana New" w:hAnsi="Angsana New" w:hint="cs"/>
          <w:spacing w:val="-4"/>
          <w:sz w:val="26"/>
          <w:szCs w:val="26"/>
          <w:cs/>
        </w:rPr>
        <w:t>บริษัทนำใบสำคัญแสดงสิทธิ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962A0">
        <w:rPr>
          <w:rFonts w:ascii="Angsana New" w:hAnsi="Angsana New" w:hint="cs"/>
          <w:sz w:val="26"/>
          <w:szCs w:val="26"/>
        </w:rPr>
        <w:t>CPANEL-W1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>
        <w:rPr>
          <w:rFonts w:ascii="Angsana New" w:hAnsi="Angsana New"/>
          <w:spacing w:val="-4"/>
          <w:sz w:val="26"/>
          <w:szCs w:val="26"/>
        </w:rPr>
        <w:t>30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Pr="0084504C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/>
          <w:spacing w:val="-4"/>
          <w:sz w:val="26"/>
          <w:szCs w:val="26"/>
        </w:rPr>
        <w:t>2565</w:t>
      </w:r>
    </w:p>
    <w:p w14:paraId="0583C6B2" w14:textId="2E90C942" w:rsidR="00123935" w:rsidRPr="005C6F08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291743F" w14:textId="00E5B3CA" w:rsidR="00363407" w:rsidRPr="005C6F08" w:rsidRDefault="00363407" w:rsidP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283E61">
        <w:rPr>
          <w:rFonts w:ascii="Angsana New" w:hAnsi="Angsana New"/>
          <w:b/>
          <w:bCs/>
          <w:sz w:val="26"/>
          <w:szCs w:val="26"/>
        </w:rPr>
        <w:t>5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1257BB1" w14:textId="77777777" w:rsidR="00363407" w:rsidRPr="005C6F08" w:rsidRDefault="00363407" w:rsidP="00363407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292BCC4F" w14:textId="77777777" w:rsidR="00A44430" w:rsidRPr="00285D44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75A13">
        <w:rPr>
          <w:rFonts w:ascii="Angsana New" w:hAnsi="Angsana New" w:hint="cs"/>
          <w:sz w:val="26"/>
          <w:szCs w:val="26"/>
        </w:rPr>
        <w:t>.</w:t>
      </w:r>
      <w:r w:rsidRPr="00475A13">
        <w:rPr>
          <w:rFonts w:ascii="Angsana New" w:hAnsi="Angsana New" w:hint="cs"/>
          <w:sz w:val="26"/>
          <w:szCs w:val="26"/>
          <w:cs/>
        </w:rPr>
        <w:t>ศ</w:t>
      </w:r>
      <w:r w:rsidRPr="00475A13">
        <w:rPr>
          <w:rFonts w:ascii="Angsana New" w:hAnsi="Angsana New" w:hint="cs"/>
          <w:sz w:val="26"/>
          <w:szCs w:val="26"/>
        </w:rPr>
        <w:t>. 2535</w:t>
      </w:r>
      <w:r w:rsidRPr="00475A13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75A13">
        <w:rPr>
          <w:rFonts w:ascii="Angsana New" w:hAnsi="Angsana New" w:hint="cs"/>
          <w:sz w:val="26"/>
          <w:szCs w:val="26"/>
        </w:rPr>
        <w:t xml:space="preserve">5 </w:t>
      </w:r>
      <w:r w:rsidRPr="00475A13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75A13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75A13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75A13">
        <w:rPr>
          <w:rFonts w:ascii="Angsana New" w:hAnsi="Angsana New" w:hint="cs"/>
          <w:sz w:val="26"/>
          <w:szCs w:val="26"/>
        </w:rPr>
        <w:t>(</w:t>
      </w:r>
      <w:r w:rsidRPr="00475A13">
        <w:rPr>
          <w:rFonts w:ascii="Angsana New" w:hAnsi="Angsana New" w:hint="cs"/>
          <w:sz w:val="26"/>
          <w:szCs w:val="26"/>
          <w:cs/>
        </w:rPr>
        <w:t>ถ้ามี</w:t>
      </w:r>
      <w:r w:rsidRPr="00475A13">
        <w:rPr>
          <w:rFonts w:ascii="Angsana New" w:hAnsi="Angsana New" w:hint="cs"/>
          <w:sz w:val="26"/>
          <w:szCs w:val="26"/>
        </w:rPr>
        <w:t xml:space="preserve">) </w:t>
      </w:r>
      <w:r w:rsidRPr="00475A13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75A13">
        <w:rPr>
          <w:rFonts w:ascii="Angsana New" w:hAnsi="Angsana New" w:hint="cs"/>
          <w:sz w:val="26"/>
          <w:szCs w:val="26"/>
        </w:rPr>
        <w:t xml:space="preserve">10 </w:t>
      </w:r>
      <w:r w:rsidRPr="00475A13">
        <w:rPr>
          <w:rFonts w:ascii="Angsana New" w:hAnsi="Angsana New" w:hint="cs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Pr="00285D44">
        <w:rPr>
          <w:rFonts w:ascii="Angsana New" w:hAnsi="Angsana New" w:hint="cs"/>
          <w:sz w:val="26"/>
          <w:szCs w:val="26"/>
          <w:cs/>
        </w:rPr>
        <w:t xml:space="preserve">เงินปันผลไม่ได้ </w:t>
      </w:r>
    </w:p>
    <w:p w14:paraId="23535E00" w14:textId="77777777" w:rsidR="00363407" w:rsidRPr="00285D44" w:rsidRDefault="00363407" w:rsidP="00363407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5049F3D0" w14:textId="76B582E2" w:rsidR="00363407" w:rsidRPr="005C6F08" w:rsidRDefault="00285D44" w:rsidP="0036340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7095">
        <w:rPr>
          <w:rFonts w:ascii="Angsana New" w:hAnsi="Angsana New"/>
          <w:sz w:val="26"/>
          <w:szCs w:val="26"/>
          <w:cs/>
        </w:rPr>
        <w:t xml:space="preserve">ในระหว่างปีสิ้นสุดวันที่ </w:t>
      </w:r>
      <w:r w:rsidR="00A44430" w:rsidRPr="005C7095">
        <w:rPr>
          <w:rFonts w:ascii="Angsana New" w:hAnsi="Angsana New"/>
          <w:sz w:val="26"/>
          <w:szCs w:val="26"/>
        </w:rPr>
        <w:t>31</w:t>
      </w:r>
      <w:r w:rsidR="00A44430" w:rsidRPr="005C7095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44430" w:rsidRPr="005C7095">
        <w:rPr>
          <w:rFonts w:ascii="Angsana New" w:hAnsi="Angsana New"/>
          <w:sz w:val="26"/>
          <w:szCs w:val="26"/>
        </w:rPr>
        <w:t xml:space="preserve">2565 </w:t>
      </w:r>
      <w:r w:rsidR="00363407" w:rsidRPr="005C7095">
        <w:rPr>
          <w:rFonts w:ascii="Angsana New" w:hAnsi="Angsana New" w:hint="cs"/>
          <w:sz w:val="26"/>
          <w:szCs w:val="26"/>
          <w:cs/>
        </w:rPr>
        <w:t xml:space="preserve">บริษัทได้จัดสรรทุนสำรองตามกฎหมายจำนวน </w:t>
      </w:r>
      <w:r w:rsidR="00283E61" w:rsidRPr="005C7095">
        <w:rPr>
          <w:rFonts w:ascii="Angsana New" w:hAnsi="Angsana New"/>
          <w:sz w:val="26"/>
          <w:szCs w:val="26"/>
        </w:rPr>
        <w:t>3</w:t>
      </w:r>
      <w:r w:rsidR="00D47BDE" w:rsidRPr="005C7095">
        <w:rPr>
          <w:rFonts w:ascii="Angsana New" w:hAnsi="Angsana New"/>
          <w:sz w:val="26"/>
          <w:szCs w:val="26"/>
        </w:rPr>
        <w:t>.</w:t>
      </w:r>
      <w:r w:rsidR="00283E61" w:rsidRPr="005C7095">
        <w:rPr>
          <w:rFonts w:ascii="Angsana New" w:hAnsi="Angsana New"/>
          <w:sz w:val="26"/>
          <w:szCs w:val="26"/>
        </w:rPr>
        <w:t>5</w:t>
      </w:r>
      <w:r w:rsidR="00363407" w:rsidRPr="005C7095">
        <w:rPr>
          <w:rFonts w:ascii="Angsana New" w:hAnsi="Angsana New"/>
          <w:sz w:val="26"/>
          <w:szCs w:val="26"/>
        </w:rPr>
        <w:t xml:space="preserve"> </w:t>
      </w:r>
      <w:r w:rsidR="00363407" w:rsidRPr="005C7095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363407" w:rsidRPr="005C7095">
        <w:rPr>
          <w:rFonts w:ascii="Angsana New" w:hAnsi="Angsana New"/>
          <w:sz w:val="26"/>
          <w:szCs w:val="26"/>
        </w:rPr>
        <w:t>(256</w:t>
      </w:r>
      <w:r w:rsidR="00A44430" w:rsidRPr="005C7095">
        <w:rPr>
          <w:rFonts w:ascii="Angsana New" w:hAnsi="Angsana New"/>
          <w:sz w:val="26"/>
          <w:szCs w:val="26"/>
        </w:rPr>
        <w:t>4</w:t>
      </w:r>
      <w:r w:rsidR="00363407" w:rsidRPr="005C7095">
        <w:rPr>
          <w:rFonts w:ascii="Angsana New" w:hAnsi="Angsana New"/>
          <w:sz w:val="26"/>
          <w:szCs w:val="26"/>
        </w:rPr>
        <w:t xml:space="preserve">: </w:t>
      </w:r>
      <w:r w:rsidR="00A44430" w:rsidRPr="005C7095">
        <w:rPr>
          <w:rFonts w:ascii="Angsana New" w:hAnsi="Angsana New"/>
          <w:sz w:val="26"/>
          <w:szCs w:val="26"/>
        </w:rPr>
        <w:t xml:space="preserve">1.6 </w:t>
      </w:r>
      <w:r w:rsidR="00A44430" w:rsidRPr="005C7095">
        <w:rPr>
          <w:rFonts w:ascii="Angsana New" w:hAnsi="Angsana New" w:hint="cs"/>
          <w:sz w:val="26"/>
          <w:szCs w:val="26"/>
          <w:cs/>
        </w:rPr>
        <w:t>ล้านบาท</w:t>
      </w:r>
      <w:r w:rsidR="00363407" w:rsidRPr="005C7095">
        <w:rPr>
          <w:rFonts w:ascii="Angsana New" w:hAnsi="Angsana New" w:hint="cs"/>
          <w:sz w:val="26"/>
          <w:szCs w:val="26"/>
          <w:cs/>
        </w:rPr>
        <w:t>)</w:t>
      </w:r>
    </w:p>
    <w:p w14:paraId="696C3F0F" w14:textId="090EAE21" w:rsidR="004556CD" w:rsidRDefault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E415BB1" w14:textId="2F4301CE" w:rsidR="00154976" w:rsidRPr="00CF37C2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F37C2">
        <w:rPr>
          <w:rFonts w:ascii="Angsana New" w:hAnsi="Angsana New"/>
          <w:b/>
          <w:bCs/>
          <w:sz w:val="26"/>
          <w:szCs w:val="26"/>
        </w:rPr>
        <w:t>1</w:t>
      </w:r>
      <w:r w:rsidR="00283E61">
        <w:rPr>
          <w:rFonts w:ascii="Angsana New" w:hAnsi="Angsana New"/>
          <w:b/>
          <w:bCs/>
          <w:sz w:val="26"/>
          <w:szCs w:val="26"/>
        </w:rPr>
        <w:t>6</w:t>
      </w:r>
      <w:r w:rsidRPr="00CF37C2">
        <w:rPr>
          <w:rFonts w:ascii="Angsana New" w:hAnsi="Angsana New"/>
          <w:b/>
          <w:bCs/>
          <w:sz w:val="26"/>
          <w:szCs w:val="26"/>
        </w:rPr>
        <w:t>.</w:t>
      </w:r>
      <w:r w:rsidRPr="00CF37C2">
        <w:rPr>
          <w:rFonts w:ascii="Angsana New" w:hAnsi="Angsana New"/>
          <w:b/>
          <w:bCs/>
          <w:sz w:val="26"/>
          <w:szCs w:val="26"/>
        </w:rPr>
        <w:tab/>
      </w:r>
      <w:r w:rsidRPr="00D44A78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3C6774FC" w14:textId="77777777" w:rsidR="00154976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67FFBFA9" w14:textId="77777777" w:rsidR="00154976" w:rsidRPr="00B142E9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5C4AF3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5C4AF3">
        <w:rPr>
          <w:rFonts w:ascii="Angsana New" w:hAnsi="Angsana New" w:hint="cs"/>
          <w:sz w:val="26"/>
          <w:szCs w:val="26"/>
        </w:rPr>
        <w:t xml:space="preserve">21 </w:t>
      </w:r>
      <w:r w:rsidRPr="005C4AF3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5C4AF3">
        <w:rPr>
          <w:rFonts w:ascii="Angsana New" w:hAnsi="Angsana New" w:hint="cs"/>
          <w:sz w:val="26"/>
          <w:szCs w:val="26"/>
        </w:rPr>
        <w:t xml:space="preserve">2565 </w:t>
      </w:r>
      <w:r w:rsidRPr="005C4AF3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Pr="00BD74E7">
        <w:rPr>
          <w:rFonts w:ascii="Angsana New" w:hAnsi="Angsana New" w:hint="cs"/>
          <w:sz w:val="26"/>
          <w:szCs w:val="26"/>
          <w:cs/>
        </w:rPr>
        <w:t>ของบริษัท</w:t>
      </w:r>
      <w:r>
        <w:rPr>
          <w:rFonts w:ascii="Angsana New" w:hAnsi="Angsana New" w:hint="cs"/>
          <w:sz w:val="26"/>
          <w:szCs w:val="26"/>
          <w:cs/>
        </w:rPr>
        <w:t xml:space="preserve"> จำ</w:t>
      </w:r>
      <w:r w:rsidRPr="00BD74E7">
        <w:rPr>
          <w:rFonts w:ascii="Angsana New" w:hAnsi="Angsana New" w:hint="cs"/>
          <w:sz w:val="26"/>
          <w:szCs w:val="26"/>
          <w:cs/>
        </w:rPr>
        <w:t xml:space="preserve">นวน </w:t>
      </w:r>
      <w:r w:rsidRPr="00BD74E7">
        <w:rPr>
          <w:rFonts w:ascii="Angsana New" w:hAnsi="Angsana New" w:hint="cs"/>
          <w:sz w:val="26"/>
          <w:szCs w:val="26"/>
        </w:rPr>
        <w:t xml:space="preserve">5,000,000 </w:t>
      </w:r>
      <w:r w:rsidRPr="00BD74E7">
        <w:rPr>
          <w:rFonts w:ascii="Angsana New" w:hAnsi="Angsana New" w:hint="cs"/>
          <w:sz w:val="26"/>
          <w:szCs w:val="26"/>
          <w:cs/>
        </w:rPr>
        <w:t>หน่วย</w:t>
      </w:r>
      <w:r w:rsidRPr="005C4AF3">
        <w:rPr>
          <w:rFonts w:ascii="Angsana New" w:hAnsi="Angsana New" w:hint="cs"/>
          <w:sz w:val="26"/>
          <w:szCs w:val="26"/>
        </w:rPr>
        <w:t xml:space="preserve"> </w:t>
      </w:r>
      <w:r w:rsidRPr="005C4AF3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>
        <w:rPr>
          <w:rFonts w:ascii="Angsana New" w:hAnsi="Angsana New"/>
          <w:sz w:val="26"/>
          <w:szCs w:val="26"/>
        </w:rPr>
        <w:t xml:space="preserve"> </w:t>
      </w:r>
      <w:r w:rsidRPr="00EA655D">
        <w:rPr>
          <w:rFonts w:ascii="Angsana New" w:hAnsi="Angsana New" w:hint="cs"/>
          <w:sz w:val="26"/>
          <w:szCs w:val="26"/>
        </w:rPr>
        <w:t>(</w:t>
      </w:r>
      <w:r>
        <w:rPr>
          <w:rFonts w:ascii="Angsana New" w:hAnsi="Angsana New"/>
          <w:sz w:val="26"/>
          <w:szCs w:val="26"/>
        </w:rPr>
        <w:t>“</w:t>
      </w:r>
      <w:r w:rsidRPr="00EA655D">
        <w:rPr>
          <w:rFonts w:ascii="Angsana New" w:hAnsi="Angsana New" w:hint="cs"/>
          <w:sz w:val="26"/>
          <w:szCs w:val="26"/>
        </w:rPr>
        <w:t>ESOP-W</w:t>
      </w:r>
      <w:r w:rsidRPr="00EA655D">
        <w:rPr>
          <w:rFonts w:ascii="Angsana New" w:hAnsi="Angsana New"/>
          <w:sz w:val="26"/>
          <w:szCs w:val="26"/>
        </w:rPr>
        <w:t>1</w:t>
      </w:r>
      <w:r>
        <w:rPr>
          <w:rFonts w:ascii="Angsana New" w:hAnsi="Angsana New"/>
          <w:sz w:val="26"/>
          <w:szCs w:val="26"/>
        </w:rPr>
        <w:t>”</w:t>
      </w:r>
      <w:r w:rsidRPr="00EA655D">
        <w:rPr>
          <w:rFonts w:ascii="Angsana New" w:hAnsi="Angsana New" w:hint="cs"/>
          <w:sz w:val="26"/>
          <w:szCs w:val="26"/>
        </w:rPr>
        <w:t xml:space="preserve">) </w:t>
      </w:r>
      <w:r>
        <w:rPr>
          <w:rFonts w:ascii="Angsana New" w:hAnsi="Angsana New"/>
          <w:sz w:val="26"/>
          <w:szCs w:val="26"/>
        </w:rPr>
        <w:t xml:space="preserve">       ESOP-W1</w:t>
      </w:r>
      <w:r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Pr="00FA1187">
        <w:rPr>
          <w:rFonts w:ascii="Angsana New" w:hAnsi="Angsana New"/>
          <w:sz w:val="26"/>
          <w:szCs w:val="26"/>
          <w:cs/>
        </w:rPr>
        <w:t>ระบุชื่อผู้ถือและ</w:t>
      </w:r>
      <w:r>
        <w:rPr>
          <w:rFonts w:ascii="Angsana New" w:hAnsi="Angsana New" w:hint="cs"/>
          <w:sz w:val="26"/>
          <w:szCs w:val="26"/>
          <w:cs/>
        </w:rPr>
        <w:t>ไม่สามา</w:t>
      </w:r>
      <w:r w:rsidRPr="00FA1187">
        <w:rPr>
          <w:rFonts w:ascii="Angsana New" w:hAnsi="Angsana New"/>
          <w:sz w:val="26"/>
          <w:szCs w:val="26"/>
          <w:cs/>
        </w:rPr>
        <w:t>รถเปลี่ยนมือได้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EA655D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EA655D">
        <w:rPr>
          <w:rFonts w:ascii="Angsana New" w:hAnsi="Angsana New" w:hint="cs"/>
          <w:sz w:val="26"/>
          <w:szCs w:val="26"/>
        </w:rPr>
        <w:t xml:space="preserve"> 3 </w:t>
      </w:r>
      <w:r w:rsidRPr="00EA655D">
        <w:rPr>
          <w:rFonts w:ascii="Angsana New" w:hAnsi="Angsana New" w:hint="cs"/>
          <w:sz w:val="26"/>
          <w:szCs w:val="26"/>
          <w:cs/>
        </w:rPr>
        <w:t>ปีนับจากวันที่ออก</w:t>
      </w:r>
      <w:r w:rsidRPr="005C4AF3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Pr="00086FAE">
        <w:rPr>
          <w:rFonts w:ascii="Angsana New" w:hAnsi="Angsana New"/>
          <w:sz w:val="26"/>
          <w:szCs w:val="26"/>
        </w:rPr>
        <w:t xml:space="preserve">15 </w:t>
      </w:r>
      <w:r w:rsidRPr="00086FAE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086FAE">
        <w:rPr>
          <w:rFonts w:ascii="Angsana New" w:hAnsi="Angsana New"/>
          <w:sz w:val="26"/>
          <w:szCs w:val="26"/>
        </w:rPr>
        <w:t>2568</w:t>
      </w:r>
      <w:r>
        <w:rPr>
          <w:rFonts w:ascii="Angsana New" w:hAnsi="Angsana New"/>
          <w:sz w:val="26"/>
          <w:szCs w:val="26"/>
        </w:rPr>
        <w:t>)</w:t>
      </w:r>
      <w:r w:rsidRPr="005C4AF3">
        <w:rPr>
          <w:rFonts w:ascii="Angsana New" w:hAnsi="Angsana New" w:hint="cs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>
        <w:rPr>
          <w:rFonts w:ascii="Angsana New" w:hAnsi="Angsana New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</w:rPr>
        <w:t>10</w:t>
      </w:r>
      <w:r>
        <w:rPr>
          <w:rFonts w:ascii="Angsana New" w:hAnsi="Angsana New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/>
          <w:sz w:val="26"/>
          <w:szCs w:val="26"/>
        </w:rPr>
        <w:t xml:space="preserve"> </w:t>
      </w:r>
      <w:r w:rsidRPr="00BD74E7">
        <w:rPr>
          <w:rFonts w:ascii="Angsana New" w:hAnsi="Angsana New" w:hint="cs"/>
          <w:sz w:val="26"/>
          <w:szCs w:val="26"/>
          <w:cs/>
        </w:rPr>
        <w:t>ต่อหุ้น</w:t>
      </w:r>
      <w:r>
        <w:rPr>
          <w:rFonts w:ascii="Angsana New" w:hAnsi="Angsana New" w:hint="cs"/>
          <w:sz w:val="26"/>
          <w:szCs w:val="26"/>
          <w:cs/>
        </w:rPr>
        <w:t xml:space="preserve"> ทั้งนี้ </w:t>
      </w:r>
      <w:r w:rsidRPr="005C4AF3">
        <w:rPr>
          <w:rFonts w:ascii="Angsana New" w:hAnsi="Angsana New"/>
          <w:sz w:val="26"/>
          <w:szCs w:val="26"/>
          <w:cs/>
        </w:rPr>
        <w:t>บริษัทได้</w:t>
      </w:r>
      <w:r>
        <w:rPr>
          <w:rFonts w:ascii="Angsana New" w:hAnsi="Angsana New" w:hint="cs"/>
          <w:sz w:val="26"/>
          <w:szCs w:val="26"/>
          <w:cs/>
        </w:rPr>
        <w:t>ออก</w:t>
      </w:r>
      <w:r w:rsidRPr="005C4AF3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Pr="00BD74E7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>
        <w:rPr>
          <w:rFonts w:ascii="Angsana New" w:hAnsi="Angsana New" w:hint="cs"/>
          <w:sz w:val="26"/>
          <w:szCs w:val="26"/>
          <w:cs/>
        </w:rPr>
        <w:t>ดังกล่าว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>
        <w:rPr>
          <w:rFonts w:asciiTheme="majorBidi" w:eastAsia="Cordia New" w:hAnsiTheme="majorBidi" w:cstheme="majorBidi"/>
          <w:sz w:val="26"/>
          <w:szCs w:val="26"/>
        </w:rPr>
        <w:t xml:space="preserve">                            16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>
        <w:rPr>
          <w:rFonts w:asciiTheme="majorBidi" w:eastAsia="Cordia New" w:hAnsiTheme="majorBidi" w:cstheme="majorBidi"/>
          <w:sz w:val="26"/>
          <w:szCs w:val="26"/>
        </w:rPr>
        <w:t>2565</w:t>
      </w:r>
      <w:r w:rsidRPr="005C4AF3">
        <w:rPr>
          <w:rFonts w:ascii="Angsana New" w:hAnsi="Angsana New"/>
          <w:sz w:val="26"/>
          <w:szCs w:val="26"/>
          <w:cs/>
        </w:rPr>
        <w:t xml:space="preserve"> </w:t>
      </w:r>
    </w:p>
    <w:p w14:paraId="5968A79C" w14:textId="77777777" w:rsidR="00154976" w:rsidRPr="00CB225D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0"/>
          <w:szCs w:val="20"/>
        </w:rPr>
      </w:pPr>
    </w:p>
    <w:p w14:paraId="0BA991D3" w14:textId="77777777" w:rsidR="006836F6" w:rsidRDefault="00683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EF2F71F" w14:textId="0EA283DE" w:rsidR="00154976" w:rsidRDefault="00154976" w:rsidP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7E77A4">
        <w:rPr>
          <w:rFonts w:ascii="Angsana New" w:hAnsi="Angsana New" w:hint="cs"/>
          <w:sz w:val="26"/>
          <w:szCs w:val="26"/>
          <w:cs/>
        </w:rPr>
        <w:lastRenderedPageBreak/>
        <w:t>บริษัทได้ว่าจ้างที่ปรึกษาทางการเงิน</w:t>
      </w:r>
      <w:r w:rsidRPr="0084165E">
        <w:rPr>
          <w:rFonts w:ascii="Angsana New" w:hAnsi="Angsana New" w:hint="cs"/>
          <w:sz w:val="26"/>
          <w:szCs w:val="26"/>
          <w:cs/>
        </w:rPr>
        <w:t>อิสระ</w:t>
      </w:r>
      <w:r w:rsidRPr="0084165E">
        <w:rPr>
          <w:rFonts w:ascii="Angsana New" w:hAnsi="Angsana New"/>
          <w:sz w:val="26"/>
          <w:szCs w:val="26"/>
          <w:cs/>
        </w:rPr>
        <w:t>แห่งหนึ่ง</w:t>
      </w:r>
      <w:r w:rsidRPr="0084165E">
        <w:rPr>
          <w:rFonts w:ascii="Angsana New" w:hAnsi="Angsana New" w:hint="cs"/>
          <w:sz w:val="26"/>
          <w:szCs w:val="26"/>
          <w:cs/>
        </w:rPr>
        <w:t>เพื่อทำการประเมินมูลค่ายุติธรรมของ</w:t>
      </w:r>
      <w:r w:rsidRPr="0084165E">
        <w:rPr>
          <w:rFonts w:ascii="Angsana New" w:hAnsi="Angsana New"/>
          <w:sz w:val="26"/>
          <w:szCs w:val="26"/>
        </w:rPr>
        <w:t xml:space="preserve"> </w:t>
      </w:r>
      <w:r w:rsidRPr="0084165E">
        <w:rPr>
          <w:rFonts w:ascii="Angsana New" w:hAnsi="Angsana New" w:hint="cs"/>
          <w:sz w:val="26"/>
          <w:szCs w:val="26"/>
        </w:rPr>
        <w:t>ESOP-W</w:t>
      </w:r>
      <w:r w:rsidRPr="0084165E">
        <w:rPr>
          <w:rFonts w:ascii="Angsana New" w:hAnsi="Angsana New"/>
          <w:sz w:val="26"/>
          <w:szCs w:val="26"/>
        </w:rPr>
        <w:t xml:space="preserve">1 </w:t>
      </w:r>
      <w:r w:rsidRPr="0084165E">
        <w:rPr>
          <w:rFonts w:ascii="Angsana New" w:hAnsi="Angsana New" w:hint="cs"/>
          <w:sz w:val="26"/>
          <w:szCs w:val="26"/>
          <w:cs/>
        </w:rPr>
        <w:t>โดย</w:t>
      </w:r>
      <w:r w:rsidRPr="0084165E">
        <w:rPr>
          <w:rFonts w:ascii="Angsana New" w:hAnsi="Angsana New"/>
          <w:sz w:val="26"/>
          <w:szCs w:val="26"/>
          <w:cs/>
        </w:rPr>
        <w:t>มูลค่ายุติธรรม</w:t>
      </w:r>
      <w:r w:rsidRPr="0084165E">
        <w:rPr>
          <w:rFonts w:ascii="Angsana New" w:hAnsi="Angsana New" w:hint="cs"/>
          <w:sz w:val="26"/>
          <w:szCs w:val="26"/>
          <w:cs/>
        </w:rPr>
        <w:t>ของสิทธิซื้อหุ้น</w:t>
      </w:r>
      <w:r w:rsidRPr="0084165E">
        <w:rPr>
          <w:rFonts w:ascii="Angsana New" w:hAnsi="Angsana New"/>
          <w:sz w:val="26"/>
          <w:szCs w:val="26"/>
          <w:cs/>
        </w:rPr>
        <w:t xml:space="preserve">มีมูลค่า </w:t>
      </w:r>
      <w:r w:rsidRPr="0084165E">
        <w:rPr>
          <w:rFonts w:ascii="Angsana New" w:hAnsi="Angsana New"/>
          <w:sz w:val="26"/>
          <w:szCs w:val="26"/>
        </w:rPr>
        <w:t>0.25214</w:t>
      </w:r>
      <w:r w:rsidRPr="0084165E">
        <w:rPr>
          <w:rFonts w:ascii="Angsana New" w:hAnsi="Angsana New"/>
          <w:sz w:val="26"/>
          <w:szCs w:val="26"/>
          <w:cs/>
        </w:rPr>
        <w:t xml:space="preserve"> บาท</w:t>
      </w:r>
      <w:r w:rsidRPr="0084165E">
        <w:rPr>
          <w:rFonts w:ascii="Angsana New" w:hAnsi="Angsana New" w:hint="cs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  <w:cs/>
        </w:rPr>
        <w:t>ต่อหน่วย</w:t>
      </w:r>
      <w:r w:rsidRPr="0084165E">
        <w:rPr>
          <w:rFonts w:ascii="Angsana New" w:hAnsi="Angsana New" w:hint="cs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  <w:cs/>
        </w:rPr>
        <w:t>ซึ่งใช้วิธี</w:t>
      </w:r>
      <w:r w:rsidRPr="0084165E">
        <w:rPr>
          <w:rFonts w:ascii="Angsana New" w:hAnsi="Angsana New"/>
          <w:sz w:val="26"/>
          <w:szCs w:val="26"/>
        </w:rPr>
        <w:t xml:space="preserve"> Black-Scholes Merton Model </w:t>
      </w:r>
      <w:r w:rsidRPr="0084165E">
        <w:rPr>
          <w:rFonts w:ascii="Angsana New" w:hAnsi="Angsana New"/>
          <w:sz w:val="26"/>
          <w:szCs w:val="26"/>
          <w:cs/>
        </w:rPr>
        <w:t>ในการประเมินมูลค่ายุติธรรมตามรายงานลงวันที่</w:t>
      </w:r>
      <w:r w:rsidRPr="0084165E">
        <w:rPr>
          <w:rFonts w:ascii="Angsana New" w:hAnsi="Angsana New"/>
          <w:sz w:val="26"/>
          <w:szCs w:val="26"/>
        </w:rPr>
        <w:t xml:space="preserve"> 14 </w:t>
      </w:r>
      <w:r w:rsidRPr="0084165E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84165E">
        <w:rPr>
          <w:rFonts w:ascii="Angsana New" w:hAnsi="Angsana New"/>
          <w:sz w:val="26"/>
          <w:szCs w:val="26"/>
        </w:rPr>
        <w:t>2565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ในการนี้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รายจ่ายโดยใช้หุ้น</w:t>
      </w:r>
      <w:r w:rsidRPr="0084165E">
        <w:rPr>
          <w:rFonts w:ascii="Angsana New" w:hAnsi="Angsana New"/>
          <w:sz w:val="26"/>
          <w:szCs w:val="26"/>
          <w:cs/>
        </w:rPr>
        <w:t>เป็นเกณฑ์</w:t>
      </w:r>
      <w:r>
        <w:rPr>
          <w:rFonts w:ascii="Angsana New" w:hAnsi="Angsana New" w:hint="cs"/>
          <w:sz w:val="26"/>
          <w:szCs w:val="26"/>
          <w:cs/>
        </w:rPr>
        <w:t xml:space="preserve">มีจำนวน </w:t>
      </w:r>
      <w:r>
        <w:rPr>
          <w:rFonts w:ascii="Angsana New" w:hAnsi="Angsana New"/>
          <w:sz w:val="26"/>
          <w:szCs w:val="26"/>
        </w:rPr>
        <w:t xml:space="preserve">1.26 </w:t>
      </w:r>
      <w:r>
        <w:rPr>
          <w:rFonts w:ascii="Angsana New" w:hAnsi="Angsana New" w:hint="cs"/>
          <w:sz w:val="26"/>
          <w:szCs w:val="26"/>
          <w:cs/>
        </w:rPr>
        <w:t xml:space="preserve">ล้านบาท โดยบริษัทจะบันทึกเป็นค่าใช้จ่ายตลอดระยะเวลา </w:t>
      </w:r>
      <w:r>
        <w:rPr>
          <w:rFonts w:ascii="Angsana New" w:hAnsi="Angsana New"/>
          <w:sz w:val="26"/>
          <w:szCs w:val="26"/>
        </w:rPr>
        <w:t xml:space="preserve">3 </w:t>
      </w:r>
      <w:r>
        <w:rPr>
          <w:rFonts w:ascii="Angsana New" w:hAnsi="Angsana New" w:hint="cs"/>
          <w:sz w:val="26"/>
          <w:szCs w:val="26"/>
          <w:cs/>
        </w:rPr>
        <w:t xml:space="preserve">ปี ทั้งนี้ </w:t>
      </w:r>
      <w:r w:rsidRPr="0084165E">
        <w:rPr>
          <w:rFonts w:ascii="Angsana New" w:hAnsi="Angsana New"/>
          <w:sz w:val="26"/>
          <w:szCs w:val="26"/>
          <w:cs/>
        </w:rPr>
        <w:t>บริษัท</w:t>
      </w:r>
      <w:r w:rsidRPr="0084165E">
        <w:rPr>
          <w:rFonts w:ascii="Angsana New" w:hAnsi="Angsana New" w:hint="cs"/>
          <w:sz w:val="26"/>
          <w:szCs w:val="26"/>
          <w:cs/>
        </w:rPr>
        <w:t>ได้บันทึก</w:t>
      </w:r>
      <w:r w:rsidRPr="0084165E">
        <w:rPr>
          <w:rFonts w:ascii="Angsana New" w:hAnsi="Angsana New"/>
          <w:sz w:val="26"/>
          <w:szCs w:val="26"/>
          <w:cs/>
        </w:rPr>
        <w:t>ค่าใช้จ่าย</w:t>
      </w:r>
      <w:r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Pr="0084165E">
        <w:rPr>
          <w:rFonts w:ascii="Angsana New" w:hAnsi="Angsana New"/>
          <w:sz w:val="26"/>
          <w:szCs w:val="26"/>
          <w:cs/>
        </w:rPr>
        <w:t>ในการบริหาร</w:t>
      </w:r>
      <w:r w:rsidRPr="0084165E">
        <w:rPr>
          <w:rFonts w:ascii="Angsana New" w:hAnsi="Angsana New" w:hint="cs"/>
          <w:sz w:val="26"/>
          <w:szCs w:val="26"/>
          <w:cs/>
        </w:rPr>
        <w:t>ในงบกำไรขาดทุนเบ็ดเสร็จ</w:t>
      </w:r>
      <w:r w:rsidRPr="0084165E">
        <w:rPr>
          <w:rFonts w:ascii="Angsana New" w:hAnsi="Angsana New"/>
          <w:sz w:val="26"/>
          <w:szCs w:val="26"/>
          <w:cs/>
        </w:rPr>
        <w:t>สำหรับ</w:t>
      </w:r>
      <w:r>
        <w:rPr>
          <w:rFonts w:ascii="Angsana New" w:hAnsi="Angsana New" w:hint="cs"/>
          <w:sz w:val="26"/>
          <w:szCs w:val="26"/>
          <w:cs/>
        </w:rPr>
        <w:t>ปี</w:t>
      </w:r>
      <w:r w:rsidRPr="0084165E">
        <w:rPr>
          <w:rFonts w:ascii="Angsana New" w:hAnsi="Angsana New"/>
          <w:sz w:val="26"/>
          <w:szCs w:val="26"/>
          <w:cs/>
        </w:rPr>
        <w:t>สิ้นสุดวันที่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84165E">
        <w:rPr>
          <w:rFonts w:ascii="Angsana New" w:hAnsi="Angsana New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 xml:space="preserve">5 </w:t>
      </w:r>
      <w:r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>
        <w:rPr>
          <w:rFonts w:ascii="Angsana New" w:hAnsi="Angsana New"/>
          <w:sz w:val="26"/>
          <w:szCs w:val="26"/>
        </w:rPr>
        <w:t xml:space="preserve">    0.23 </w:t>
      </w:r>
      <w:r>
        <w:rPr>
          <w:rFonts w:ascii="Angsana New" w:hAnsi="Angsana New" w:hint="cs"/>
          <w:sz w:val="26"/>
          <w:szCs w:val="26"/>
          <w:cs/>
        </w:rPr>
        <w:t>ล้านบาท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และเป็น</w:t>
      </w:r>
      <w:r w:rsidRPr="0084165E">
        <w:rPr>
          <w:rFonts w:ascii="Angsana New" w:hAnsi="Angsana New"/>
          <w:sz w:val="26"/>
          <w:szCs w:val="26"/>
          <w:cs/>
        </w:rPr>
        <w:t>สำรองส่วนทุนจากการจ่ายโดยใช้หุ้นเป็นเกณฑ์</w:t>
      </w:r>
      <w:r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>
        <w:rPr>
          <w:rFonts w:ascii="Angsana New" w:hAnsi="Angsana New"/>
          <w:sz w:val="26"/>
          <w:szCs w:val="26"/>
        </w:rPr>
        <w:t xml:space="preserve">0.23 </w:t>
      </w:r>
      <w:r>
        <w:rPr>
          <w:rFonts w:ascii="Angsana New" w:hAnsi="Angsana New" w:hint="cs"/>
          <w:sz w:val="26"/>
          <w:szCs w:val="26"/>
          <w:cs/>
        </w:rPr>
        <w:t xml:space="preserve">ล้านบาท ในงบแสดงฐานะการเงิน ณ วันที่ </w:t>
      </w:r>
      <w:r>
        <w:rPr>
          <w:rFonts w:ascii="Angsana New" w:hAnsi="Angsana New"/>
          <w:sz w:val="26"/>
          <w:szCs w:val="26"/>
        </w:rPr>
        <w:t xml:space="preserve">                 31 </w:t>
      </w:r>
      <w:r>
        <w:rPr>
          <w:rFonts w:ascii="Angsana New" w:hAnsi="Angsana New" w:hint="cs"/>
          <w:sz w:val="26"/>
          <w:szCs w:val="26"/>
          <w:cs/>
        </w:rPr>
        <w:t>ธันวาคม</w:t>
      </w:r>
      <w:r w:rsidRPr="0084165E">
        <w:rPr>
          <w:rFonts w:ascii="Angsana New" w:hAnsi="Angsana New"/>
          <w:sz w:val="26"/>
          <w:szCs w:val="26"/>
          <w:cs/>
        </w:rPr>
        <w:t xml:space="preserve"> </w:t>
      </w:r>
      <w:r w:rsidRPr="0084165E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</w:p>
    <w:p w14:paraId="133AE2A9" w14:textId="77777777" w:rsidR="00154976" w:rsidRPr="005C6F08" w:rsidRDefault="00154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A7A9F0" w14:textId="4925F5CB" w:rsidR="00363407" w:rsidRPr="005C6F08" w:rsidRDefault="00363407" w:rsidP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8" w:name="_Hlk95590604"/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283E61">
        <w:rPr>
          <w:rFonts w:ascii="Angsana New" w:hAnsi="Angsana New"/>
          <w:b/>
          <w:bCs/>
          <w:sz w:val="26"/>
          <w:szCs w:val="26"/>
        </w:rPr>
        <w:t>7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62F40E5" w14:textId="77777777" w:rsidR="00363407" w:rsidRPr="005C6F08" w:rsidRDefault="00363407" w:rsidP="00363407">
      <w:pPr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5DD94976" w14:textId="5AEF9049" w:rsidR="00363407" w:rsidRPr="005C6F08" w:rsidRDefault="00363407" w:rsidP="0036340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 w:rsidRPr="005C6F08">
        <w:rPr>
          <w:rFonts w:ascii="Angsana New" w:hAnsi="Angsana New"/>
          <w:sz w:val="26"/>
          <w:szCs w:val="26"/>
        </w:rPr>
        <w:t>2530</w:t>
      </w:r>
      <w:r w:rsidRPr="005C6F08">
        <w:rPr>
          <w:rFonts w:ascii="Angsana New" w:hAnsi="Angsana New"/>
          <w:sz w:val="26"/>
          <w:szCs w:val="26"/>
          <w:cs/>
        </w:rPr>
        <w:t xml:space="preserve"> การเข้าเป็นสมาชิกกองทุนเป็นไปตามความสมัครใจของพนักงาน </w:t>
      </w:r>
      <w:r w:rsidR="0013437E" w:rsidRPr="005C6F08">
        <w:rPr>
          <w:rFonts w:ascii="Angsana New" w:hAnsi="Angsana New"/>
          <w:sz w:val="26"/>
          <w:szCs w:val="26"/>
          <w:cs/>
        </w:rPr>
        <w:t>สมาชิกต้องจ่ายเงินสะสมเข้ากองทุนในอัตราร้อยละ</w:t>
      </w:r>
      <w:r w:rsidR="0013437E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="0013437E" w:rsidRPr="005C6F08">
        <w:rPr>
          <w:rFonts w:ascii="Angsana New" w:hAnsi="Angsana New"/>
          <w:sz w:val="26"/>
          <w:szCs w:val="26"/>
        </w:rPr>
        <w:t>2</w:t>
      </w:r>
      <w:r w:rsidR="0013437E" w:rsidRPr="005C6F08">
        <w:rPr>
          <w:rFonts w:ascii="Angsana New" w:hAnsi="Angsana New"/>
          <w:sz w:val="26"/>
          <w:szCs w:val="26"/>
          <w:cs/>
        </w:rPr>
        <w:t xml:space="preserve"> </w:t>
      </w:r>
      <w:r w:rsidR="0013437E" w:rsidRPr="005C6F08">
        <w:rPr>
          <w:rFonts w:ascii="Angsana New" w:hAnsi="Angsana New" w:hint="cs"/>
          <w:sz w:val="26"/>
          <w:szCs w:val="26"/>
          <w:cs/>
        </w:rPr>
        <w:t>ถึง</w:t>
      </w:r>
      <w:r w:rsidR="0013437E" w:rsidRPr="005C6F08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5C6F08">
        <w:rPr>
          <w:rFonts w:ascii="Angsana New" w:hAnsi="Angsana New"/>
          <w:sz w:val="26"/>
          <w:szCs w:val="26"/>
        </w:rPr>
        <w:t xml:space="preserve">15 </w:t>
      </w:r>
      <w:r w:rsidR="0013437E" w:rsidRPr="005C6F08">
        <w:rPr>
          <w:rFonts w:ascii="Angsana New" w:hAnsi="Angsana New"/>
          <w:sz w:val="26"/>
          <w:szCs w:val="26"/>
          <w:cs/>
        </w:rPr>
        <w:t xml:space="preserve">ของเงินเดือนพนักงาน และบริษัทต้องจ่ายสมทบเข้ากองทุนในอัตราร้อยละ </w:t>
      </w:r>
      <w:r w:rsidR="0013437E" w:rsidRPr="005C6F08">
        <w:rPr>
          <w:rFonts w:ascii="Angsana New" w:hAnsi="Angsana New"/>
          <w:sz w:val="26"/>
          <w:szCs w:val="26"/>
        </w:rPr>
        <w:t xml:space="preserve">2 </w:t>
      </w:r>
      <w:r w:rsidR="0013437E" w:rsidRPr="005C6F08">
        <w:rPr>
          <w:rFonts w:ascii="Angsana New" w:hAnsi="Angsana New" w:hint="cs"/>
          <w:sz w:val="26"/>
          <w:szCs w:val="26"/>
          <w:cs/>
        </w:rPr>
        <w:t>ถึง</w:t>
      </w:r>
      <w:r w:rsidR="0013437E" w:rsidRPr="005C6F08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5C6F08">
        <w:rPr>
          <w:rFonts w:ascii="Angsana New" w:hAnsi="Angsana New"/>
          <w:sz w:val="26"/>
          <w:szCs w:val="26"/>
        </w:rPr>
        <w:t xml:space="preserve">6 </w:t>
      </w:r>
      <w:r w:rsidR="0013437E" w:rsidRPr="005C6F08">
        <w:rPr>
          <w:rFonts w:ascii="Angsana New" w:hAnsi="Angsana New"/>
          <w:sz w:val="26"/>
          <w:szCs w:val="26"/>
          <w:cs/>
        </w:rPr>
        <w:t>ของเงินเดือนพนักงานทุกเดือนโดยขึ้นอยู่กับอายุการทำงาน</w:t>
      </w:r>
      <w:r w:rsidR="0013437E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5C6F08">
        <w:rPr>
          <w:rFonts w:ascii="Angsana New" w:hAnsi="Angsana New"/>
          <w:sz w:val="26"/>
          <w:szCs w:val="26"/>
        </w:rPr>
        <w:t>2</w:t>
      </w:r>
      <w:r w:rsidRPr="005C6F08">
        <w:rPr>
          <w:rFonts w:ascii="Angsana New" w:hAnsi="Angsana New"/>
          <w:sz w:val="26"/>
          <w:szCs w:val="26"/>
          <w:cs/>
        </w:rPr>
        <w:t xml:space="preserve"> (พ.ศ. </w:t>
      </w:r>
      <w:r w:rsidRPr="005C6F08">
        <w:rPr>
          <w:rFonts w:ascii="Angsana New" w:hAnsi="Angsana New"/>
          <w:sz w:val="26"/>
          <w:szCs w:val="26"/>
        </w:rPr>
        <w:t>2532</w:t>
      </w:r>
      <w:r w:rsidRPr="005C6F08">
        <w:rPr>
          <w:rFonts w:ascii="Angsana New" w:hAnsi="Angsana New"/>
          <w:sz w:val="26"/>
          <w:szCs w:val="26"/>
          <w:cs/>
        </w:rPr>
        <w:t xml:space="preserve">) ออกตามความในพระราชบัญญัติกองทุนสำรองเลี้ยงชีพ พ.ศ. </w:t>
      </w:r>
      <w:r w:rsidRPr="005C6F08">
        <w:rPr>
          <w:rFonts w:ascii="Angsana New" w:hAnsi="Angsana New"/>
          <w:sz w:val="26"/>
          <w:szCs w:val="26"/>
        </w:rPr>
        <w:t>2530</w:t>
      </w:r>
    </w:p>
    <w:p w14:paraId="73E41D83" w14:textId="5B546FE6" w:rsidR="00363407" w:rsidRPr="005C6F08" w:rsidRDefault="00363407" w:rsidP="00363407">
      <w:pPr>
        <w:jc w:val="thaiDistribute"/>
        <w:rPr>
          <w:rFonts w:ascii="Angsana New" w:hAnsi="Angsana New"/>
          <w:sz w:val="22"/>
          <w:szCs w:val="22"/>
        </w:rPr>
      </w:pPr>
    </w:p>
    <w:p w14:paraId="114D2F24" w14:textId="240A2E36" w:rsidR="00363407" w:rsidRPr="005C6F08" w:rsidRDefault="00363407" w:rsidP="00363407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ส่วนที่บริษัทจ่ายสมทบสำหรับปี </w:t>
      </w:r>
      <w:r w:rsidRPr="005C6F08">
        <w:rPr>
          <w:rFonts w:ascii="Angsana New" w:hAnsi="Angsana New"/>
          <w:sz w:val="26"/>
          <w:szCs w:val="26"/>
        </w:rPr>
        <w:t>256</w:t>
      </w:r>
      <w:r w:rsidR="00A44430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ซึ่งบันทึกเป็นค่าใช้จ่ายในงบกำไรขาดทุนเบ็ดเสร็จมีจำนวนเงิน</w:t>
      </w:r>
      <w:r w:rsidRPr="00283E61">
        <w:rPr>
          <w:rFonts w:ascii="Angsana New" w:hAnsi="Angsana New"/>
          <w:sz w:val="26"/>
          <w:szCs w:val="26"/>
          <w:cs/>
        </w:rPr>
        <w:t xml:space="preserve">ประมาณ </w:t>
      </w:r>
      <w:r w:rsidR="003F0EFA" w:rsidRPr="00283E61">
        <w:rPr>
          <w:rFonts w:ascii="Angsana New" w:hAnsi="Angsana New"/>
          <w:sz w:val="26"/>
          <w:szCs w:val="26"/>
        </w:rPr>
        <w:t>0.</w:t>
      </w:r>
      <w:r w:rsidR="00283E61" w:rsidRPr="00283E61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5C6F08">
        <w:rPr>
          <w:rFonts w:ascii="Angsana New" w:hAnsi="Angsana New"/>
          <w:sz w:val="26"/>
          <w:szCs w:val="26"/>
        </w:rPr>
        <w:t>(256</w:t>
      </w:r>
      <w:r w:rsidR="00A44430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</w:rPr>
        <w:t>:</w:t>
      </w:r>
      <w:r w:rsidR="00A44430" w:rsidRPr="00A44430">
        <w:rPr>
          <w:rFonts w:ascii="Angsana New" w:hAnsi="Angsana New"/>
          <w:sz w:val="26"/>
          <w:szCs w:val="26"/>
        </w:rPr>
        <w:t xml:space="preserve"> </w:t>
      </w:r>
      <w:r w:rsidR="00A44430" w:rsidRPr="005C6F08">
        <w:rPr>
          <w:rFonts w:ascii="Angsana New" w:hAnsi="Angsana New"/>
          <w:sz w:val="26"/>
          <w:szCs w:val="26"/>
        </w:rPr>
        <w:t xml:space="preserve">0.4 </w:t>
      </w:r>
      <w:r w:rsidR="00A44430" w:rsidRPr="005C6F08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</w:rPr>
        <w:t>)</w:t>
      </w:r>
    </w:p>
    <w:p w14:paraId="1E0A5D1B" w14:textId="77777777" w:rsidR="006836F6" w:rsidRDefault="006836F6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bookmarkStart w:id="9" w:name="_Hlk95590665"/>
      <w:bookmarkEnd w:id="8"/>
    </w:p>
    <w:p w14:paraId="5287C7C4" w14:textId="2C0384CC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283E61">
        <w:rPr>
          <w:rFonts w:ascii="Angsana New" w:hAnsi="Angsana New"/>
          <w:b/>
          <w:bCs/>
          <w:sz w:val="26"/>
          <w:szCs w:val="26"/>
        </w:rPr>
        <w:t>8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3E079DBE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453B5F4F" w14:textId="23333114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180668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180668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ได้แก่</w:t>
      </w:r>
    </w:p>
    <w:p w14:paraId="11C43903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A4C20" w:rsidRPr="005C6F08" w14:paraId="5AC6EC19" w14:textId="77777777" w:rsidTr="00D07F74">
        <w:tc>
          <w:tcPr>
            <w:tcW w:w="6731" w:type="dxa"/>
          </w:tcPr>
          <w:p w14:paraId="2FCBDD5D" w14:textId="77777777" w:rsidR="004A4C20" w:rsidRPr="005C6F08" w:rsidRDefault="004A4C20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AF8183F" w14:textId="77777777" w:rsidR="004A4C20" w:rsidRPr="005C6F08" w:rsidRDefault="004A4C20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180668" w:rsidRPr="005C6F08" w14:paraId="39632575" w14:textId="77777777" w:rsidTr="001A1451">
        <w:tc>
          <w:tcPr>
            <w:tcW w:w="6731" w:type="dxa"/>
          </w:tcPr>
          <w:p w14:paraId="1C5C524D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CCE17EF" w14:textId="1B2233B8" w:rsidR="00180668" w:rsidRPr="005C6F08" w:rsidRDefault="00180668" w:rsidP="0018066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2978FC00" w14:textId="77777777" w:rsidR="00180668" w:rsidRPr="005C6F08" w:rsidRDefault="00180668" w:rsidP="00180668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21684D1D" w14:textId="6227F6D4" w:rsidR="00180668" w:rsidRPr="005C6F08" w:rsidRDefault="00180668" w:rsidP="0018066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80668" w:rsidRPr="005C6F08" w14:paraId="55B6F745" w14:textId="77777777" w:rsidTr="001A1451">
        <w:tc>
          <w:tcPr>
            <w:tcW w:w="6731" w:type="dxa"/>
          </w:tcPr>
          <w:p w14:paraId="2BA0BDC4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509CCDE3" w14:textId="77777777" w:rsidR="00180668" w:rsidRPr="005C6F08" w:rsidRDefault="00180668" w:rsidP="0018066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A935475" w14:textId="77777777" w:rsidR="00180668" w:rsidRPr="005C6F08" w:rsidRDefault="00180668" w:rsidP="00180668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711BE1EB" w14:textId="77777777" w:rsidR="00180668" w:rsidRPr="005C6F08" w:rsidRDefault="00180668" w:rsidP="00180668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80668" w:rsidRPr="005C6F08" w14:paraId="1077DEB8" w14:textId="77777777" w:rsidTr="001A1451">
        <w:trPr>
          <w:trHeight w:val="252"/>
        </w:trPr>
        <w:tc>
          <w:tcPr>
            <w:tcW w:w="6731" w:type="dxa"/>
          </w:tcPr>
          <w:p w14:paraId="7D18A311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วัตถุดิบ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และอะไหล่ใช้ไป</w:t>
            </w:r>
          </w:p>
        </w:tc>
        <w:tc>
          <w:tcPr>
            <w:tcW w:w="1405" w:type="dxa"/>
            <w:shd w:val="clear" w:color="auto" w:fill="auto"/>
          </w:tcPr>
          <w:p w14:paraId="3534ABDA" w14:textId="2572F7C7" w:rsidR="00180668" w:rsidRPr="005D4B5D" w:rsidRDefault="00180668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1</w:t>
            </w:r>
            <w:r w:rsidR="005D4B5D" w:rsidRPr="005D4B5D">
              <w:rPr>
                <w:rFonts w:ascii="Angsana New" w:hAnsi="Angsana New"/>
                <w:sz w:val="26"/>
                <w:szCs w:val="26"/>
              </w:rPr>
              <w:t>70,839</w:t>
            </w:r>
          </w:p>
        </w:tc>
        <w:tc>
          <w:tcPr>
            <w:tcW w:w="269" w:type="dxa"/>
          </w:tcPr>
          <w:p w14:paraId="40B19A98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8848F3C" w14:textId="3AEB54A5" w:rsidR="00180668" w:rsidRPr="005C6F08" w:rsidRDefault="00180668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128,284</w:t>
            </w:r>
          </w:p>
        </w:tc>
      </w:tr>
      <w:tr w:rsidR="00180668" w:rsidRPr="005C6F08" w14:paraId="048B2435" w14:textId="77777777" w:rsidTr="001A1451">
        <w:trPr>
          <w:trHeight w:val="252"/>
        </w:trPr>
        <w:tc>
          <w:tcPr>
            <w:tcW w:w="6731" w:type="dxa"/>
          </w:tcPr>
          <w:p w14:paraId="61A7FE4D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การเปลี่ยนแปลงในสินค้าซื้อมาเพื่อขาย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สินค้าสำเร็จรูปและงานระหว่างทำ</w:t>
            </w:r>
          </w:p>
        </w:tc>
        <w:tc>
          <w:tcPr>
            <w:tcW w:w="1405" w:type="dxa"/>
            <w:shd w:val="clear" w:color="auto" w:fill="auto"/>
          </w:tcPr>
          <w:p w14:paraId="04D3B86D" w14:textId="7A699189" w:rsidR="00180668" w:rsidRPr="005D4B5D" w:rsidRDefault="005D4B5D" w:rsidP="005D4B5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1,570</w:t>
            </w:r>
          </w:p>
        </w:tc>
        <w:tc>
          <w:tcPr>
            <w:tcW w:w="269" w:type="dxa"/>
          </w:tcPr>
          <w:p w14:paraId="4956E904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63619DE" w14:textId="394C2FBB" w:rsidR="00180668" w:rsidRPr="005C6F08" w:rsidRDefault="00180668" w:rsidP="00180668">
            <w:pPr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ab/>
              <w:t>(1,701)</w:t>
            </w:r>
          </w:p>
        </w:tc>
      </w:tr>
      <w:tr w:rsidR="00180668" w:rsidRPr="005C6F08" w14:paraId="56831AD0" w14:textId="77777777" w:rsidTr="001A1451">
        <w:trPr>
          <w:trHeight w:val="252"/>
        </w:trPr>
        <w:tc>
          <w:tcPr>
            <w:tcW w:w="6731" w:type="dxa"/>
          </w:tcPr>
          <w:p w14:paraId="68F8AE76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5" w:type="dxa"/>
            <w:shd w:val="clear" w:color="auto" w:fill="auto"/>
          </w:tcPr>
          <w:p w14:paraId="2749E153" w14:textId="19FC4C8D" w:rsidR="00180668" w:rsidRPr="005D4B5D" w:rsidRDefault="005D4B5D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77</w:t>
            </w:r>
            <w:r w:rsidR="00180668" w:rsidRPr="005D4B5D">
              <w:rPr>
                <w:rFonts w:ascii="Angsana New" w:hAnsi="Angsana New"/>
                <w:sz w:val="26"/>
                <w:szCs w:val="26"/>
              </w:rPr>
              <w:t>,</w:t>
            </w:r>
            <w:r w:rsidRPr="005D4B5D">
              <w:rPr>
                <w:rFonts w:ascii="Angsana New" w:hAnsi="Angsana New"/>
                <w:sz w:val="26"/>
                <w:szCs w:val="26"/>
              </w:rPr>
              <w:t>883</w:t>
            </w:r>
          </w:p>
        </w:tc>
        <w:tc>
          <w:tcPr>
            <w:tcW w:w="269" w:type="dxa"/>
          </w:tcPr>
          <w:p w14:paraId="5855FBAD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75A50378" w14:textId="56EC243D" w:rsidR="00180668" w:rsidRPr="005C6F08" w:rsidRDefault="00180668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60,651</w:t>
            </w:r>
          </w:p>
        </w:tc>
      </w:tr>
      <w:tr w:rsidR="00180668" w:rsidRPr="005C6F08" w14:paraId="75B6A55F" w14:textId="77777777" w:rsidTr="001A1451">
        <w:trPr>
          <w:trHeight w:val="252"/>
        </w:trPr>
        <w:tc>
          <w:tcPr>
            <w:tcW w:w="6731" w:type="dxa"/>
          </w:tcPr>
          <w:p w14:paraId="7EA88017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05" w:type="dxa"/>
            <w:shd w:val="clear" w:color="auto" w:fill="auto"/>
          </w:tcPr>
          <w:p w14:paraId="2146ED17" w14:textId="2D57652A" w:rsidR="00180668" w:rsidRPr="005D4B5D" w:rsidRDefault="005D4B5D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33,912</w:t>
            </w:r>
          </w:p>
        </w:tc>
        <w:tc>
          <w:tcPr>
            <w:tcW w:w="269" w:type="dxa"/>
          </w:tcPr>
          <w:p w14:paraId="39025336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93F1FE0" w14:textId="28D9CEBE" w:rsidR="00180668" w:rsidRPr="005C6F08" w:rsidRDefault="00180668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29,563</w:t>
            </w:r>
          </w:p>
        </w:tc>
      </w:tr>
      <w:tr w:rsidR="00180668" w:rsidRPr="005C6F08" w14:paraId="1BC693D2" w14:textId="77777777" w:rsidTr="001A1451">
        <w:trPr>
          <w:trHeight w:val="252"/>
        </w:trPr>
        <w:tc>
          <w:tcPr>
            <w:tcW w:w="6731" w:type="dxa"/>
          </w:tcPr>
          <w:p w14:paraId="561815ED" w14:textId="443BEFA0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750E0082" w14:textId="4FA541D7" w:rsidR="00180668" w:rsidRPr="005D4B5D" w:rsidRDefault="005D4B5D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5</w:t>
            </w:r>
            <w:r w:rsidR="00EA3297">
              <w:rPr>
                <w:rFonts w:ascii="Angsana New" w:hAnsi="Angsana New"/>
                <w:sz w:val="26"/>
                <w:szCs w:val="26"/>
              </w:rPr>
              <w:t>7</w:t>
            </w:r>
            <w:r w:rsidR="00180668" w:rsidRPr="005D4B5D">
              <w:rPr>
                <w:rFonts w:ascii="Angsana New" w:hAnsi="Angsana New"/>
                <w:sz w:val="26"/>
                <w:szCs w:val="26"/>
              </w:rPr>
              <w:t>,</w:t>
            </w:r>
            <w:r w:rsidR="00EA3297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269" w:type="dxa"/>
          </w:tcPr>
          <w:p w14:paraId="3536779C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0597633B" w14:textId="291FE9E1" w:rsidR="00180668" w:rsidRPr="005C6F08" w:rsidRDefault="00180668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48,13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80668" w:rsidRPr="005C6F08" w14:paraId="7A250111" w14:textId="77777777" w:rsidTr="001A1451">
        <w:trPr>
          <w:trHeight w:val="252"/>
        </w:trPr>
        <w:tc>
          <w:tcPr>
            <w:tcW w:w="6731" w:type="dxa"/>
          </w:tcPr>
          <w:p w14:paraId="685FCC59" w14:textId="5E8375C6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F6CEA" w14:textId="0BE11B2C" w:rsidR="00180668" w:rsidRPr="005D4B5D" w:rsidRDefault="005D4B5D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4B5D">
              <w:rPr>
                <w:rFonts w:ascii="Angsana New" w:hAnsi="Angsana New"/>
                <w:sz w:val="26"/>
                <w:szCs w:val="26"/>
              </w:rPr>
              <w:t>34</w:t>
            </w:r>
            <w:r w:rsidR="00EA3297">
              <w:rPr>
                <w:rFonts w:ascii="Angsana New" w:hAnsi="Angsana New"/>
                <w:sz w:val="26"/>
                <w:szCs w:val="26"/>
              </w:rPr>
              <w:t>1</w:t>
            </w:r>
            <w:r w:rsidRPr="005D4B5D">
              <w:rPr>
                <w:rFonts w:ascii="Angsana New" w:hAnsi="Angsana New"/>
                <w:sz w:val="26"/>
                <w:szCs w:val="26"/>
              </w:rPr>
              <w:t>,</w:t>
            </w:r>
            <w:r w:rsidR="00EA3297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269" w:type="dxa"/>
          </w:tcPr>
          <w:p w14:paraId="3C722D24" w14:textId="77777777" w:rsidR="00180668" w:rsidRPr="005C6F08" w:rsidRDefault="00180668" w:rsidP="0018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A99A5" w14:textId="1181C1A7" w:rsidR="00180668" w:rsidRPr="005C6F08" w:rsidRDefault="00180668" w:rsidP="0018066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264,92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bookmarkEnd w:id="9"/>
    </w:tbl>
    <w:p w14:paraId="1F08A666" w14:textId="78E4ABAF" w:rsidR="00123935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40A6FE93" w14:textId="77777777" w:rsidR="00A44430" w:rsidRPr="005C6F08" w:rsidRDefault="00A4443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2C41E039" w14:textId="77777777" w:rsidR="00A44430" w:rsidRDefault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7A2D6F9" w14:textId="1C1569F6" w:rsidR="004556CD" w:rsidRPr="005C6F08" w:rsidRDefault="00283E61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19</w:t>
      </w:r>
      <w:r w:rsidR="004556CD" w:rsidRPr="005C6F08">
        <w:rPr>
          <w:rFonts w:ascii="Angsana New" w:hAnsi="Angsana New"/>
          <w:b/>
          <w:bCs/>
          <w:sz w:val="26"/>
          <w:szCs w:val="26"/>
        </w:rPr>
        <w:t>.</w:t>
      </w:r>
      <w:r w:rsidR="004556CD" w:rsidRPr="005C6F08">
        <w:rPr>
          <w:rFonts w:ascii="Angsana New" w:hAnsi="Angsana New"/>
          <w:b/>
          <w:bCs/>
          <w:sz w:val="26"/>
          <w:szCs w:val="26"/>
        </w:rPr>
        <w:tab/>
      </w:r>
      <w:r w:rsidR="004556CD" w:rsidRPr="005C6F08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</w:t>
      </w:r>
    </w:p>
    <w:p w14:paraId="4D1DEBD1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EC9735" w14:textId="007904F2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ส่วนที่เป็นของผู้ถือหุ้นของบริษัทด้วยจำนวนหุ้นสามัญถัวเฉลี่ยถ่วงน้ำหนักที่ออกในระหว่าง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</w:p>
    <w:p w14:paraId="02717D69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6E4DE9D" w14:textId="2B57838D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</w:t>
      </w:r>
      <w:r w:rsidR="00A44430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  <w:lang w:val="en-GB"/>
        </w:rPr>
        <w:t>25</w:t>
      </w:r>
      <w:r w:rsidRPr="005C6F08">
        <w:rPr>
          <w:rFonts w:ascii="Angsana New" w:hAnsi="Angsana New"/>
          <w:sz w:val="26"/>
          <w:szCs w:val="26"/>
        </w:rPr>
        <w:t>6</w:t>
      </w:r>
      <w:r w:rsidR="00A44430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53D1317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556CD" w:rsidRPr="005C6F08" w14:paraId="40656B76" w14:textId="77777777" w:rsidTr="005C72CF">
        <w:tc>
          <w:tcPr>
            <w:tcW w:w="6731" w:type="dxa"/>
          </w:tcPr>
          <w:p w14:paraId="331232F9" w14:textId="77777777" w:rsidR="004556CD" w:rsidRPr="005C6F08" w:rsidRDefault="004556CD" w:rsidP="005C72C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C3A3739" w14:textId="77777777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4556CD" w:rsidRPr="005C6F08" w14:paraId="620BC7BD" w14:textId="77777777" w:rsidTr="005C72CF">
        <w:tc>
          <w:tcPr>
            <w:tcW w:w="6731" w:type="dxa"/>
          </w:tcPr>
          <w:p w14:paraId="0DD85AF9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026B269" w14:textId="617548BA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4443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27974994" w14:textId="77777777" w:rsidR="004556CD" w:rsidRPr="005C6F08" w:rsidRDefault="004556CD" w:rsidP="005C72C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1EE67AA" w14:textId="57A10A8E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4443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4556CD" w:rsidRPr="005C6F08" w14:paraId="2E8E7E9B" w14:textId="77777777" w:rsidTr="005C72CF">
        <w:tc>
          <w:tcPr>
            <w:tcW w:w="6731" w:type="dxa"/>
          </w:tcPr>
          <w:p w14:paraId="78FA758C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B7C7E89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20F1F38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092D6BD5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576BC" w:rsidRPr="005C6F08" w14:paraId="158BE9D1" w14:textId="77777777" w:rsidTr="005C72CF">
        <w:trPr>
          <w:trHeight w:val="252"/>
        </w:trPr>
        <w:tc>
          <w:tcPr>
            <w:tcW w:w="6731" w:type="dxa"/>
          </w:tcPr>
          <w:p w14:paraId="2B9BCAF0" w14:textId="77777777" w:rsidR="008576BC" w:rsidRPr="00A8610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A8610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86100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05" w:type="dxa"/>
            <w:vAlign w:val="bottom"/>
          </w:tcPr>
          <w:p w14:paraId="12C52FBC" w14:textId="4B8EF153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8576BC">
              <w:rPr>
                <w:rFonts w:ascii="Angsana New" w:hAnsi="Angsana New"/>
                <w:sz w:val="26"/>
                <w:szCs w:val="26"/>
              </w:rPr>
              <w:t>9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576B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69" w:type="dxa"/>
          </w:tcPr>
          <w:p w14:paraId="31C4EAE8" w14:textId="77777777" w:rsidR="008576BC" w:rsidRPr="00A4443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6A74952E" w14:textId="211EDDEC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>11,695</w:t>
            </w:r>
          </w:p>
        </w:tc>
      </w:tr>
      <w:tr w:rsidR="008576BC" w:rsidRPr="005C6F08" w14:paraId="059544BA" w14:textId="77777777" w:rsidTr="005C72CF">
        <w:trPr>
          <w:trHeight w:val="252"/>
        </w:trPr>
        <w:tc>
          <w:tcPr>
            <w:tcW w:w="6731" w:type="dxa"/>
          </w:tcPr>
          <w:p w14:paraId="3395C42E" w14:textId="0B9D9D3A" w:rsidR="008576BC" w:rsidRPr="00A8610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A8610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86100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A86100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283E61" w:rsidRPr="00A86100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Pr="00A86100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5" w:type="dxa"/>
            <w:vAlign w:val="bottom"/>
          </w:tcPr>
          <w:p w14:paraId="1393D69B" w14:textId="64854EB5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9" w:type="dxa"/>
          </w:tcPr>
          <w:p w14:paraId="299CAD22" w14:textId="77777777" w:rsidR="008576BC" w:rsidRPr="00A4443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7AAACD5C" w14:textId="2801FD45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</w:tr>
      <w:tr w:rsidR="008576BC" w:rsidRPr="005C6F08" w14:paraId="00084BE2" w14:textId="77777777" w:rsidTr="005C72CF">
        <w:trPr>
          <w:trHeight w:val="252"/>
        </w:trPr>
        <w:tc>
          <w:tcPr>
            <w:tcW w:w="6731" w:type="dxa"/>
          </w:tcPr>
          <w:p w14:paraId="4A7A4240" w14:textId="3FF7C80C" w:rsidR="008576BC" w:rsidRPr="00A8610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A86100">
              <w:rPr>
                <w:rFonts w:ascii="Angsana New" w:hAnsi="Angsana New" w:hint="cs"/>
                <w:sz w:val="26"/>
                <w:szCs w:val="26"/>
                <w:cs/>
              </w:rPr>
              <w:t>หุ้นสามัญที่ออกจำหน่ายในระหว่างปี</w:t>
            </w:r>
            <w:r w:rsidRPr="00A8610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A86100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A86100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283E61" w:rsidRPr="00A86100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Pr="00A86100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5" w:type="dxa"/>
            <w:vAlign w:val="bottom"/>
          </w:tcPr>
          <w:p w14:paraId="4F4C714F" w14:textId="73467036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9" w:type="dxa"/>
          </w:tcPr>
          <w:p w14:paraId="42A3B84B" w14:textId="77777777" w:rsidR="008576BC" w:rsidRPr="00A4443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1DE1F1DC" w14:textId="04280828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>10,389</w:t>
            </w:r>
          </w:p>
        </w:tc>
      </w:tr>
      <w:tr w:rsidR="008576BC" w:rsidRPr="005C6F08" w14:paraId="17A80EF4" w14:textId="77777777" w:rsidTr="001C7C3A">
        <w:trPr>
          <w:trHeight w:val="252"/>
        </w:trPr>
        <w:tc>
          <w:tcPr>
            <w:tcW w:w="6731" w:type="dxa"/>
          </w:tcPr>
          <w:p w14:paraId="5953D11A" w14:textId="77777777" w:rsidR="008576BC" w:rsidRPr="00A8610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8610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9AE88" w14:textId="48D8F5F9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8576BC">
              <w:rPr>
                <w:rFonts w:ascii="Angsana New" w:hAnsi="Angsana New"/>
                <w:sz w:val="26"/>
                <w:szCs w:val="26"/>
              </w:rPr>
              <w:t>9</w:t>
            </w:r>
            <w:r w:rsidRPr="008576BC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8576BC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69" w:type="dxa"/>
          </w:tcPr>
          <w:p w14:paraId="5FF987F2" w14:textId="77777777" w:rsidR="008576BC" w:rsidRPr="00A4443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14887" w14:textId="55B2C7D1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>130,884</w:t>
            </w:r>
          </w:p>
        </w:tc>
      </w:tr>
    </w:tbl>
    <w:p w14:paraId="25526B0E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14:paraId="4F1DD734" w14:textId="4B73AB96" w:rsidR="00A44430" w:rsidRPr="006D7D8E" w:rsidRDefault="00A44430" w:rsidP="00A4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186A89">
        <w:rPr>
          <w:rFonts w:ascii="Angsana New" w:hAnsi="Angsana New" w:hint="cs"/>
          <w:sz w:val="26"/>
          <w:szCs w:val="26"/>
          <w:cs/>
        </w:rPr>
        <w:t>ตามที่กล่าวในหมายเหตุ</w:t>
      </w:r>
      <w:r w:rsidRPr="00186A89">
        <w:rPr>
          <w:rFonts w:ascii="Angsana New" w:hAnsi="Angsana New"/>
          <w:sz w:val="26"/>
          <w:szCs w:val="26"/>
        </w:rPr>
        <w:t xml:space="preserve"> </w:t>
      </w:r>
      <w:r w:rsidR="00D032FE">
        <w:rPr>
          <w:rFonts w:ascii="Angsana New" w:hAnsi="Angsana New"/>
          <w:sz w:val="26"/>
          <w:szCs w:val="26"/>
        </w:rPr>
        <w:t>2</w:t>
      </w:r>
      <w:r w:rsidR="009672D2">
        <w:rPr>
          <w:rFonts w:ascii="Angsana New" w:hAnsi="Angsana New"/>
          <w:sz w:val="26"/>
          <w:szCs w:val="26"/>
        </w:rPr>
        <w:t>0</w:t>
      </w:r>
      <w:r>
        <w:rPr>
          <w:rFonts w:ascii="Angsana New" w:hAnsi="Angsana New"/>
          <w:sz w:val="26"/>
          <w:szCs w:val="26"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>การเปลี่ยนแปลง</w:t>
      </w:r>
      <w:r w:rsidRPr="00186A89">
        <w:rPr>
          <w:rFonts w:ascii="Angsana New" w:hAnsi="Angsana New"/>
          <w:sz w:val="26"/>
          <w:szCs w:val="26"/>
          <w:cs/>
        </w:rPr>
        <w:t>จำนวนหุ้นสามัญที่เกิดจากการเพิ่มทุนโดยการออกหุ้นปันผล</w:t>
      </w:r>
      <w:r w:rsidRPr="00AB0A50">
        <w:rPr>
          <w:rFonts w:ascii="Angsana New" w:hAnsi="Angsana New"/>
          <w:sz w:val="26"/>
          <w:szCs w:val="26"/>
          <w:cs/>
        </w:rPr>
        <w:t>มีผลทำให้จำนวนหุ้นสามัญ</w:t>
      </w:r>
      <w:r>
        <w:rPr>
          <w:rFonts w:ascii="Angsana New" w:hAnsi="Angsana New"/>
          <w:sz w:val="26"/>
          <w:szCs w:val="26"/>
        </w:rPr>
        <w:t xml:space="preserve">             </w:t>
      </w:r>
      <w:r w:rsidRPr="00AB0A50">
        <w:rPr>
          <w:rFonts w:ascii="Angsana New" w:hAnsi="Angsana New"/>
          <w:sz w:val="26"/>
          <w:szCs w:val="26"/>
          <w:cs/>
        </w:rPr>
        <w:t>ถัวเฉลี่ยถ่วงน้ำหนักที่ใช้ในการคำนวณ</w:t>
      </w:r>
      <w:r>
        <w:rPr>
          <w:rFonts w:ascii="Angsana New" w:hAnsi="Angsana New" w:hint="cs"/>
          <w:sz w:val="26"/>
          <w:szCs w:val="26"/>
          <w:cs/>
        </w:rPr>
        <w:t>กำไร</w:t>
      </w:r>
      <w:r w:rsidRPr="00AB0A50">
        <w:rPr>
          <w:rFonts w:ascii="Angsana New" w:hAnsi="Angsana New"/>
          <w:sz w:val="26"/>
          <w:szCs w:val="26"/>
          <w:cs/>
        </w:rPr>
        <w:t>ต่อหุ้นขั้นพื้นฐานสำหรับ</w:t>
      </w:r>
      <w:r w:rsidR="009E30A5">
        <w:rPr>
          <w:rFonts w:ascii="Angsana New" w:hAnsi="Angsana New" w:hint="cs"/>
          <w:sz w:val="26"/>
          <w:szCs w:val="26"/>
          <w:cs/>
        </w:rPr>
        <w:t>ปี</w:t>
      </w:r>
      <w:r w:rsidRPr="00AB0A50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AB0A50">
        <w:rPr>
          <w:rFonts w:ascii="Angsana New" w:hAnsi="Angsana New"/>
          <w:sz w:val="26"/>
          <w:szCs w:val="26"/>
        </w:rPr>
        <w:t>3</w:t>
      </w:r>
      <w:r w:rsidR="009E30A5">
        <w:rPr>
          <w:rFonts w:ascii="Angsana New" w:hAnsi="Angsana New"/>
          <w:sz w:val="26"/>
          <w:szCs w:val="26"/>
        </w:rPr>
        <w:t>1</w:t>
      </w:r>
      <w:r w:rsidRPr="00AB0A50">
        <w:rPr>
          <w:rFonts w:ascii="Angsana New" w:hAnsi="Angsana New"/>
          <w:sz w:val="26"/>
          <w:szCs w:val="26"/>
        </w:rPr>
        <w:t xml:space="preserve"> </w:t>
      </w:r>
      <w:r w:rsidR="009E30A5" w:rsidRPr="005C6F08">
        <w:rPr>
          <w:rFonts w:ascii="Angsana New" w:hAnsi="Angsana New" w:hint="cs"/>
          <w:sz w:val="26"/>
          <w:szCs w:val="26"/>
          <w:cs/>
        </w:rPr>
        <w:t>ธันวาคม</w:t>
      </w:r>
      <w:r w:rsidRPr="00AB0A50">
        <w:rPr>
          <w:rFonts w:ascii="Angsana New" w:hAnsi="Angsana New" w:hint="cs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</w:rPr>
        <w:t>256</w:t>
      </w:r>
      <w:r w:rsidR="00BF5F07">
        <w:rPr>
          <w:rFonts w:ascii="Angsana New" w:hAnsi="Angsana New"/>
          <w:sz w:val="26"/>
          <w:szCs w:val="26"/>
        </w:rPr>
        <w:t>4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AB0A50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</w:t>
      </w:r>
      <w:r w:rsidRPr="00186A89">
        <w:rPr>
          <w:rFonts w:ascii="Angsana New" w:hAnsi="Angsana New" w:hint="cs"/>
          <w:sz w:val="26"/>
          <w:szCs w:val="26"/>
          <w:cs/>
        </w:rPr>
        <w:t>ว่าการออกหุ้นปันผลได้เกิดขึ้นตั้งแต่วันที่เริ่มต้นของงวดแรกที่เสนอรายงาน</w:t>
      </w:r>
    </w:p>
    <w:p w14:paraId="15826D2B" w14:textId="77777777" w:rsidR="004556CD" w:rsidRPr="005C6F08" w:rsidRDefault="004556CD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714362BC" w14:textId="77777777" w:rsidR="009E30A5" w:rsidRPr="00B567B8" w:rsidRDefault="009E30A5" w:rsidP="009E30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B567B8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กำไรต่อหุ้นปรับลด</w:t>
      </w:r>
    </w:p>
    <w:p w14:paraId="412FAD06" w14:textId="77777777" w:rsidR="009E30A5" w:rsidRPr="00B567B8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5FA443A5" w14:textId="727DBCC6" w:rsidR="009E30A5" w:rsidRPr="009E30A5" w:rsidRDefault="009E30A5" w:rsidP="009E30A5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lang w:val="th-TH"/>
        </w:rPr>
      </w:pPr>
      <w:r w:rsidRPr="009E30A5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</w:t>
      </w:r>
      <w:r w:rsidRPr="009E30A5">
        <w:rPr>
          <w:rFonts w:ascii="Angsana New" w:hAnsi="Angsana New"/>
          <w:sz w:val="26"/>
          <w:szCs w:val="26"/>
          <w:cs/>
        </w:rPr>
        <w:t>แต่ละ</w:t>
      </w:r>
      <w:r w:rsidRPr="009E30A5">
        <w:rPr>
          <w:rFonts w:ascii="Angsana New" w:hAnsi="Angsana New" w:hint="cs"/>
          <w:sz w:val="26"/>
          <w:szCs w:val="26"/>
          <w:cs/>
        </w:rPr>
        <w:t>ปี</w:t>
      </w:r>
      <w:r w:rsidRPr="009E30A5">
        <w:rPr>
          <w:rFonts w:ascii="Angsana New" w:hAnsi="Angsana New" w:hint="cs"/>
          <w:sz w:val="26"/>
          <w:szCs w:val="26"/>
          <w:cs/>
          <w:lang w:val="th-TH"/>
        </w:rPr>
        <w:t>ส่วนที่เป็น</w:t>
      </w:r>
      <w:r w:rsidRPr="009E30A5">
        <w:rPr>
          <w:rFonts w:ascii="Angsana New" w:hAnsi="Angsana New" w:hint="cs"/>
          <w:sz w:val="26"/>
          <w:szCs w:val="26"/>
          <w:cs/>
        </w:rPr>
        <w:t>ของผู้ถือหุ้นของบริษัทด้วยจำนวนหุ้นสามัญถัวเฉลี่ยถ่วงน้ำหนัก</w:t>
      </w:r>
      <w:r w:rsidRPr="009E30A5">
        <w:rPr>
          <w:rFonts w:ascii="Angsana New" w:hAnsi="Angsana New"/>
          <w:sz w:val="26"/>
          <w:szCs w:val="26"/>
          <w:cs/>
          <w:lang w:val="th-TH"/>
        </w:rPr>
        <w:t>ที่ออกในระหว่าง</w:t>
      </w:r>
      <w:r w:rsidRPr="009E30A5">
        <w:rPr>
          <w:rFonts w:ascii="Angsana New" w:hAnsi="Angsana New" w:hint="cs"/>
          <w:sz w:val="26"/>
          <w:szCs w:val="26"/>
          <w:cs/>
          <w:lang w:val="th-TH"/>
        </w:rPr>
        <w:t>ปี</w:t>
      </w:r>
      <w:r w:rsidRPr="009E30A5">
        <w:rPr>
          <w:rFonts w:ascii="Angsana New" w:hAnsi="Angsana New"/>
          <w:sz w:val="26"/>
          <w:szCs w:val="26"/>
          <w:cs/>
          <w:lang w:val="th-TH"/>
        </w:rPr>
        <w:t>หลังจากที่ได้ปรับปรุงผลกระทบของหุ้นปรับลด</w:t>
      </w:r>
    </w:p>
    <w:p w14:paraId="744984DD" w14:textId="77777777" w:rsidR="009E30A5" w:rsidRP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179C010E" w14:textId="23AB1123" w:rsidR="009E30A5" w:rsidRPr="00B567B8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="Angsana New" w:hAnsi="Angsana New"/>
          <w:sz w:val="26"/>
          <w:szCs w:val="26"/>
          <w:cs/>
        </w:rPr>
      </w:pPr>
      <w:r w:rsidRPr="009E30A5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9E30A5">
        <w:rPr>
          <w:rFonts w:ascii="Angsana New" w:hAnsi="Angsana New"/>
          <w:sz w:val="26"/>
          <w:szCs w:val="26"/>
        </w:rPr>
        <w:t xml:space="preserve"> (</w:t>
      </w:r>
      <w:r w:rsidRPr="009E30A5">
        <w:rPr>
          <w:rFonts w:ascii="Angsana New" w:hAnsi="Angsana New"/>
          <w:sz w:val="26"/>
          <w:szCs w:val="26"/>
          <w:cs/>
          <w:lang w:val="th-TH"/>
        </w:rPr>
        <w:t>ปรับลด</w:t>
      </w:r>
      <w:r w:rsidRPr="009E30A5">
        <w:rPr>
          <w:rFonts w:ascii="Angsana New" w:hAnsi="Angsana New" w:hint="cs"/>
          <w:sz w:val="26"/>
          <w:szCs w:val="26"/>
          <w:cs/>
          <w:lang w:val="th-TH"/>
        </w:rPr>
        <w:t xml:space="preserve">) </w:t>
      </w:r>
      <w:r w:rsidRPr="009E30A5">
        <w:rPr>
          <w:rFonts w:ascii="Angsana New" w:hAnsi="Angsana New"/>
          <w:sz w:val="26"/>
          <w:szCs w:val="26"/>
          <w:cs/>
        </w:rPr>
        <w:t>สำหรับแต่ละ</w:t>
      </w:r>
      <w:r w:rsidRPr="009E30A5">
        <w:rPr>
          <w:rFonts w:ascii="Angsana New" w:hAnsi="Angsana New" w:hint="cs"/>
          <w:sz w:val="26"/>
          <w:szCs w:val="26"/>
          <w:cs/>
        </w:rPr>
        <w:t>ปี</w:t>
      </w:r>
      <w:r w:rsidRPr="009E30A5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9E30A5">
        <w:rPr>
          <w:rFonts w:ascii="Angsana New" w:hAnsi="Angsana New"/>
          <w:sz w:val="26"/>
          <w:szCs w:val="26"/>
        </w:rPr>
        <w:t>31</w:t>
      </w:r>
      <w:r w:rsidRPr="009E30A5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9E30A5">
        <w:rPr>
          <w:rFonts w:ascii="Angsana New" w:hAnsi="Angsana New"/>
          <w:sz w:val="26"/>
          <w:szCs w:val="26"/>
          <w:cs/>
        </w:rPr>
        <w:t xml:space="preserve"> </w:t>
      </w:r>
      <w:r w:rsidRPr="009E30A5">
        <w:rPr>
          <w:rFonts w:ascii="Angsana New" w:hAnsi="Angsana New"/>
          <w:sz w:val="26"/>
          <w:szCs w:val="26"/>
        </w:rPr>
        <w:t xml:space="preserve">2565 </w:t>
      </w:r>
      <w:r w:rsidRPr="009E30A5">
        <w:rPr>
          <w:rFonts w:ascii="Angsana New" w:hAnsi="Angsana New"/>
          <w:sz w:val="26"/>
          <w:szCs w:val="26"/>
          <w:cs/>
        </w:rPr>
        <w:t xml:space="preserve">และ </w:t>
      </w:r>
      <w:r w:rsidRPr="009E30A5">
        <w:rPr>
          <w:rFonts w:ascii="Angsana New" w:hAnsi="Angsana New"/>
          <w:sz w:val="26"/>
          <w:szCs w:val="26"/>
          <w:lang w:val="en-GB"/>
        </w:rPr>
        <w:t>25</w:t>
      </w:r>
      <w:r w:rsidRPr="009E30A5">
        <w:rPr>
          <w:rFonts w:ascii="Angsana New" w:hAnsi="Angsana New"/>
          <w:sz w:val="26"/>
          <w:szCs w:val="26"/>
        </w:rPr>
        <w:t>64</w:t>
      </w:r>
      <w:r w:rsidRPr="009E30A5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60CCAD4" w14:textId="7F06C017" w:rsidR="00256FD7" w:rsidRDefault="0025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9E30A5" w:rsidRPr="005C6F08" w14:paraId="7B0F8A9B" w14:textId="77777777" w:rsidTr="001F07E0">
        <w:tc>
          <w:tcPr>
            <w:tcW w:w="6731" w:type="dxa"/>
          </w:tcPr>
          <w:p w14:paraId="56C72448" w14:textId="77777777" w:rsidR="009E30A5" w:rsidRPr="005C6F08" w:rsidRDefault="009E30A5" w:rsidP="001F07E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0C7C64F" w14:textId="77777777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9E30A5" w:rsidRPr="005C6F08" w14:paraId="54C98DA6" w14:textId="77777777" w:rsidTr="001F07E0">
        <w:tc>
          <w:tcPr>
            <w:tcW w:w="6731" w:type="dxa"/>
          </w:tcPr>
          <w:p w14:paraId="1E454835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EFE24F" w14:textId="77777777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27C9CE5D" w14:textId="77777777" w:rsidR="009E30A5" w:rsidRPr="005C6F08" w:rsidRDefault="009E30A5" w:rsidP="001F07E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3FE7B37" w14:textId="77777777" w:rsidR="009E30A5" w:rsidRPr="005C6F08" w:rsidRDefault="009E30A5" w:rsidP="001F07E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9E30A5" w:rsidRPr="005C6F08" w14:paraId="361DD3CE" w14:textId="77777777" w:rsidTr="001F07E0">
        <w:tc>
          <w:tcPr>
            <w:tcW w:w="6731" w:type="dxa"/>
          </w:tcPr>
          <w:p w14:paraId="534BFAA3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24DB172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41522F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9EC379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E30A5" w:rsidRPr="005C6F08" w14:paraId="7FC4E55B" w14:textId="77777777" w:rsidTr="001F07E0">
        <w:trPr>
          <w:trHeight w:val="252"/>
        </w:trPr>
        <w:tc>
          <w:tcPr>
            <w:tcW w:w="6731" w:type="dxa"/>
          </w:tcPr>
          <w:p w14:paraId="31535CE7" w14:textId="4FF4C1E0" w:rsidR="009E30A5" w:rsidRPr="00A44430" w:rsidRDefault="009E30A5" w:rsidP="009E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478D0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 w:rsidRPr="004478D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478D0">
              <w:rPr>
                <w:rFonts w:ascii="Angsana New" w:hAnsi="Angsana New"/>
                <w:sz w:val="26"/>
                <w:szCs w:val="26"/>
                <w:cs/>
              </w:rPr>
              <w:t>ขั้นพื้นฐาน</w:t>
            </w:r>
            <w:r w:rsidRPr="004478D0">
              <w:rPr>
                <w:rFonts w:ascii="Angsana New" w:hAnsi="Angsana New"/>
                <w:sz w:val="26"/>
                <w:szCs w:val="26"/>
              </w:rPr>
              <w:t xml:space="preserve">) </w:t>
            </w:r>
          </w:p>
        </w:tc>
        <w:tc>
          <w:tcPr>
            <w:tcW w:w="1405" w:type="dxa"/>
            <w:vAlign w:val="bottom"/>
          </w:tcPr>
          <w:p w14:paraId="661FE64D" w14:textId="239580C9" w:rsidR="009E30A5" w:rsidRPr="00283E61" w:rsidRDefault="008576BC" w:rsidP="009E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3E61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283E61">
              <w:rPr>
                <w:rFonts w:ascii="Angsana New" w:hAnsi="Angsana New"/>
                <w:sz w:val="26"/>
                <w:szCs w:val="26"/>
              </w:rPr>
              <w:t>9</w:t>
            </w:r>
            <w:r w:rsidRPr="00283E61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83E61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69" w:type="dxa"/>
          </w:tcPr>
          <w:p w14:paraId="70D316C0" w14:textId="77777777" w:rsidR="009E30A5" w:rsidRPr="00A44430" w:rsidRDefault="009E30A5" w:rsidP="009E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6D1CAA79" w14:textId="1501E32F" w:rsidR="009E30A5" w:rsidRPr="008576BC" w:rsidRDefault="008576BC" w:rsidP="009E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>130,884</w:t>
            </w:r>
          </w:p>
        </w:tc>
      </w:tr>
      <w:tr w:rsidR="008576BC" w:rsidRPr="005C6F08" w14:paraId="4B6660C7" w14:textId="77777777" w:rsidTr="001F07E0">
        <w:trPr>
          <w:trHeight w:val="252"/>
        </w:trPr>
        <w:tc>
          <w:tcPr>
            <w:tcW w:w="6731" w:type="dxa"/>
          </w:tcPr>
          <w:p w14:paraId="3F9FC893" w14:textId="5AFA6F6E" w:rsidR="008576BC" w:rsidRPr="00A4443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4478D0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405" w:type="dxa"/>
            <w:vAlign w:val="bottom"/>
          </w:tcPr>
          <w:p w14:paraId="6FDE7442" w14:textId="1F87E1D5" w:rsidR="008576BC" w:rsidRPr="00283E61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3E61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  <w:tc>
          <w:tcPr>
            <w:tcW w:w="269" w:type="dxa"/>
          </w:tcPr>
          <w:p w14:paraId="441F0568" w14:textId="77777777" w:rsidR="008576BC" w:rsidRPr="00A4443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751F4351" w14:textId="3AEF6E36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 xml:space="preserve">          </w:t>
            </w:r>
          </w:p>
        </w:tc>
      </w:tr>
      <w:tr w:rsidR="008576BC" w:rsidRPr="005C6F08" w14:paraId="23293C13" w14:textId="77777777" w:rsidTr="001F07E0">
        <w:trPr>
          <w:trHeight w:val="252"/>
        </w:trPr>
        <w:tc>
          <w:tcPr>
            <w:tcW w:w="6731" w:type="dxa"/>
          </w:tcPr>
          <w:p w14:paraId="319B90EE" w14:textId="765E2B9A" w:rsidR="008576BC" w:rsidRPr="00A4443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AE76B8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405" w:type="dxa"/>
            <w:vAlign w:val="bottom"/>
          </w:tcPr>
          <w:p w14:paraId="3813BDBF" w14:textId="068FAA1F" w:rsidR="008576BC" w:rsidRPr="00283E61" w:rsidRDefault="008576BC" w:rsidP="00283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3E6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283E61" w:rsidRPr="00283E61">
              <w:rPr>
                <w:rFonts w:ascii="Angsana New" w:hAnsi="Angsana New"/>
                <w:sz w:val="26"/>
                <w:szCs w:val="26"/>
              </w:rPr>
              <w:t>6,351</w:t>
            </w:r>
          </w:p>
        </w:tc>
        <w:tc>
          <w:tcPr>
            <w:tcW w:w="269" w:type="dxa"/>
          </w:tcPr>
          <w:p w14:paraId="68632692" w14:textId="77777777" w:rsidR="008576BC" w:rsidRPr="00A44430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vAlign w:val="bottom"/>
          </w:tcPr>
          <w:p w14:paraId="3ECB953E" w14:textId="77777777" w:rsidR="008576BC" w:rsidRPr="008576BC" w:rsidRDefault="008576BC" w:rsidP="00857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9E30A5" w:rsidRPr="005C6F08" w14:paraId="58757998" w14:textId="77777777" w:rsidTr="001F07E0">
        <w:trPr>
          <w:trHeight w:val="252"/>
        </w:trPr>
        <w:tc>
          <w:tcPr>
            <w:tcW w:w="6731" w:type="dxa"/>
          </w:tcPr>
          <w:p w14:paraId="7FF2627D" w14:textId="5CB20C1A" w:rsidR="009E30A5" w:rsidRPr="00A44430" w:rsidRDefault="009E30A5" w:rsidP="009E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</w:t>
            </w:r>
            <w:r>
              <w:rPr>
                <w:rFonts w:ascii="Angsana New" w:hAnsi="Angsana New"/>
                <w:sz w:val="26"/>
                <w:szCs w:val="26"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ปรับลด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96174" w14:textId="71A66683" w:rsidR="009E30A5" w:rsidRPr="00283E61" w:rsidRDefault="008576BC" w:rsidP="009E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3E61">
              <w:rPr>
                <w:rFonts w:ascii="Angsana New" w:hAnsi="Angsana New" w:hint="cs"/>
                <w:sz w:val="26"/>
                <w:szCs w:val="26"/>
              </w:rPr>
              <w:t>1</w:t>
            </w:r>
            <w:r w:rsidR="00283E61" w:rsidRPr="00283E61">
              <w:rPr>
                <w:rFonts w:ascii="Angsana New" w:hAnsi="Angsana New"/>
                <w:sz w:val="26"/>
                <w:szCs w:val="26"/>
              </w:rPr>
              <w:t>66</w:t>
            </w:r>
            <w:r w:rsidRPr="00283E61">
              <w:rPr>
                <w:rFonts w:ascii="Angsana New" w:hAnsi="Angsana New" w:hint="cs"/>
                <w:sz w:val="26"/>
                <w:szCs w:val="26"/>
              </w:rPr>
              <w:t>,</w:t>
            </w:r>
            <w:r w:rsidR="00283E61" w:rsidRPr="00283E61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269" w:type="dxa"/>
          </w:tcPr>
          <w:p w14:paraId="32DC6559" w14:textId="77777777" w:rsidR="009E30A5" w:rsidRPr="00A44430" w:rsidRDefault="009E30A5" w:rsidP="009E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28E8BD" w14:textId="22AD9034" w:rsidR="009E30A5" w:rsidRPr="008576BC" w:rsidRDefault="008576BC" w:rsidP="009E3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76BC">
              <w:rPr>
                <w:rFonts w:ascii="Angsana New" w:hAnsi="Angsana New"/>
                <w:sz w:val="26"/>
                <w:szCs w:val="26"/>
              </w:rPr>
              <w:t>130,884</w:t>
            </w:r>
          </w:p>
        </w:tc>
      </w:tr>
    </w:tbl>
    <w:p w14:paraId="41042333" w14:textId="3941CFE4" w:rsidR="009E30A5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CD1204B" w14:textId="77777777" w:rsidR="009E30A5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F5A6BAD" w14:textId="7A956ADF" w:rsidR="009E30A5" w:rsidRPr="00B567B8" w:rsidRDefault="002F20D3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83E61">
        <w:rPr>
          <w:rFonts w:ascii="Angsana New" w:hAnsi="Angsana New"/>
          <w:b/>
          <w:bCs/>
          <w:sz w:val="26"/>
          <w:szCs w:val="26"/>
        </w:rPr>
        <w:t>0</w:t>
      </w:r>
      <w:r w:rsidR="009E30A5" w:rsidRPr="00B567B8">
        <w:rPr>
          <w:rFonts w:ascii="Angsana New" w:hAnsi="Angsana New"/>
          <w:b/>
          <w:bCs/>
          <w:sz w:val="26"/>
          <w:szCs w:val="26"/>
        </w:rPr>
        <w:t xml:space="preserve">. </w:t>
      </w:r>
      <w:r w:rsidR="009E30A5" w:rsidRPr="00B567B8">
        <w:rPr>
          <w:rFonts w:ascii="Angsana New" w:hAnsi="Angsana New"/>
          <w:b/>
          <w:bCs/>
          <w:sz w:val="26"/>
          <w:szCs w:val="26"/>
          <w:cs/>
        </w:rPr>
        <w:tab/>
      </w:r>
      <w:r w:rsidR="009E30A5" w:rsidRPr="00B567B8">
        <w:rPr>
          <w:rFonts w:ascii="Angsana New" w:hAnsi="Angsana New" w:hint="cs"/>
          <w:b/>
          <w:bCs/>
          <w:sz w:val="26"/>
          <w:szCs w:val="26"/>
          <w:cs/>
        </w:rPr>
        <w:t>เงินปันผลจ่าย</w:t>
      </w:r>
    </w:p>
    <w:p w14:paraId="2AE1A803" w14:textId="77777777" w:rsid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DF73E9A" w14:textId="77777777" w:rsidR="009E30A5" w:rsidRPr="00EB47BE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BD74E7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BD74E7">
        <w:rPr>
          <w:rFonts w:ascii="Angsana New" w:hAnsi="Angsana New" w:hint="cs"/>
          <w:sz w:val="26"/>
          <w:szCs w:val="26"/>
        </w:rPr>
        <w:t xml:space="preserve">21 </w:t>
      </w:r>
      <w:r w:rsidRPr="00BD74E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BD74E7">
        <w:rPr>
          <w:rFonts w:ascii="Angsana New" w:hAnsi="Angsana New" w:hint="cs"/>
          <w:sz w:val="26"/>
          <w:szCs w:val="26"/>
        </w:rPr>
        <w:t xml:space="preserve">2565 </w:t>
      </w:r>
      <w:r w:rsidRPr="00BD74E7">
        <w:rPr>
          <w:rFonts w:ascii="Angsana New" w:hAnsi="Angsana New" w:hint="cs"/>
          <w:sz w:val="26"/>
          <w:szCs w:val="26"/>
          <w:cs/>
        </w:rPr>
        <w:t>ผู้ถือหุ้นมีมติอนุมัติ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การจ่ายเงินปันผลสำหรับผลการดำเนินงานปี </w:t>
      </w:r>
      <w:r w:rsidRPr="00BD74E7">
        <w:rPr>
          <w:rFonts w:ascii="Angsana New" w:hAnsi="Angsana New" w:hint="cs"/>
          <w:spacing w:val="-4"/>
          <w:sz w:val="26"/>
          <w:szCs w:val="26"/>
        </w:rPr>
        <w:t>2564</w:t>
      </w:r>
      <w:r w:rsidRPr="00BD74E7">
        <w:rPr>
          <w:rFonts w:ascii="Angsana New" w:hAnsi="Angsana New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ในอัตราหุ้นละ </w:t>
      </w:r>
      <w:r w:rsidRPr="00BD74E7">
        <w:rPr>
          <w:rFonts w:ascii="Angsana New" w:hAnsi="Angsana New"/>
          <w:spacing w:val="-4"/>
          <w:sz w:val="26"/>
          <w:szCs w:val="26"/>
        </w:rPr>
        <w:t xml:space="preserve">0.085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บาทต่อหุ้น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เป็นจำนวนเงินรวม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12.75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ล้านบาท แก่ผู้ถือหุ้น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โดย</w:t>
      </w:r>
      <w:r>
        <w:rPr>
          <w:rFonts w:ascii="Angsana New" w:hAnsi="Angsana New" w:hint="cs"/>
          <w:spacing w:val="-4"/>
          <w:sz w:val="26"/>
          <w:szCs w:val="26"/>
          <w:cs/>
        </w:rPr>
        <w:t>ประกอบด้วย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หุ้นปันผลในอัตรา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15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หุ้นเดิม ต่อ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 </w:t>
      </w:r>
      <w:r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95076A">
        <w:rPr>
          <w:rFonts w:ascii="Angsana New" w:hAnsi="Angsana New"/>
          <w:sz w:val="26"/>
          <w:szCs w:val="26"/>
        </w:rPr>
        <w:t>0.0666667</w:t>
      </w:r>
      <w:r>
        <w:rPr>
          <w:rFonts w:ascii="Angsana New" w:hAnsi="Angsana New"/>
          <w:sz w:val="26"/>
          <w:szCs w:val="26"/>
        </w:rPr>
        <w:t xml:space="preserve"> </w:t>
      </w:r>
      <w:r w:rsidRPr="00B567B8">
        <w:rPr>
          <w:rFonts w:ascii="Angsana New" w:hAnsi="Angsana New"/>
          <w:sz w:val="26"/>
          <w:szCs w:val="26"/>
          <w:cs/>
        </w:rPr>
        <w:t xml:space="preserve">บาท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เป็นจำนวน</w:t>
      </w:r>
      <w:r>
        <w:rPr>
          <w:rFonts w:ascii="Angsana New" w:hAnsi="Angsana New" w:hint="cs"/>
          <w:spacing w:val="-4"/>
          <w:sz w:val="26"/>
          <w:szCs w:val="26"/>
          <w:cs/>
        </w:rPr>
        <w:t>เงิน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>
        <w:rPr>
          <w:rFonts w:ascii="Angsana New" w:hAnsi="Angsana New"/>
          <w:spacing w:val="-4"/>
          <w:sz w:val="26"/>
          <w:szCs w:val="26"/>
        </w:rPr>
        <w:t>10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(หุ้นสามัญจำนวน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10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ล้านหุ้น มูลค่าหุ้นละ</w:t>
      </w:r>
      <w:r>
        <w:rPr>
          <w:rFonts w:ascii="Angsana New" w:hAnsi="Angsana New"/>
          <w:spacing w:val="-4"/>
          <w:sz w:val="26"/>
          <w:szCs w:val="26"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>บาท) และเงินสดปันผล</w:t>
      </w:r>
      <w:r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B567B8">
        <w:rPr>
          <w:rFonts w:ascii="Angsana New" w:hAnsi="Angsana New"/>
          <w:sz w:val="26"/>
          <w:szCs w:val="26"/>
        </w:rPr>
        <w:t xml:space="preserve">0.0183333 </w:t>
      </w:r>
      <w:r w:rsidRPr="00B567B8">
        <w:rPr>
          <w:rFonts w:ascii="Angsana New" w:hAnsi="Angsana New"/>
          <w:sz w:val="26"/>
          <w:szCs w:val="26"/>
          <w:cs/>
        </w:rPr>
        <w:t>บาท</w:t>
      </w:r>
      <w:r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D74E7">
        <w:rPr>
          <w:rFonts w:ascii="Angsana New" w:hAnsi="Angsana New" w:hint="cs"/>
          <w:spacing w:val="-4"/>
          <w:sz w:val="26"/>
          <w:szCs w:val="26"/>
          <w:cs/>
        </w:rPr>
        <w:t xml:space="preserve">จำนวน </w:t>
      </w:r>
      <w:r w:rsidRPr="00BD74E7">
        <w:rPr>
          <w:rFonts w:ascii="Angsana New" w:hAnsi="Angsana New" w:hint="cs"/>
          <w:spacing w:val="-4"/>
          <w:sz w:val="26"/>
          <w:szCs w:val="26"/>
        </w:rPr>
        <w:t xml:space="preserve">2.75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  <w:r w:rsidRPr="0018266B">
        <w:rPr>
          <w:rFonts w:ascii="Angsana New" w:hAnsi="Angsana New"/>
          <w:spacing w:val="-4"/>
          <w:sz w:val="26"/>
          <w:szCs w:val="26"/>
        </w:rPr>
        <w:t xml:space="preserve">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เงินปันผลดังกล่าว</w:t>
      </w:r>
      <w:r>
        <w:rPr>
          <w:rFonts w:ascii="Angsana New" w:hAnsi="Angsana New" w:hint="cs"/>
          <w:spacing w:val="-4"/>
          <w:sz w:val="26"/>
          <w:szCs w:val="26"/>
          <w:cs/>
        </w:rPr>
        <w:t>ได้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>จ่ายให้แก่ผู้ถือหุ้น</w:t>
      </w:r>
      <w:r>
        <w:rPr>
          <w:rFonts w:ascii="Angsana New" w:hAnsi="Angsana New" w:hint="cs"/>
          <w:spacing w:val="-4"/>
          <w:sz w:val="26"/>
          <w:szCs w:val="26"/>
          <w:cs/>
        </w:rPr>
        <w:t>เมื่อ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วันที่ </w:t>
      </w:r>
      <w:r w:rsidRPr="0018266B">
        <w:rPr>
          <w:rFonts w:ascii="Angsana New" w:hAnsi="Angsana New"/>
          <w:spacing w:val="-4"/>
          <w:sz w:val="26"/>
          <w:szCs w:val="26"/>
        </w:rPr>
        <w:t xml:space="preserve">20 </w:t>
      </w:r>
      <w:r w:rsidRPr="0018266B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18266B">
        <w:rPr>
          <w:rFonts w:ascii="Angsana New" w:hAnsi="Angsana New"/>
          <w:spacing w:val="-4"/>
          <w:sz w:val="26"/>
          <w:szCs w:val="26"/>
        </w:rPr>
        <w:t>2565</w:t>
      </w:r>
      <w:r>
        <w:rPr>
          <w:rFonts w:ascii="Angsana New" w:hAnsi="Angsana New"/>
          <w:spacing w:val="-4"/>
          <w:sz w:val="26"/>
          <w:szCs w:val="26"/>
        </w:rPr>
        <w:t xml:space="preserve"> </w:t>
      </w:r>
      <w:r>
        <w:rPr>
          <w:rFonts w:ascii="Angsana New" w:hAnsi="Angsana New" w:hint="cs"/>
          <w:spacing w:val="-4"/>
          <w:sz w:val="26"/>
          <w:szCs w:val="26"/>
          <w:cs/>
        </w:rPr>
        <w:t>แล้ว</w:t>
      </w:r>
    </w:p>
    <w:p w14:paraId="3743A5F1" w14:textId="77777777" w:rsidR="009E30A5" w:rsidRPr="005C6F08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A7621F5" w14:textId="03E1C33F" w:rsidR="004A4C20" w:rsidRPr="005C6F08" w:rsidRDefault="002F20D3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2</w:t>
      </w:r>
      <w:r w:rsidR="00283E61">
        <w:rPr>
          <w:rFonts w:ascii="Angsana New" w:hAnsi="Angsana New"/>
          <w:b/>
          <w:bCs/>
          <w:sz w:val="26"/>
          <w:szCs w:val="26"/>
        </w:rPr>
        <w:t>1</w:t>
      </w:r>
      <w:r w:rsidR="004A4C20" w:rsidRPr="005C6F08">
        <w:rPr>
          <w:rFonts w:ascii="Angsana New" w:hAnsi="Angsana New"/>
          <w:b/>
          <w:bCs/>
          <w:sz w:val="26"/>
          <w:szCs w:val="26"/>
        </w:rPr>
        <w:t>.</w:t>
      </w:r>
      <w:r w:rsidR="004A4C20" w:rsidRPr="005C6F08">
        <w:rPr>
          <w:rFonts w:ascii="Angsana New" w:hAnsi="Angsana New"/>
          <w:b/>
          <w:bCs/>
          <w:sz w:val="26"/>
          <w:szCs w:val="26"/>
        </w:rPr>
        <w:tab/>
      </w:r>
      <w:r w:rsidR="004A4C20" w:rsidRPr="005C6F08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0101A2D4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36D044EE" w14:textId="437CA395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สินทรัพย์ทางการเงินและหนี้สินทางการเงินที่มีอยู่ในงบแสดงฐานะการเงินได้รวม เงินสดและรายการเทียบเท่าเงินสด</w:t>
      </w:r>
      <w:r w:rsidR="00BF20C3">
        <w:rPr>
          <w:rFonts w:ascii="Angsana New" w:hAnsi="Angsana New" w:hint="cs"/>
          <w:sz w:val="26"/>
          <w:szCs w:val="26"/>
          <w:cs/>
        </w:rPr>
        <w:t xml:space="preserve"> เงินลงทุนระยะสั้น</w:t>
      </w:r>
      <w:r w:rsidRPr="005C6F08">
        <w:rPr>
          <w:rFonts w:ascii="Angsana New" w:hAnsi="Angsana New"/>
          <w:sz w:val="26"/>
          <w:szCs w:val="26"/>
          <w:cs/>
        </w:rPr>
        <w:t xml:space="preserve"> ลูกหนี้การค้า</w:t>
      </w:r>
      <w:r w:rsidR="00BF20C3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Pr="005C6F08">
        <w:rPr>
          <w:rFonts w:ascii="Angsana New" w:hAnsi="Angsana New"/>
          <w:sz w:val="26"/>
          <w:szCs w:val="26"/>
          <w:cs/>
        </w:rPr>
        <w:t xml:space="preserve"> เจ้าหนี้การค้า เจ้าหนี้อื่น เงินทดรองรับจากกรรมการ เงินมัดจำรับ</w:t>
      </w:r>
      <w:r w:rsidRPr="005C6F08">
        <w:rPr>
          <w:rFonts w:ascii="Angsana New" w:hAnsi="Angsana New" w:hint="cs"/>
          <w:sz w:val="26"/>
          <w:szCs w:val="26"/>
          <w:cs/>
        </w:rPr>
        <w:t>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จากลูกค้า</w:t>
      </w:r>
      <w:r w:rsidR="00336BFE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เงินกู้ยืมระยะยาวจากสถาบันการเงิน และหนี้สินตามสัญญาเช่า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123935" w:rsidRPr="005C6F08">
        <w:rPr>
          <w:rFonts w:ascii="Angsana New" w:hAnsi="Angsana New"/>
          <w:sz w:val="26"/>
          <w:szCs w:val="26"/>
        </w:rPr>
        <w:t>3</w:t>
      </w:r>
    </w:p>
    <w:p w14:paraId="6EF134DA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685850F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3B4E5FA6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48B83CEB" w14:textId="00F18B14" w:rsidR="004A4C20" w:rsidRPr="005C6F08" w:rsidRDefault="004A4C20" w:rsidP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จากการประเมินฐานะทางการเงินและผลการดำเนินงานของบริษัท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ข้อมูลเหล่านี้ชี้ให้เห็นว่าบริษัทไม่มีปัญหาความเสี่ยงด้านสภาพคล่อง</w:t>
      </w:r>
      <w:r w:rsidRPr="005C6F08">
        <w:rPr>
          <w:rFonts w:ascii="Angsana New" w:hAnsi="Angsana New"/>
          <w:sz w:val="26"/>
          <w:szCs w:val="26"/>
        </w:rPr>
        <w:t xml:space="preserve"> </w:t>
      </w:r>
    </w:p>
    <w:p w14:paraId="750258AA" w14:textId="77777777" w:rsidR="00950C80" w:rsidRPr="005C6F08" w:rsidRDefault="00950C8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068A242" w14:textId="4D7140BA" w:rsidR="004A4C20" w:rsidRPr="00524C10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24C10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492564B7" w14:textId="77777777" w:rsidR="004A4C20" w:rsidRPr="00524C10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A9596CD" w14:textId="56D0BF4D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24C10">
        <w:rPr>
          <w:rFonts w:ascii="Angsana New" w:hAnsi="Angsana New"/>
          <w:sz w:val="26"/>
          <w:szCs w:val="26"/>
          <w:cs/>
        </w:rPr>
        <w:t xml:space="preserve">บริษัทมีรายการค้าบางรายการที่เป็นเงินตราต่างประเทศซึ่งมีความเสี่ยงจากการเปลี่ยนแปลงของอัตราแลกเปลี่ยนเงินตราต่างประเทศ </w:t>
      </w:r>
      <w:r w:rsidR="00123FF8" w:rsidRPr="00524C10">
        <w:rPr>
          <w:rFonts w:ascii="Angsana New" w:hAnsi="Angsana New"/>
          <w:sz w:val="26"/>
          <w:szCs w:val="26"/>
        </w:rPr>
        <w:t xml:space="preserve">     </w:t>
      </w:r>
      <w:r w:rsidRPr="00524C10">
        <w:rPr>
          <w:rFonts w:ascii="Angsana New" w:hAnsi="Angsana New"/>
          <w:sz w:val="26"/>
          <w:szCs w:val="26"/>
          <w:cs/>
        </w:rPr>
        <w:t xml:space="preserve">อย่างไรก็ตาม </w:t>
      </w:r>
      <w:r w:rsidR="00524C10" w:rsidRPr="00A74EA2">
        <w:rPr>
          <w:rFonts w:ascii="Angsana New" w:hAnsi="Angsana New" w:hint="cs"/>
          <w:sz w:val="26"/>
          <w:szCs w:val="26"/>
          <w:cs/>
        </w:rPr>
        <w:t>บริษัทมีสัญญาซื้อขายเงินตราต่างประเทศล่วงหน้าเพื่อจัดการความเสี่ยงนี้</w:t>
      </w:r>
    </w:p>
    <w:p w14:paraId="3F25017D" w14:textId="77777777" w:rsidR="00524C10" w:rsidRPr="005C6F08" w:rsidRDefault="00524C1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48A1B791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7F0C00AD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0A82E63C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ความเสี่ยงทางด้านการให้สินเชื่อ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ทั้งนี้ 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โดยการวิเคราะห์ฐานะทางการเงินของลูกค้าทุกรายที่จะให้สินเชื่อ  ณ วันที่รายงาน ไม่พบว่ามีความเสี่ยงจากการกระจุกตัวของสินเชื่อที่เป็นสาระสำคัญ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ฝ่ายบริหารไม่ได้คาดว่าจะเกิด</w:t>
      </w:r>
      <w:r w:rsidRPr="005C6F08">
        <w:rPr>
          <w:rFonts w:ascii="Angsana New" w:hAnsi="Angsana New"/>
          <w:sz w:val="26"/>
          <w:szCs w:val="26"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>ผลเสียหายที่มีสาระสำคัญจากการเก็บหนี้ไม่ได้</w:t>
      </w:r>
    </w:p>
    <w:p w14:paraId="5AC74929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79E026D8" w14:textId="77777777" w:rsidR="009E30A5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A4EA108" w14:textId="29D8B68E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ความเสี่ยงจากอัตราดอกเบี้ย</w:t>
      </w:r>
    </w:p>
    <w:p w14:paraId="25848267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678B82BB" w14:textId="50DE3F97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3D12D5">
        <w:rPr>
          <w:rFonts w:ascii="Angsana New" w:hAnsi="Angsana New" w:hint="cs"/>
          <w:sz w:val="26"/>
          <w:szCs w:val="26"/>
          <w:cs/>
        </w:rPr>
        <w:t xml:space="preserve"> เงินลงทุนระยั้น</w:t>
      </w:r>
      <w:r w:rsidR="0055066F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เงินกู้ยืมระยะยาวจากสถาบันการเงิน และหนี้สินตามสัญญาเช่า ซึ่งมีอัตราดอกเบี้ย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อัตราคงที่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ดังนั้นบริษัทจึงไม่ได้ทำสัญญาเพื่อป้องกันความเสี่ยงดังกล่าว</w:t>
      </w:r>
    </w:p>
    <w:p w14:paraId="1485D471" w14:textId="77777777" w:rsidR="009E30A5" w:rsidRDefault="009E30A5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AC22AA0" w14:textId="12319DF7" w:rsidR="004A4C20" w:rsidRDefault="004A4C20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9E30A5">
        <w:rPr>
          <w:rFonts w:ascii="Angsana New" w:hAnsi="Angsana New"/>
          <w:sz w:val="26"/>
          <w:szCs w:val="26"/>
        </w:rPr>
        <w:t>5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9E30A5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p w14:paraId="3081A429" w14:textId="77777777" w:rsidR="009E30A5" w:rsidRPr="005C6F08" w:rsidRDefault="009E30A5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9E30A5" w:rsidRPr="005C6F08" w14:paraId="3E2C9CA9" w14:textId="77777777" w:rsidTr="001F07E0">
        <w:tc>
          <w:tcPr>
            <w:tcW w:w="2572" w:type="dxa"/>
          </w:tcPr>
          <w:p w14:paraId="7968D9F1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10" w:name="_Hlk61874383"/>
          </w:p>
        </w:tc>
        <w:tc>
          <w:tcPr>
            <w:tcW w:w="1298" w:type="dxa"/>
            <w:shd w:val="clear" w:color="auto" w:fill="auto"/>
          </w:tcPr>
          <w:p w14:paraId="467DED5C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807B12B" w14:textId="639A19B2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08" w:type="dxa"/>
          </w:tcPr>
          <w:p w14:paraId="0A24BB28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30A5" w:rsidRPr="005C6F08" w14:paraId="3D1B535C" w14:textId="77777777" w:rsidTr="001F07E0">
        <w:tc>
          <w:tcPr>
            <w:tcW w:w="2572" w:type="dxa"/>
          </w:tcPr>
          <w:p w14:paraId="5082E2E6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484773C9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1C4E0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285AC3EE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E30A5" w:rsidRPr="005C6F08" w14:paraId="78D7B004" w14:textId="77777777" w:rsidTr="001F07E0">
        <w:tc>
          <w:tcPr>
            <w:tcW w:w="2572" w:type="dxa"/>
          </w:tcPr>
          <w:p w14:paraId="5C59B85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  <w:shd w:val="clear" w:color="auto" w:fill="auto"/>
          </w:tcPr>
          <w:p w14:paraId="79023CEB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7F69C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EECA69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C012F3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EA3C62D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3BF67448" w14:textId="77777777" w:rsidR="009E30A5" w:rsidRPr="005C6F08" w:rsidRDefault="009E30A5" w:rsidP="001F07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9E30A5" w:rsidRPr="005C6F08" w14:paraId="35BB1CFC" w14:textId="77777777" w:rsidTr="001F07E0">
        <w:tc>
          <w:tcPr>
            <w:tcW w:w="2572" w:type="dxa"/>
          </w:tcPr>
          <w:p w14:paraId="05887CB2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60247A3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271DA6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4D5CC96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9165E7F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1A341D55" w14:textId="77777777" w:rsidR="009E30A5" w:rsidRPr="005C6F08" w:rsidRDefault="009E30A5" w:rsidP="001F07E0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5C560EA2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6C7C4500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66FFD45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41542C0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552A4BBB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52A82571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17B13818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04C1B49C" w14:textId="77777777" w:rsidR="009E30A5" w:rsidRPr="005C6F08" w:rsidRDefault="009E30A5" w:rsidP="001F07E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63A6784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59A1F830" w14:textId="77777777" w:rsidR="009E30A5" w:rsidRPr="005C6F08" w:rsidRDefault="009E30A5" w:rsidP="001F07E0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9E30A5" w:rsidRPr="005C6F08" w14:paraId="5F2FF397" w14:textId="77777777" w:rsidTr="001F07E0">
        <w:tc>
          <w:tcPr>
            <w:tcW w:w="2572" w:type="dxa"/>
          </w:tcPr>
          <w:p w14:paraId="6653B753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</w:tcPr>
          <w:p w14:paraId="34ACEBCE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</w:tcPr>
          <w:p w14:paraId="68DF12F4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50E701AB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14:paraId="4937CD98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D71D34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3883DB0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B3750E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B9E9E6A" w14:textId="77777777" w:rsidR="009E30A5" w:rsidRPr="008468EA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E30A5" w:rsidRPr="005C6F08" w14:paraId="0EADC862" w14:textId="77777777" w:rsidTr="001F07E0">
        <w:tc>
          <w:tcPr>
            <w:tcW w:w="2572" w:type="dxa"/>
          </w:tcPr>
          <w:p w14:paraId="4DA0D2B4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2DC01DFB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3E4AF0D0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5C05321A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E6007C8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517528E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AC6F5B0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CC548D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D4898D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30A5" w:rsidRPr="005C6F08" w14:paraId="4E9AB099" w14:textId="77777777" w:rsidTr="001F07E0">
        <w:tc>
          <w:tcPr>
            <w:tcW w:w="2572" w:type="dxa"/>
          </w:tcPr>
          <w:p w14:paraId="3BED0921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0F84134E" w14:textId="77777777" w:rsidR="009E30A5" w:rsidRPr="005C6F08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58E5426B" w14:textId="77777777" w:rsidR="009E30A5" w:rsidRPr="00110E59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6E31EDB7" w14:textId="77777777" w:rsidR="009E30A5" w:rsidRPr="00110E59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0C79866F" w14:textId="77777777" w:rsidR="009E30A5" w:rsidRPr="00110E59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D271B07" w14:textId="76D88EB3" w:rsidR="009E30A5" w:rsidRPr="00110E59" w:rsidRDefault="00110E59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45</w:t>
            </w:r>
            <w:r w:rsidR="009E30A5" w:rsidRPr="00110E59">
              <w:rPr>
                <w:rFonts w:ascii="Angsana New" w:hAnsi="Angsana New"/>
                <w:sz w:val="22"/>
                <w:szCs w:val="22"/>
              </w:rPr>
              <w:t>,</w:t>
            </w:r>
            <w:r w:rsidRPr="00110E59">
              <w:rPr>
                <w:rFonts w:ascii="Angsana New" w:hAnsi="Angsana New"/>
                <w:sz w:val="22"/>
                <w:szCs w:val="22"/>
              </w:rPr>
              <w:t>986</w:t>
            </w:r>
          </w:p>
        </w:tc>
        <w:tc>
          <w:tcPr>
            <w:tcW w:w="851" w:type="dxa"/>
            <w:vAlign w:val="bottom"/>
          </w:tcPr>
          <w:p w14:paraId="5044B90E" w14:textId="2FEE19DE" w:rsidR="009E30A5" w:rsidRPr="00110E59" w:rsidRDefault="00110E59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15,039</w:t>
            </w:r>
          </w:p>
        </w:tc>
        <w:tc>
          <w:tcPr>
            <w:tcW w:w="850" w:type="dxa"/>
            <w:vAlign w:val="bottom"/>
          </w:tcPr>
          <w:p w14:paraId="777C1BEF" w14:textId="6B14F6DD" w:rsidR="009E30A5" w:rsidRPr="00110E59" w:rsidRDefault="00110E59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61,025</w:t>
            </w:r>
          </w:p>
        </w:tc>
        <w:tc>
          <w:tcPr>
            <w:tcW w:w="1008" w:type="dxa"/>
          </w:tcPr>
          <w:p w14:paraId="6F489576" w14:textId="1F99DEAA" w:rsidR="009E30A5" w:rsidRPr="00110E59" w:rsidRDefault="009E30A5" w:rsidP="001F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0.05 - 0.</w:t>
            </w:r>
            <w:r w:rsidR="00110E59" w:rsidRPr="00110E59">
              <w:rPr>
                <w:rFonts w:ascii="Angsana New" w:hAnsi="Angsana New"/>
                <w:sz w:val="22"/>
                <w:szCs w:val="22"/>
              </w:rPr>
              <w:t>90</w:t>
            </w:r>
          </w:p>
        </w:tc>
      </w:tr>
      <w:tr w:rsidR="006E642E" w:rsidRPr="005C6F08" w14:paraId="7778ECB6" w14:textId="77777777" w:rsidTr="001F07E0">
        <w:tc>
          <w:tcPr>
            <w:tcW w:w="2572" w:type="dxa"/>
          </w:tcPr>
          <w:p w14:paraId="5FD185A0" w14:textId="76D1004E" w:rsidR="006E642E" w:rsidRPr="005C6F08" w:rsidRDefault="00366A41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1701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298" w:type="dxa"/>
          </w:tcPr>
          <w:p w14:paraId="04002C89" w14:textId="0DD6A9C5" w:rsidR="006E642E" w:rsidRPr="005C6F08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15B93C58" w14:textId="005465F9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7E4CB4C3" w14:textId="7423111C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5FBF90E7" w14:textId="7F72DA06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326D5B1" w14:textId="4BE061E1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3E0D719" w14:textId="7A17D6E4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3A88DDC" w14:textId="7F9BE714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56F81A" w14:textId="46A1A4E6" w:rsidR="006E642E" w:rsidRPr="00110E59" w:rsidRDefault="006E642E" w:rsidP="006E6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113B9" w:rsidRPr="005C6F08" w14:paraId="578BA166" w14:textId="77777777" w:rsidTr="001F07E0">
        <w:tc>
          <w:tcPr>
            <w:tcW w:w="2572" w:type="dxa"/>
          </w:tcPr>
          <w:p w14:paraId="494EBF12" w14:textId="1899E904" w:rsidR="00F113B9" w:rsidRPr="00F113B9" w:rsidRDefault="00F113B9" w:rsidP="00F113B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525"/>
              <w:rPr>
                <w:rFonts w:asciiTheme="majorBidi" w:hAnsiTheme="majorBidi" w:cstheme="majorBidi"/>
                <w:sz w:val="22"/>
              </w:rPr>
            </w:pPr>
            <w:r w:rsidRPr="00F113B9">
              <w:rPr>
                <w:rFonts w:asciiTheme="majorBidi" w:hAnsiTheme="majorBidi" w:cstheme="majorBidi" w:hint="cs"/>
                <w:sz w:val="22"/>
                <w:cs/>
              </w:rPr>
              <w:t>เงินฝากประจำ</w:t>
            </w:r>
          </w:p>
        </w:tc>
        <w:tc>
          <w:tcPr>
            <w:tcW w:w="1298" w:type="dxa"/>
          </w:tcPr>
          <w:p w14:paraId="6D04F43F" w14:textId="16531EF0" w:rsidR="00F113B9" w:rsidRPr="005C6F08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721B0580" w14:textId="035E01C4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11AF0001" w14:textId="48767838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019FEDA0" w14:textId="03EEE925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F6BBCA2" w14:textId="5F6DD36C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851" w:type="dxa"/>
            <w:vAlign w:val="bottom"/>
          </w:tcPr>
          <w:p w14:paraId="133084D2" w14:textId="600DABF1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476435F2" w14:textId="5DB6E0F1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008" w:type="dxa"/>
          </w:tcPr>
          <w:p w14:paraId="6A764D98" w14:textId="1416FC45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</w:tr>
      <w:tr w:rsidR="00F113B9" w:rsidRPr="005C6F08" w14:paraId="0AEB82A5" w14:textId="77777777" w:rsidTr="00CE7918">
        <w:tc>
          <w:tcPr>
            <w:tcW w:w="2572" w:type="dxa"/>
          </w:tcPr>
          <w:p w14:paraId="778E3B00" w14:textId="7DB53F3B" w:rsidR="00F113B9" w:rsidRPr="00F113B9" w:rsidRDefault="00F113B9" w:rsidP="00F113B9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525"/>
              <w:rPr>
                <w:rFonts w:asciiTheme="majorBidi" w:hAnsiTheme="majorBidi" w:cstheme="majorBidi"/>
                <w:sz w:val="22"/>
                <w:cs/>
              </w:rPr>
            </w:pPr>
            <w:r w:rsidRPr="00F113B9">
              <w:rPr>
                <w:rFonts w:asciiTheme="majorBidi" w:hAnsiTheme="majorBidi" w:cstheme="majorBidi"/>
                <w:sz w:val="22"/>
                <w:cs/>
              </w:rPr>
              <w:t>กองทุนเปิด</w:t>
            </w:r>
            <w:r w:rsidR="009B1992">
              <w:rPr>
                <w:rFonts w:asciiTheme="majorBidi" w:hAnsiTheme="majorBidi" w:cstheme="majorBidi" w:hint="cs"/>
                <w:sz w:val="22"/>
                <w:cs/>
              </w:rPr>
              <w:t>ตราสารหนี้</w:t>
            </w:r>
          </w:p>
        </w:tc>
        <w:tc>
          <w:tcPr>
            <w:tcW w:w="1298" w:type="dxa"/>
          </w:tcPr>
          <w:p w14:paraId="267A53EE" w14:textId="3A275B0D" w:rsidR="00F113B9" w:rsidRPr="005C6F08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71" w:type="dxa"/>
          </w:tcPr>
          <w:p w14:paraId="3DF29EB6" w14:textId="755E60C6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1FBF9060" w14:textId="04EF8F70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131267B4" w14:textId="08BAE4FE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4211A0A" w14:textId="0F429781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44F0CD92" w14:textId="1728B208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50B2F01" w14:textId="67E3545F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1738D0" w14:textId="77777777" w:rsidR="00F113B9" w:rsidRPr="00110E59" w:rsidRDefault="00F113B9" w:rsidP="00F1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68EA" w:rsidRPr="005C6F08" w14:paraId="0D627FDE" w14:textId="77777777" w:rsidTr="00CE7918">
        <w:tc>
          <w:tcPr>
            <w:tcW w:w="2572" w:type="dxa"/>
          </w:tcPr>
          <w:p w14:paraId="3C12C765" w14:textId="77777777" w:rsidR="008468EA" w:rsidRPr="00F113B9" w:rsidRDefault="008468EA" w:rsidP="008468E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525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98" w:type="dxa"/>
          </w:tcPr>
          <w:p w14:paraId="377831CD" w14:textId="3EAB02EB" w:rsid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871" w:type="dxa"/>
          </w:tcPr>
          <w:p w14:paraId="191B6396" w14:textId="11511625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4AC82A5D" w14:textId="6ECB489A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7C0E0673" w14:textId="07AD40DF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11A73B8" w14:textId="1C9E677B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bottom"/>
          </w:tcPr>
          <w:p w14:paraId="2ED6431F" w14:textId="03F4A391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40,238</w:t>
            </w:r>
          </w:p>
        </w:tc>
        <w:tc>
          <w:tcPr>
            <w:tcW w:w="850" w:type="dxa"/>
            <w:vAlign w:val="bottom"/>
          </w:tcPr>
          <w:p w14:paraId="6CD9B79A" w14:textId="5B33A8E6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40,238</w:t>
            </w:r>
          </w:p>
        </w:tc>
        <w:tc>
          <w:tcPr>
            <w:tcW w:w="1008" w:type="dxa"/>
          </w:tcPr>
          <w:p w14:paraId="776589C0" w14:textId="19B50AEB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2D1F2944" w14:textId="77777777" w:rsidTr="001F07E0">
        <w:trPr>
          <w:trHeight w:val="70"/>
        </w:trPr>
        <w:tc>
          <w:tcPr>
            <w:tcW w:w="2572" w:type="dxa"/>
          </w:tcPr>
          <w:p w14:paraId="1F75CA9B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04EA5ACD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2DAA30AF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51A649D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1092E056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B4FC1C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38B934" w14:textId="7EEAB64D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38,940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25E39F" w14:textId="000577A8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38,940</w:t>
            </w:r>
          </w:p>
        </w:tc>
        <w:tc>
          <w:tcPr>
            <w:tcW w:w="1008" w:type="dxa"/>
          </w:tcPr>
          <w:p w14:paraId="429A1B89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5BD68C6C" w14:textId="77777777" w:rsidTr="001F07E0">
        <w:trPr>
          <w:trHeight w:val="306"/>
        </w:trPr>
        <w:tc>
          <w:tcPr>
            <w:tcW w:w="2572" w:type="dxa"/>
          </w:tcPr>
          <w:p w14:paraId="1F7EEF05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63A45A12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33205AC7" w14:textId="77777777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B474FE4" w14:textId="77777777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79D0E898" w14:textId="77777777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E77F857" w14:textId="1D0E6C1D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3,055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7F1BD0" w14:textId="77777777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5ADE38" w14:textId="540AE7EE" w:rsidR="008468EA" w:rsidRPr="00110E59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3,055</w:t>
            </w:r>
          </w:p>
        </w:tc>
        <w:tc>
          <w:tcPr>
            <w:tcW w:w="1008" w:type="dxa"/>
          </w:tcPr>
          <w:p w14:paraId="370BD426" w14:textId="50AB48C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 w:rsidRPr="00460B41">
              <w:rPr>
                <w:rFonts w:ascii="Angsana New" w:hAnsi="Angsana New"/>
                <w:sz w:val="22"/>
                <w:szCs w:val="22"/>
              </w:rPr>
              <w:t>0.325</w:t>
            </w:r>
          </w:p>
        </w:tc>
      </w:tr>
      <w:tr w:rsidR="008468EA" w:rsidRPr="005C6F08" w14:paraId="5955E13F" w14:textId="77777777" w:rsidTr="001F07E0">
        <w:tc>
          <w:tcPr>
            <w:tcW w:w="2572" w:type="dxa"/>
          </w:tcPr>
          <w:p w14:paraId="50D5E42C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389F5D20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54C4791A" w14:textId="77777777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center"/>
          </w:tcPr>
          <w:p w14:paraId="1066CA8B" w14:textId="77777777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5274DFC8" w14:textId="77777777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68B9D8B7" w14:textId="350742F4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69,041</w:t>
            </w:r>
          </w:p>
        </w:tc>
        <w:tc>
          <w:tcPr>
            <w:tcW w:w="851" w:type="dxa"/>
            <w:vAlign w:val="center"/>
          </w:tcPr>
          <w:p w14:paraId="3CBBD540" w14:textId="01645B9C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94,217</w:t>
            </w:r>
          </w:p>
        </w:tc>
        <w:tc>
          <w:tcPr>
            <w:tcW w:w="850" w:type="dxa"/>
            <w:vAlign w:val="center"/>
          </w:tcPr>
          <w:p w14:paraId="0CF0B9E4" w14:textId="0A9A572A" w:rsidR="008468EA" w:rsidRPr="00110E59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163,258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1817CE" w14:textId="7777777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</w:tr>
      <w:tr w:rsidR="008468EA" w:rsidRPr="005C6F08" w14:paraId="12261C7B" w14:textId="77777777" w:rsidTr="001F0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EAF1C8E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EE7584A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C32ED84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8CECA9A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03F5448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911BEE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E96821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24C9EB2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070CAEF" w14:textId="77777777" w:rsidR="008468EA" w:rsidRPr="008468EA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468EA" w:rsidRPr="005C6F08" w14:paraId="6654EB06" w14:textId="77777777" w:rsidTr="001F0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B1F4325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95FBF9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945622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5D2BC99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099F1EF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E301B7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C5A38C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1FFD94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4FCC14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68EA" w:rsidRPr="005C6F08" w14:paraId="0BEC6707" w14:textId="77777777" w:rsidTr="00B15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2C93FE9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DA5BBB6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F2ECD" w14:textId="2E66A7DA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595347B6" w14:textId="0A373D9B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AF2F7C4" w14:textId="1B863D70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181491" w14:textId="10F8FE6A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9A39D" w14:textId="5C47DDC0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36,597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6ACEF" w14:textId="0FFE11AA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36,597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04F9B4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76DB3B73" w14:textId="77777777" w:rsidTr="00B15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7393BF5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9BDD34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E8017" w14:textId="72E9BE9F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E64C886" w14:textId="7988C34E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B6D922C" w14:textId="7D63B888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8D857C" w14:textId="42AE9FF0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6EEA4" w14:textId="179F92B5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19,380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E884" w14:textId="32804C0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19,380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0DC8C0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1B9338D6" w14:textId="77777777" w:rsidTr="00B15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6E29BCD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E7FF2B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6DBB" w14:textId="75C02406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C147B52" w14:textId="286C028E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BD134" w14:textId="7F3ADB91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59E9E" w14:textId="5E8ED46A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2EE5D" w14:textId="17626DC1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38,844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2CE4" w14:textId="01A81E81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38,844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2A0F21" w14:textId="77777777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68EA" w:rsidRPr="005C6F08" w14:paraId="5C32DF76" w14:textId="77777777" w:rsidTr="00B15D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9F82708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FFE4E1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0599" w14:textId="040F7169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4117820" w14:textId="14C5C73F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50A5" w14:textId="0BEDC3B4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AEDF" w14:textId="4E2E6EC6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96,</w:t>
            </w:r>
            <w:r w:rsidR="00F83CCF">
              <w:rPr>
                <w:rFonts w:ascii="Angsana New" w:hAnsi="Angsana New"/>
                <w:sz w:val="22"/>
                <w:szCs w:val="22"/>
              </w:rPr>
              <w:t>3</w:t>
            </w:r>
            <w:r w:rsidR="00FA3B84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56E2F" w14:textId="7305FD13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104BA" w14:textId="6B06BB7F" w:rsidR="008468EA" w:rsidRPr="002F20D3" w:rsidRDefault="00FA3B84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96,325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1F0C97" w14:textId="78A83F24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5.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</w:tr>
      <w:tr w:rsidR="008468EA" w:rsidRPr="005C6F08" w14:paraId="116FFD91" w14:textId="77777777" w:rsidTr="001F0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26B38D35" w14:textId="77777777" w:rsidR="008468EA" w:rsidRPr="005C6F08" w:rsidRDefault="008468EA" w:rsidP="008468E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13CEDD7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97D24CD" w14:textId="0D97F485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5,065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0F9A231" w14:textId="3521F122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14,141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003D9" w14:textId="317F9C4F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3071B4" w14:textId="121308C7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86C003" w14:textId="7F7EACDF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00B8" w14:textId="53646DCB" w:rsidR="008468EA" w:rsidRPr="002F20D3" w:rsidRDefault="008468EA" w:rsidP="008468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19,206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054D37" w14:textId="660F5B98" w:rsidR="008468EA" w:rsidRPr="00110E59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0E59">
              <w:rPr>
                <w:rFonts w:ascii="Angsana New" w:hAnsi="Angsana New"/>
                <w:sz w:val="22"/>
                <w:szCs w:val="22"/>
              </w:rPr>
              <w:t>4.00 – 9.67</w:t>
            </w:r>
          </w:p>
        </w:tc>
      </w:tr>
      <w:tr w:rsidR="008468EA" w:rsidRPr="005C6F08" w14:paraId="2A5603C3" w14:textId="77777777" w:rsidTr="001F0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05F5B33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53A7DDB" w14:textId="77777777" w:rsidR="008468EA" w:rsidRPr="005C6F08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FFB1B98" w14:textId="439A7A8C" w:rsidR="008468EA" w:rsidRPr="002F20D3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5,065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F5E524F" w14:textId="24C0B61F" w:rsidR="008468EA" w:rsidRPr="002F20D3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14,141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9476" w14:textId="70A011E8" w:rsidR="008468EA" w:rsidRPr="002F20D3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6521" w14:textId="4357E462" w:rsidR="008468EA" w:rsidRPr="002F20D3" w:rsidRDefault="00FA3B84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highlight w:val="yellow"/>
              </w:rPr>
            </w:pPr>
            <w:r>
              <w:rPr>
                <w:rFonts w:ascii="Angsana New" w:hAnsi="Angsana New"/>
                <w:sz w:val="22"/>
                <w:szCs w:val="22"/>
              </w:rPr>
              <w:t>96,325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A345" w14:textId="5B1ED99A" w:rsidR="008468EA" w:rsidRPr="00F83CCF" w:rsidRDefault="008468EA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3CCF">
              <w:rPr>
                <w:rFonts w:ascii="Angsana New" w:hAnsi="Angsana New"/>
                <w:sz w:val="22"/>
                <w:szCs w:val="22"/>
              </w:rPr>
              <w:t>94,821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C4058" w14:textId="022BEC49" w:rsidR="008468EA" w:rsidRPr="00F83CCF" w:rsidRDefault="00FA3B84" w:rsidP="008468E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210,262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7FD453C" w14:textId="77777777" w:rsidR="008468EA" w:rsidRPr="002F20D3" w:rsidRDefault="008468EA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highlight w:val="yellow"/>
                <w:u w:val="double"/>
              </w:rPr>
            </w:pPr>
          </w:p>
        </w:tc>
      </w:tr>
    </w:tbl>
    <w:p w14:paraId="007C5250" w14:textId="1D1EFB76" w:rsidR="009E30A5" w:rsidRDefault="009E30A5" w:rsidP="003A3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</w:p>
    <w:p w14:paraId="48A1928B" w14:textId="77777777" w:rsidR="009E30A5" w:rsidRDefault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3A3449" w:rsidRPr="005C6F08" w14:paraId="5E0C5E38" w14:textId="77777777" w:rsidTr="0086091B">
        <w:tc>
          <w:tcPr>
            <w:tcW w:w="2572" w:type="dxa"/>
          </w:tcPr>
          <w:p w14:paraId="3C6E8913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bookmarkStart w:id="11" w:name="_Hlk120549755"/>
          </w:p>
        </w:tc>
        <w:tc>
          <w:tcPr>
            <w:tcW w:w="1298" w:type="dxa"/>
            <w:shd w:val="clear" w:color="auto" w:fill="auto"/>
          </w:tcPr>
          <w:p w14:paraId="778D78B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95CEF7B" w14:textId="50DEDEF9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8" w:type="dxa"/>
          </w:tcPr>
          <w:p w14:paraId="4D5C03D8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A3449" w:rsidRPr="005C6F08" w14:paraId="372F67AC" w14:textId="77777777" w:rsidTr="0086091B">
        <w:tc>
          <w:tcPr>
            <w:tcW w:w="2572" w:type="dxa"/>
          </w:tcPr>
          <w:p w14:paraId="1B8761A3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33B97525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D87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7CB1419F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A3449" w:rsidRPr="005C6F08" w14:paraId="572095C1" w14:textId="77777777" w:rsidTr="0086091B">
        <w:tc>
          <w:tcPr>
            <w:tcW w:w="2572" w:type="dxa"/>
          </w:tcPr>
          <w:p w14:paraId="30A91584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  <w:shd w:val="clear" w:color="auto" w:fill="auto"/>
          </w:tcPr>
          <w:p w14:paraId="61AB2F3C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FF92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46E7CC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F375CA5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9E9F01F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2EADA85C" w14:textId="77777777" w:rsidR="003A3449" w:rsidRPr="005C6F08" w:rsidRDefault="003A3449" w:rsidP="005C72C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A3449" w:rsidRPr="005C6F08" w14:paraId="55DD81A8" w14:textId="77777777" w:rsidTr="0086091B">
        <w:tc>
          <w:tcPr>
            <w:tcW w:w="2572" w:type="dxa"/>
          </w:tcPr>
          <w:p w14:paraId="181E002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51F7C4DC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4801B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A76A27F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444B3E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1AB5C576" w14:textId="77777777" w:rsidR="003A3449" w:rsidRPr="005C6F08" w:rsidRDefault="003A3449" w:rsidP="005C72CF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A6509F9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13C6196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4787FF3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3DD1598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236572F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05F8CB39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3498FA7D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6BCE4A66" w14:textId="77777777" w:rsidR="003A3449" w:rsidRPr="005C6F08" w:rsidRDefault="003A3449" w:rsidP="005C72C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40925B6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4DF89E4B" w14:textId="77777777" w:rsidR="003A3449" w:rsidRPr="005C6F08" w:rsidRDefault="003A3449" w:rsidP="005C72CF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3A3449" w:rsidRPr="005C6F08" w14:paraId="2883B03D" w14:textId="77777777" w:rsidTr="0086091B">
        <w:tc>
          <w:tcPr>
            <w:tcW w:w="2572" w:type="dxa"/>
          </w:tcPr>
          <w:p w14:paraId="2DC3DEC7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</w:tcPr>
          <w:p w14:paraId="4E463C7A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</w:tcPr>
          <w:p w14:paraId="778AF965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</w:tcPr>
          <w:p w14:paraId="298E992B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9" w:type="dxa"/>
          </w:tcPr>
          <w:p w14:paraId="5E96DBAA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5C75E8D1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2716E85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4A9C0EE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3F5B316B" w14:textId="77777777" w:rsidR="003A3449" w:rsidRPr="008468EA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3449" w:rsidRPr="005C6F08" w14:paraId="0BB41358" w14:textId="77777777" w:rsidTr="0086091B">
        <w:tc>
          <w:tcPr>
            <w:tcW w:w="2572" w:type="dxa"/>
          </w:tcPr>
          <w:p w14:paraId="5F0CC9E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08A9C603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741E0B9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3FAEDFD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32CF1CF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9811D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AF14F94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686BEE0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55769D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3449" w:rsidRPr="005C6F08" w14:paraId="45578BA9" w14:textId="77777777" w:rsidTr="0086091B">
        <w:tc>
          <w:tcPr>
            <w:tcW w:w="2572" w:type="dxa"/>
          </w:tcPr>
          <w:p w14:paraId="1656D430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1C16F84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383F702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4BEFA2F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5D90D1BC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7CB1275" w14:textId="75E680DB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72,237</w:t>
            </w:r>
          </w:p>
        </w:tc>
        <w:tc>
          <w:tcPr>
            <w:tcW w:w="851" w:type="dxa"/>
            <w:vAlign w:val="bottom"/>
          </w:tcPr>
          <w:p w14:paraId="648FE154" w14:textId="07E8B973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6,824</w:t>
            </w:r>
          </w:p>
        </w:tc>
        <w:tc>
          <w:tcPr>
            <w:tcW w:w="850" w:type="dxa"/>
            <w:vAlign w:val="bottom"/>
          </w:tcPr>
          <w:p w14:paraId="7EC430A6" w14:textId="1567F26E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79,061</w:t>
            </w:r>
          </w:p>
        </w:tc>
        <w:tc>
          <w:tcPr>
            <w:tcW w:w="1008" w:type="dxa"/>
          </w:tcPr>
          <w:p w14:paraId="478B480A" w14:textId="47E6BC92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0.05 - 0.125</w:t>
            </w:r>
          </w:p>
        </w:tc>
      </w:tr>
      <w:tr w:rsidR="003A3449" w:rsidRPr="005C6F08" w14:paraId="4DFD85CF" w14:textId="77777777" w:rsidTr="0086091B">
        <w:trPr>
          <w:trHeight w:val="70"/>
        </w:trPr>
        <w:tc>
          <w:tcPr>
            <w:tcW w:w="2572" w:type="dxa"/>
          </w:tcPr>
          <w:p w14:paraId="4A95BF0A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6DCECB01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314EE68A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3AEF1BA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0205394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74121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600E1" w14:textId="108448BB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42,215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BC7507" w14:textId="60E32277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42,215</w:t>
            </w:r>
          </w:p>
        </w:tc>
        <w:tc>
          <w:tcPr>
            <w:tcW w:w="1008" w:type="dxa"/>
          </w:tcPr>
          <w:p w14:paraId="2AE27DB6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583" w:rsidRPr="005C6F08" w14:paraId="65393FD9" w14:textId="77777777" w:rsidTr="008468EA">
        <w:trPr>
          <w:trHeight w:val="252"/>
        </w:trPr>
        <w:tc>
          <w:tcPr>
            <w:tcW w:w="2572" w:type="dxa"/>
          </w:tcPr>
          <w:p w14:paraId="1203361C" w14:textId="77777777" w:rsidR="00067583" w:rsidRPr="005C6F08" w:rsidRDefault="00067583" w:rsidP="0084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203F96D5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428A27DF" w14:textId="77777777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49285C38" w14:textId="77777777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2C66B1C1" w14:textId="77777777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ABDF1AE" w14:textId="175B8BB1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4,267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EDA5BB" w14:textId="6DD449C8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FBEB26" w14:textId="67F6E942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4,267</w:t>
            </w:r>
          </w:p>
        </w:tc>
        <w:tc>
          <w:tcPr>
            <w:tcW w:w="1008" w:type="dxa"/>
          </w:tcPr>
          <w:p w14:paraId="1178E015" w14:textId="7849398E" w:rsidR="00067583" w:rsidRPr="005C6F08" w:rsidRDefault="00927D7E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0.125</w:t>
            </w:r>
          </w:p>
        </w:tc>
      </w:tr>
      <w:tr w:rsidR="00067583" w:rsidRPr="005C6F08" w14:paraId="1871690F" w14:textId="77777777" w:rsidTr="0086091B">
        <w:tc>
          <w:tcPr>
            <w:tcW w:w="2572" w:type="dxa"/>
          </w:tcPr>
          <w:p w14:paraId="605346D7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75D18C3B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2FDA361" w14:textId="77777777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center"/>
          </w:tcPr>
          <w:p w14:paraId="57718219" w14:textId="77777777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3898EC53" w14:textId="77777777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5DAF0491" w14:textId="2CAA3C83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76,504</w:t>
            </w:r>
          </w:p>
        </w:tc>
        <w:tc>
          <w:tcPr>
            <w:tcW w:w="851" w:type="dxa"/>
            <w:vAlign w:val="center"/>
          </w:tcPr>
          <w:p w14:paraId="1E4F1568" w14:textId="20282173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49,039</w:t>
            </w:r>
          </w:p>
        </w:tc>
        <w:tc>
          <w:tcPr>
            <w:tcW w:w="850" w:type="dxa"/>
            <w:vAlign w:val="center"/>
          </w:tcPr>
          <w:p w14:paraId="5AF4EB61" w14:textId="6592459F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125,543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F6D5B6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583" w:rsidRPr="005C6F08" w14:paraId="671413BF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1D811EE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934C69D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8B473D1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DCBD94A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05BC6DA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839F0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03947C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6461A4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02AF84" w14:textId="77777777" w:rsidR="00067583" w:rsidRPr="008468EA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67583" w:rsidRPr="005C6F08" w14:paraId="50E9EC34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8467A74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2D4757B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BABB224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4DE13B5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6A6A759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6EDBB2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EF17C1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6F03A8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EC14E1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583" w:rsidRPr="005C6F08" w14:paraId="7CBD902E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8919E5C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575019E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E34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E7E18A3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683CD3B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6503C2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E1394" w14:textId="50D08043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</w:t>
            </w:r>
            <w:r w:rsidR="003829FA" w:rsidRPr="005C6F08">
              <w:rPr>
                <w:rFonts w:ascii="Angsana New" w:hAnsi="Angsana New"/>
                <w:sz w:val="22"/>
                <w:szCs w:val="22"/>
              </w:rPr>
              <w:t>5,399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D009" w14:textId="411026FD" w:rsidR="00067583" w:rsidRPr="005C6F08" w:rsidRDefault="003829FA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35,399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A6B6BF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583" w:rsidRPr="005C6F08" w14:paraId="0541F752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F5129E7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7C139B1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0CAD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426065D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1CEFC80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B95E63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FC64" w14:textId="5DA9A620" w:rsidR="00067583" w:rsidRPr="005C6F08" w:rsidRDefault="003829FA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9,563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85FB" w14:textId="1C5C3DAC" w:rsidR="00067583" w:rsidRPr="005C6F08" w:rsidRDefault="003829FA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9,563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639DF8D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4478" w:rsidRPr="005C6F08" w14:paraId="79C4D05C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BD7055E" w14:textId="6086AD96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เงินทดรองรับจากกรรมการ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2F5C988" w14:textId="3AD586C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2CD6" w14:textId="3BD01572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162040D" w14:textId="38D38E88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8425FA9" w14:textId="270FC243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5C9050" w14:textId="229C496D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368F" w14:textId="2EDDFD7B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0290" w14:textId="1552295C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F221679" w14:textId="4659814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4478" w:rsidRPr="005C6F08" w14:paraId="5F45CF25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2A2CD83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AB30429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967A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4A08A48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BC54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6C9FE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FE931" w14:textId="0B431B9B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30,706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E76D" w14:textId="0B0C009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30,706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E80649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4478" w:rsidRPr="005C6F08" w14:paraId="5390A35F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428BA3A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97CF93E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A5E0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B526103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7361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0810" w14:textId="456214E0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13</w:t>
            </w:r>
            <w:r w:rsidR="003C09D2">
              <w:rPr>
                <w:rFonts w:ascii="Angsana New" w:hAnsi="Angsana New"/>
                <w:sz w:val="22"/>
                <w:szCs w:val="22"/>
              </w:rPr>
              <w:t>0,952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D0DA6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9038" w14:textId="00C4DFD7" w:rsidR="00C14478" w:rsidRPr="005C6F08" w:rsidRDefault="003C09D2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0,952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467203" w14:textId="0389502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5.25</w:t>
            </w:r>
          </w:p>
        </w:tc>
      </w:tr>
      <w:tr w:rsidR="00C14478" w:rsidRPr="005C6F08" w14:paraId="5440FCB0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ED85BE2" w14:textId="77777777" w:rsidR="00C14478" w:rsidRPr="005C6F08" w:rsidRDefault="00C14478" w:rsidP="00C1447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49EE46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846F954" w14:textId="6FAB4FF5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2,068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5D7D5C4" w14:textId="5354F153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C0A1" w14:textId="77777777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5AC738" w14:textId="77777777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996404" w14:textId="77777777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E1E5" w14:textId="3D1FCF11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4,44</w:t>
            </w:r>
            <w:r w:rsidR="00E7462D" w:rsidRPr="005C6F0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4CCC29" w14:textId="47F829D7" w:rsidR="00C14478" w:rsidRPr="005C6F08" w:rsidRDefault="00C14478" w:rsidP="007A1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4.66 – 9.67</w:t>
            </w:r>
          </w:p>
        </w:tc>
      </w:tr>
      <w:tr w:rsidR="00C14478" w:rsidRPr="005C6F08" w14:paraId="0EFE0AA4" w14:textId="77777777" w:rsidTr="001B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C2AC3D4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FA77853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6BFFFF7" w14:textId="577D9C93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2,068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ECB6B4B" w14:textId="08ECA90B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D771" w14:textId="77777777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D08F" w14:textId="501B890A" w:rsidR="00C14478" w:rsidRPr="005C6F08" w:rsidRDefault="003C09D2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0,952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D4DE" w14:textId="4CB016C6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75,670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1719" w14:textId="27DE64FD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211,</w:t>
            </w:r>
            <w:r w:rsidR="003C09D2">
              <w:rPr>
                <w:rFonts w:ascii="Angsana New" w:hAnsi="Angsana New"/>
                <w:sz w:val="22"/>
                <w:szCs w:val="22"/>
              </w:rPr>
              <w:t>069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F6FABE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  <w:bookmarkEnd w:id="11"/>
    </w:tbl>
    <w:p w14:paraId="68CFEC55" w14:textId="51A05685" w:rsidR="00CB66C7" w:rsidRPr="005C6F08" w:rsidRDefault="00CB66C7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</w:p>
    <w:bookmarkEnd w:id="10"/>
    <w:p w14:paraId="724DE492" w14:textId="1B2ED5A4" w:rsidR="004A4C20" w:rsidRPr="009E30A5" w:rsidRDefault="004A4C20" w:rsidP="009E3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3146AC8D" w14:textId="77777777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7F566C45" w14:textId="15D2E96A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มูลค่ายุติธรรม</w:t>
      </w:r>
      <w:r w:rsidR="002B428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3184851C" w14:textId="77777777" w:rsidR="004A4C20" w:rsidRPr="008468EA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43F34855" w14:textId="38FFDBC3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4564FE">
        <w:rPr>
          <w:rFonts w:ascii="Angsana New" w:hAnsi="Angsana New" w:hint="cs"/>
          <w:sz w:val="26"/>
          <w:szCs w:val="26"/>
          <w:cs/>
        </w:rPr>
        <w:t xml:space="preserve"> </w:t>
      </w:r>
      <w:r w:rsidR="00661291" w:rsidRPr="005C6F08">
        <w:rPr>
          <w:rFonts w:ascii="Angsana New" w:hAnsi="Angsana New"/>
          <w:sz w:val="26"/>
          <w:szCs w:val="26"/>
          <w:cs/>
        </w:rPr>
        <w:t>เงินฝากออมทรัพย์ที่มีข้อจำกัดในการใช้</w:t>
      </w:r>
      <w:r w:rsidR="003F0286">
        <w:rPr>
          <w:rFonts w:ascii="Angsana New" w:hAnsi="Angsana New" w:hint="cs"/>
          <w:sz w:val="26"/>
          <w:szCs w:val="26"/>
          <w:cs/>
        </w:rPr>
        <w:t>และเงินลงทุนระยะสั้นใน</w:t>
      </w:r>
      <w:r w:rsidR="003F0286" w:rsidRPr="003F0286">
        <w:rPr>
          <w:rFonts w:ascii="Angsana New" w:hAnsi="Angsana New" w:hint="cs"/>
          <w:sz w:val="26"/>
          <w:szCs w:val="26"/>
          <w:cs/>
        </w:rPr>
        <w:t>เงินฝากประจำ</w:t>
      </w:r>
      <w:r w:rsidR="0066129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10E5CF19" w14:textId="410F6484" w:rsidR="00A86100" w:rsidRPr="008468EA" w:rsidRDefault="00A8610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63A0ACB2" w14:textId="550F79BD" w:rsidR="00AB392F" w:rsidRDefault="009841FB" w:rsidP="00AB392F">
      <w:pPr>
        <w:jc w:val="thaiDistribute"/>
        <w:rPr>
          <w:rFonts w:ascii="Angsana New" w:hAnsi="Angsana New"/>
          <w:sz w:val="26"/>
          <w:szCs w:val="26"/>
        </w:rPr>
      </w:pPr>
      <w:r w:rsidRPr="00ED6435">
        <w:rPr>
          <w:rFonts w:ascii="Angsana New" w:hAnsi="Angsana New" w:hint="cs"/>
          <w:sz w:val="26"/>
          <w:szCs w:val="26"/>
          <w:cs/>
        </w:rPr>
        <w:t>เงินลงทุนระยะสั้น</w:t>
      </w:r>
      <w:r w:rsidR="003F0286" w:rsidRPr="00ED6435">
        <w:rPr>
          <w:rFonts w:ascii="Angsana New" w:hAnsi="Angsana New" w:hint="cs"/>
          <w:sz w:val="26"/>
          <w:szCs w:val="26"/>
          <w:cs/>
        </w:rPr>
        <w:t>ในกองทุนเปิดตราสารหนี้</w:t>
      </w:r>
      <w:r w:rsidRPr="00ED6435">
        <w:rPr>
          <w:rFonts w:ascii="Angsana New" w:hAnsi="Angsana New" w:hint="cs"/>
          <w:sz w:val="26"/>
          <w:szCs w:val="26"/>
          <w:cs/>
        </w:rPr>
        <w:t xml:space="preserve"> </w:t>
      </w:r>
      <w:r w:rsidR="003F0286" w:rsidRPr="00ED6435">
        <w:rPr>
          <w:rFonts w:ascii="Angsana New" w:hAnsi="Angsana New"/>
          <w:sz w:val="26"/>
          <w:szCs w:val="26"/>
        </w:rPr>
        <w:t xml:space="preserve">: </w:t>
      </w:r>
      <w:r w:rsidR="003F0286" w:rsidRPr="00ED6435">
        <w:rPr>
          <w:rFonts w:ascii="Angsana New" w:hAnsi="Angsana New"/>
          <w:sz w:val="26"/>
          <w:szCs w:val="26"/>
          <w:cs/>
        </w:rPr>
        <w:t>มูลค่ายุติธรรมถือตามราคา</w:t>
      </w:r>
      <w:r w:rsidR="00445D2C" w:rsidRPr="00ED6435">
        <w:rPr>
          <w:rFonts w:ascii="Angsana New" w:hAnsi="Angsana New" w:hint="cs"/>
          <w:sz w:val="26"/>
          <w:szCs w:val="26"/>
          <w:cs/>
        </w:rPr>
        <w:t>ปิด</w:t>
      </w:r>
      <w:r w:rsidR="003F0286" w:rsidRPr="00ED6435">
        <w:rPr>
          <w:rFonts w:ascii="Angsana New" w:hAnsi="Angsana New"/>
          <w:sz w:val="26"/>
          <w:szCs w:val="26"/>
          <w:cs/>
        </w:rPr>
        <w:t>ของหน่วยลงทุน ณ สิ้นว</w:t>
      </w:r>
      <w:r w:rsidR="003F0286" w:rsidRPr="00ED6435">
        <w:rPr>
          <w:rFonts w:ascii="Angsana New" w:hAnsi="Angsana New" w:hint="cs"/>
          <w:sz w:val="26"/>
          <w:szCs w:val="26"/>
          <w:cs/>
        </w:rPr>
        <w:t>ันทำ</w:t>
      </w:r>
      <w:r w:rsidR="003F0286" w:rsidRPr="00ED6435">
        <w:rPr>
          <w:rFonts w:ascii="Angsana New" w:hAnsi="Angsana New"/>
          <w:sz w:val="26"/>
          <w:szCs w:val="26"/>
          <w:cs/>
        </w:rPr>
        <w:t>การสุดท้ายของงวดบัญ</w:t>
      </w:r>
      <w:r w:rsidR="003F0286" w:rsidRPr="00ED6435">
        <w:rPr>
          <w:rFonts w:ascii="Angsana New" w:hAnsi="Angsana New" w:hint="cs"/>
          <w:sz w:val="26"/>
          <w:szCs w:val="26"/>
          <w:cs/>
        </w:rPr>
        <w:t>ชี</w:t>
      </w:r>
      <w:r w:rsidR="00AB392F" w:rsidRPr="00ED6435">
        <w:rPr>
          <w:rFonts w:ascii="Angsana New" w:hAnsi="Angsana New"/>
          <w:sz w:val="26"/>
          <w:szCs w:val="26"/>
        </w:rPr>
        <w:t xml:space="preserve"> (</w:t>
      </w:r>
      <w:r w:rsidR="00AB392F" w:rsidRPr="00ED6435">
        <w:rPr>
          <w:rFonts w:ascii="Angsana New" w:hAnsi="Angsana New"/>
          <w:sz w:val="26"/>
          <w:szCs w:val="26"/>
          <w:cs/>
        </w:rPr>
        <w:t xml:space="preserve">ใช้มูลค่ายุติธรรมระดับ </w:t>
      </w:r>
      <w:r w:rsidR="00AB392F" w:rsidRPr="00ED6435">
        <w:rPr>
          <w:rFonts w:ascii="Angsana New" w:hAnsi="Angsana New"/>
          <w:sz w:val="26"/>
          <w:szCs w:val="26"/>
        </w:rPr>
        <w:t>2</w:t>
      </w:r>
      <w:r w:rsidR="00AB392F" w:rsidRPr="00ED6435">
        <w:rPr>
          <w:rFonts w:ascii="Angsana New" w:hAnsi="Angsana New"/>
          <w:sz w:val="26"/>
          <w:szCs w:val="26"/>
          <w:cs/>
        </w:rPr>
        <w:t>)</w:t>
      </w:r>
      <w:r w:rsidR="00AB392F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45AA4C18" w14:textId="77777777" w:rsidR="009841FB" w:rsidRPr="008468EA" w:rsidRDefault="009841FB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DF68517" w14:textId="67DF0DB9" w:rsidR="00661291" w:rsidRPr="005C6F08" w:rsidRDefault="00661291" w:rsidP="0066129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เจ้าหนี้การค้า เจ้าหนี้อื่น เงินทดรองรับจากกรรมการ</w:t>
      </w:r>
      <w:r w:rsidR="0083679E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  <w:cs/>
        </w:rPr>
        <w:t>เงินมัดจำ</w:t>
      </w:r>
      <w:r w:rsidRPr="005C6F08">
        <w:rPr>
          <w:rFonts w:ascii="Angsana New" w:hAnsi="Angsana New" w:hint="cs"/>
          <w:sz w:val="26"/>
          <w:szCs w:val="26"/>
          <w:cs/>
        </w:rPr>
        <w:t>รับและเงินรับล่วงหน้า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รับจากลูกค้า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มีราคาตามบัญชีใกล้เคียงกับมูลค่ายุติธรรมเนื่องจาก</w:t>
      </w:r>
      <w:r w:rsidRPr="005C6F08">
        <w:rPr>
          <w:rFonts w:ascii="Angsana New" w:hAnsi="Angsana New" w:hint="cs"/>
          <w:sz w:val="26"/>
          <w:szCs w:val="26"/>
          <w:cs/>
        </w:rPr>
        <w:t>สินทรัพย์และ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หนี้สินทางการเงินนี้จะครบกำหนดในระยะเวลาอันสั้น</w:t>
      </w:r>
    </w:p>
    <w:p w14:paraId="09CAECB3" w14:textId="77777777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8E7414E" w14:textId="3FBEEB4F" w:rsidR="004A4C20" w:rsidRPr="005C6F08" w:rsidRDefault="00D55D96" w:rsidP="0084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เงินกู้ยืมระยะยาว</w:t>
      </w:r>
      <w:r w:rsidR="004A4C20" w:rsidRPr="005C6F08">
        <w:rPr>
          <w:rFonts w:ascii="Angsana New" w:hAnsi="Angsana New"/>
          <w:sz w:val="26"/>
          <w:szCs w:val="26"/>
          <w:cs/>
        </w:rPr>
        <w:t>จากสถาบันการเงิน</w:t>
      </w:r>
      <w:r w:rsidR="003D0564">
        <w:rPr>
          <w:rFonts w:ascii="Angsana New" w:hAnsi="Angsana New" w:hint="cs"/>
          <w:sz w:val="26"/>
          <w:szCs w:val="26"/>
          <w:cs/>
        </w:rPr>
        <w:t xml:space="preserve"> </w:t>
      </w:r>
      <w:r w:rsidR="004A4C20"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 เนื่องจากหนี้สิน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4653C487" w14:textId="00D8ACF2" w:rsidR="002E62A9" w:rsidRPr="008468EA" w:rsidRDefault="002E62A9" w:rsidP="002E62A9">
      <w:pPr>
        <w:spacing w:line="240" w:lineRule="auto"/>
        <w:rPr>
          <w:rFonts w:ascii="Angsana New" w:hAnsi="Angsana New"/>
          <w:sz w:val="24"/>
          <w:szCs w:val="24"/>
        </w:rPr>
      </w:pPr>
    </w:p>
    <w:p w14:paraId="29E06092" w14:textId="09646251" w:rsidR="002E62A9" w:rsidRPr="005C6F08" w:rsidRDefault="002E62A9" w:rsidP="002E62A9">
      <w:pPr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หนี้สินตามสัญญาเช่</w:t>
      </w:r>
      <w:r w:rsidR="007B4727"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5B64F5B7" w14:textId="61BF0336" w:rsidR="0037285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60048">
        <w:rPr>
          <w:rFonts w:ascii="Angsana New" w:hAnsi="Angsana New"/>
          <w:b/>
          <w:bCs/>
          <w:sz w:val="26"/>
          <w:szCs w:val="26"/>
        </w:rPr>
        <w:t>2</w:t>
      </w:r>
      <w:r w:rsidR="00372855" w:rsidRPr="005C6F08">
        <w:rPr>
          <w:rFonts w:ascii="Angsana New" w:hAnsi="Angsana New"/>
          <w:b/>
          <w:bCs/>
          <w:sz w:val="26"/>
          <w:szCs w:val="26"/>
        </w:rPr>
        <w:t>.</w:t>
      </w:r>
      <w:r w:rsidR="00372855" w:rsidRPr="005C6F08">
        <w:rPr>
          <w:rFonts w:ascii="Angsana New" w:hAnsi="Angsana New"/>
          <w:b/>
          <w:bCs/>
          <w:sz w:val="26"/>
          <w:szCs w:val="26"/>
        </w:rPr>
        <w:tab/>
      </w:r>
      <w:r w:rsidR="00372855" w:rsidRPr="005C6F0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5C6F08" w:rsidRDefault="003728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092727C2" w14:textId="77777777" w:rsidR="00874585" w:rsidRPr="005C6F08" w:rsidRDefault="0087458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5C6F08">
        <w:rPr>
          <w:rFonts w:ascii="Angsana New" w:hAnsi="Angsana New"/>
          <w:sz w:val="26"/>
          <w:szCs w:val="26"/>
          <w:cs/>
        </w:rPr>
        <w:t>เกี่ยวกับ</w:t>
      </w:r>
      <w:r w:rsidR="002C088C" w:rsidRPr="005C6F08">
        <w:rPr>
          <w:rFonts w:ascii="Angsana New" w:hAnsi="Angsana New"/>
          <w:sz w:val="26"/>
          <w:szCs w:val="26"/>
          <w:cs/>
        </w:rPr>
        <w:t>การผลิตและจำหน่าย</w:t>
      </w:r>
      <w:r w:rsidR="00871B30" w:rsidRPr="005C6F08">
        <w:rPr>
          <w:rFonts w:ascii="Angsana New" w:hAnsi="Angsana New"/>
          <w:sz w:val="26"/>
          <w:szCs w:val="26"/>
        </w:rPr>
        <w:t xml:space="preserve">            </w:t>
      </w:r>
      <w:r w:rsidR="002C088C" w:rsidRPr="005C6F08">
        <w:rPr>
          <w:rFonts w:ascii="Angsana New" w:hAnsi="Angsana New"/>
          <w:sz w:val="26"/>
          <w:szCs w:val="26"/>
          <w:cs/>
        </w:rPr>
        <w:t>ผนังคอนกรีตสำเร็จรูป</w:t>
      </w:r>
      <w:r w:rsidR="00A82BFF"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40A294F2" w14:textId="77777777" w:rsidR="00877330" w:rsidRPr="005C6F08" w:rsidRDefault="0087733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E5DBB68" w14:textId="77777777" w:rsidR="003D15E8" w:rsidRPr="005C6F08" w:rsidRDefault="003D15E8" w:rsidP="003D15E8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CEB7E18" w14:textId="77777777" w:rsidR="003D15E8" w:rsidRPr="005C6F08" w:rsidRDefault="003D15E8" w:rsidP="003D15E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1511532" w14:textId="707F4E83" w:rsidR="003D15E8" w:rsidRPr="005C6F08" w:rsidRDefault="003D15E8" w:rsidP="003D15E8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5C6F08">
        <w:rPr>
          <w:rFonts w:ascii="Angsana New" w:hAnsi="Angsana New"/>
          <w:sz w:val="26"/>
          <w:szCs w:val="26"/>
          <w:cs/>
        </w:rPr>
        <w:t>สำหรับปีสิ้นสุดวันที่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5328F1" w:rsidRPr="005C6F08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E30A5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1F2DBD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จากการขายสินค้าในประเทศเป็นจำนวนเงิน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>รวม</w:t>
      </w:r>
      <w:r w:rsidR="00814B00" w:rsidRPr="001F2DB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F2DBD" w:rsidRPr="001F2DBD">
        <w:rPr>
          <w:rFonts w:ascii="Angsana New" w:hAnsi="Angsana New"/>
          <w:snapToGrid w:val="0"/>
          <w:sz w:val="26"/>
          <w:szCs w:val="26"/>
          <w:lang w:eastAsia="th-TH"/>
        </w:rPr>
        <w:t>239</w:t>
      </w:r>
      <w:r w:rsidR="00814B00" w:rsidRPr="001F2DBD">
        <w:rPr>
          <w:rFonts w:ascii="Angsana New" w:hAnsi="Angsana New"/>
          <w:snapToGrid w:val="0"/>
          <w:sz w:val="26"/>
          <w:szCs w:val="26"/>
          <w:lang w:eastAsia="th-TH"/>
        </w:rPr>
        <w:t>.0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>(</w:t>
      </w:r>
      <w:r w:rsidR="005328F1" w:rsidRPr="001F2DBD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9E30A5" w:rsidRPr="001F2DBD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1F2DB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9E30A5" w:rsidRPr="001F2DB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1F2DB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9E30A5" w:rsidRPr="001F2DBD">
        <w:rPr>
          <w:rFonts w:ascii="Angsana New" w:hAnsi="Angsana New"/>
          <w:snapToGrid w:val="0"/>
          <w:sz w:val="26"/>
          <w:szCs w:val="26"/>
          <w:lang w:eastAsia="th-TH"/>
        </w:rPr>
        <w:t xml:space="preserve">156.0 </w:t>
      </w:r>
      <w:r w:rsidRPr="001F2DB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4FDF4BD9" w14:textId="7A751297" w:rsidR="002E62A9" w:rsidRPr="005C6F08" w:rsidRDefault="002E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45FD24" w14:textId="3EAEB5C2" w:rsidR="00BB60D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260048">
        <w:rPr>
          <w:rFonts w:ascii="Angsana New" w:hAnsi="Angsana New"/>
          <w:b/>
          <w:bCs/>
          <w:sz w:val="26"/>
          <w:szCs w:val="26"/>
        </w:rPr>
        <w:t>3</w:t>
      </w:r>
      <w:r w:rsidR="00BB60D5" w:rsidRPr="005C6F08">
        <w:rPr>
          <w:rFonts w:ascii="Angsana New" w:hAnsi="Angsana New"/>
          <w:b/>
          <w:bCs/>
          <w:sz w:val="26"/>
          <w:szCs w:val="26"/>
        </w:rPr>
        <w:t>.</w:t>
      </w:r>
      <w:r w:rsidR="00BB60D5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950C80" w:rsidRPr="005C6F0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5C6F08" w:rsidRDefault="00A35F7C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0CDB956A" w14:textId="5D8E3F8E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605FC9" w:rsidRPr="005C6F08">
        <w:rPr>
          <w:rFonts w:ascii="Angsana New" w:hAnsi="Angsana New"/>
          <w:sz w:val="26"/>
          <w:szCs w:val="26"/>
        </w:rPr>
        <w:t xml:space="preserve">1 </w:t>
      </w:r>
      <w:r w:rsidR="00605FC9" w:rsidRPr="005C6F08">
        <w:rPr>
          <w:rFonts w:ascii="Angsana New" w:hAnsi="Angsana New" w:hint="cs"/>
          <w:sz w:val="26"/>
          <w:szCs w:val="26"/>
          <w:cs/>
        </w:rPr>
        <w:t>ธันวาคม</w:t>
      </w:r>
      <w:r w:rsidR="00835872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</w:t>
      </w:r>
      <w:r w:rsidR="009E30A5">
        <w:rPr>
          <w:rFonts w:ascii="Angsana New" w:hAnsi="Angsana New"/>
          <w:sz w:val="26"/>
          <w:szCs w:val="26"/>
        </w:rPr>
        <w:t>5</w:t>
      </w:r>
      <w:r w:rsidR="00605FC9" w:rsidRPr="005C6F08">
        <w:rPr>
          <w:rFonts w:ascii="Angsana New" w:hAnsi="Angsana New" w:hint="cs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</w:t>
      </w:r>
      <w:r w:rsidR="009E30A5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บริษัทมี</w:t>
      </w:r>
    </w:p>
    <w:p w14:paraId="5EFFAB98" w14:textId="47D97463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0E38B2AB" w14:textId="776CD36C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ab/>
      </w:r>
      <w:r w:rsidRPr="005C6F08">
        <w:rPr>
          <w:rFonts w:ascii="Angsana New" w:hAnsi="Angsana New"/>
          <w:sz w:val="26"/>
          <w:szCs w:val="26"/>
          <w:cs/>
        </w:rPr>
        <w:t xml:space="preserve">หนังสือค้ำประกันที่สถาบันการเงินในประเทศแห่งหนึ่งออกให้กับหน่วยงานรัฐวิสาหกิจแห่งหนึ่งและบริษัทเอกชนหลายแห่ง </w:t>
      </w:r>
      <w:r w:rsidRPr="005C6F08">
        <w:rPr>
          <w:rFonts w:ascii="Angsana New" w:hAnsi="Angsana New"/>
          <w:sz w:val="26"/>
          <w:szCs w:val="26"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จำนวนเงินรวม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1F2DBD" w:rsidRPr="00B7266A">
        <w:rPr>
          <w:rFonts w:ascii="Angsana New" w:hAnsi="Angsana New"/>
          <w:sz w:val="26"/>
          <w:szCs w:val="26"/>
        </w:rPr>
        <w:t>41</w:t>
      </w:r>
      <w:r w:rsidR="00814B00" w:rsidRPr="00B7266A">
        <w:rPr>
          <w:rFonts w:ascii="Angsana New" w:hAnsi="Angsana New"/>
          <w:sz w:val="26"/>
          <w:szCs w:val="26"/>
        </w:rPr>
        <w:t>.</w:t>
      </w:r>
      <w:r w:rsidR="001F2DBD" w:rsidRPr="00B7266A">
        <w:rPr>
          <w:rFonts w:ascii="Angsana New" w:hAnsi="Angsana New"/>
          <w:sz w:val="26"/>
          <w:szCs w:val="26"/>
        </w:rPr>
        <w:t>8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E30A5" w:rsidRPr="005C6F08">
        <w:rPr>
          <w:rFonts w:ascii="Angsana New" w:hAnsi="Angsana New"/>
          <w:sz w:val="26"/>
          <w:szCs w:val="26"/>
        </w:rPr>
        <w:t xml:space="preserve">30.0 </w:t>
      </w:r>
      <w:r w:rsidRPr="005C6F08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5C6F08">
        <w:rPr>
          <w:rFonts w:ascii="Angsana New" w:hAnsi="Angsana New"/>
          <w:sz w:val="26"/>
          <w:szCs w:val="26"/>
          <w:cs/>
        </w:rPr>
        <w:t xml:space="preserve"> ซึ่งค้ำประกันโดยหลักประกันตามที่กล่าวไว้ในห</w:t>
      </w:r>
      <w:r w:rsidRPr="00423984">
        <w:rPr>
          <w:rFonts w:ascii="Angsana New" w:hAnsi="Angsana New"/>
          <w:sz w:val="26"/>
          <w:szCs w:val="26"/>
          <w:cs/>
        </w:rPr>
        <w:t xml:space="preserve">มายเหตุ </w:t>
      </w:r>
      <w:r w:rsidRPr="00423984">
        <w:rPr>
          <w:rFonts w:ascii="Angsana New" w:hAnsi="Angsana New"/>
          <w:sz w:val="26"/>
          <w:szCs w:val="26"/>
        </w:rPr>
        <w:t>1</w:t>
      </w:r>
      <w:r w:rsidR="00423984" w:rsidRPr="00423984">
        <w:rPr>
          <w:rFonts w:ascii="Angsana New" w:hAnsi="Angsana New"/>
          <w:sz w:val="26"/>
          <w:szCs w:val="26"/>
        </w:rPr>
        <w:t>1</w:t>
      </w:r>
    </w:p>
    <w:p w14:paraId="302B1294" w14:textId="77777777" w:rsidR="001620A0" w:rsidRPr="005C6F08" w:rsidRDefault="001620A0" w:rsidP="00162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7F74840A" w14:textId="11DFC238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 w:hint="cs"/>
          <w:sz w:val="26"/>
          <w:szCs w:val="26"/>
          <w:cs/>
        </w:rPr>
        <w:t>ข)</w:t>
      </w:r>
      <w:r w:rsidRPr="005C6F08">
        <w:rPr>
          <w:rFonts w:ascii="Angsana New" w:hAnsi="Angsana New" w:hint="cs"/>
          <w:sz w:val="26"/>
          <w:szCs w:val="26"/>
          <w:cs/>
        </w:rPr>
        <w:tab/>
      </w:r>
      <w:r w:rsidRPr="005C6F08">
        <w:rPr>
          <w:rFonts w:ascii="Angsana New" w:hAnsi="Angsana New"/>
          <w:sz w:val="26"/>
          <w:szCs w:val="26"/>
          <w:cs/>
        </w:rPr>
        <w:t>ภาระผูกพันตามสัญญาซื้อสินทรัพย์ถาวรจำนวนเงิน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619F7" w:rsidRPr="009619F7">
        <w:rPr>
          <w:rFonts w:ascii="Angsana New" w:hAnsi="Angsana New"/>
          <w:sz w:val="26"/>
          <w:szCs w:val="26"/>
        </w:rPr>
        <w:t>259</w:t>
      </w:r>
      <w:r w:rsidR="00220723" w:rsidRPr="009619F7">
        <w:rPr>
          <w:rFonts w:ascii="Angsana New" w:hAnsi="Angsana New"/>
          <w:sz w:val="26"/>
          <w:szCs w:val="26"/>
        </w:rPr>
        <w:t>.</w:t>
      </w:r>
      <w:r w:rsidR="009619F7" w:rsidRPr="009619F7">
        <w:rPr>
          <w:rFonts w:ascii="Angsana New" w:hAnsi="Angsana New"/>
          <w:sz w:val="26"/>
          <w:szCs w:val="26"/>
        </w:rPr>
        <w:t>6</w:t>
      </w:r>
      <w:r w:rsidRPr="009619F7">
        <w:rPr>
          <w:rFonts w:ascii="Angsana New" w:hAnsi="Angsana New"/>
          <w:sz w:val="26"/>
          <w:szCs w:val="26"/>
        </w:rPr>
        <w:t xml:space="preserve"> </w:t>
      </w:r>
      <w:r w:rsidRPr="009619F7">
        <w:rPr>
          <w:rFonts w:ascii="Angsana New" w:hAnsi="Angsana New" w:hint="cs"/>
          <w:sz w:val="26"/>
          <w:szCs w:val="26"/>
          <w:cs/>
        </w:rPr>
        <w:t>ล้าน</w:t>
      </w:r>
      <w:r w:rsidRPr="005C6F08">
        <w:rPr>
          <w:rFonts w:ascii="Angsana New" w:hAnsi="Angsana New" w:hint="cs"/>
          <w:sz w:val="26"/>
          <w:szCs w:val="26"/>
          <w:cs/>
        </w:rPr>
        <w:t xml:space="preserve">บาท และ </w:t>
      </w:r>
      <w:r w:rsidR="009E30A5" w:rsidRPr="005C6F08">
        <w:rPr>
          <w:rFonts w:ascii="Angsana New" w:hAnsi="Angsana New"/>
          <w:sz w:val="26"/>
          <w:szCs w:val="26"/>
        </w:rPr>
        <w:t xml:space="preserve">5.4 </w:t>
      </w:r>
      <w:r w:rsidRPr="005C6F08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1FB83659" w14:textId="3827E2DA" w:rsidR="00C774BD" w:rsidRPr="005C6F08" w:rsidRDefault="00C774BD" w:rsidP="00EF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2FD8917" w14:textId="70372D73" w:rsidR="00134966" w:rsidRPr="005C6F08" w:rsidRDefault="003A3449" w:rsidP="0013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260048">
        <w:rPr>
          <w:rFonts w:ascii="Angsana New" w:hAnsi="Angsana New"/>
          <w:b/>
          <w:bCs/>
          <w:sz w:val="26"/>
          <w:szCs w:val="26"/>
        </w:rPr>
        <w:t>4</w:t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134966" w:rsidRPr="005C6F08">
        <w:rPr>
          <w:rFonts w:ascii="Angsana New" w:hAnsi="Angsana New"/>
          <w:b/>
          <w:bCs/>
          <w:sz w:val="26"/>
          <w:szCs w:val="26"/>
        </w:rPr>
        <w:tab/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14:paraId="7380EC2D" w14:textId="008FC79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1253B91" w14:textId="59D371F8" w:rsidR="005C7095" w:rsidRPr="00833FC6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02379B">
        <w:rPr>
          <w:rFonts w:ascii="Angsana New" w:hAnsi="Angsana New"/>
          <w:sz w:val="26"/>
          <w:szCs w:val="26"/>
          <w:cs/>
        </w:rPr>
        <w:t>ผู้บริหารของ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บริษัทบริหารจัดการส่วนทุนโดยการรักษาอัตราส่วนหนี้สินต่อทุนให้เป็นไปตามข้อตกลง</w:t>
      </w:r>
      <w:r w:rsidRPr="0002379B">
        <w:rPr>
          <w:rFonts w:ascii="Angsana New" w:hAnsi="Angsana New" w:hint="cs"/>
          <w:sz w:val="26"/>
          <w:szCs w:val="26"/>
          <w:cs/>
        </w:rPr>
        <w:t>ตาม</w:t>
      </w:r>
      <w:r w:rsidRPr="00833FC6">
        <w:rPr>
          <w:rFonts w:ascii="Angsana New" w:hAnsi="Angsana New" w:hint="cs"/>
          <w:sz w:val="26"/>
          <w:szCs w:val="26"/>
          <w:cs/>
        </w:rPr>
        <w:t>เงินกู้ยืมจากสถาบันการเงิน</w:t>
      </w:r>
      <w:r w:rsidRPr="00833FC6">
        <w:rPr>
          <w:rFonts w:ascii="Angsana New" w:hAnsi="Angsana New"/>
          <w:sz w:val="26"/>
          <w:szCs w:val="26"/>
        </w:rPr>
        <w:t> </w:t>
      </w:r>
      <w:r w:rsidRPr="00833FC6">
        <w:rPr>
          <w:rFonts w:ascii="Angsana New" w:hAnsi="Angsana New" w:hint="cs"/>
          <w:sz w:val="26"/>
          <w:szCs w:val="26"/>
          <w:cs/>
        </w:rPr>
        <w:t xml:space="preserve">หนี้สินที่ใช้ในการคำนวณอัตราส่วนหนี้สินต่อทุน หมายถึงหนี้สินที่มีภาระดอกเบี้ยโดยไม่รวมเงินกู้ยืมจากบุคคลที่เกี่ยวข้องกัน ณ วันที่ </w:t>
      </w:r>
      <w:r w:rsidRPr="00833FC6">
        <w:rPr>
          <w:rFonts w:ascii="Angsana New" w:hAnsi="Angsana New"/>
          <w:sz w:val="26"/>
          <w:szCs w:val="26"/>
        </w:rPr>
        <w:t xml:space="preserve">31 </w:t>
      </w:r>
      <w:r w:rsidRPr="00833FC6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02379B" w:rsidRPr="00833FC6">
        <w:rPr>
          <w:rFonts w:ascii="Angsana New" w:hAnsi="Angsana New"/>
          <w:sz w:val="26"/>
          <w:szCs w:val="26"/>
        </w:rPr>
        <w:t>5</w:t>
      </w:r>
      <w:r w:rsidRPr="00833FC6">
        <w:rPr>
          <w:rFonts w:ascii="Angsana New" w:hAnsi="Angsana New"/>
          <w:sz w:val="26"/>
          <w:szCs w:val="26"/>
        </w:rPr>
        <w:t xml:space="preserve"> </w:t>
      </w:r>
      <w:r w:rsidRPr="00833FC6">
        <w:rPr>
          <w:rFonts w:ascii="Angsana New" w:hAnsi="Angsana New"/>
          <w:sz w:val="26"/>
          <w:szCs w:val="26"/>
          <w:cs/>
        </w:rPr>
        <w:t>อัตราส่วนหนี้สินต่อทุน</w:t>
      </w:r>
      <w:r w:rsidRPr="00833FC6">
        <w:rPr>
          <w:rFonts w:ascii="Angsana New" w:hAnsi="Angsana New" w:hint="cs"/>
          <w:sz w:val="26"/>
          <w:szCs w:val="26"/>
          <w:cs/>
        </w:rPr>
        <w:t xml:space="preserve">เท่ากับ </w:t>
      </w:r>
      <w:r w:rsidR="00F679CA" w:rsidRPr="00833FC6">
        <w:rPr>
          <w:rFonts w:ascii="Angsana New" w:hAnsi="Angsana New"/>
          <w:sz w:val="26"/>
          <w:szCs w:val="26"/>
        </w:rPr>
        <w:t>0.</w:t>
      </w:r>
      <w:r w:rsidR="00833FC6" w:rsidRPr="00833FC6">
        <w:rPr>
          <w:rFonts w:ascii="Angsana New" w:hAnsi="Angsana New"/>
          <w:sz w:val="26"/>
          <w:szCs w:val="26"/>
        </w:rPr>
        <w:t>2</w:t>
      </w:r>
      <w:r w:rsidR="00F679CA" w:rsidRPr="00833FC6">
        <w:rPr>
          <w:rFonts w:ascii="Angsana New" w:hAnsi="Angsana New"/>
          <w:sz w:val="26"/>
          <w:szCs w:val="26"/>
        </w:rPr>
        <w:t>5</w:t>
      </w:r>
      <w:r w:rsidRPr="00833FC6">
        <w:rPr>
          <w:rFonts w:ascii="Angsana New" w:hAnsi="Angsana New" w:hint="cs"/>
          <w:sz w:val="26"/>
          <w:szCs w:val="26"/>
          <w:cs/>
        </w:rPr>
        <w:t xml:space="preserve"> ต่อ </w:t>
      </w:r>
      <w:r w:rsidRPr="00833FC6">
        <w:rPr>
          <w:rFonts w:ascii="Angsana New" w:hAnsi="Angsana New"/>
          <w:sz w:val="26"/>
          <w:szCs w:val="26"/>
        </w:rPr>
        <w:t>1 (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02379B" w:rsidRPr="00833FC6">
        <w:rPr>
          <w:rFonts w:ascii="Angsana New" w:hAnsi="Angsana New"/>
          <w:sz w:val="26"/>
          <w:szCs w:val="26"/>
        </w:rPr>
        <w:t>4</w:t>
      </w:r>
      <w:r w:rsidRPr="00833FC6">
        <w:rPr>
          <w:rFonts w:ascii="Angsana New" w:hAnsi="Angsana New"/>
          <w:sz w:val="26"/>
          <w:szCs w:val="26"/>
        </w:rPr>
        <w:t xml:space="preserve">: </w:t>
      </w:r>
      <w:r w:rsidR="0002379B" w:rsidRPr="00833FC6">
        <w:rPr>
          <w:rFonts w:ascii="Angsana New" w:hAnsi="Angsana New"/>
          <w:sz w:val="26"/>
          <w:szCs w:val="26"/>
        </w:rPr>
        <w:t>0.35</w:t>
      </w:r>
      <w:r w:rsidRPr="00833FC6">
        <w:rPr>
          <w:rFonts w:ascii="Angsana New" w:hAnsi="Angsana New"/>
          <w:sz w:val="26"/>
          <w:szCs w:val="26"/>
        </w:rPr>
        <w:t xml:space="preserve"> </w:t>
      </w:r>
      <w:r w:rsidRPr="00833FC6">
        <w:rPr>
          <w:rFonts w:ascii="Angsana New" w:hAnsi="Angsana New" w:hint="cs"/>
          <w:sz w:val="26"/>
          <w:szCs w:val="26"/>
          <w:cs/>
        </w:rPr>
        <w:t xml:space="preserve">ต่อ </w:t>
      </w:r>
      <w:r w:rsidRPr="00833FC6">
        <w:rPr>
          <w:rFonts w:ascii="Angsana New" w:hAnsi="Angsana New"/>
          <w:sz w:val="26"/>
          <w:szCs w:val="26"/>
        </w:rPr>
        <w:t>1</w:t>
      </w:r>
      <w:r w:rsidRPr="00833FC6">
        <w:rPr>
          <w:rFonts w:ascii="Angsana New" w:hAnsi="Angsana New" w:hint="cs"/>
          <w:sz w:val="26"/>
          <w:szCs w:val="26"/>
          <w:cs/>
        </w:rPr>
        <w:t>)</w:t>
      </w:r>
      <w:r w:rsidR="00CF07F2" w:rsidRPr="00833FC6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643851E" w14:textId="77777777" w:rsidR="005C7095" w:rsidRPr="00833FC6" w:rsidRDefault="005C709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36D122D" w14:textId="1FA198DB" w:rsidR="008C40B5" w:rsidRPr="005C6F08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833FC6">
        <w:rPr>
          <w:rFonts w:ascii="Angsana New" w:hAnsi="Angsana New"/>
          <w:sz w:val="26"/>
          <w:szCs w:val="26"/>
          <w:cs/>
        </w:rPr>
        <w:t xml:space="preserve">บริษัทไม่มีการเปลี่ยนแปลงในวัตถุประสงค์ นโยบายและกระบวนการจัดการส่วนทุนของบริษัทในระหว่างปีสิ้นสุดวันที่ </w:t>
      </w:r>
      <w:r w:rsidRPr="00833FC6">
        <w:rPr>
          <w:rFonts w:ascii="Angsana New" w:hAnsi="Angsana New"/>
          <w:sz w:val="26"/>
          <w:szCs w:val="26"/>
        </w:rPr>
        <w:t>31</w:t>
      </w:r>
      <w:r w:rsidRPr="00833FC6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833FC6" w:rsidRPr="00833FC6">
        <w:rPr>
          <w:rFonts w:ascii="Angsana New" w:hAnsi="Angsana New"/>
          <w:sz w:val="26"/>
          <w:szCs w:val="26"/>
        </w:rPr>
        <w:t>5</w:t>
      </w:r>
      <w:r w:rsidRPr="00833FC6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833FC6">
        <w:rPr>
          <w:rFonts w:ascii="Angsana New" w:hAnsi="Angsana New"/>
          <w:sz w:val="26"/>
          <w:szCs w:val="26"/>
        </w:rPr>
        <w:t>256</w:t>
      </w:r>
      <w:r w:rsidR="00833FC6" w:rsidRPr="00833FC6">
        <w:rPr>
          <w:rFonts w:ascii="Angsana New" w:hAnsi="Angsana New"/>
          <w:sz w:val="26"/>
          <w:szCs w:val="26"/>
        </w:rPr>
        <w:t>4</w:t>
      </w:r>
    </w:p>
    <w:p w14:paraId="524AA125" w14:textId="7777777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EF8D04C" w14:textId="77777777" w:rsidR="008468EA" w:rsidRDefault="00846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CCA4D3A" w14:textId="7A4DA73D" w:rsidR="006E09C8" w:rsidRPr="005C6F08" w:rsidRDefault="006E09C8" w:rsidP="006E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</w:t>
      </w:r>
      <w:r>
        <w:rPr>
          <w:rFonts w:ascii="Angsana New" w:hAnsi="Angsana New"/>
          <w:b/>
          <w:bCs/>
          <w:sz w:val="26"/>
          <w:szCs w:val="26"/>
        </w:rPr>
        <w:t>5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48016078" w14:textId="77777777" w:rsidR="006E09C8" w:rsidRPr="006E09C8" w:rsidRDefault="006E09C8" w:rsidP="006E09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</w:rPr>
      </w:pPr>
    </w:p>
    <w:p w14:paraId="031CBE32" w14:textId="79E6726F" w:rsidR="0024390D" w:rsidRPr="005C6F08" w:rsidRDefault="006E09C8" w:rsidP="0024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12" w:name="_Hlk128491908"/>
      <w:r w:rsidRPr="00EA7520">
        <w:rPr>
          <w:rFonts w:ascii="Angsana New" w:hAnsi="Angsana New"/>
          <w:spacing w:val="-6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EA7520">
        <w:rPr>
          <w:rFonts w:ascii="Angsana New" w:hAnsi="Angsana New"/>
          <w:spacing w:val="-6"/>
          <w:sz w:val="26"/>
          <w:szCs w:val="26"/>
        </w:rPr>
        <w:t xml:space="preserve">28 </w:t>
      </w:r>
      <w:r w:rsidRPr="00EA7520">
        <w:rPr>
          <w:rFonts w:ascii="Angsana New" w:hAnsi="Angsana New"/>
          <w:spacing w:val="-6"/>
          <w:sz w:val="26"/>
          <w:szCs w:val="26"/>
          <w:cs/>
        </w:rPr>
        <w:t xml:space="preserve">กุมภาพันธ์ </w:t>
      </w:r>
      <w:r w:rsidRPr="00EA7520">
        <w:rPr>
          <w:rFonts w:ascii="Angsana New" w:hAnsi="Angsana New"/>
          <w:spacing w:val="-6"/>
          <w:sz w:val="26"/>
          <w:szCs w:val="26"/>
        </w:rPr>
        <w:t xml:space="preserve">2566 </w:t>
      </w:r>
      <w:r w:rsidRPr="00EA7520">
        <w:rPr>
          <w:rFonts w:ascii="Angsana New" w:hAnsi="Angsana New" w:hint="cs"/>
          <w:spacing w:val="-6"/>
          <w:sz w:val="26"/>
          <w:szCs w:val="26"/>
          <w:cs/>
        </w:rPr>
        <w:t>คณะกรรมการได้มีมติอนุมัติ</w:t>
      </w:r>
      <w:r w:rsidRPr="00EA7520">
        <w:rPr>
          <w:rFonts w:ascii="Angsana New" w:hAnsi="Angsana New"/>
          <w:spacing w:val="-6"/>
          <w:sz w:val="26"/>
          <w:szCs w:val="26"/>
          <w:cs/>
        </w:rPr>
        <w:t>การจ่ายเงินปันผลของ</w:t>
      </w:r>
      <w:r w:rsidRPr="00EA7520">
        <w:rPr>
          <w:rFonts w:ascii="Angsana New" w:hAnsi="Angsana New" w:hint="cs"/>
          <w:spacing w:val="-6"/>
          <w:sz w:val="26"/>
          <w:szCs w:val="26"/>
          <w:cs/>
        </w:rPr>
        <w:t xml:space="preserve">บริษัทประจำปี </w:t>
      </w:r>
      <w:r w:rsidRPr="00EA7520">
        <w:rPr>
          <w:rFonts w:ascii="Angsana New" w:hAnsi="Angsana New"/>
          <w:spacing w:val="-6"/>
          <w:sz w:val="26"/>
          <w:szCs w:val="26"/>
        </w:rPr>
        <w:t xml:space="preserve">2565 </w:t>
      </w:r>
      <w:r w:rsidRPr="00EA7520">
        <w:rPr>
          <w:rFonts w:ascii="Angsana New" w:hAnsi="Angsana New"/>
          <w:spacing w:val="-6"/>
          <w:sz w:val="26"/>
          <w:szCs w:val="26"/>
          <w:cs/>
        </w:rPr>
        <w:t>ในอัตราหุ้นละ</w:t>
      </w:r>
      <w:r w:rsidR="0088499F">
        <w:rPr>
          <w:rFonts w:ascii="Angsana New" w:hAnsi="Angsana New"/>
          <w:spacing w:val="-6"/>
          <w:sz w:val="26"/>
          <w:szCs w:val="26"/>
        </w:rPr>
        <w:t xml:space="preserve"> </w:t>
      </w:r>
      <w:r w:rsidRPr="00EA7520">
        <w:rPr>
          <w:rFonts w:ascii="Angsana New" w:hAnsi="Angsana New"/>
          <w:spacing w:val="-6"/>
          <w:sz w:val="26"/>
          <w:szCs w:val="26"/>
        </w:rPr>
        <w:t>0.17</w:t>
      </w:r>
      <w:r w:rsidRPr="00EA7520">
        <w:rPr>
          <w:rFonts w:ascii="Angsana New" w:hAnsi="Angsana New" w:hint="cs"/>
          <w:spacing w:val="-6"/>
          <w:sz w:val="26"/>
          <w:szCs w:val="26"/>
          <w:cs/>
        </w:rPr>
        <w:t xml:space="preserve"> บาท สำหรับหุ้นสามัญจำนวน </w:t>
      </w:r>
      <w:r w:rsidRPr="00EA7520">
        <w:rPr>
          <w:rFonts w:ascii="Angsana New" w:hAnsi="Angsana New"/>
          <w:spacing w:val="-6"/>
          <w:sz w:val="26"/>
          <w:szCs w:val="26"/>
        </w:rPr>
        <w:t xml:space="preserve">159,994,567 </w:t>
      </w:r>
      <w:r w:rsidRPr="00EA7520">
        <w:rPr>
          <w:rFonts w:ascii="Angsana New" w:hAnsi="Angsana New" w:hint="cs"/>
          <w:spacing w:val="-6"/>
          <w:sz w:val="26"/>
          <w:szCs w:val="26"/>
          <w:cs/>
        </w:rPr>
        <w:t xml:space="preserve">หุ้น เป็นจำนวนเงินรวม </w:t>
      </w:r>
      <w:r w:rsidRPr="00EA7520">
        <w:rPr>
          <w:rFonts w:ascii="Angsana New" w:hAnsi="Angsana New"/>
          <w:spacing w:val="-6"/>
          <w:sz w:val="26"/>
          <w:szCs w:val="26"/>
        </w:rPr>
        <w:t xml:space="preserve">27.2 </w:t>
      </w:r>
      <w:r w:rsidRPr="00EA7520">
        <w:rPr>
          <w:rFonts w:ascii="Angsana New" w:hAnsi="Angsana New" w:hint="cs"/>
          <w:spacing w:val="-6"/>
          <w:sz w:val="26"/>
          <w:szCs w:val="26"/>
          <w:cs/>
        </w:rPr>
        <w:t>ล้านบาท</w:t>
      </w:r>
      <w:r w:rsidR="002A3769">
        <w:rPr>
          <w:rFonts w:ascii="Angsana New" w:hAnsi="Angsana New"/>
          <w:spacing w:val="-6"/>
          <w:sz w:val="26"/>
          <w:szCs w:val="26"/>
        </w:rPr>
        <w:t xml:space="preserve"> </w:t>
      </w:r>
      <w:r w:rsidR="0024390D" w:rsidRPr="0024390D">
        <w:rPr>
          <w:rFonts w:ascii="Angsana New" w:hAnsi="Angsana New"/>
          <w:spacing w:val="-6"/>
          <w:sz w:val="26"/>
          <w:szCs w:val="26"/>
          <w:cs/>
        </w:rPr>
        <w:t>ทั้งนี้ การอนุมัติให้จ่ายเงินปันผลดังกล่าว</w:t>
      </w:r>
      <w:bookmarkEnd w:id="12"/>
      <w:r w:rsidR="0024390D" w:rsidRPr="005C6F08">
        <w:rPr>
          <w:rFonts w:ascii="Angsana New" w:hAnsi="Angsana New"/>
          <w:sz w:val="26"/>
          <w:szCs w:val="26"/>
          <w:cs/>
        </w:rPr>
        <w:t xml:space="preserve">จะนำเสนอต่อที่ประชุมสามัญผู้ถือหุ้นประจำปีในเดือนเมษายน </w:t>
      </w:r>
      <w:r w:rsidR="0024390D" w:rsidRPr="005C6F08">
        <w:rPr>
          <w:rFonts w:ascii="Angsana New" w:hAnsi="Angsana New"/>
          <w:sz w:val="26"/>
          <w:szCs w:val="26"/>
        </w:rPr>
        <w:t>256</w:t>
      </w:r>
      <w:r w:rsidR="0024390D">
        <w:rPr>
          <w:rFonts w:ascii="Angsana New" w:hAnsi="Angsana New"/>
          <w:sz w:val="26"/>
          <w:szCs w:val="26"/>
        </w:rPr>
        <w:t>6</w:t>
      </w:r>
      <w:r w:rsidR="0024390D" w:rsidRPr="005C6F08">
        <w:rPr>
          <w:rFonts w:ascii="Angsana New" w:hAnsi="Angsana New"/>
          <w:sz w:val="26"/>
          <w:szCs w:val="26"/>
        </w:rPr>
        <w:t xml:space="preserve"> </w:t>
      </w:r>
      <w:r w:rsidR="0024390D" w:rsidRPr="005C6F08">
        <w:rPr>
          <w:rFonts w:ascii="Angsana New" w:hAnsi="Angsana New"/>
          <w:sz w:val="26"/>
          <w:szCs w:val="26"/>
          <w:cs/>
        </w:rPr>
        <w:t>เพื่อพิจารณาอนุมัติต่อไป</w:t>
      </w:r>
    </w:p>
    <w:p w14:paraId="0ACBF461" w14:textId="77777777" w:rsidR="0024390D" w:rsidRPr="006E09C8" w:rsidRDefault="0024390D" w:rsidP="0024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hint="cs"/>
          <w:spacing w:val="-6"/>
          <w:sz w:val="26"/>
          <w:szCs w:val="26"/>
        </w:rPr>
      </w:pPr>
    </w:p>
    <w:p w14:paraId="4C0FBA2B" w14:textId="300E911E" w:rsidR="005C12D9" w:rsidRPr="009D3BC4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D3BC4">
        <w:rPr>
          <w:rFonts w:ascii="Angsana New" w:hAnsi="Angsana New"/>
          <w:b/>
          <w:bCs/>
          <w:sz w:val="26"/>
          <w:szCs w:val="26"/>
        </w:rPr>
        <w:t>2</w:t>
      </w:r>
      <w:r w:rsidR="006E09C8">
        <w:rPr>
          <w:rFonts w:ascii="Angsana New" w:hAnsi="Angsana New"/>
          <w:b/>
          <w:bCs/>
          <w:sz w:val="26"/>
          <w:szCs w:val="26"/>
        </w:rPr>
        <w:t>6</w:t>
      </w:r>
      <w:r w:rsidR="005D1C50" w:rsidRPr="009D3BC4">
        <w:rPr>
          <w:rFonts w:ascii="Angsana New" w:hAnsi="Angsana New"/>
          <w:b/>
          <w:bCs/>
          <w:sz w:val="26"/>
          <w:szCs w:val="26"/>
        </w:rPr>
        <w:t>.</w:t>
      </w:r>
      <w:r w:rsidRPr="009D3BC4">
        <w:rPr>
          <w:rFonts w:ascii="Angsana New" w:hAnsi="Angsana New"/>
          <w:b/>
          <w:bCs/>
          <w:sz w:val="26"/>
          <w:szCs w:val="26"/>
        </w:rPr>
        <w:tab/>
      </w:r>
      <w:r w:rsidRPr="009D3BC4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265CE67" w14:textId="77777777" w:rsidR="005C12D9" w:rsidRPr="009D3BC4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6"/>
          <w:sz w:val="26"/>
          <w:szCs w:val="26"/>
        </w:rPr>
      </w:pPr>
    </w:p>
    <w:p w14:paraId="66AC0388" w14:textId="54A38B1B" w:rsidR="005C12D9" w:rsidRPr="005C6F08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</w:rPr>
      </w:pPr>
      <w:r w:rsidRPr="009D3BC4"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                 </w:t>
      </w:r>
      <w:r w:rsidRPr="009D3BC4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1 </w:t>
      </w:r>
      <w:r w:rsidRPr="009D3BC4">
        <w:rPr>
          <w:rFonts w:ascii="Angsana New" w:hAnsi="Angsana New"/>
          <w:spacing w:val="-6"/>
          <w:sz w:val="26"/>
          <w:szCs w:val="26"/>
          <w:cs/>
        </w:rPr>
        <w:t xml:space="preserve">มกราคม </w:t>
      </w:r>
      <w:r w:rsidRPr="009D3BC4">
        <w:rPr>
          <w:rFonts w:ascii="Angsana New" w:hAnsi="Angsana New"/>
          <w:spacing w:val="-6"/>
          <w:sz w:val="26"/>
          <w:szCs w:val="26"/>
        </w:rPr>
        <w:t>256</w:t>
      </w:r>
      <w:r w:rsidR="009D3BC4">
        <w:rPr>
          <w:rFonts w:ascii="Angsana New" w:hAnsi="Angsana New"/>
          <w:spacing w:val="-6"/>
          <w:sz w:val="26"/>
          <w:szCs w:val="26"/>
        </w:rPr>
        <w:t>6</w:t>
      </w:r>
      <w:r w:rsidRPr="009D3BC4">
        <w:rPr>
          <w:rFonts w:ascii="Angsana New" w:hAnsi="Angsana New"/>
          <w:spacing w:val="-6"/>
          <w:sz w:val="26"/>
          <w:szCs w:val="26"/>
        </w:rPr>
        <w:t xml:space="preserve"> </w:t>
      </w:r>
      <w:r w:rsidRPr="009D3BC4">
        <w:rPr>
          <w:rFonts w:ascii="Angsana New" w:hAnsi="Angsana New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6759F86" w14:textId="77777777" w:rsidR="00EA7520" w:rsidRPr="00EA7520" w:rsidRDefault="00EA752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09B285" w14:textId="1BD9D9CF" w:rsidR="002A0113" w:rsidRPr="005C6F08" w:rsidRDefault="00F573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EA7520">
        <w:rPr>
          <w:rFonts w:ascii="Angsana New" w:hAnsi="Angsana New"/>
          <w:b/>
          <w:bCs/>
          <w:sz w:val="26"/>
          <w:szCs w:val="26"/>
        </w:rPr>
        <w:t>7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5C6F08" w:rsidRDefault="000D7C4D" w:rsidP="00C2259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571347D7" w14:textId="30FCB37F" w:rsidR="00907883" w:rsidRPr="00C22599" w:rsidRDefault="00783E68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คณะ</w:t>
      </w:r>
      <w:r w:rsidR="002A0113" w:rsidRPr="005C6F08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กรรมการของบริษัทได้อนุมัติให้ออกงบการเงินนี้</w:t>
      </w:r>
      <w:r w:rsidR="00E92B49" w:rsidRPr="005C6F08">
        <w:rPr>
          <w:rFonts w:ascii="Angsana New" w:hAnsi="Angsana New"/>
          <w:sz w:val="26"/>
          <w:szCs w:val="26"/>
          <w:cs/>
        </w:rPr>
        <w:t>แล้ว</w:t>
      </w:r>
      <w:r w:rsidR="002A0113" w:rsidRPr="005C6F08">
        <w:rPr>
          <w:rFonts w:ascii="Angsana New" w:hAnsi="Angsana New"/>
          <w:sz w:val="26"/>
          <w:szCs w:val="26"/>
          <w:cs/>
        </w:rPr>
        <w:t>เมื่อวันที่</w:t>
      </w:r>
      <w:r w:rsidR="00C62D26" w:rsidRPr="005C6F08">
        <w:rPr>
          <w:rFonts w:ascii="Angsana New" w:hAnsi="Angsana New"/>
          <w:sz w:val="26"/>
          <w:szCs w:val="26"/>
        </w:rPr>
        <w:t xml:space="preserve"> </w:t>
      </w:r>
      <w:r w:rsidR="00605FC9" w:rsidRPr="005C6F08">
        <w:rPr>
          <w:rFonts w:ascii="Angsana New" w:hAnsi="Angsana New"/>
          <w:sz w:val="26"/>
          <w:szCs w:val="26"/>
        </w:rPr>
        <w:t>2</w:t>
      </w:r>
      <w:r w:rsidR="008F4F2C">
        <w:rPr>
          <w:rFonts w:ascii="Angsana New" w:hAnsi="Angsana New"/>
          <w:sz w:val="26"/>
          <w:szCs w:val="26"/>
        </w:rPr>
        <w:t>8</w:t>
      </w:r>
      <w:r w:rsidR="00F940E8" w:rsidRPr="005C6F08">
        <w:rPr>
          <w:rFonts w:ascii="Angsana New" w:hAnsi="Angsana New"/>
          <w:sz w:val="26"/>
          <w:szCs w:val="26"/>
        </w:rPr>
        <w:t xml:space="preserve"> </w:t>
      </w:r>
      <w:r w:rsidR="00605FC9" w:rsidRPr="005C6F0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C62D26" w:rsidRPr="005C6F08">
        <w:rPr>
          <w:rFonts w:ascii="Angsana New" w:hAnsi="Angsana New"/>
          <w:sz w:val="26"/>
          <w:szCs w:val="26"/>
        </w:rPr>
        <w:t>256</w:t>
      </w:r>
      <w:r w:rsidR="009E30A5">
        <w:rPr>
          <w:rFonts w:ascii="Angsana New" w:hAnsi="Angsana New"/>
          <w:sz w:val="26"/>
          <w:szCs w:val="26"/>
        </w:rPr>
        <w:t>6</w:t>
      </w:r>
    </w:p>
    <w:sectPr w:rsidR="00907883" w:rsidRPr="00C22599" w:rsidSect="006F0CE1">
      <w:pgSz w:w="11909" w:h="16834" w:code="9"/>
      <w:pgMar w:top="1152" w:right="1008" w:bottom="576" w:left="1296" w:header="1152" w:footer="4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634B5" w14:textId="77777777" w:rsidR="004F714F" w:rsidRDefault="004F714F">
      <w:r>
        <w:separator/>
      </w:r>
    </w:p>
  </w:endnote>
  <w:endnote w:type="continuationSeparator" w:id="0">
    <w:p w14:paraId="4F1CF58C" w14:textId="77777777" w:rsidR="004F714F" w:rsidRDefault="004F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0FD491A5" w:rsidR="00BA78A4" w:rsidRPr="00E42109" w:rsidRDefault="00BA78A4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BA78A4" w:rsidRPr="00576BBE" w:rsidRDefault="00BA78A4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A5F1E" w14:textId="77777777" w:rsidR="004F714F" w:rsidRDefault="004F714F">
      <w:r>
        <w:separator/>
      </w:r>
    </w:p>
  </w:footnote>
  <w:footnote w:type="continuationSeparator" w:id="0">
    <w:p w14:paraId="50ED580F" w14:textId="77777777" w:rsidR="004F714F" w:rsidRDefault="004F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BA78A4" w:rsidRPr="00235CFD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BA78A4" w:rsidRPr="001065A2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BA78A4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BA78A4" w:rsidRDefault="00BA7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1482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7AD624EA" w14:textId="77777777" w:rsidR="00BA78A4" w:rsidRPr="00B35699" w:rsidRDefault="00BA78A4" w:rsidP="006F0CE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04532151" w14:textId="2707A2EE" w:rsidR="00BA78A4" w:rsidRPr="004B7601" w:rsidRDefault="00BA78A4" w:rsidP="006F0CE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782917">
      <w:rPr>
        <w:rFonts w:ascii="Angsana New" w:hAnsi="Angsana New"/>
        <w:b/>
        <w:bCs/>
        <w:sz w:val="26"/>
        <w:szCs w:val="26"/>
      </w:rPr>
      <w:t>5</w:t>
    </w:r>
  </w:p>
  <w:p w14:paraId="68A533B1" w14:textId="77777777" w:rsidR="00BA78A4" w:rsidRPr="006F0CE1" w:rsidRDefault="00BA78A4">
    <w:pPr>
      <w:pStyle w:val="Header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7F8A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01EA438B" w:rsidR="00BA78A4" w:rsidRPr="00B35699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52CC7E8E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782917">
      <w:rPr>
        <w:rFonts w:ascii="Angsana New" w:hAnsi="Angsana New"/>
        <w:b/>
        <w:bCs/>
        <w:sz w:val="26"/>
        <w:szCs w:val="26"/>
      </w:rPr>
      <w:t>5</w:t>
    </w:r>
  </w:p>
  <w:p w14:paraId="779036E4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4FF78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9ABBAE" w14:textId="534C0CE2" w:rsidR="00BA78A4" w:rsidRPr="00B35699" w:rsidRDefault="00BA78A4" w:rsidP="0028637E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71EF3E1" w14:textId="00EE748C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9C4BF3">
      <w:rPr>
        <w:rFonts w:ascii="Angsana New" w:hAnsi="Angsana New"/>
        <w:b/>
        <w:bCs/>
        <w:sz w:val="26"/>
        <w:szCs w:val="26"/>
      </w:rPr>
      <w:t>5</w:t>
    </w:r>
  </w:p>
  <w:p w14:paraId="397EC745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1A5FD1"/>
    <w:multiLevelType w:val="hybridMultilevel"/>
    <w:tmpl w:val="6598FCBE"/>
    <w:lvl w:ilvl="0" w:tplc="4FEA1D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F3459"/>
    <w:multiLevelType w:val="hybridMultilevel"/>
    <w:tmpl w:val="FEC22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36B172E"/>
    <w:multiLevelType w:val="hybridMultilevel"/>
    <w:tmpl w:val="90CA3534"/>
    <w:lvl w:ilvl="0" w:tplc="CC2C52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DE44DA8"/>
    <w:multiLevelType w:val="hybridMultilevel"/>
    <w:tmpl w:val="D22EC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51A1C"/>
    <w:multiLevelType w:val="hybridMultilevel"/>
    <w:tmpl w:val="6F429748"/>
    <w:lvl w:ilvl="0" w:tplc="40FA157A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2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 w16cid:durableId="1132215921">
    <w:abstractNumId w:val="6"/>
  </w:num>
  <w:num w:numId="2" w16cid:durableId="244077932">
    <w:abstractNumId w:val="5"/>
  </w:num>
  <w:num w:numId="3" w16cid:durableId="1404717334">
    <w:abstractNumId w:val="9"/>
  </w:num>
  <w:num w:numId="4" w16cid:durableId="505173042">
    <w:abstractNumId w:val="7"/>
  </w:num>
  <w:num w:numId="5" w16cid:durableId="1459371626">
    <w:abstractNumId w:val="8"/>
  </w:num>
  <w:num w:numId="6" w16cid:durableId="1664120642">
    <w:abstractNumId w:val="3"/>
  </w:num>
  <w:num w:numId="7" w16cid:durableId="1281491065">
    <w:abstractNumId w:val="2"/>
  </w:num>
  <w:num w:numId="8" w16cid:durableId="1695381907">
    <w:abstractNumId w:val="0"/>
  </w:num>
  <w:num w:numId="9" w16cid:durableId="1094521222">
    <w:abstractNumId w:val="1"/>
  </w:num>
  <w:num w:numId="10" w16cid:durableId="526524011">
    <w:abstractNumId w:val="4"/>
  </w:num>
  <w:num w:numId="11" w16cid:durableId="1294746517">
    <w:abstractNumId w:val="17"/>
  </w:num>
  <w:num w:numId="12" w16cid:durableId="1004741394">
    <w:abstractNumId w:val="13"/>
  </w:num>
  <w:num w:numId="13" w16cid:durableId="241720500">
    <w:abstractNumId w:val="24"/>
  </w:num>
  <w:num w:numId="14" w16cid:durableId="2030139950">
    <w:abstractNumId w:val="16"/>
  </w:num>
  <w:num w:numId="15" w16cid:durableId="911962275">
    <w:abstractNumId w:val="18"/>
  </w:num>
  <w:num w:numId="16" w16cid:durableId="2123915984">
    <w:abstractNumId w:val="22"/>
  </w:num>
  <w:num w:numId="17" w16cid:durableId="1148479409">
    <w:abstractNumId w:val="11"/>
  </w:num>
  <w:num w:numId="18" w16cid:durableId="202327456">
    <w:abstractNumId w:val="14"/>
  </w:num>
  <w:num w:numId="19" w16cid:durableId="870073658">
    <w:abstractNumId w:val="25"/>
  </w:num>
  <w:num w:numId="20" w16cid:durableId="1545362667">
    <w:abstractNumId w:val="19"/>
  </w:num>
  <w:num w:numId="21" w16cid:durableId="2078280898">
    <w:abstractNumId w:val="12"/>
  </w:num>
  <w:num w:numId="22" w16cid:durableId="1002515446">
    <w:abstractNumId w:val="21"/>
  </w:num>
  <w:num w:numId="23" w16cid:durableId="538512046">
    <w:abstractNumId w:val="23"/>
  </w:num>
  <w:num w:numId="24" w16cid:durableId="572547944">
    <w:abstractNumId w:val="15"/>
  </w:num>
  <w:num w:numId="25" w16cid:durableId="425810140">
    <w:abstractNumId w:val="20"/>
  </w:num>
  <w:num w:numId="26" w16cid:durableId="20546496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4F2"/>
    <w:rsid w:val="0000270B"/>
    <w:rsid w:val="0000290D"/>
    <w:rsid w:val="00002EB7"/>
    <w:rsid w:val="00002FD5"/>
    <w:rsid w:val="0000323A"/>
    <w:rsid w:val="0000340F"/>
    <w:rsid w:val="0000351A"/>
    <w:rsid w:val="00003CE8"/>
    <w:rsid w:val="00003DDC"/>
    <w:rsid w:val="00003F6D"/>
    <w:rsid w:val="0000444E"/>
    <w:rsid w:val="00004562"/>
    <w:rsid w:val="00004EA3"/>
    <w:rsid w:val="000053A0"/>
    <w:rsid w:val="000055E7"/>
    <w:rsid w:val="00005922"/>
    <w:rsid w:val="000059EF"/>
    <w:rsid w:val="00005E80"/>
    <w:rsid w:val="00006782"/>
    <w:rsid w:val="00006BED"/>
    <w:rsid w:val="00006E48"/>
    <w:rsid w:val="000071D7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2FC9"/>
    <w:rsid w:val="00013139"/>
    <w:rsid w:val="00013162"/>
    <w:rsid w:val="000144DE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79B"/>
    <w:rsid w:val="00023969"/>
    <w:rsid w:val="00023E54"/>
    <w:rsid w:val="00023FED"/>
    <w:rsid w:val="0002409A"/>
    <w:rsid w:val="000240B5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383"/>
    <w:rsid w:val="0002676D"/>
    <w:rsid w:val="00026958"/>
    <w:rsid w:val="000276DC"/>
    <w:rsid w:val="00027917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E0"/>
    <w:rsid w:val="000347DB"/>
    <w:rsid w:val="00034AB1"/>
    <w:rsid w:val="00034E1C"/>
    <w:rsid w:val="00034F5A"/>
    <w:rsid w:val="00035204"/>
    <w:rsid w:val="00035297"/>
    <w:rsid w:val="00035656"/>
    <w:rsid w:val="00035C2B"/>
    <w:rsid w:val="00035D46"/>
    <w:rsid w:val="00036264"/>
    <w:rsid w:val="0003633B"/>
    <w:rsid w:val="00036CEE"/>
    <w:rsid w:val="00036E5E"/>
    <w:rsid w:val="00037780"/>
    <w:rsid w:val="000378F1"/>
    <w:rsid w:val="00037EC7"/>
    <w:rsid w:val="00037FBD"/>
    <w:rsid w:val="0004024F"/>
    <w:rsid w:val="000403EE"/>
    <w:rsid w:val="00040830"/>
    <w:rsid w:val="00040916"/>
    <w:rsid w:val="0004092D"/>
    <w:rsid w:val="00041271"/>
    <w:rsid w:val="00041A77"/>
    <w:rsid w:val="00041C7F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6CC"/>
    <w:rsid w:val="00047BB4"/>
    <w:rsid w:val="00047F91"/>
    <w:rsid w:val="000512FF"/>
    <w:rsid w:val="000518AE"/>
    <w:rsid w:val="00051B91"/>
    <w:rsid w:val="00052407"/>
    <w:rsid w:val="000529A1"/>
    <w:rsid w:val="00052BC0"/>
    <w:rsid w:val="00052D4D"/>
    <w:rsid w:val="00052DF9"/>
    <w:rsid w:val="00052EAE"/>
    <w:rsid w:val="00053DF4"/>
    <w:rsid w:val="00054035"/>
    <w:rsid w:val="0005415A"/>
    <w:rsid w:val="00054E1E"/>
    <w:rsid w:val="000551E7"/>
    <w:rsid w:val="000553D6"/>
    <w:rsid w:val="0005598D"/>
    <w:rsid w:val="000559A5"/>
    <w:rsid w:val="00055CE8"/>
    <w:rsid w:val="00055EF4"/>
    <w:rsid w:val="00056440"/>
    <w:rsid w:val="00056DEE"/>
    <w:rsid w:val="000575F2"/>
    <w:rsid w:val="0005778B"/>
    <w:rsid w:val="0005779F"/>
    <w:rsid w:val="00057C62"/>
    <w:rsid w:val="0006031C"/>
    <w:rsid w:val="000606B6"/>
    <w:rsid w:val="00060992"/>
    <w:rsid w:val="00060CDA"/>
    <w:rsid w:val="0006199F"/>
    <w:rsid w:val="000625A3"/>
    <w:rsid w:val="00062B65"/>
    <w:rsid w:val="0006303F"/>
    <w:rsid w:val="00063662"/>
    <w:rsid w:val="00065AC0"/>
    <w:rsid w:val="00065C5F"/>
    <w:rsid w:val="00066177"/>
    <w:rsid w:val="0006630B"/>
    <w:rsid w:val="00066352"/>
    <w:rsid w:val="000668EF"/>
    <w:rsid w:val="0006696B"/>
    <w:rsid w:val="00066A49"/>
    <w:rsid w:val="00066E19"/>
    <w:rsid w:val="0006748A"/>
    <w:rsid w:val="00067583"/>
    <w:rsid w:val="00067CFF"/>
    <w:rsid w:val="00067FAE"/>
    <w:rsid w:val="00070ACB"/>
    <w:rsid w:val="00071264"/>
    <w:rsid w:val="00072060"/>
    <w:rsid w:val="000722E3"/>
    <w:rsid w:val="00072DF8"/>
    <w:rsid w:val="00073256"/>
    <w:rsid w:val="00073A10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CF8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718C"/>
    <w:rsid w:val="00097C3D"/>
    <w:rsid w:val="000A03C2"/>
    <w:rsid w:val="000A053D"/>
    <w:rsid w:val="000A0B28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4A8"/>
    <w:rsid w:val="000A4787"/>
    <w:rsid w:val="000A4CF1"/>
    <w:rsid w:val="000A5807"/>
    <w:rsid w:val="000A67E2"/>
    <w:rsid w:val="000A7101"/>
    <w:rsid w:val="000A728B"/>
    <w:rsid w:val="000A72D4"/>
    <w:rsid w:val="000A798E"/>
    <w:rsid w:val="000A7B36"/>
    <w:rsid w:val="000A7B50"/>
    <w:rsid w:val="000A7B84"/>
    <w:rsid w:val="000A7C09"/>
    <w:rsid w:val="000A7E46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879"/>
    <w:rsid w:val="000B3A1E"/>
    <w:rsid w:val="000B3CED"/>
    <w:rsid w:val="000B414B"/>
    <w:rsid w:val="000B42E0"/>
    <w:rsid w:val="000B48B5"/>
    <w:rsid w:val="000B5BD1"/>
    <w:rsid w:val="000B5F87"/>
    <w:rsid w:val="000B60E8"/>
    <w:rsid w:val="000B66F9"/>
    <w:rsid w:val="000B6897"/>
    <w:rsid w:val="000B7430"/>
    <w:rsid w:val="000B7868"/>
    <w:rsid w:val="000C044F"/>
    <w:rsid w:val="000C0549"/>
    <w:rsid w:val="000C0964"/>
    <w:rsid w:val="000C0A7A"/>
    <w:rsid w:val="000C0BBB"/>
    <w:rsid w:val="000C15F0"/>
    <w:rsid w:val="000C1CC8"/>
    <w:rsid w:val="000C2175"/>
    <w:rsid w:val="000C23BE"/>
    <w:rsid w:val="000C25B7"/>
    <w:rsid w:val="000C2A7F"/>
    <w:rsid w:val="000C2C6B"/>
    <w:rsid w:val="000C2D59"/>
    <w:rsid w:val="000C391F"/>
    <w:rsid w:val="000C39B1"/>
    <w:rsid w:val="000C4213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093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856"/>
    <w:rsid w:val="000D1FF5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4E4"/>
    <w:rsid w:val="000E063E"/>
    <w:rsid w:val="000E176E"/>
    <w:rsid w:val="000E1A52"/>
    <w:rsid w:val="000E1FA7"/>
    <w:rsid w:val="000E23A8"/>
    <w:rsid w:val="000E24F9"/>
    <w:rsid w:val="000E299F"/>
    <w:rsid w:val="000E2E85"/>
    <w:rsid w:val="000E3013"/>
    <w:rsid w:val="000E335D"/>
    <w:rsid w:val="000E3617"/>
    <w:rsid w:val="000E3E98"/>
    <w:rsid w:val="000E4A46"/>
    <w:rsid w:val="000E4D78"/>
    <w:rsid w:val="000E5A7F"/>
    <w:rsid w:val="000E5B07"/>
    <w:rsid w:val="000E63A2"/>
    <w:rsid w:val="000E663D"/>
    <w:rsid w:val="000E7063"/>
    <w:rsid w:val="000E7AF7"/>
    <w:rsid w:val="000E7F34"/>
    <w:rsid w:val="000F021C"/>
    <w:rsid w:val="000F0449"/>
    <w:rsid w:val="000F059B"/>
    <w:rsid w:val="000F0A87"/>
    <w:rsid w:val="000F1027"/>
    <w:rsid w:val="000F1149"/>
    <w:rsid w:val="000F18C4"/>
    <w:rsid w:val="000F1928"/>
    <w:rsid w:val="000F1E57"/>
    <w:rsid w:val="000F1F44"/>
    <w:rsid w:val="000F2304"/>
    <w:rsid w:val="000F29FB"/>
    <w:rsid w:val="000F40B9"/>
    <w:rsid w:val="000F4344"/>
    <w:rsid w:val="000F470D"/>
    <w:rsid w:val="000F4985"/>
    <w:rsid w:val="000F4D16"/>
    <w:rsid w:val="000F4E16"/>
    <w:rsid w:val="000F4F77"/>
    <w:rsid w:val="000F5246"/>
    <w:rsid w:val="000F605C"/>
    <w:rsid w:val="000F6237"/>
    <w:rsid w:val="000F66B9"/>
    <w:rsid w:val="000F7447"/>
    <w:rsid w:val="000F77AF"/>
    <w:rsid w:val="000F7AD6"/>
    <w:rsid w:val="000F7F0C"/>
    <w:rsid w:val="0010031D"/>
    <w:rsid w:val="00101705"/>
    <w:rsid w:val="00101B55"/>
    <w:rsid w:val="00102155"/>
    <w:rsid w:val="0010253E"/>
    <w:rsid w:val="00102F65"/>
    <w:rsid w:val="00102FEA"/>
    <w:rsid w:val="001030DC"/>
    <w:rsid w:val="001032EA"/>
    <w:rsid w:val="00104221"/>
    <w:rsid w:val="001044CC"/>
    <w:rsid w:val="00104515"/>
    <w:rsid w:val="0010561C"/>
    <w:rsid w:val="0010577F"/>
    <w:rsid w:val="001065A2"/>
    <w:rsid w:val="001071F7"/>
    <w:rsid w:val="00107B31"/>
    <w:rsid w:val="00107CBD"/>
    <w:rsid w:val="00107DD7"/>
    <w:rsid w:val="00107DF4"/>
    <w:rsid w:val="00107F4C"/>
    <w:rsid w:val="00110928"/>
    <w:rsid w:val="00110A26"/>
    <w:rsid w:val="00110E59"/>
    <w:rsid w:val="00110ED2"/>
    <w:rsid w:val="00111651"/>
    <w:rsid w:val="001119E5"/>
    <w:rsid w:val="00112238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C3E"/>
    <w:rsid w:val="00121C46"/>
    <w:rsid w:val="00121E85"/>
    <w:rsid w:val="001231C3"/>
    <w:rsid w:val="0012325F"/>
    <w:rsid w:val="00123935"/>
    <w:rsid w:val="00123A7F"/>
    <w:rsid w:val="00123BE8"/>
    <w:rsid w:val="00123C5B"/>
    <w:rsid w:val="00123CB4"/>
    <w:rsid w:val="00123FF8"/>
    <w:rsid w:val="00124083"/>
    <w:rsid w:val="001240FA"/>
    <w:rsid w:val="001241A8"/>
    <w:rsid w:val="0012431A"/>
    <w:rsid w:val="001252E7"/>
    <w:rsid w:val="00125368"/>
    <w:rsid w:val="00125C4F"/>
    <w:rsid w:val="00126033"/>
    <w:rsid w:val="00126B54"/>
    <w:rsid w:val="00127DE0"/>
    <w:rsid w:val="0013006E"/>
    <w:rsid w:val="00130443"/>
    <w:rsid w:val="00130CEC"/>
    <w:rsid w:val="00131353"/>
    <w:rsid w:val="00131534"/>
    <w:rsid w:val="0013162F"/>
    <w:rsid w:val="00131C53"/>
    <w:rsid w:val="00132102"/>
    <w:rsid w:val="001325DD"/>
    <w:rsid w:val="00132629"/>
    <w:rsid w:val="001326CB"/>
    <w:rsid w:val="00132761"/>
    <w:rsid w:val="00132FAA"/>
    <w:rsid w:val="001337BA"/>
    <w:rsid w:val="00133BB3"/>
    <w:rsid w:val="0013437E"/>
    <w:rsid w:val="00134966"/>
    <w:rsid w:val="00134AC0"/>
    <w:rsid w:val="00134EBC"/>
    <w:rsid w:val="00134F70"/>
    <w:rsid w:val="001350F7"/>
    <w:rsid w:val="00135528"/>
    <w:rsid w:val="00135544"/>
    <w:rsid w:val="00135C90"/>
    <w:rsid w:val="00135D29"/>
    <w:rsid w:val="00135F16"/>
    <w:rsid w:val="0013638D"/>
    <w:rsid w:val="00136AD6"/>
    <w:rsid w:val="00136B9A"/>
    <w:rsid w:val="00136DD8"/>
    <w:rsid w:val="00136F9B"/>
    <w:rsid w:val="0013720A"/>
    <w:rsid w:val="0013748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C85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23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456D"/>
    <w:rsid w:val="00154976"/>
    <w:rsid w:val="00154D77"/>
    <w:rsid w:val="001557CE"/>
    <w:rsid w:val="001562C8"/>
    <w:rsid w:val="001566C5"/>
    <w:rsid w:val="00156C6C"/>
    <w:rsid w:val="001571E2"/>
    <w:rsid w:val="001576EB"/>
    <w:rsid w:val="00157BB0"/>
    <w:rsid w:val="00157EC1"/>
    <w:rsid w:val="00160718"/>
    <w:rsid w:val="00160AD0"/>
    <w:rsid w:val="00161733"/>
    <w:rsid w:val="00161902"/>
    <w:rsid w:val="00161A89"/>
    <w:rsid w:val="00161BE7"/>
    <w:rsid w:val="00161C7F"/>
    <w:rsid w:val="001620A0"/>
    <w:rsid w:val="00162989"/>
    <w:rsid w:val="00163453"/>
    <w:rsid w:val="001637F8"/>
    <w:rsid w:val="00164321"/>
    <w:rsid w:val="0016469B"/>
    <w:rsid w:val="0016481C"/>
    <w:rsid w:val="0016484F"/>
    <w:rsid w:val="00164B7F"/>
    <w:rsid w:val="001655F9"/>
    <w:rsid w:val="00165B5B"/>
    <w:rsid w:val="00165D22"/>
    <w:rsid w:val="00165FD4"/>
    <w:rsid w:val="001666F7"/>
    <w:rsid w:val="0016684A"/>
    <w:rsid w:val="00166920"/>
    <w:rsid w:val="00166FCB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AD8"/>
    <w:rsid w:val="00176C89"/>
    <w:rsid w:val="0017799B"/>
    <w:rsid w:val="00180381"/>
    <w:rsid w:val="001804D3"/>
    <w:rsid w:val="00180668"/>
    <w:rsid w:val="001808E7"/>
    <w:rsid w:val="00180C5E"/>
    <w:rsid w:val="00181086"/>
    <w:rsid w:val="00181EC5"/>
    <w:rsid w:val="00181FD4"/>
    <w:rsid w:val="001828C9"/>
    <w:rsid w:val="00182A75"/>
    <w:rsid w:val="00182CA2"/>
    <w:rsid w:val="001837F3"/>
    <w:rsid w:val="00183AAA"/>
    <w:rsid w:val="00183FA6"/>
    <w:rsid w:val="00184FE2"/>
    <w:rsid w:val="001850A7"/>
    <w:rsid w:val="0018554B"/>
    <w:rsid w:val="00185D3C"/>
    <w:rsid w:val="00186596"/>
    <w:rsid w:val="00186B90"/>
    <w:rsid w:val="00186BB0"/>
    <w:rsid w:val="001873F9"/>
    <w:rsid w:val="001875E0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25F"/>
    <w:rsid w:val="00192686"/>
    <w:rsid w:val="00192F01"/>
    <w:rsid w:val="001936D4"/>
    <w:rsid w:val="00193745"/>
    <w:rsid w:val="001937B7"/>
    <w:rsid w:val="00193927"/>
    <w:rsid w:val="00194221"/>
    <w:rsid w:val="001946E2"/>
    <w:rsid w:val="00194735"/>
    <w:rsid w:val="00194FFC"/>
    <w:rsid w:val="00195827"/>
    <w:rsid w:val="00195870"/>
    <w:rsid w:val="001958F0"/>
    <w:rsid w:val="001960DA"/>
    <w:rsid w:val="001962FD"/>
    <w:rsid w:val="00196426"/>
    <w:rsid w:val="001969A4"/>
    <w:rsid w:val="00197552"/>
    <w:rsid w:val="00197A70"/>
    <w:rsid w:val="00197E5A"/>
    <w:rsid w:val="001A03BA"/>
    <w:rsid w:val="001A0480"/>
    <w:rsid w:val="001A14A4"/>
    <w:rsid w:val="001A15CC"/>
    <w:rsid w:val="001A1784"/>
    <w:rsid w:val="001A1A8F"/>
    <w:rsid w:val="001A1DA4"/>
    <w:rsid w:val="001A2275"/>
    <w:rsid w:val="001A2305"/>
    <w:rsid w:val="001A237A"/>
    <w:rsid w:val="001A2885"/>
    <w:rsid w:val="001A33F1"/>
    <w:rsid w:val="001A3667"/>
    <w:rsid w:val="001A464D"/>
    <w:rsid w:val="001A4857"/>
    <w:rsid w:val="001A4BAC"/>
    <w:rsid w:val="001A50EB"/>
    <w:rsid w:val="001A5D09"/>
    <w:rsid w:val="001A5FC6"/>
    <w:rsid w:val="001A6029"/>
    <w:rsid w:val="001A66F2"/>
    <w:rsid w:val="001A6914"/>
    <w:rsid w:val="001A6931"/>
    <w:rsid w:val="001A6FAE"/>
    <w:rsid w:val="001A7DD1"/>
    <w:rsid w:val="001B0226"/>
    <w:rsid w:val="001B03AA"/>
    <w:rsid w:val="001B065E"/>
    <w:rsid w:val="001B0671"/>
    <w:rsid w:val="001B09DE"/>
    <w:rsid w:val="001B10D8"/>
    <w:rsid w:val="001B18A4"/>
    <w:rsid w:val="001B2256"/>
    <w:rsid w:val="001B2BB0"/>
    <w:rsid w:val="001B3487"/>
    <w:rsid w:val="001B3786"/>
    <w:rsid w:val="001B3891"/>
    <w:rsid w:val="001B4002"/>
    <w:rsid w:val="001B430E"/>
    <w:rsid w:val="001B49BB"/>
    <w:rsid w:val="001B4A52"/>
    <w:rsid w:val="001B4A88"/>
    <w:rsid w:val="001B4B1A"/>
    <w:rsid w:val="001B4BE9"/>
    <w:rsid w:val="001B5488"/>
    <w:rsid w:val="001B5691"/>
    <w:rsid w:val="001B59CE"/>
    <w:rsid w:val="001B5A16"/>
    <w:rsid w:val="001B5AC5"/>
    <w:rsid w:val="001B6116"/>
    <w:rsid w:val="001B6232"/>
    <w:rsid w:val="001B63DD"/>
    <w:rsid w:val="001B6568"/>
    <w:rsid w:val="001B66EB"/>
    <w:rsid w:val="001B6F50"/>
    <w:rsid w:val="001C0282"/>
    <w:rsid w:val="001C0A64"/>
    <w:rsid w:val="001C1711"/>
    <w:rsid w:val="001C1D0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6E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2F76"/>
    <w:rsid w:val="001D3142"/>
    <w:rsid w:val="001D34CD"/>
    <w:rsid w:val="001D3858"/>
    <w:rsid w:val="001D3ACB"/>
    <w:rsid w:val="001D3CB6"/>
    <w:rsid w:val="001D3E8E"/>
    <w:rsid w:val="001D430D"/>
    <w:rsid w:val="001D498F"/>
    <w:rsid w:val="001D4A87"/>
    <w:rsid w:val="001D4C06"/>
    <w:rsid w:val="001D5555"/>
    <w:rsid w:val="001D60C0"/>
    <w:rsid w:val="001D6644"/>
    <w:rsid w:val="001D6C18"/>
    <w:rsid w:val="001D6E29"/>
    <w:rsid w:val="001D6ECA"/>
    <w:rsid w:val="001D70DE"/>
    <w:rsid w:val="001D7111"/>
    <w:rsid w:val="001D74CD"/>
    <w:rsid w:val="001D7892"/>
    <w:rsid w:val="001D7D2B"/>
    <w:rsid w:val="001E04D2"/>
    <w:rsid w:val="001E1180"/>
    <w:rsid w:val="001E13CC"/>
    <w:rsid w:val="001E1AEC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40F"/>
    <w:rsid w:val="001E7451"/>
    <w:rsid w:val="001E7A06"/>
    <w:rsid w:val="001F0746"/>
    <w:rsid w:val="001F0B50"/>
    <w:rsid w:val="001F0CF4"/>
    <w:rsid w:val="001F18A9"/>
    <w:rsid w:val="001F1F30"/>
    <w:rsid w:val="001F20C4"/>
    <w:rsid w:val="001F241E"/>
    <w:rsid w:val="001F2453"/>
    <w:rsid w:val="001F2950"/>
    <w:rsid w:val="001F29BC"/>
    <w:rsid w:val="001F2A69"/>
    <w:rsid w:val="001F2DBD"/>
    <w:rsid w:val="001F3757"/>
    <w:rsid w:val="001F38DF"/>
    <w:rsid w:val="001F3F55"/>
    <w:rsid w:val="001F4014"/>
    <w:rsid w:val="001F4F62"/>
    <w:rsid w:val="001F530D"/>
    <w:rsid w:val="001F5386"/>
    <w:rsid w:val="001F5BC4"/>
    <w:rsid w:val="001F5D1F"/>
    <w:rsid w:val="001F602D"/>
    <w:rsid w:val="001F656C"/>
    <w:rsid w:val="001F68B6"/>
    <w:rsid w:val="001F6EF9"/>
    <w:rsid w:val="001F7EA7"/>
    <w:rsid w:val="001F7FDF"/>
    <w:rsid w:val="00200183"/>
    <w:rsid w:val="002001FE"/>
    <w:rsid w:val="00200425"/>
    <w:rsid w:val="00200F83"/>
    <w:rsid w:val="002011B9"/>
    <w:rsid w:val="002012E3"/>
    <w:rsid w:val="00201C3F"/>
    <w:rsid w:val="00201D28"/>
    <w:rsid w:val="00201EEA"/>
    <w:rsid w:val="00202525"/>
    <w:rsid w:val="0020264F"/>
    <w:rsid w:val="00202A5B"/>
    <w:rsid w:val="00202B78"/>
    <w:rsid w:val="00203080"/>
    <w:rsid w:val="00203475"/>
    <w:rsid w:val="002038CF"/>
    <w:rsid w:val="0020392A"/>
    <w:rsid w:val="00204016"/>
    <w:rsid w:val="00204253"/>
    <w:rsid w:val="00204315"/>
    <w:rsid w:val="002055D1"/>
    <w:rsid w:val="0020594E"/>
    <w:rsid w:val="00205F57"/>
    <w:rsid w:val="002060C5"/>
    <w:rsid w:val="0020613C"/>
    <w:rsid w:val="002066B7"/>
    <w:rsid w:val="002073E4"/>
    <w:rsid w:val="002075F4"/>
    <w:rsid w:val="00207725"/>
    <w:rsid w:val="002079D4"/>
    <w:rsid w:val="00207E80"/>
    <w:rsid w:val="00210107"/>
    <w:rsid w:val="00210185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744"/>
    <w:rsid w:val="00214864"/>
    <w:rsid w:val="00214A38"/>
    <w:rsid w:val="00214CF3"/>
    <w:rsid w:val="00215038"/>
    <w:rsid w:val="0021612B"/>
    <w:rsid w:val="00216273"/>
    <w:rsid w:val="00216518"/>
    <w:rsid w:val="00216A84"/>
    <w:rsid w:val="00216D85"/>
    <w:rsid w:val="00217267"/>
    <w:rsid w:val="0022039C"/>
    <w:rsid w:val="00220723"/>
    <w:rsid w:val="0022079C"/>
    <w:rsid w:val="0022090D"/>
    <w:rsid w:val="00220DB4"/>
    <w:rsid w:val="00221C42"/>
    <w:rsid w:val="00221F8C"/>
    <w:rsid w:val="0022212C"/>
    <w:rsid w:val="00222915"/>
    <w:rsid w:val="00222F4A"/>
    <w:rsid w:val="002231D3"/>
    <w:rsid w:val="00223F0D"/>
    <w:rsid w:val="00224120"/>
    <w:rsid w:val="00224272"/>
    <w:rsid w:val="00224D2F"/>
    <w:rsid w:val="00225727"/>
    <w:rsid w:val="00225F14"/>
    <w:rsid w:val="0022605D"/>
    <w:rsid w:val="00226176"/>
    <w:rsid w:val="00226A76"/>
    <w:rsid w:val="00226BC8"/>
    <w:rsid w:val="00226DE9"/>
    <w:rsid w:val="00226F02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3DA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CE5"/>
    <w:rsid w:val="00237DC7"/>
    <w:rsid w:val="00240356"/>
    <w:rsid w:val="00240826"/>
    <w:rsid w:val="00240B62"/>
    <w:rsid w:val="00241DE2"/>
    <w:rsid w:val="0024208B"/>
    <w:rsid w:val="002421C8"/>
    <w:rsid w:val="002424C4"/>
    <w:rsid w:val="002426A9"/>
    <w:rsid w:val="00242B07"/>
    <w:rsid w:val="00243272"/>
    <w:rsid w:val="00243329"/>
    <w:rsid w:val="00243615"/>
    <w:rsid w:val="0024361A"/>
    <w:rsid w:val="0024390D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7119"/>
    <w:rsid w:val="00247160"/>
    <w:rsid w:val="002473E9"/>
    <w:rsid w:val="0024748C"/>
    <w:rsid w:val="002475A2"/>
    <w:rsid w:val="002476A7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D2"/>
    <w:rsid w:val="00252FC0"/>
    <w:rsid w:val="002533B3"/>
    <w:rsid w:val="002534B3"/>
    <w:rsid w:val="00253594"/>
    <w:rsid w:val="002539BC"/>
    <w:rsid w:val="00253BD3"/>
    <w:rsid w:val="00254480"/>
    <w:rsid w:val="00255575"/>
    <w:rsid w:val="002556CE"/>
    <w:rsid w:val="002558FF"/>
    <w:rsid w:val="00255980"/>
    <w:rsid w:val="00256242"/>
    <w:rsid w:val="002562A3"/>
    <w:rsid w:val="00256E1B"/>
    <w:rsid w:val="00256F95"/>
    <w:rsid w:val="00256FD7"/>
    <w:rsid w:val="0025702B"/>
    <w:rsid w:val="0025710F"/>
    <w:rsid w:val="00257141"/>
    <w:rsid w:val="002574B8"/>
    <w:rsid w:val="002575D5"/>
    <w:rsid w:val="00257AE2"/>
    <w:rsid w:val="00260048"/>
    <w:rsid w:val="00260799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7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0A4"/>
    <w:rsid w:val="002662A5"/>
    <w:rsid w:val="00266645"/>
    <w:rsid w:val="0026669A"/>
    <w:rsid w:val="00267220"/>
    <w:rsid w:val="00267304"/>
    <w:rsid w:val="00267B27"/>
    <w:rsid w:val="002704A3"/>
    <w:rsid w:val="00270AEC"/>
    <w:rsid w:val="00270E42"/>
    <w:rsid w:val="00271576"/>
    <w:rsid w:val="00271620"/>
    <w:rsid w:val="00271972"/>
    <w:rsid w:val="00271E21"/>
    <w:rsid w:val="00272709"/>
    <w:rsid w:val="00273164"/>
    <w:rsid w:val="002731CB"/>
    <w:rsid w:val="00273A07"/>
    <w:rsid w:val="00273AD9"/>
    <w:rsid w:val="00273E3A"/>
    <w:rsid w:val="00273FC7"/>
    <w:rsid w:val="00273FFA"/>
    <w:rsid w:val="0027413B"/>
    <w:rsid w:val="00274862"/>
    <w:rsid w:val="00274C8E"/>
    <w:rsid w:val="002752C0"/>
    <w:rsid w:val="002753D1"/>
    <w:rsid w:val="00275680"/>
    <w:rsid w:val="00275C46"/>
    <w:rsid w:val="00275F71"/>
    <w:rsid w:val="00276047"/>
    <w:rsid w:val="00276514"/>
    <w:rsid w:val="002767FE"/>
    <w:rsid w:val="00276C60"/>
    <w:rsid w:val="00277918"/>
    <w:rsid w:val="00277A6B"/>
    <w:rsid w:val="00277BAB"/>
    <w:rsid w:val="0028012A"/>
    <w:rsid w:val="002801D9"/>
    <w:rsid w:val="00280235"/>
    <w:rsid w:val="002802BE"/>
    <w:rsid w:val="0028184E"/>
    <w:rsid w:val="00281A0A"/>
    <w:rsid w:val="00281A42"/>
    <w:rsid w:val="00281C4D"/>
    <w:rsid w:val="00281C9D"/>
    <w:rsid w:val="00281F06"/>
    <w:rsid w:val="002826B2"/>
    <w:rsid w:val="002827B5"/>
    <w:rsid w:val="00282CBD"/>
    <w:rsid w:val="00283407"/>
    <w:rsid w:val="00283A0E"/>
    <w:rsid w:val="00283D18"/>
    <w:rsid w:val="00283E08"/>
    <w:rsid w:val="00283E61"/>
    <w:rsid w:val="00284041"/>
    <w:rsid w:val="002842B3"/>
    <w:rsid w:val="002844F5"/>
    <w:rsid w:val="00284707"/>
    <w:rsid w:val="00284BC3"/>
    <w:rsid w:val="00284CC6"/>
    <w:rsid w:val="00284F52"/>
    <w:rsid w:val="00285D44"/>
    <w:rsid w:val="0028637E"/>
    <w:rsid w:val="00286978"/>
    <w:rsid w:val="002869EF"/>
    <w:rsid w:val="00286E9A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2B8A"/>
    <w:rsid w:val="0029341F"/>
    <w:rsid w:val="00293D23"/>
    <w:rsid w:val="002941B2"/>
    <w:rsid w:val="00294337"/>
    <w:rsid w:val="00294467"/>
    <w:rsid w:val="0029481C"/>
    <w:rsid w:val="00294A33"/>
    <w:rsid w:val="00294F1A"/>
    <w:rsid w:val="00295F8E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8DA"/>
    <w:rsid w:val="002A2F36"/>
    <w:rsid w:val="002A3769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35F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CEF"/>
    <w:rsid w:val="002B1FB2"/>
    <w:rsid w:val="002B2A35"/>
    <w:rsid w:val="002B2E8B"/>
    <w:rsid w:val="002B2F35"/>
    <w:rsid w:val="002B2FB9"/>
    <w:rsid w:val="002B4281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C0227"/>
    <w:rsid w:val="002C031C"/>
    <w:rsid w:val="002C061D"/>
    <w:rsid w:val="002C088C"/>
    <w:rsid w:val="002C12B3"/>
    <w:rsid w:val="002C1466"/>
    <w:rsid w:val="002C1F29"/>
    <w:rsid w:val="002C22FC"/>
    <w:rsid w:val="002C291D"/>
    <w:rsid w:val="002C30DF"/>
    <w:rsid w:val="002C3120"/>
    <w:rsid w:val="002C34C2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48F"/>
    <w:rsid w:val="002D33C4"/>
    <w:rsid w:val="002D33F1"/>
    <w:rsid w:val="002D37E2"/>
    <w:rsid w:val="002D3F70"/>
    <w:rsid w:val="002D4476"/>
    <w:rsid w:val="002D4A79"/>
    <w:rsid w:val="002D4B6F"/>
    <w:rsid w:val="002D4C56"/>
    <w:rsid w:val="002D4DA7"/>
    <w:rsid w:val="002D58E5"/>
    <w:rsid w:val="002D5C4E"/>
    <w:rsid w:val="002D66B8"/>
    <w:rsid w:val="002D68FF"/>
    <w:rsid w:val="002D7B09"/>
    <w:rsid w:val="002E1061"/>
    <w:rsid w:val="002E1754"/>
    <w:rsid w:val="002E19BF"/>
    <w:rsid w:val="002E3C2A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2A9"/>
    <w:rsid w:val="002E654F"/>
    <w:rsid w:val="002E6D4B"/>
    <w:rsid w:val="002E6D6A"/>
    <w:rsid w:val="002E77F0"/>
    <w:rsid w:val="002E7BCC"/>
    <w:rsid w:val="002F0ACD"/>
    <w:rsid w:val="002F0D6E"/>
    <w:rsid w:val="002F0EA8"/>
    <w:rsid w:val="002F1055"/>
    <w:rsid w:val="002F105B"/>
    <w:rsid w:val="002F1194"/>
    <w:rsid w:val="002F18D1"/>
    <w:rsid w:val="002F1AC5"/>
    <w:rsid w:val="002F20D3"/>
    <w:rsid w:val="002F2354"/>
    <w:rsid w:val="002F2578"/>
    <w:rsid w:val="002F325F"/>
    <w:rsid w:val="002F3BFC"/>
    <w:rsid w:val="002F414D"/>
    <w:rsid w:val="002F4D2B"/>
    <w:rsid w:val="002F51C0"/>
    <w:rsid w:val="002F54F5"/>
    <w:rsid w:val="002F56BD"/>
    <w:rsid w:val="002F5A28"/>
    <w:rsid w:val="002F6434"/>
    <w:rsid w:val="002F65EC"/>
    <w:rsid w:val="002F6AED"/>
    <w:rsid w:val="002F6C66"/>
    <w:rsid w:val="002F6CB2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59"/>
    <w:rsid w:val="00302E85"/>
    <w:rsid w:val="003031A3"/>
    <w:rsid w:val="003035AF"/>
    <w:rsid w:val="00303CFB"/>
    <w:rsid w:val="00303DD0"/>
    <w:rsid w:val="003042FD"/>
    <w:rsid w:val="00304751"/>
    <w:rsid w:val="0030483C"/>
    <w:rsid w:val="00304D8D"/>
    <w:rsid w:val="0030530D"/>
    <w:rsid w:val="0030551E"/>
    <w:rsid w:val="00305C17"/>
    <w:rsid w:val="00305C8C"/>
    <w:rsid w:val="003060C9"/>
    <w:rsid w:val="00306661"/>
    <w:rsid w:val="00307634"/>
    <w:rsid w:val="003103DC"/>
    <w:rsid w:val="0031058D"/>
    <w:rsid w:val="00310B56"/>
    <w:rsid w:val="0031125A"/>
    <w:rsid w:val="00311260"/>
    <w:rsid w:val="003116A9"/>
    <w:rsid w:val="00311965"/>
    <w:rsid w:val="0031196A"/>
    <w:rsid w:val="00311FDF"/>
    <w:rsid w:val="003128D7"/>
    <w:rsid w:val="00312BFD"/>
    <w:rsid w:val="00313304"/>
    <w:rsid w:val="00313450"/>
    <w:rsid w:val="00313760"/>
    <w:rsid w:val="00313E03"/>
    <w:rsid w:val="00314208"/>
    <w:rsid w:val="003143A5"/>
    <w:rsid w:val="003145F1"/>
    <w:rsid w:val="003158CB"/>
    <w:rsid w:val="0031598D"/>
    <w:rsid w:val="0031600D"/>
    <w:rsid w:val="00316657"/>
    <w:rsid w:val="00316AF0"/>
    <w:rsid w:val="00316F99"/>
    <w:rsid w:val="003173AB"/>
    <w:rsid w:val="003176A6"/>
    <w:rsid w:val="00320006"/>
    <w:rsid w:val="00320131"/>
    <w:rsid w:val="00320772"/>
    <w:rsid w:val="0032092B"/>
    <w:rsid w:val="0032095A"/>
    <w:rsid w:val="00320BB4"/>
    <w:rsid w:val="00321075"/>
    <w:rsid w:val="003210E4"/>
    <w:rsid w:val="00321124"/>
    <w:rsid w:val="0032113E"/>
    <w:rsid w:val="00321D92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D2F"/>
    <w:rsid w:val="00326338"/>
    <w:rsid w:val="003265D0"/>
    <w:rsid w:val="00326C1C"/>
    <w:rsid w:val="003270DE"/>
    <w:rsid w:val="00327FFD"/>
    <w:rsid w:val="0033097F"/>
    <w:rsid w:val="00330A29"/>
    <w:rsid w:val="00331060"/>
    <w:rsid w:val="003311C9"/>
    <w:rsid w:val="00332740"/>
    <w:rsid w:val="00332844"/>
    <w:rsid w:val="00333438"/>
    <w:rsid w:val="003334C0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BFE"/>
    <w:rsid w:val="003370DC"/>
    <w:rsid w:val="003376E3"/>
    <w:rsid w:val="00337D07"/>
    <w:rsid w:val="00337D7B"/>
    <w:rsid w:val="00337D8F"/>
    <w:rsid w:val="003404A5"/>
    <w:rsid w:val="003408C0"/>
    <w:rsid w:val="00341363"/>
    <w:rsid w:val="00341812"/>
    <w:rsid w:val="00341D7A"/>
    <w:rsid w:val="00341E79"/>
    <w:rsid w:val="00341F6D"/>
    <w:rsid w:val="00342428"/>
    <w:rsid w:val="0034242F"/>
    <w:rsid w:val="003425B7"/>
    <w:rsid w:val="00342659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CF9"/>
    <w:rsid w:val="00344F16"/>
    <w:rsid w:val="003450ED"/>
    <w:rsid w:val="003457CF"/>
    <w:rsid w:val="00346377"/>
    <w:rsid w:val="003465BC"/>
    <w:rsid w:val="003467D5"/>
    <w:rsid w:val="00346DFB"/>
    <w:rsid w:val="003475A7"/>
    <w:rsid w:val="003476D3"/>
    <w:rsid w:val="00347B26"/>
    <w:rsid w:val="00347B2B"/>
    <w:rsid w:val="00347BBF"/>
    <w:rsid w:val="0035046B"/>
    <w:rsid w:val="00350AF1"/>
    <w:rsid w:val="00350E90"/>
    <w:rsid w:val="0035106D"/>
    <w:rsid w:val="00351340"/>
    <w:rsid w:val="003514E4"/>
    <w:rsid w:val="00351DF8"/>
    <w:rsid w:val="00351EC3"/>
    <w:rsid w:val="0035226A"/>
    <w:rsid w:val="00353384"/>
    <w:rsid w:val="003536C2"/>
    <w:rsid w:val="00354152"/>
    <w:rsid w:val="00354921"/>
    <w:rsid w:val="00354BFF"/>
    <w:rsid w:val="00356C96"/>
    <w:rsid w:val="00356EE7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BDA"/>
    <w:rsid w:val="00360FE8"/>
    <w:rsid w:val="00361243"/>
    <w:rsid w:val="00361BFF"/>
    <w:rsid w:val="00362437"/>
    <w:rsid w:val="00362506"/>
    <w:rsid w:val="003627FF"/>
    <w:rsid w:val="00362F8B"/>
    <w:rsid w:val="00363407"/>
    <w:rsid w:val="00363917"/>
    <w:rsid w:val="00363EEF"/>
    <w:rsid w:val="00363FBB"/>
    <w:rsid w:val="00364236"/>
    <w:rsid w:val="00364277"/>
    <w:rsid w:val="003642F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A41"/>
    <w:rsid w:val="00366D72"/>
    <w:rsid w:val="00367494"/>
    <w:rsid w:val="00370532"/>
    <w:rsid w:val="003706CD"/>
    <w:rsid w:val="00370B79"/>
    <w:rsid w:val="00371553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3FE9"/>
    <w:rsid w:val="00374488"/>
    <w:rsid w:val="0037488A"/>
    <w:rsid w:val="003748F8"/>
    <w:rsid w:val="0037496C"/>
    <w:rsid w:val="00374B8E"/>
    <w:rsid w:val="0037536C"/>
    <w:rsid w:val="00375A0A"/>
    <w:rsid w:val="00375CBD"/>
    <w:rsid w:val="00375E0C"/>
    <w:rsid w:val="00376890"/>
    <w:rsid w:val="00376D9E"/>
    <w:rsid w:val="00380497"/>
    <w:rsid w:val="003804EB"/>
    <w:rsid w:val="00380D10"/>
    <w:rsid w:val="00380E1E"/>
    <w:rsid w:val="003810A6"/>
    <w:rsid w:val="0038114A"/>
    <w:rsid w:val="00381450"/>
    <w:rsid w:val="00382739"/>
    <w:rsid w:val="003827E7"/>
    <w:rsid w:val="003829FA"/>
    <w:rsid w:val="00382E37"/>
    <w:rsid w:val="00382E8A"/>
    <w:rsid w:val="00383A85"/>
    <w:rsid w:val="00383D27"/>
    <w:rsid w:val="00385A62"/>
    <w:rsid w:val="00385F52"/>
    <w:rsid w:val="003861DB"/>
    <w:rsid w:val="003861DE"/>
    <w:rsid w:val="0038648B"/>
    <w:rsid w:val="00386C7F"/>
    <w:rsid w:val="00387633"/>
    <w:rsid w:val="0038789E"/>
    <w:rsid w:val="00387D29"/>
    <w:rsid w:val="00387E9D"/>
    <w:rsid w:val="00390836"/>
    <w:rsid w:val="00390D52"/>
    <w:rsid w:val="003918D5"/>
    <w:rsid w:val="00391A4C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77"/>
    <w:rsid w:val="00395293"/>
    <w:rsid w:val="0039532B"/>
    <w:rsid w:val="00395599"/>
    <w:rsid w:val="00395ADC"/>
    <w:rsid w:val="00395CF4"/>
    <w:rsid w:val="00395FED"/>
    <w:rsid w:val="00396251"/>
    <w:rsid w:val="0039637A"/>
    <w:rsid w:val="0039655B"/>
    <w:rsid w:val="003966DB"/>
    <w:rsid w:val="00396932"/>
    <w:rsid w:val="00396CD8"/>
    <w:rsid w:val="00397527"/>
    <w:rsid w:val="00397F0A"/>
    <w:rsid w:val="003A0349"/>
    <w:rsid w:val="003A0F97"/>
    <w:rsid w:val="003A10DA"/>
    <w:rsid w:val="003A13C8"/>
    <w:rsid w:val="003A19DA"/>
    <w:rsid w:val="003A203F"/>
    <w:rsid w:val="003A287A"/>
    <w:rsid w:val="003A3449"/>
    <w:rsid w:val="003A379E"/>
    <w:rsid w:val="003A3E45"/>
    <w:rsid w:val="003A3FBE"/>
    <w:rsid w:val="003A3FED"/>
    <w:rsid w:val="003A4746"/>
    <w:rsid w:val="003A4903"/>
    <w:rsid w:val="003A4D51"/>
    <w:rsid w:val="003A581C"/>
    <w:rsid w:val="003A6334"/>
    <w:rsid w:val="003A68D5"/>
    <w:rsid w:val="003A6AF8"/>
    <w:rsid w:val="003A742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2FB9"/>
    <w:rsid w:val="003B3371"/>
    <w:rsid w:val="003B3604"/>
    <w:rsid w:val="003B3711"/>
    <w:rsid w:val="003B5820"/>
    <w:rsid w:val="003B63F2"/>
    <w:rsid w:val="003B7678"/>
    <w:rsid w:val="003B791A"/>
    <w:rsid w:val="003B799C"/>
    <w:rsid w:val="003B7AC8"/>
    <w:rsid w:val="003C0102"/>
    <w:rsid w:val="003C0804"/>
    <w:rsid w:val="003C09D2"/>
    <w:rsid w:val="003C0D87"/>
    <w:rsid w:val="003C126A"/>
    <w:rsid w:val="003C169E"/>
    <w:rsid w:val="003C1DCB"/>
    <w:rsid w:val="003C28EA"/>
    <w:rsid w:val="003C29A8"/>
    <w:rsid w:val="003C2EDB"/>
    <w:rsid w:val="003C30F4"/>
    <w:rsid w:val="003C33F9"/>
    <w:rsid w:val="003C3D62"/>
    <w:rsid w:val="003C3FBF"/>
    <w:rsid w:val="003C4687"/>
    <w:rsid w:val="003C49A6"/>
    <w:rsid w:val="003C4A62"/>
    <w:rsid w:val="003C4E34"/>
    <w:rsid w:val="003C502A"/>
    <w:rsid w:val="003C6444"/>
    <w:rsid w:val="003C7090"/>
    <w:rsid w:val="003C7384"/>
    <w:rsid w:val="003C790D"/>
    <w:rsid w:val="003C7DB6"/>
    <w:rsid w:val="003C7DE2"/>
    <w:rsid w:val="003C7EED"/>
    <w:rsid w:val="003D020B"/>
    <w:rsid w:val="003D0564"/>
    <w:rsid w:val="003D09AE"/>
    <w:rsid w:val="003D0DD2"/>
    <w:rsid w:val="003D12D5"/>
    <w:rsid w:val="003D15E8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3C2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4436"/>
    <w:rsid w:val="003E5642"/>
    <w:rsid w:val="003E62E9"/>
    <w:rsid w:val="003E670B"/>
    <w:rsid w:val="003E672A"/>
    <w:rsid w:val="003E6CC4"/>
    <w:rsid w:val="003E7509"/>
    <w:rsid w:val="003E7ACA"/>
    <w:rsid w:val="003E7EEA"/>
    <w:rsid w:val="003F0286"/>
    <w:rsid w:val="003F0B01"/>
    <w:rsid w:val="003F0D3C"/>
    <w:rsid w:val="003F0EFA"/>
    <w:rsid w:val="003F156B"/>
    <w:rsid w:val="003F1800"/>
    <w:rsid w:val="003F19DA"/>
    <w:rsid w:val="003F1C16"/>
    <w:rsid w:val="003F219A"/>
    <w:rsid w:val="003F2B51"/>
    <w:rsid w:val="003F32F1"/>
    <w:rsid w:val="003F37C4"/>
    <w:rsid w:val="003F3AB2"/>
    <w:rsid w:val="003F3D06"/>
    <w:rsid w:val="003F3EAE"/>
    <w:rsid w:val="003F43E5"/>
    <w:rsid w:val="003F4B0C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3F7B13"/>
    <w:rsid w:val="00400184"/>
    <w:rsid w:val="004005BF"/>
    <w:rsid w:val="0040177E"/>
    <w:rsid w:val="00402161"/>
    <w:rsid w:val="00402222"/>
    <w:rsid w:val="0040243C"/>
    <w:rsid w:val="00402A1F"/>
    <w:rsid w:val="00402ACD"/>
    <w:rsid w:val="00403441"/>
    <w:rsid w:val="0040373B"/>
    <w:rsid w:val="00403754"/>
    <w:rsid w:val="0040389D"/>
    <w:rsid w:val="00403977"/>
    <w:rsid w:val="00403A95"/>
    <w:rsid w:val="00403C1F"/>
    <w:rsid w:val="00403E2D"/>
    <w:rsid w:val="00403F7F"/>
    <w:rsid w:val="004041F3"/>
    <w:rsid w:val="004043B3"/>
    <w:rsid w:val="004044DE"/>
    <w:rsid w:val="00404970"/>
    <w:rsid w:val="00404CE4"/>
    <w:rsid w:val="00405382"/>
    <w:rsid w:val="00405436"/>
    <w:rsid w:val="0040558B"/>
    <w:rsid w:val="00405914"/>
    <w:rsid w:val="00405D3B"/>
    <w:rsid w:val="004062E2"/>
    <w:rsid w:val="004062F0"/>
    <w:rsid w:val="004071A3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629"/>
    <w:rsid w:val="00413709"/>
    <w:rsid w:val="00414228"/>
    <w:rsid w:val="00414242"/>
    <w:rsid w:val="00414958"/>
    <w:rsid w:val="00415680"/>
    <w:rsid w:val="00415937"/>
    <w:rsid w:val="00415B79"/>
    <w:rsid w:val="004164B1"/>
    <w:rsid w:val="004167F6"/>
    <w:rsid w:val="0041686F"/>
    <w:rsid w:val="00416CC9"/>
    <w:rsid w:val="00416EF7"/>
    <w:rsid w:val="004172EC"/>
    <w:rsid w:val="004202B9"/>
    <w:rsid w:val="00420B71"/>
    <w:rsid w:val="00420CC2"/>
    <w:rsid w:val="00420E16"/>
    <w:rsid w:val="00420F0A"/>
    <w:rsid w:val="00420F77"/>
    <w:rsid w:val="00421401"/>
    <w:rsid w:val="00421949"/>
    <w:rsid w:val="00421B2D"/>
    <w:rsid w:val="0042250E"/>
    <w:rsid w:val="004228EC"/>
    <w:rsid w:val="00422D12"/>
    <w:rsid w:val="00423984"/>
    <w:rsid w:val="00423B41"/>
    <w:rsid w:val="00424220"/>
    <w:rsid w:val="00425DE5"/>
    <w:rsid w:val="00426671"/>
    <w:rsid w:val="004268A9"/>
    <w:rsid w:val="00426B4D"/>
    <w:rsid w:val="00426BB9"/>
    <w:rsid w:val="00427836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284"/>
    <w:rsid w:val="0043658F"/>
    <w:rsid w:val="0043687E"/>
    <w:rsid w:val="00436C44"/>
    <w:rsid w:val="004377B2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5EF"/>
    <w:rsid w:val="00443843"/>
    <w:rsid w:val="00443867"/>
    <w:rsid w:val="0044392E"/>
    <w:rsid w:val="00443BA1"/>
    <w:rsid w:val="00443FC6"/>
    <w:rsid w:val="004441F8"/>
    <w:rsid w:val="00444408"/>
    <w:rsid w:val="00444E26"/>
    <w:rsid w:val="00444F01"/>
    <w:rsid w:val="00444F19"/>
    <w:rsid w:val="00445007"/>
    <w:rsid w:val="004453EE"/>
    <w:rsid w:val="00445B13"/>
    <w:rsid w:val="00445C78"/>
    <w:rsid w:val="00445D2C"/>
    <w:rsid w:val="00445DEC"/>
    <w:rsid w:val="00445F43"/>
    <w:rsid w:val="0044621B"/>
    <w:rsid w:val="00446521"/>
    <w:rsid w:val="00446AC1"/>
    <w:rsid w:val="00446B5A"/>
    <w:rsid w:val="00446CDE"/>
    <w:rsid w:val="00447077"/>
    <w:rsid w:val="004472E9"/>
    <w:rsid w:val="004473BC"/>
    <w:rsid w:val="004477C1"/>
    <w:rsid w:val="004478AA"/>
    <w:rsid w:val="00447B32"/>
    <w:rsid w:val="00447CCA"/>
    <w:rsid w:val="00450C4D"/>
    <w:rsid w:val="00450F60"/>
    <w:rsid w:val="004511CC"/>
    <w:rsid w:val="00451BD5"/>
    <w:rsid w:val="00451DF9"/>
    <w:rsid w:val="0045207A"/>
    <w:rsid w:val="00452362"/>
    <w:rsid w:val="00452935"/>
    <w:rsid w:val="00452D3E"/>
    <w:rsid w:val="00452D78"/>
    <w:rsid w:val="00452F27"/>
    <w:rsid w:val="00454CA2"/>
    <w:rsid w:val="004556CD"/>
    <w:rsid w:val="004563CD"/>
    <w:rsid w:val="004563FB"/>
    <w:rsid w:val="00456430"/>
    <w:rsid w:val="004564F1"/>
    <w:rsid w:val="004564FE"/>
    <w:rsid w:val="004566DF"/>
    <w:rsid w:val="004568E7"/>
    <w:rsid w:val="00456BF5"/>
    <w:rsid w:val="00456CC0"/>
    <w:rsid w:val="004575B5"/>
    <w:rsid w:val="00457CED"/>
    <w:rsid w:val="00457D06"/>
    <w:rsid w:val="004602BD"/>
    <w:rsid w:val="004605BC"/>
    <w:rsid w:val="0046070A"/>
    <w:rsid w:val="00460802"/>
    <w:rsid w:val="0046096B"/>
    <w:rsid w:val="00460B41"/>
    <w:rsid w:val="00461061"/>
    <w:rsid w:val="00461375"/>
    <w:rsid w:val="00461392"/>
    <w:rsid w:val="004617A5"/>
    <w:rsid w:val="0046191D"/>
    <w:rsid w:val="00461B04"/>
    <w:rsid w:val="00461DD0"/>
    <w:rsid w:val="004620C0"/>
    <w:rsid w:val="0046282C"/>
    <w:rsid w:val="004628E6"/>
    <w:rsid w:val="00462A6F"/>
    <w:rsid w:val="00462FBB"/>
    <w:rsid w:val="0046352C"/>
    <w:rsid w:val="004636C3"/>
    <w:rsid w:val="00463AD6"/>
    <w:rsid w:val="00463CCA"/>
    <w:rsid w:val="00463DD9"/>
    <w:rsid w:val="00463E47"/>
    <w:rsid w:val="0046422F"/>
    <w:rsid w:val="00465092"/>
    <w:rsid w:val="00465109"/>
    <w:rsid w:val="0046543B"/>
    <w:rsid w:val="004654D0"/>
    <w:rsid w:val="0046616E"/>
    <w:rsid w:val="004666B0"/>
    <w:rsid w:val="00466EE1"/>
    <w:rsid w:val="004673E6"/>
    <w:rsid w:val="00467567"/>
    <w:rsid w:val="004675DF"/>
    <w:rsid w:val="004678B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AA6"/>
    <w:rsid w:val="00472B77"/>
    <w:rsid w:val="00473059"/>
    <w:rsid w:val="004731A6"/>
    <w:rsid w:val="0047359D"/>
    <w:rsid w:val="0047379B"/>
    <w:rsid w:val="00473AA1"/>
    <w:rsid w:val="00473E1B"/>
    <w:rsid w:val="004742BB"/>
    <w:rsid w:val="00474D28"/>
    <w:rsid w:val="00474E0E"/>
    <w:rsid w:val="00475428"/>
    <w:rsid w:val="00475601"/>
    <w:rsid w:val="00475765"/>
    <w:rsid w:val="00476680"/>
    <w:rsid w:val="00476701"/>
    <w:rsid w:val="00476E1E"/>
    <w:rsid w:val="00477784"/>
    <w:rsid w:val="004778D3"/>
    <w:rsid w:val="00480075"/>
    <w:rsid w:val="00480874"/>
    <w:rsid w:val="00480D0D"/>
    <w:rsid w:val="00480D50"/>
    <w:rsid w:val="00480FE2"/>
    <w:rsid w:val="00481F58"/>
    <w:rsid w:val="00481F9E"/>
    <w:rsid w:val="00482227"/>
    <w:rsid w:val="0048278C"/>
    <w:rsid w:val="00482946"/>
    <w:rsid w:val="0048302F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4F1A"/>
    <w:rsid w:val="004852B3"/>
    <w:rsid w:val="00485794"/>
    <w:rsid w:val="0048600F"/>
    <w:rsid w:val="00486210"/>
    <w:rsid w:val="00486896"/>
    <w:rsid w:val="004869B3"/>
    <w:rsid w:val="00487C03"/>
    <w:rsid w:val="004901F5"/>
    <w:rsid w:val="004907F1"/>
    <w:rsid w:val="00490DC6"/>
    <w:rsid w:val="00490FBC"/>
    <w:rsid w:val="0049110B"/>
    <w:rsid w:val="00491646"/>
    <w:rsid w:val="00491C97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4EA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FF2"/>
    <w:rsid w:val="004A3322"/>
    <w:rsid w:val="004A3A6F"/>
    <w:rsid w:val="004A3E45"/>
    <w:rsid w:val="004A4BA4"/>
    <w:rsid w:val="004A4C20"/>
    <w:rsid w:val="004A4C80"/>
    <w:rsid w:val="004A4FDB"/>
    <w:rsid w:val="004A53B3"/>
    <w:rsid w:val="004A541E"/>
    <w:rsid w:val="004A574C"/>
    <w:rsid w:val="004A66A1"/>
    <w:rsid w:val="004A6E9D"/>
    <w:rsid w:val="004A7070"/>
    <w:rsid w:val="004A77DB"/>
    <w:rsid w:val="004A7B50"/>
    <w:rsid w:val="004B07BF"/>
    <w:rsid w:val="004B08C5"/>
    <w:rsid w:val="004B1104"/>
    <w:rsid w:val="004B11AC"/>
    <w:rsid w:val="004B1309"/>
    <w:rsid w:val="004B131B"/>
    <w:rsid w:val="004B1688"/>
    <w:rsid w:val="004B210D"/>
    <w:rsid w:val="004B294B"/>
    <w:rsid w:val="004B295F"/>
    <w:rsid w:val="004B2C90"/>
    <w:rsid w:val="004B3029"/>
    <w:rsid w:val="004B36A0"/>
    <w:rsid w:val="004B4516"/>
    <w:rsid w:val="004B4828"/>
    <w:rsid w:val="004B4986"/>
    <w:rsid w:val="004B4D9E"/>
    <w:rsid w:val="004B4DFB"/>
    <w:rsid w:val="004B520A"/>
    <w:rsid w:val="004B54E7"/>
    <w:rsid w:val="004B6D3D"/>
    <w:rsid w:val="004B7601"/>
    <w:rsid w:val="004B7C08"/>
    <w:rsid w:val="004C050E"/>
    <w:rsid w:val="004C07E7"/>
    <w:rsid w:val="004C0B6F"/>
    <w:rsid w:val="004C1470"/>
    <w:rsid w:val="004C158D"/>
    <w:rsid w:val="004C1F0B"/>
    <w:rsid w:val="004C1F51"/>
    <w:rsid w:val="004C26FC"/>
    <w:rsid w:val="004C2C48"/>
    <w:rsid w:val="004C2FB0"/>
    <w:rsid w:val="004C35D3"/>
    <w:rsid w:val="004C3D6C"/>
    <w:rsid w:val="004C4250"/>
    <w:rsid w:val="004C42B4"/>
    <w:rsid w:val="004C472A"/>
    <w:rsid w:val="004C4A8C"/>
    <w:rsid w:val="004C4BE7"/>
    <w:rsid w:val="004C523D"/>
    <w:rsid w:val="004C5EE4"/>
    <w:rsid w:val="004C6469"/>
    <w:rsid w:val="004C6A5F"/>
    <w:rsid w:val="004C6B72"/>
    <w:rsid w:val="004C76CD"/>
    <w:rsid w:val="004C7943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8A"/>
    <w:rsid w:val="004D1DD2"/>
    <w:rsid w:val="004D1F5A"/>
    <w:rsid w:val="004D21C6"/>
    <w:rsid w:val="004D2578"/>
    <w:rsid w:val="004D274E"/>
    <w:rsid w:val="004D28AC"/>
    <w:rsid w:val="004D2A0E"/>
    <w:rsid w:val="004D2D3C"/>
    <w:rsid w:val="004D2D3E"/>
    <w:rsid w:val="004D33F7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287"/>
    <w:rsid w:val="004D7AC3"/>
    <w:rsid w:val="004D7D4A"/>
    <w:rsid w:val="004E01B4"/>
    <w:rsid w:val="004E08FC"/>
    <w:rsid w:val="004E176F"/>
    <w:rsid w:val="004E1A5C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F0016"/>
    <w:rsid w:val="004F048F"/>
    <w:rsid w:val="004F06D3"/>
    <w:rsid w:val="004F0767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5C9"/>
    <w:rsid w:val="004F3E6E"/>
    <w:rsid w:val="004F3F33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4F714F"/>
    <w:rsid w:val="0050028D"/>
    <w:rsid w:val="005002A2"/>
    <w:rsid w:val="005007CA"/>
    <w:rsid w:val="0050091C"/>
    <w:rsid w:val="00502914"/>
    <w:rsid w:val="00502B55"/>
    <w:rsid w:val="00502D77"/>
    <w:rsid w:val="00503336"/>
    <w:rsid w:val="00503A50"/>
    <w:rsid w:val="0050494F"/>
    <w:rsid w:val="00504987"/>
    <w:rsid w:val="0050522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07A8E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8DB"/>
    <w:rsid w:val="00524C10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29F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8F1"/>
    <w:rsid w:val="00532F60"/>
    <w:rsid w:val="005334D6"/>
    <w:rsid w:val="005345F3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31"/>
    <w:rsid w:val="00543948"/>
    <w:rsid w:val="00543969"/>
    <w:rsid w:val="00543D26"/>
    <w:rsid w:val="00544BC8"/>
    <w:rsid w:val="00545A99"/>
    <w:rsid w:val="00545C3D"/>
    <w:rsid w:val="00545CE3"/>
    <w:rsid w:val="0054622D"/>
    <w:rsid w:val="00546459"/>
    <w:rsid w:val="00546B66"/>
    <w:rsid w:val="005473F6"/>
    <w:rsid w:val="00547646"/>
    <w:rsid w:val="0054787F"/>
    <w:rsid w:val="00547B75"/>
    <w:rsid w:val="00547F30"/>
    <w:rsid w:val="00550119"/>
    <w:rsid w:val="0055066F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390B"/>
    <w:rsid w:val="00554A13"/>
    <w:rsid w:val="005550B6"/>
    <w:rsid w:val="0055590A"/>
    <w:rsid w:val="00556071"/>
    <w:rsid w:val="00556A23"/>
    <w:rsid w:val="0055776F"/>
    <w:rsid w:val="00557955"/>
    <w:rsid w:val="00557B1D"/>
    <w:rsid w:val="00557CF2"/>
    <w:rsid w:val="00557D63"/>
    <w:rsid w:val="00557EB1"/>
    <w:rsid w:val="005606F2"/>
    <w:rsid w:val="00560D14"/>
    <w:rsid w:val="0056147A"/>
    <w:rsid w:val="00562079"/>
    <w:rsid w:val="00562103"/>
    <w:rsid w:val="00562770"/>
    <w:rsid w:val="0056280C"/>
    <w:rsid w:val="00562875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15F"/>
    <w:rsid w:val="0056577D"/>
    <w:rsid w:val="00565D1E"/>
    <w:rsid w:val="00565ED5"/>
    <w:rsid w:val="005662AB"/>
    <w:rsid w:val="0056650D"/>
    <w:rsid w:val="00566904"/>
    <w:rsid w:val="005670BC"/>
    <w:rsid w:val="0056711B"/>
    <w:rsid w:val="0056759D"/>
    <w:rsid w:val="0057008A"/>
    <w:rsid w:val="00570505"/>
    <w:rsid w:val="00570D31"/>
    <w:rsid w:val="00571259"/>
    <w:rsid w:val="00572088"/>
    <w:rsid w:val="005722CB"/>
    <w:rsid w:val="0057230F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EA4"/>
    <w:rsid w:val="00577F55"/>
    <w:rsid w:val="00580602"/>
    <w:rsid w:val="00580680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057"/>
    <w:rsid w:val="0058459E"/>
    <w:rsid w:val="00584ED3"/>
    <w:rsid w:val="00584F72"/>
    <w:rsid w:val="005852B9"/>
    <w:rsid w:val="0058595F"/>
    <w:rsid w:val="00585E57"/>
    <w:rsid w:val="00585E7F"/>
    <w:rsid w:val="00585FBD"/>
    <w:rsid w:val="00586055"/>
    <w:rsid w:val="005860B2"/>
    <w:rsid w:val="00586267"/>
    <w:rsid w:val="005865CE"/>
    <w:rsid w:val="005868B9"/>
    <w:rsid w:val="005868EF"/>
    <w:rsid w:val="00587070"/>
    <w:rsid w:val="0058737B"/>
    <w:rsid w:val="005906A6"/>
    <w:rsid w:val="00591532"/>
    <w:rsid w:val="0059202C"/>
    <w:rsid w:val="00592260"/>
    <w:rsid w:val="005929B7"/>
    <w:rsid w:val="00592A23"/>
    <w:rsid w:val="00592F33"/>
    <w:rsid w:val="005931AF"/>
    <w:rsid w:val="005936D9"/>
    <w:rsid w:val="005948A8"/>
    <w:rsid w:val="00594EF7"/>
    <w:rsid w:val="00595038"/>
    <w:rsid w:val="00595196"/>
    <w:rsid w:val="0059591A"/>
    <w:rsid w:val="00595CF0"/>
    <w:rsid w:val="00595FC3"/>
    <w:rsid w:val="00596A02"/>
    <w:rsid w:val="00596B64"/>
    <w:rsid w:val="00596D8C"/>
    <w:rsid w:val="00597052"/>
    <w:rsid w:val="005A0041"/>
    <w:rsid w:val="005A0050"/>
    <w:rsid w:val="005A00BF"/>
    <w:rsid w:val="005A0660"/>
    <w:rsid w:val="005A07BF"/>
    <w:rsid w:val="005A08AB"/>
    <w:rsid w:val="005A1E6A"/>
    <w:rsid w:val="005A1EC9"/>
    <w:rsid w:val="005A2396"/>
    <w:rsid w:val="005A3459"/>
    <w:rsid w:val="005A353C"/>
    <w:rsid w:val="005A3840"/>
    <w:rsid w:val="005A3924"/>
    <w:rsid w:val="005A41C0"/>
    <w:rsid w:val="005A4275"/>
    <w:rsid w:val="005A42C7"/>
    <w:rsid w:val="005A437A"/>
    <w:rsid w:val="005A4C57"/>
    <w:rsid w:val="005A529D"/>
    <w:rsid w:val="005A5847"/>
    <w:rsid w:val="005A58FB"/>
    <w:rsid w:val="005A6C15"/>
    <w:rsid w:val="005A7034"/>
    <w:rsid w:val="005A739C"/>
    <w:rsid w:val="005A7C4C"/>
    <w:rsid w:val="005A7CA1"/>
    <w:rsid w:val="005B0607"/>
    <w:rsid w:val="005B06CA"/>
    <w:rsid w:val="005B0E6C"/>
    <w:rsid w:val="005B15FE"/>
    <w:rsid w:val="005B181F"/>
    <w:rsid w:val="005B1959"/>
    <w:rsid w:val="005B19F8"/>
    <w:rsid w:val="005B22B4"/>
    <w:rsid w:val="005B25FC"/>
    <w:rsid w:val="005B2766"/>
    <w:rsid w:val="005B28CA"/>
    <w:rsid w:val="005B347D"/>
    <w:rsid w:val="005B3D38"/>
    <w:rsid w:val="005B3EDF"/>
    <w:rsid w:val="005B4768"/>
    <w:rsid w:val="005B4CFC"/>
    <w:rsid w:val="005B4E8B"/>
    <w:rsid w:val="005B503D"/>
    <w:rsid w:val="005B549E"/>
    <w:rsid w:val="005B5A69"/>
    <w:rsid w:val="005B5BBD"/>
    <w:rsid w:val="005B621D"/>
    <w:rsid w:val="005B638F"/>
    <w:rsid w:val="005B66D3"/>
    <w:rsid w:val="005B6947"/>
    <w:rsid w:val="005B6D2C"/>
    <w:rsid w:val="005B711C"/>
    <w:rsid w:val="005B72A1"/>
    <w:rsid w:val="005B74C7"/>
    <w:rsid w:val="005B76DE"/>
    <w:rsid w:val="005B78BB"/>
    <w:rsid w:val="005B78CF"/>
    <w:rsid w:val="005B79BC"/>
    <w:rsid w:val="005B7ECC"/>
    <w:rsid w:val="005C0502"/>
    <w:rsid w:val="005C08FE"/>
    <w:rsid w:val="005C12D9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C96"/>
    <w:rsid w:val="005C3CF2"/>
    <w:rsid w:val="005C3E90"/>
    <w:rsid w:val="005C48DA"/>
    <w:rsid w:val="005C4AFE"/>
    <w:rsid w:val="005C53CA"/>
    <w:rsid w:val="005C566D"/>
    <w:rsid w:val="005C57F6"/>
    <w:rsid w:val="005C59CC"/>
    <w:rsid w:val="005C5BD8"/>
    <w:rsid w:val="005C6225"/>
    <w:rsid w:val="005C6301"/>
    <w:rsid w:val="005C6485"/>
    <w:rsid w:val="005C6B88"/>
    <w:rsid w:val="005C6D04"/>
    <w:rsid w:val="005C6F08"/>
    <w:rsid w:val="005C6FED"/>
    <w:rsid w:val="005C7095"/>
    <w:rsid w:val="005C71DB"/>
    <w:rsid w:val="005C76D0"/>
    <w:rsid w:val="005D03EF"/>
    <w:rsid w:val="005D0816"/>
    <w:rsid w:val="005D148D"/>
    <w:rsid w:val="005D1594"/>
    <w:rsid w:val="005D1C50"/>
    <w:rsid w:val="005D1D1A"/>
    <w:rsid w:val="005D2120"/>
    <w:rsid w:val="005D23F1"/>
    <w:rsid w:val="005D2426"/>
    <w:rsid w:val="005D2F15"/>
    <w:rsid w:val="005D333C"/>
    <w:rsid w:val="005D34B8"/>
    <w:rsid w:val="005D3509"/>
    <w:rsid w:val="005D3784"/>
    <w:rsid w:val="005D3FFC"/>
    <w:rsid w:val="005D435F"/>
    <w:rsid w:val="005D4743"/>
    <w:rsid w:val="005D48B0"/>
    <w:rsid w:val="005D4917"/>
    <w:rsid w:val="005D4AA0"/>
    <w:rsid w:val="005D4B5D"/>
    <w:rsid w:val="005D4E47"/>
    <w:rsid w:val="005D4F5D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1D6C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2FD"/>
    <w:rsid w:val="005E53CF"/>
    <w:rsid w:val="005E5820"/>
    <w:rsid w:val="005E6196"/>
    <w:rsid w:val="005E6214"/>
    <w:rsid w:val="005E652A"/>
    <w:rsid w:val="005E67FD"/>
    <w:rsid w:val="005E6918"/>
    <w:rsid w:val="005E6E18"/>
    <w:rsid w:val="005E747A"/>
    <w:rsid w:val="005E78BC"/>
    <w:rsid w:val="005E78D7"/>
    <w:rsid w:val="005F0B1D"/>
    <w:rsid w:val="005F1226"/>
    <w:rsid w:val="005F1711"/>
    <w:rsid w:val="005F26B3"/>
    <w:rsid w:val="005F2909"/>
    <w:rsid w:val="005F2954"/>
    <w:rsid w:val="005F32B9"/>
    <w:rsid w:val="005F38BE"/>
    <w:rsid w:val="005F3E3A"/>
    <w:rsid w:val="005F3F51"/>
    <w:rsid w:val="005F433F"/>
    <w:rsid w:val="005F45AF"/>
    <w:rsid w:val="005F47D7"/>
    <w:rsid w:val="005F4995"/>
    <w:rsid w:val="005F4EDC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600B3D"/>
    <w:rsid w:val="00601B79"/>
    <w:rsid w:val="00601BC7"/>
    <w:rsid w:val="00601F75"/>
    <w:rsid w:val="00601FBE"/>
    <w:rsid w:val="00602129"/>
    <w:rsid w:val="00602162"/>
    <w:rsid w:val="006028E4"/>
    <w:rsid w:val="006047A9"/>
    <w:rsid w:val="0060500C"/>
    <w:rsid w:val="00605526"/>
    <w:rsid w:val="006055B1"/>
    <w:rsid w:val="006059A4"/>
    <w:rsid w:val="006059EE"/>
    <w:rsid w:val="00605A6D"/>
    <w:rsid w:val="00605FC9"/>
    <w:rsid w:val="00606001"/>
    <w:rsid w:val="006065C8"/>
    <w:rsid w:val="00606669"/>
    <w:rsid w:val="00606D23"/>
    <w:rsid w:val="006070BE"/>
    <w:rsid w:val="006076F5"/>
    <w:rsid w:val="00607C02"/>
    <w:rsid w:val="006107E0"/>
    <w:rsid w:val="0061085B"/>
    <w:rsid w:val="006115F0"/>
    <w:rsid w:val="00611D6E"/>
    <w:rsid w:val="006120D9"/>
    <w:rsid w:val="00613579"/>
    <w:rsid w:val="00613712"/>
    <w:rsid w:val="006138FD"/>
    <w:rsid w:val="00614302"/>
    <w:rsid w:val="006146DB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9D3"/>
    <w:rsid w:val="00622CDE"/>
    <w:rsid w:val="00623101"/>
    <w:rsid w:val="0062335D"/>
    <w:rsid w:val="00624C69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27F3B"/>
    <w:rsid w:val="006301EF"/>
    <w:rsid w:val="00630AFD"/>
    <w:rsid w:val="00631689"/>
    <w:rsid w:val="00631E3D"/>
    <w:rsid w:val="00631EE0"/>
    <w:rsid w:val="00632558"/>
    <w:rsid w:val="00632722"/>
    <w:rsid w:val="00633295"/>
    <w:rsid w:val="0063338E"/>
    <w:rsid w:val="00633512"/>
    <w:rsid w:val="006337C3"/>
    <w:rsid w:val="006338BD"/>
    <w:rsid w:val="00633C4E"/>
    <w:rsid w:val="00633C69"/>
    <w:rsid w:val="00633F40"/>
    <w:rsid w:val="0063438F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D86"/>
    <w:rsid w:val="00636E78"/>
    <w:rsid w:val="00637B79"/>
    <w:rsid w:val="006407DF"/>
    <w:rsid w:val="00640FA6"/>
    <w:rsid w:val="0064130E"/>
    <w:rsid w:val="006420E5"/>
    <w:rsid w:val="0064233F"/>
    <w:rsid w:val="006424F3"/>
    <w:rsid w:val="00642DE6"/>
    <w:rsid w:val="00643229"/>
    <w:rsid w:val="006434D6"/>
    <w:rsid w:val="00643DE5"/>
    <w:rsid w:val="00643FCF"/>
    <w:rsid w:val="006441C6"/>
    <w:rsid w:val="00644323"/>
    <w:rsid w:val="0064485F"/>
    <w:rsid w:val="00644FA4"/>
    <w:rsid w:val="00645245"/>
    <w:rsid w:val="0064541C"/>
    <w:rsid w:val="006459E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80D"/>
    <w:rsid w:val="006529E4"/>
    <w:rsid w:val="00652D3D"/>
    <w:rsid w:val="0065354B"/>
    <w:rsid w:val="00653CB6"/>
    <w:rsid w:val="00653F68"/>
    <w:rsid w:val="006547E3"/>
    <w:rsid w:val="00654BAD"/>
    <w:rsid w:val="00655CD4"/>
    <w:rsid w:val="006561A6"/>
    <w:rsid w:val="00656209"/>
    <w:rsid w:val="0065634D"/>
    <w:rsid w:val="00656C55"/>
    <w:rsid w:val="00656C75"/>
    <w:rsid w:val="00656D3E"/>
    <w:rsid w:val="006574B7"/>
    <w:rsid w:val="006575A7"/>
    <w:rsid w:val="00657623"/>
    <w:rsid w:val="0065766D"/>
    <w:rsid w:val="006579F2"/>
    <w:rsid w:val="00657F3C"/>
    <w:rsid w:val="006602BD"/>
    <w:rsid w:val="006605EA"/>
    <w:rsid w:val="00660BDF"/>
    <w:rsid w:val="00660E78"/>
    <w:rsid w:val="0066117F"/>
    <w:rsid w:val="00661291"/>
    <w:rsid w:val="00661621"/>
    <w:rsid w:val="006618B5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1F4"/>
    <w:rsid w:val="006673F1"/>
    <w:rsid w:val="00667468"/>
    <w:rsid w:val="0066790C"/>
    <w:rsid w:val="00667BFC"/>
    <w:rsid w:val="00670AAA"/>
    <w:rsid w:val="006712D2"/>
    <w:rsid w:val="006713B3"/>
    <w:rsid w:val="006723D3"/>
    <w:rsid w:val="00672705"/>
    <w:rsid w:val="00673B78"/>
    <w:rsid w:val="00673ED4"/>
    <w:rsid w:val="006741DF"/>
    <w:rsid w:val="00674223"/>
    <w:rsid w:val="00674419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F4F"/>
    <w:rsid w:val="00680450"/>
    <w:rsid w:val="00680913"/>
    <w:rsid w:val="00680CD7"/>
    <w:rsid w:val="00680DEB"/>
    <w:rsid w:val="0068177D"/>
    <w:rsid w:val="0068192B"/>
    <w:rsid w:val="006827F4"/>
    <w:rsid w:val="00682C28"/>
    <w:rsid w:val="006836F6"/>
    <w:rsid w:val="00683A09"/>
    <w:rsid w:val="006843F1"/>
    <w:rsid w:val="00684401"/>
    <w:rsid w:val="006844DE"/>
    <w:rsid w:val="00684D69"/>
    <w:rsid w:val="006861F5"/>
    <w:rsid w:val="006867BC"/>
    <w:rsid w:val="006871EC"/>
    <w:rsid w:val="0068720C"/>
    <w:rsid w:val="00687216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AC4"/>
    <w:rsid w:val="00695E93"/>
    <w:rsid w:val="006968EB"/>
    <w:rsid w:val="00696D59"/>
    <w:rsid w:val="00696F8E"/>
    <w:rsid w:val="0069709D"/>
    <w:rsid w:val="006977F8"/>
    <w:rsid w:val="00697828"/>
    <w:rsid w:val="00697906"/>
    <w:rsid w:val="006A004B"/>
    <w:rsid w:val="006A03B3"/>
    <w:rsid w:val="006A08B7"/>
    <w:rsid w:val="006A0DBD"/>
    <w:rsid w:val="006A17CA"/>
    <w:rsid w:val="006A1D77"/>
    <w:rsid w:val="006A1E1F"/>
    <w:rsid w:val="006A2844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C88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5B4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985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3586"/>
    <w:rsid w:val="006C3683"/>
    <w:rsid w:val="006C45A4"/>
    <w:rsid w:val="006C49A5"/>
    <w:rsid w:val="006C49AD"/>
    <w:rsid w:val="006C5BD3"/>
    <w:rsid w:val="006C5FB5"/>
    <w:rsid w:val="006C617E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AC1"/>
    <w:rsid w:val="006D62A9"/>
    <w:rsid w:val="006D7426"/>
    <w:rsid w:val="006D75AE"/>
    <w:rsid w:val="006D7821"/>
    <w:rsid w:val="006D7AC9"/>
    <w:rsid w:val="006D7B5B"/>
    <w:rsid w:val="006D7CC8"/>
    <w:rsid w:val="006E0097"/>
    <w:rsid w:val="006E055D"/>
    <w:rsid w:val="006E09C8"/>
    <w:rsid w:val="006E0BC7"/>
    <w:rsid w:val="006E13D7"/>
    <w:rsid w:val="006E1CC0"/>
    <w:rsid w:val="006E1DBF"/>
    <w:rsid w:val="006E2012"/>
    <w:rsid w:val="006E232D"/>
    <w:rsid w:val="006E24FB"/>
    <w:rsid w:val="006E2554"/>
    <w:rsid w:val="006E2610"/>
    <w:rsid w:val="006E2A8A"/>
    <w:rsid w:val="006E2C3E"/>
    <w:rsid w:val="006E38E2"/>
    <w:rsid w:val="006E497A"/>
    <w:rsid w:val="006E49BC"/>
    <w:rsid w:val="006E500C"/>
    <w:rsid w:val="006E50AE"/>
    <w:rsid w:val="006E51D3"/>
    <w:rsid w:val="006E5639"/>
    <w:rsid w:val="006E5B56"/>
    <w:rsid w:val="006E5C1C"/>
    <w:rsid w:val="006E6359"/>
    <w:rsid w:val="006E642E"/>
    <w:rsid w:val="006E64D3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CE1"/>
    <w:rsid w:val="006F0D94"/>
    <w:rsid w:val="006F1B31"/>
    <w:rsid w:val="006F1FE6"/>
    <w:rsid w:val="006F2526"/>
    <w:rsid w:val="006F2553"/>
    <w:rsid w:val="006F2AB6"/>
    <w:rsid w:val="006F314D"/>
    <w:rsid w:val="006F31C0"/>
    <w:rsid w:val="006F322F"/>
    <w:rsid w:val="006F42B0"/>
    <w:rsid w:val="006F4ADF"/>
    <w:rsid w:val="006F4E5D"/>
    <w:rsid w:val="006F5100"/>
    <w:rsid w:val="006F514E"/>
    <w:rsid w:val="006F51B2"/>
    <w:rsid w:val="006F532F"/>
    <w:rsid w:val="006F553C"/>
    <w:rsid w:val="006F5C68"/>
    <w:rsid w:val="006F5F5E"/>
    <w:rsid w:val="006F66D0"/>
    <w:rsid w:val="006F690A"/>
    <w:rsid w:val="006F6936"/>
    <w:rsid w:val="006F6CE7"/>
    <w:rsid w:val="006F72A8"/>
    <w:rsid w:val="006F774C"/>
    <w:rsid w:val="006F7962"/>
    <w:rsid w:val="007001B6"/>
    <w:rsid w:val="00700C0D"/>
    <w:rsid w:val="00700FB0"/>
    <w:rsid w:val="00702635"/>
    <w:rsid w:val="0070336D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A29"/>
    <w:rsid w:val="00710A5C"/>
    <w:rsid w:val="00710CBB"/>
    <w:rsid w:val="0071109C"/>
    <w:rsid w:val="00711387"/>
    <w:rsid w:val="007118CF"/>
    <w:rsid w:val="00711A64"/>
    <w:rsid w:val="00711E9D"/>
    <w:rsid w:val="0071257E"/>
    <w:rsid w:val="0071273E"/>
    <w:rsid w:val="00713800"/>
    <w:rsid w:val="00713A9C"/>
    <w:rsid w:val="00713F87"/>
    <w:rsid w:val="00714082"/>
    <w:rsid w:val="00714875"/>
    <w:rsid w:val="00715A83"/>
    <w:rsid w:val="00716448"/>
    <w:rsid w:val="007168C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8A"/>
    <w:rsid w:val="00720DED"/>
    <w:rsid w:val="0072117B"/>
    <w:rsid w:val="00721387"/>
    <w:rsid w:val="00721E5C"/>
    <w:rsid w:val="00722745"/>
    <w:rsid w:val="00722EA2"/>
    <w:rsid w:val="007230C6"/>
    <w:rsid w:val="00723AAB"/>
    <w:rsid w:val="00723D6B"/>
    <w:rsid w:val="00723E19"/>
    <w:rsid w:val="007242D7"/>
    <w:rsid w:val="0072484C"/>
    <w:rsid w:val="007249AC"/>
    <w:rsid w:val="00724D0F"/>
    <w:rsid w:val="00725874"/>
    <w:rsid w:val="00725BD3"/>
    <w:rsid w:val="00726E80"/>
    <w:rsid w:val="0072744A"/>
    <w:rsid w:val="00730141"/>
    <w:rsid w:val="00730331"/>
    <w:rsid w:val="00730D9F"/>
    <w:rsid w:val="007314B2"/>
    <w:rsid w:val="007319FB"/>
    <w:rsid w:val="007325FA"/>
    <w:rsid w:val="007328F8"/>
    <w:rsid w:val="00732C54"/>
    <w:rsid w:val="007334BA"/>
    <w:rsid w:val="007335F5"/>
    <w:rsid w:val="00733608"/>
    <w:rsid w:val="00733C25"/>
    <w:rsid w:val="00733C7E"/>
    <w:rsid w:val="00733FF1"/>
    <w:rsid w:val="00734799"/>
    <w:rsid w:val="0073488C"/>
    <w:rsid w:val="00734C70"/>
    <w:rsid w:val="00734DB1"/>
    <w:rsid w:val="00735CFB"/>
    <w:rsid w:val="00735D17"/>
    <w:rsid w:val="00736603"/>
    <w:rsid w:val="007369FE"/>
    <w:rsid w:val="00736E7C"/>
    <w:rsid w:val="00737919"/>
    <w:rsid w:val="00737C64"/>
    <w:rsid w:val="00737F72"/>
    <w:rsid w:val="007407EB"/>
    <w:rsid w:val="00740ED5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2AE4"/>
    <w:rsid w:val="00752D18"/>
    <w:rsid w:val="007532D5"/>
    <w:rsid w:val="0075393B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6B8"/>
    <w:rsid w:val="00757A8D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EB6"/>
    <w:rsid w:val="00764457"/>
    <w:rsid w:val="00764822"/>
    <w:rsid w:val="00764DE1"/>
    <w:rsid w:val="0076624A"/>
    <w:rsid w:val="007663B6"/>
    <w:rsid w:val="00766749"/>
    <w:rsid w:val="00766A94"/>
    <w:rsid w:val="00766AF8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800D2"/>
    <w:rsid w:val="00780253"/>
    <w:rsid w:val="007802C8"/>
    <w:rsid w:val="00780CEA"/>
    <w:rsid w:val="00781063"/>
    <w:rsid w:val="00782917"/>
    <w:rsid w:val="0078293B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A68"/>
    <w:rsid w:val="00785B86"/>
    <w:rsid w:val="00786306"/>
    <w:rsid w:val="00786879"/>
    <w:rsid w:val="0078719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664"/>
    <w:rsid w:val="007917C3"/>
    <w:rsid w:val="00791A03"/>
    <w:rsid w:val="00791DAD"/>
    <w:rsid w:val="007920E8"/>
    <w:rsid w:val="00792251"/>
    <w:rsid w:val="007923F3"/>
    <w:rsid w:val="0079245B"/>
    <w:rsid w:val="00793070"/>
    <w:rsid w:val="00794099"/>
    <w:rsid w:val="00794586"/>
    <w:rsid w:val="007946F3"/>
    <w:rsid w:val="0079485A"/>
    <w:rsid w:val="00794DAB"/>
    <w:rsid w:val="0079550D"/>
    <w:rsid w:val="0079574F"/>
    <w:rsid w:val="007959BB"/>
    <w:rsid w:val="00795B2C"/>
    <w:rsid w:val="00795DC5"/>
    <w:rsid w:val="00796581"/>
    <w:rsid w:val="00797D20"/>
    <w:rsid w:val="007A0539"/>
    <w:rsid w:val="007A087A"/>
    <w:rsid w:val="007A08B7"/>
    <w:rsid w:val="007A1739"/>
    <w:rsid w:val="007A1995"/>
    <w:rsid w:val="007A23D3"/>
    <w:rsid w:val="007A26B2"/>
    <w:rsid w:val="007A2A08"/>
    <w:rsid w:val="007A2A7B"/>
    <w:rsid w:val="007A2E48"/>
    <w:rsid w:val="007A3056"/>
    <w:rsid w:val="007A4102"/>
    <w:rsid w:val="007A43DD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BB6"/>
    <w:rsid w:val="007A7F09"/>
    <w:rsid w:val="007B0C31"/>
    <w:rsid w:val="007B0E37"/>
    <w:rsid w:val="007B10A9"/>
    <w:rsid w:val="007B166B"/>
    <w:rsid w:val="007B1935"/>
    <w:rsid w:val="007B1DCF"/>
    <w:rsid w:val="007B2041"/>
    <w:rsid w:val="007B238D"/>
    <w:rsid w:val="007B28BB"/>
    <w:rsid w:val="007B2CF0"/>
    <w:rsid w:val="007B2CF2"/>
    <w:rsid w:val="007B41A9"/>
    <w:rsid w:val="007B4431"/>
    <w:rsid w:val="007B4727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6AF"/>
    <w:rsid w:val="007C0C41"/>
    <w:rsid w:val="007C132B"/>
    <w:rsid w:val="007C1CBF"/>
    <w:rsid w:val="007C1D75"/>
    <w:rsid w:val="007C25E5"/>
    <w:rsid w:val="007C2605"/>
    <w:rsid w:val="007C282E"/>
    <w:rsid w:val="007C2919"/>
    <w:rsid w:val="007C2B45"/>
    <w:rsid w:val="007C2BB4"/>
    <w:rsid w:val="007C2FF1"/>
    <w:rsid w:val="007C30B8"/>
    <w:rsid w:val="007C32B9"/>
    <w:rsid w:val="007C364C"/>
    <w:rsid w:val="007C3D8C"/>
    <w:rsid w:val="007C41DB"/>
    <w:rsid w:val="007C46FA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312"/>
    <w:rsid w:val="007D3C1F"/>
    <w:rsid w:val="007D4A64"/>
    <w:rsid w:val="007D5105"/>
    <w:rsid w:val="007D5A6A"/>
    <w:rsid w:val="007D61C1"/>
    <w:rsid w:val="007D6CEC"/>
    <w:rsid w:val="007D7C04"/>
    <w:rsid w:val="007E0394"/>
    <w:rsid w:val="007E0FA7"/>
    <w:rsid w:val="007E162D"/>
    <w:rsid w:val="007E17DF"/>
    <w:rsid w:val="007E1C3E"/>
    <w:rsid w:val="007E206E"/>
    <w:rsid w:val="007E2201"/>
    <w:rsid w:val="007E239A"/>
    <w:rsid w:val="007E3093"/>
    <w:rsid w:val="007E45F7"/>
    <w:rsid w:val="007E4E54"/>
    <w:rsid w:val="007E4ED3"/>
    <w:rsid w:val="007E5187"/>
    <w:rsid w:val="007E57F4"/>
    <w:rsid w:val="007E5E5F"/>
    <w:rsid w:val="007E7D4E"/>
    <w:rsid w:val="007F0B17"/>
    <w:rsid w:val="007F0CB1"/>
    <w:rsid w:val="007F118F"/>
    <w:rsid w:val="007F2165"/>
    <w:rsid w:val="007F2188"/>
    <w:rsid w:val="007F292C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D4C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7233"/>
    <w:rsid w:val="008075B8"/>
    <w:rsid w:val="008079C9"/>
    <w:rsid w:val="00807D99"/>
    <w:rsid w:val="00807DB6"/>
    <w:rsid w:val="008105E9"/>
    <w:rsid w:val="00810D81"/>
    <w:rsid w:val="00810D90"/>
    <w:rsid w:val="008115AD"/>
    <w:rsid w:val="00811C5E"/>
    <w:rsid w:val="00812140"/>
    <w:rsid w:val="008129BB"/>
    <w:rsid w:val="00813398"/>
    <w:rsid w:val="0081370E"/>
    <w:rsid w:val="0081406F"/>
    <w:rsid w:val="00814B00"/>
    <w:rsid w:val="00814E0C"/>
    <w:rsid w:val="008157AA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7AB"/>
    <w:rsid w:val="00820B79"/>
    <w:rsid w:val="008211C1"/>
    <w:rsid w:val="008213E3"/>
    <w:rsid w:val="00821974"/>
    <w:rsid w:val="008219DA"/>
    <w:rsid w:val="0082222E"/>
    <w:rsid w:val="00822652"/>
    <w:rsid w:val="00822807"/>
    <w:rsid w:val="00822FF0"/>
    <w:rsid w:val="00824374"/>
    <w:rsid w:val="0082446F"/>
    <w:rsid w:val="00824795"/>
    <w:rsid w:val="008250FF"/>
    <w:rsid w:val="00825199"/>
    <w:rsid w:val="00826268"/>
    <w:rsid w:val="008262F3"/>
    <w:rsid w:val="008267FF"/>
    <w:rsid w:val="00826BB9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A4F"/>
    <w:rsid w:val="00833FC6"/>
    <w:rsid w:val="00833FCA"/>
    <w:rsid w:val="0083447B"/>
    <w:rsid w:val="008347A0"/>
    <w:rsid w:val="00834AE0"/>
    <w:rsid w:val="00834C46"/>
    <w:rsid w:val="00834DC8"/>
    <w:rsid w:val="0083501B"/>
    <w:rsid w:val="00835872"/>
    <w:rsid w:val="00836121"/>
    <w:rsid w:val="008361D2"/>
    <w:rsid w:val="00836285"/>
    <w:rsid w:val="0083673E"/>
    <w:rsid w:val="0083679E"/>
    <w:rsid w:val="00836BAA"/>
    <w:rsid w:val="00836F9A"/>
    <w:rsid w:val="0083732E"/>
    <w:rsid w:val="008375F0"/>
    <w:rsid w:val="0083762A"/>
    <w:rsid w:val="00837DAF"/>
    <w:rsid w:val="00837DB7"/>
    <w:rsid w:val="00837DDC"/>
    <w:rsid w:val="008400DD"/>
    <w:rsid w:val="0084036F"/>
    <w:rsid w:val="00840585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2C29"/>
    <w:rsid w:val="008438B5"/>
    <w:rsid w:val="00843D27"/>
    <w:rsid w:val="00845191"/>
    <w:rsid w:val="00845498"/>
    <w:rsid w:val="0084598D"/>
    <w:rsid w:val="00846527"/>
    <w:rsid w:val="00846654"/>
    <w:rsid w:val="008466E5"/>
    <w:rsid w:val="008468A3"/>
    <w:rsid w:val="008468EA"/>
    <w:rsid w:val="00846982"/>
    <w:rsid w:val="00846DFE"/>
    <w:rsid w:val="00847204"/>
    <w:rsid w:val="00850082"/>
    <w:rsid w:val="00850692"/>
    <w:rsid w:val="00850AD7"/>
    <w:rsid w:val="00851B23"/>
    <w:rsid w:val="00852949"/>
    <w:rsid w:val="00852D8E"/>
    <w:rsid w:val="008530A7"/>
    <w:rsid w:val="00853EEF"/>
    <w:rsid w:val="008540DD"/>
    <w:rsid w:val="008548E9"/>
    <w:rsid w:val="00854D70"/>
    <w:rsid w:val="008550C7"/>
    <w:rsid w:val="0085576B"/>
    <w:rsid w:val="00855F56"/>
    <w:rsid w:val="00856C1D"/>
    <w:rsid w:val="00856ECC"/>
    <w:rsid w:val="008576BC"/>
    <w:rsid w:val="00860550"/>
    <w:rsid w:val="0086091B"/>
    <w:rsid w:val="00860A45"/>
    <w:rsid w:val="00861070"/>
    <w:rsid w:val="0086180D"/>
    <w:rsid w:val="008621E4"/>
    <w:rsid w:val="0086225D"/>
    <w:rsid w:val="00862ED9"/>
    <w:rsid w:val="00862FFA"/>
    <w:rsid w:val="00863E96"/>
    <w:rsid w:val="00864263"/>
    <w:rsid w:val="008650FC"/>
    <w:rsid w:val="0086544B"/>
    <w:rsid w:val="008656BA"/>
    <w:rsid w:val="008656DE"/>
    <w:rsid w:val="00865803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B93"/>
    <w:rsid w:val="0087054C"/>
    <w:rsid w:val="00870A62"/>
    <w:rsid w:val="00870B9C"/>
    <w:rsid w:val="008712ED"/>
    <w:rsid w:val="008716BC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4F45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995"/>
    <w:rsid w:val="00876A3E"/>
    <w:rsid w:val="00876F2B"/>
    <w:rsid w:val="00877330"/>
    <w:rsid w:val="00880007"/>
    <w:rsid w:val="008800A4"/>
    <w:rsid w:val="008800E3"/>
    <w:rsid w:val="00880136"/>
    <w:rsid w:val="008807FF"/>
    <w:rsid w:val="008812FC"/>
    <w:rsid w:val="00881757"/>
    <w:rsid w:val="00881790"/>
    <w:rsid w:val="0088182B"/>
    <w:rsid w:val="0088282D"/>
    <w:rsid w:val="00882AA3"/>
    <w:rsid w:val="00882CAE"/>
    <w:rsid w:val="00883185"/>
    <w:rsid w:val="00883376"/>
    <w:rsid w:val="008835FB"/>
    <w:rsid w:val="008840C9"/>
    <w:rsid w:val="008842CA"/>
    <w:rsid w:val="008842D3"/>
    <w:rsid w:val="008843F7"/>
    <w:rsid w:val="00884491"/>
    <w:rsid w:val="0088459B"/>
    <w:rsid w:val="0088499F"/>
    <w:rsid w:val="00884F62"/>
    <w:rsid w:val="00884FD6"/>
    <w:rsid w:val="008856C8"/>
    <w:rsid w:val="00885756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98"/>
    <w:rsid w:val="00891BCD"/>
    <w:rsid w:val="0089245B"/>
    <w:rsid w:val="008927BD"/>
    <w:rsid w:val="00892BCA"/>
    <w:rsid w:val="00892CB7"/>
    <w:rsid w:val="00893378"/>
    <w:rsid w:val="00893743"/>
    <w:rsid w:val="008938AE"/>
    <w:rsid w:val="00893944"/>
    <w:rsid w:val="00893E07"/>
    <w:rsid w:val="00893E3E"/>
    <w:rsid w:val="00893E70"/>
    <w:rsid w:val="00894045"/>
    <w:rsid w:val="00894712"/>
    <w:rsid w:val="00894BA9"/>
    <w:rsid w:val="0089500E"/>
    <w:rsid w:val="0089511D"/>
    <w:rsid w:val="00895164"/>
    <w:rsid w:val="00895A19"/>
    <w:rsid w:val="00895BA1"/>
    <w:rsid w:val="00895D3C"/>
    <w:rsid w:val="00895F47"/>
    <w:rsid w:val="00896326"/>
    <w:rsid w:val="00896463"/>
    <w:rsid w:val="00896604"/>
    <w:rsid w:val="00896C53"/>
    <w:rsid w:val="00897069"/>
    <w:rsid w:val="00897622"/>
    <w:rsid w:val="008A0287"/>
    <w:rsid w:val="008A039E"/>
    <w:rsid w:val="008A16BE"/>
    <w:rsid w:val="008A1898"/>
    <w:rsid w:val="008A1E28"/>
    <w:rsid w:val="008A2558"/>
    <w:rsid w:val="008A2B3D"/>
    <w:rsid w:val="008A2F70"/>
    <w:rsid w:val="008A3351"/>
    <w:rsid w:val="008A3B2D"/>
    <w:rsid w:val="008A3C32"/>
    <w:rsid w:val="008A3EE0"/>
    <w:rsid w:val="008A41BA"/>
    <w:rsid w:val="008A442C"/>
    <w:rsid w:val="008A4430"/>
    <w:rsid w:val="008A47AD"/>
    <w:rsid w:val="008A4957"/>
    <w:rsid w:val="008A4F41"/>
    <w:rsid w:val="008A5141"/>
    <w:rsid w:val="008A55E4"/>
    <w:rsid w:val="008A6086"/>
    <w:rsid w:val="008A6A3B"/>
    <w:rsid w:val="008A70F3"/>
    <w:rsid w:val="008A730A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645"/>
    <w:rsid w:val="008B2833"/>
    <w:rsid w:val="008B2E25"/>
    <w:rsid w:val="008B2FB3"/>
    <w:rsid w:val="008B3157"/>
    <w:rsid w:val="008B3604"/>
    <w:rsid w:val="008B3B00"/>
    <w:rsid w:val="008B3C05"/>
    <w:rsid w:val="008B497E"/>
    <w:rsid w:val="008B498A"/>
    <w:rsid w:val="008B4EA5"/>
    <w:rsid w:val="008B53E0"/>
    <w:rsid w:val="008B5717"/>
    <w:rsid w:val="008B60C8"/>
    <w:rsid w:val="008B60D7"/>
    <w:rsid w:val="008B61A6"/>
    <w:rsid w:val="008B626B"/>
    <w:rsid w:val="008B6491"/>
    <w:rsid w:val="008B6552"/>
    <w:rsid w:val="008B6731"/>
    <w:rsid w:val="008B699E"/>
    <w:rsid w:val="008B6BA5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0B5"/>
    <w:rsid w:val="008C4150"/>
    <w:rsid w:val="008C430A"/>
    <w:rsid w:val="008C44B9"/>
    <w:rsid w:val="008C4620"/>
    <w:rsid w:val="008C4974"/>
    <w:rsid w:val="008C4A94"/>
    <w:rsid w:val="008C4CA0"/>
    <w:rsid w:val="008C4DBB"/>
    <w:rsid w:val="008C5A3D"/>
    <w:rsid w:val="008C5BA5"/>
    <w:rsid w:val="008C5F47"/>
    <w:rsid w:val="008C5F7C"/>
    <w:rsid w:val="008C6044"/>
    <w:rsid w:val="008C6676"/>
    <w:rsid w:val="008C6889"/>
    <w:rsid w:val="008C6A4A"/>
    <w:rsid w:val="008C76FC"/>
    <w:rsid w:val="008C7B81"/>
    <w:rsid w:val="008C7C2F"/>
    <w:rsid w:val="008D0015"/>
    <w:rsid w:val="008D02B7"/>
    <w:rsid w:val="008D0479"/>
    <w:rsid w:val="008D0CEF"/>
    <w:rsid w:val="008D1003"/>
    <w:rsid w:val="008D11AE"/>
    <w:rsid w:val="008D2D47"/>
    <w:rsid w:val="008D2FFA"/>
    <w:rsid w:val="008D30C2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7264"/>
    <w:rsid w:val="008D75DE"/>
    <w:rsid w:val="008D78B9"/>
    <w:rsid w:val="008E0038"/>
    <w:rsid w:val="008E0295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3EC"/>
    <w:rsid w:val="008E7565"/>
    <w:rsid w:val="008F0005"/>
    <w:rsid w:val="008F0126"/>
    <w:rsid w:val="008F0279"/>
    <w:rsid w:val="008F0732"/>
    <w:rsid w:val="008F0C01"/>
    <w:rsid w:val="008F1067"/>
    <w:rsid w:val="008F115D"/>
    <w:rsid w:val="008F1249"/>
    <w:rsid w:val="008F14A9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4F2C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911"/>
    <w:rsid w:val="00903A2F"/>
    <w:rsid w:val="00903D5B"/>
    <w:rsid w:val="00903FF8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322"/>
    <w:rsid w:val="00910F42"/>
    <w:rsid w:val="00910FE7"/>
    <w:rsid w:val="00911465"/>
    <w:rsid w:val="00911659"/>
    <w:rsid w:val="00911DB9"/>
    <w:rsid w:val="00912F6B"/>
    <w:rsid w:val="00913063"/>
    <w:rsid w:val="0091339B"/>
    <w:rsid w:val="00913630"/>
    <w:rsid w:val="00913942"/>
    <w:rsid w:val="00913A65"/>
    <w:rsid w:val="00914014"/>
    <w:rsid w:val="00914215"/>
    <w:rsid w:val="00914309"/>
    <w:rsid w:val="0091452F"/>
    <w:rsid w:val="00914980"/>
    <w:rsid w:val="009157E9"/>
    <w:rsid w:val="0091587F"/>
    <w:rsid w:val="0091621E"/>
    <w:rsid w:val="0091664C"/>
    <w:rsid w:val="009175E5"/>
    <w:rsid w:val="009200DA"/>
    <w:rsid w:val="00921256"/>
    <w:rsid w:val="0092136A"/>
    <w:rsid w:val="0092146D"/>
    <w:rsid w:val="00922125"/>
    <w:rsid w:val="0092259D"/>
    <w:rsid w:val="00922780"/>
    <w:rsid w:val="00922F2D"/>
    <w:rsid w:val="0092308A"/>
    <w:rsid w:val="009235D4"/>
    <w:rsid w:val="00923F98"/>
    <w:rsid w:val="00924003"/>
    <w:rsid w:val="0092423F"/>
    <w:rsid w:val="009244FA"/>
    <w:rsid w:val="009247C1"/>
    <w:rsid w:val="00924A71"/>
    <w:rsid w:val="00924E35"/>
    <w:rsid w:val="00924EEF"/>
    <w:rsid w:val="0092525B"/>
    <w:rsid w:val="00925C11"/>
    <w:rsid w:val="009261E6"/>
    <w:rsid w:val="00926883"/>
    <w:rsid w:val="00926A77"/>
    <w:rsid w:val="0092764F"/>
    <w:rsid w:val="00927D7E"/>
    <w:rsid w:val="00927E63"/>
    <w:rsid w:val="00930221"/>
    <w:rsid w:val="00930798"/>
    <w:rsid w:val="0093095D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4857"/>
    <w:rsid w:val="00934AA1"/>
    <w:rsid w:val="00935902"/>
    <w:rsid w:val="00935A77"/>
    <w:rsid w:val="009363FF"/>
    <w:rsid w:val="0093686F"/>
    <w:rsid w:val="009372E1"/>
    <w:rsid w:val="00937867"/>
    <w:rsid w:val="00937A88"/>
    <w:rsid w:val="00937D7D"/>
    <w:rsid w:val="00940093"/>
    <w:rsid w:val="009401FB"/>
    <w:rsid w:val="009404D9"/>
    <w:rsid w:val="009407DD"/>
    <w:rsid w:val="0094099B"/>
    <w:rsid w:val="00940ADA"/>
    <w:rsid w:val="00941461"/>
    <w:rsid w:val="00941564"/>
    <w:rsid w:val="00941C44"/>
    <w:rsid w:val="00941F4C"/>
    <w:rsid w:val="009422FB"/>
    <w:rsid w:val="0094249B"/>
    <w:rsid w:val="00942540"/>
    <w:rsid w:val="00942708"/>
    <w:rsid w:val="00942977"/>
    <w:rsid w:val="00942993"/>
    <w:rsid w:val="00942BF7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F03"/>
    <w:rsid w:val="009468BA"/>
    <w:rsid w:val="00947246"/>
    <w:rsid w:val="00947419"/>
    <w:rsid w:val="00947A1B"/>
    <w:rsid w:val="00947D09"/>
    <w:rsid w:val="00947E85"/>
    <w:rsid w:val="00947F66"/>
    <w:rsid w:val="00950639"/>
    <w:rsid w:val="00950C80"/>
    <w:rsid w:val="00950F61"/>
    <w:rsid w:val="009513C8"/>
    <w:rsid w:val="00951B8B"/>
    <w:rsid w:val="00951C7A"/>
    <w:rsid w:val="009529B8"/>
    <w:rsid w:val="00952D8C"/>
    <w:rsid w:val="009536CE"/>
    <w:rsid w:val="00953751"/>
    <w:rsid w:val="00953E96"/>
    <w:rsid w:val="009550FB"/>
    <w:rsid w:val="009555AB"/>
    <w:rsid w:val="009556EE"/>
    <w:rsid w:val="009558D8"/>
    <w:rsid w:val="00956170"/>
    <w:rsid w:val="009561AD"/>
    <w:rsid w:val="00956B1C"/>
    <w:rsid w:val="00956DAC"/>
    <w:rsid w:val="00957EE0"/>
    <w:rsid w:val="00960506"/>
    <w:rsid w:val="009606A1"/>
    <w:rsid w:val="00960FAD"/>
    <w:rsid w:val="0096161D"/>
    <w:rsid w:val="009619F7"/>
    <w:rsid w:val="00961A68"/>
    <w:rsid w:val="00961E46"/>
    <w:rsid w:val="00961E62"/>
    <w:rsid w:val="00962387"/>
    <w:rsid w:val="00962698"/>
    <w:rsid w:val="009627E6"/>
    <w:rsid w:val="009636C8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714C"/>
    <w:rsid w:val="009672D2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E9"/>
    <w:rsid w:val="009726EC"/>
    <w:rsid w:val="00972CDE"/>
    <w:rsid w:val="00972DA4"/>
    <w:rsid w:val="00972EBC"/>
    <w:rsid w:val="009734F6"/>
    <w:rsid w:val="00973932"/>
    <w:rsid w:val="00973F26"/>
    <w:rsid w:val="009746A0"/>
    <w:rsid w:val="00974841"/>
    <w:rsid w:val="009749A6"/>
    <w:rsid w:val="00974EF7"/>
    <w:rsid w:val="00975934"/>
    <w:rsid w:val="00975F33"/>
    <w:rsid w:val="009766FC"/>
    <w:rsid w:val="00976D43"/>
    <w:rsid w:val="0097733A"/>
    <w:rsid w:val="00977C2E"/>
    <w:rsid w:val="00977F91"/>
    <w:rsid w:val="00977F92"/>
    <w:rsid w:val="00980A7D"/>
    <w:rsid w:val="00980DD5"/>
    <w:rsid w:val="0098106B"/>
    <w:rsid w:val="0098192F"/>
    <w:rsid w:val="00982BA5"/>
    <w:rsid w:val="00982DFA"/>
    <w:rsid w:val="0098301A"/>
    <w:rsid w:val="00983092"/>
    <w:rsid w:val="0098323C"/>
    <w:rsid w:val="0098332F"/>
    <w:rsid w:val="00983812"/>
    <w:rsid w:val="00983D1A"/>
    <w:rsid w:val="009841FB"/>
    <w:rsid w:val="0098434D"/>
    <w:rsid w:val="00984849"/>
    <w:rsid w:val="00984BB7"/>
    <w:rsid w:val="00985755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2A37"/>
    <w:rsid w:val="0099304D"/>
    <w:rsid w:val="0099371D"/>
    <w:rsid w:val="00993A85"/>
    <w:rsid w:val="00993FBD"/>
    <w:rsid w:val="009940D8"/>
    <w:rsid w:val="0099411C"/>
    <w:rsid w:val="00994A4E"/>
    <w:rsid w:val="00994D35"/>
    <w:rsid w:val="00994F7A"/>
    <w:rsid w:val="00994FA1"/>
    <w:rsid w:val="0099546B"/>
    <w:rsid w:val="009958C9"/>
    <w:rsid w:val="00995E00"/>
    <w:rsid w:val="00996038"/>
    <w:rsid w:val="009962C8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B5B"/>
    <w:rsid w:val="009A1D92"/>
    <w:rsid w:val="009A230F"/>
    <w:rsid w:val="009A2781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5F6C"/>
    <w:rsid w:val="009A6469"/>
    <w:rsid w:val="009A722E"/>
    <w:rsid w:val="009A78F8"/>
    <w:rsid w:val="009A7CD7"/>
    <w:rsid w:val="009B0273"/>
    <w:rsid w:val="009B06E5"/>
    <w:rsid w:val="009B1200"/>
    <w:rsid w:val="009B164D"/>
    <w:rsid w:val="009B1992"/>
    <w:rsid w:val="009B1B3B"/>
    <w:rsid w:val="009B1B4C"/>
    <w:rsid w:val="009B2307"/>
    <w:rsid w:val="009B26F8"/>
    <w:rsid w:val="009B289E"/>
    <w:rsid w:val="009B2CA7"/>
    <w:rsid w:val="009B2DC2"/>
    <w:rsid w:val="009B3052"/>
    <w:rsid w:val="009B3429"/>
    <w:rsid w:val="009B35BB"/>
    <w:rsid w:val="009B3BE4"/>
    <w:rsid w:val="009B43B6"/>
    <w:rsid w:val="009B45D1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4BF3"/>
    <w:rsid w:val="009C5D70"/>
    <w:rsid w:val="009C6519"/>
    <w:rsid w:val="009C703F"/>
    <w:rsid w:val="009C75D7"/>
    <w:rsid w:val="009C7699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BC4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5BC"/>
    <w:rsid w:val="009D7721"/>
    <w:rsid w:val="009D7784"/>
    <w:rsid w:val="009D7929"/>
    <w:rsid w:val="009D7B22"/>
    <w:rsid w:val="009E0024"/>
    <w:rsid w:val="009E0675"/>
    <w:rsid w:val="009E0FF7"/>
    <w:rsid w:val="009E1052"/>
    <w:rsid w:val="009E1964"/>
    <w:rsid w:val="009E212B"/>
    <w:rsid w:val="009E242C"/>
    <w:rsid w:val="009E2678"/>
    <w:rsid w:val="009E2708"/>
    <w:rsid w:val="009E28B0"/>
    <w:rsid w:val="009E30A5"/>
    <w:rsid w:val="009E4645"/>
    <w:rsid w:val="009E49E5"/>
    <w:rsid w:val="009E58A5"/>
    <w:rsid w:val="009E5AD2"/>
    <w:rsid w:val="009E60EE"/>
    <w:rsid w:val="009E631E"/>
    <w:rsid w:val="009E63E5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AA"/>
    <w:rsid w:val="009F3DB6"/>
    <w:rsid w:val="009F449B"/>
    <w:rsid w:val="009F483A"/>
    <w:rsid w:val="009F4A06"/>
    <w:rsid w:val="009F4AA8"/>
    <w:rsid w:val="009F51E3"/>
    <w:rsid w:val="009F5380"/>
    <w:rsid w:val="009F571D"/>
    <w:rsid w:val="009F5A2C"/>
    <w:rsid w:val="009F5C60"/>
    <w:rsid w:val="009F5CBB"/>
    <w:rsid w:val="009F6BD3"/>
    <w:rsid w:val="009F7837"/>
    <w:rsid w:val="00A002F9"/>
    <w:rsid w:val="00A00C51"/>
    <w:rsid w:val="00A0173B"/>
    <w:rsid w:val="00A017C0"/>
    <w:rsid w:val="00A01915"/>
    <w:rsid w:val="00A01B2B"/>
    <w:rsid w:val="00A01B92"/>
    <w:rsid w:val="00A01CEB"/>
    <w:rsid w:val="00A0233E"/>
    <w:rsid w:val="00A03A71"/>
    <w:rsid w:val="00A03F22"/>
    <w:rsid w:val="00A042E4"/>
    <w:rsid w:val="00A05064"/>
    <w:rsid w:val="00A0509A"/>
    <w:rsid w:val="00A05351"/>
    <w:rsid w:val="00A05370"/>
    <w:rsid w:val="00A0546E"/>
    <w:rsid w:val="00A054C5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11AF"/>
    <w:rsid w:val="00A111D1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3AB"/>
    <w:rsid w:val="00A256B8"/>
    <w:rsid w:val="00A25AE2"/>
    <w:rsid w:val="00A25B4A"/>
    <w:rsid w:val="00A2632E"/>
    <w:rsid w:val="00A268B7"/>
    <w:rsid w:val="00A2711E"/>
    <w:rsid w:val="00A27239"/>
    <w:rsid w:val="00A30E56"/>
    <w:rsid w:val="00A30F1F"/>
    <w:rsid w:val="00A31151"/>
    <w:rsid w:val="00A3155A"/>
    <w:rsid w:val="00A31D6A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4AE"/>
    <w:rsid w:val="00A407E5"/>
    <w:rsid w:val="00A4134D"/>
    <w:rsid w:val="00A41C1F"/>
    <w:rsid w:val="00A42B4D"/>
    <w:rsid w:val="00A42CC9"/>
    <w:rsid w:val="00A4324D"/>
    <w:rsid w:val="00A44246"/>
    <w:rsid w:val="00A442AF"/>
    <w:rsid w:val="00A44430"/>
    <w:rsid w:val="00A44923"/>
    <w:rsid w:val="00A44A7D"/>
    <w:rsid w:val="00A4598F"/>
    <w:rsid w:val="00A45B9E"/>
    <w:rsid w:val="00A46494"/>
    <w:rsid w:val="00A465C4"/>
    <w:rsid w:val="00A46DDE"/>
    <w:rsid w:val="00A5070D"/>
    <w:rsid w:val="00A50D7D"/>
    <w:rsid w:val="00A510FA"/>
    <w:rsid w:val="00A512F1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957"/>
    <w:rsid w:val="00A64DC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6E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542"/>
    <w:rsid w:val="00A71EB8"/>
    <w:rsid w:val="00A7235E"/>
    <w:rsid w:val="00A72424"/>
    <w:rsid w:val="00A72A3C"/>
    <w:rsid w:val="00A72B96"/>
    <w:rsid w:val="00A72BAF"/>
    <w:rsid w:val="00A72DF2"/>
    <w:rsid w:val="00A733CD"/>
    <w:rsid w:val="00A73616"/>
    <w:rsid w:val="00A739D5"/>
    <w:rsid w:val="00A73A0F"/>
    <w:rsid w:val="00A73DF6"/>
    <w:rsid w:val="00A73E12"/>
    <w:rsid w:val="00A73FFC"/>
    <w:rsid w:val="00A7458A"/>
    <w:rsid w:val="00A7470B"/>
    <w:rsid w:val="00A747E3"/>
    <w:rsid w:val="00A74AE0"/>
    <w:rsid w:val="00A74B8A"/>
    <w:rsid w:val="00A74EE9"/>
    <w:rsid w:val="00A750FB"/>
    <w:rsid w:val="00A75D7A"/>
    <w:rsid w:val="00A76A3B"/>
    <w:rsid w:val="00A774E8"/>
    <w:rsid w:val="00A77791"/>
    <w:rsid w:val="00A77855"/>
    <w:rsid w:val="00A77A4D"/>
    <w:rsid w:val="00A8062F"/>
    <w:rsid w:val="00A80868"/>
    <w:rsid w:val="00A80991"/>
    <w:rsid w:val="00A81152"/>
    <w:rsid w:val="00A8197B"/>
    <w:rsid w:val="00A81C71"/>
    <w:rsid w:val="00A81ED3"/>
    <w:rsid w:val="00A821F7"/>
    <w:rsid w:val="00A823CE"/>
    <w:rsid w:val="00A82B98"/>
    <w:rsid w:val="00A82BFF"/>
    <w:rsid w:val="00A82EF9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E1F"/>
    <w:rsid w:val="00A86100"/>
    <w:rsid w:val="00A86374"/>
    <w:rsid w:val="00A8647D"/>
    <w:rsid w:val="00A86B15"/>
    <w:rsid w:val="00A87EAB"/>
    <w:rsid w:val="00A907A9"/>
    <w:rsid w:val="00A90C9B"/>
    <w:rsid w:val="00A90CAB"/>
    <w:rsid w:val="00A919F0"/>
    <w:rsid w:val="00A92300"/>
    <w:rsid w:val="00A92366"/>
    <w:rsid w:val="00A92400"/>
    <w:rsid w:val="00A92870"/>
    <w:rsid w:val="00A928A0"/>
    <w:rsid w:val="00A92E51"/>
    <w:rsid w:val="00A92F58"/>
    <w:rsid w:val="00A93678"/>
    <w:rsid w:val="00A937A0"/>
    <w:rsid w:val="00A93B71"/>
    <w:rsid w:val="00A94791"/>
    <w:rsid w:val="00A94C2D"/>
    <w:rsid w:val="00A94CB6"/>
    <w:rsid w:val="00A9500E"/>
    <w:rsid w:val="00A95311"/>
    <w:rsid w:val="00A9564F"/>
    <w:rsid w:val="00A9577A"/>
    <w:rsid w:val="00A95C80"/>
    <w:rsid w:val="00A95F62"/>
    <w:rsid w:val="00A9705F"/>
    <w:rsid w:val="00A97768"/>
    <w:rsid w:val="00A97A2C"/>
    <w:rsid w:val="00A97A6F"/>
    <w:rsid w:val="00A97B1D"/>
    <w:rsid w:val="00AA05A3"/>
    <w:rsid w:val="00AA0F15"/>
    <w:rsid w:val="00AA1502"/>
    <w:rsid w:val="00AA1D2D"/>
    <w:rsid w:val="00AA2650"/>
    <w:rsid w:val="00AA2786"/>
    <w:rsid w:val="00AA2B40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F6D"/>
    <w:rsid w:val="00AA7578"/>
    <w:rsid w:val="00AA7DDA"/>
    <w:rsid w:val="00AB0292"/>
    <w:rsid w:val="00AB03C5"/>
    <w:rsid w:val="00AB040A"/>
    <w:rsid w:val="00AB0A4A"/>
    <w:rsid w:val="00AB0AF7"/>
    <w:rsid w:val="00AB0EF9"/>
    <w:rsid w:val="00AB104C"/>
    <w:rsid w:val="00AB11FB"/>
    <w:rsid w:val="00AB1316"/>
    <w:rsid w:val="00AB1724"/>
    <w:rsid w:val="00AB1BF2"/>
    <w:rsid w:val="00AB1DF4"/>
    <w:rsid w:val="00AB2079"/>
    <w:rsid w:val="00AB23AC"/>
    <w:rsid w:val="00AB290E"/>
    <w:rsid w:val="00AB3285"/>
    <w:rsid w:val="00AB32E6"/>
    <w:rsid w:val="00AB340D"/>
    <w:rsid w:val="00AB36D2"/>
    <w:rsid w:val="00AB392F"/>
    <w:rsid w:val="00AB3D74"/>
    <w:rsid w:val="00AB3DD2"/>
    <w:rsid w:val="00AB3FC4"/>
    <w:rsid w:val="00AB4039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738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C1E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954"/>
    <w:rsid w:val="00AC5BFC"/>
    <w:rsid w:val="00AC5DA6"/>
    <w:rsid w:val="00AC6B77"/>
    <w:rsid w:val="00AC7002"/>
    <w:rsid w:val="00AC7C00"/>
    <w:rsid w:val="00AC7C3A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054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0F8A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4C7"/>
    <w:rsid w:val="00AE7649"/>
    <w:rsid w:val="00AF0037"/>
    <w:rsid w:val="00AF03E3"/>
    <w:rsid w:val="00AF0528"/>
    <w:rsid w:val="00AF062A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E43"/>
    <w:rsid w:val="00AF4B26"/>
    <w:rsid w:val="00AF4EB3"/>
    <w:rsid w:val="00AF5335"/>
    <w:rsid w:val="00AF5623"/>
    <w:rsid w:val="00AF567A"/>
    <w:rsid w:val="00AF5ED7"/>
    <w:rsid w:val="00AF5F44"/>
    <w:rsid w:val="00AF62A5"/>
    <w:rsid w:val="00AF66CC"/>
    <w:rsid w:val="00AF72C9"/>
    <w:rsid w:val="00B00413"/>
    <w:rsid w:val="00B0114E"/>
    <w:rsid w:val="00B018C7"/>
    <w:rsid w:val="00B01B5D"/>
    <w:rsid w:val="00B01EED"/>
    <w:rsid w:val="00B0261A"/>
    <w:rsid w:val="00B02625"/>
    <w:rsid w:val="00B02861"/>
    <w:rsid w:val="00B02DDB"/>
    <w:rsid w:val="00B02F74"/>
    <w:rsid w:val="00B03A34"/>
    <w:rsid w:val="00B046B2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957"/>
    <w:rsid w:val="00B10AC0"/>
    <w:rsid w:val="00B11077"/>
    <w:rsid w:val="00B112CC"/>
    <w:rsid w:val="00B11C9D"/>
    <w:rsid w:val="00B12CB0"/>
    <w:rsid w:val="00B135D6"/>
    <w:rsid w:val="00B137EB"/>
    <w:rsid w:val="00B138B6"/>
    <w:rsid w:val="00B13954"/>
    <w:rsid w:val="00B13CDF"/>
    <w:rsid w:val="00B13EBD"/>
    <w:rsid w:val="00B13F09"/>
    <w:rsid w:val="00B14029"/>
    <w:rsid w:val="00B144D8"/>
    <w:rsid w:val="00B1456F"/>
    <w:rsid w:val="00B14807"/>
    <w:rsid w:val="00B16580"/>
    <w:rsid w:val="00B1673D"/>
    <w:rsid w:val="00B167D1"/>
    <w:rsid w:val="00B1683C"/>
    <w:rsid w:val="00B17BA0"/>
    <w:rsid w:val="00B17CBE"/>
    <w:rsid w:val="00B17DC2"/>
    <w:rsid w:val="00B203BD"/>
    <w:rsid w:val="00B20D5C"/>
    <w:rsid w:val="00B21656"/>
    <w:rsid w:val="00B21A08"/>
    <w:rsid w:val="00B21FB5"/>
    <w:rsid w:val="00B2248C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527"/>
    <w:rsid w:val="00B32863"/>
    <w:rsid w:val="00B32E0C"/>
    <w:rsid w:val="00B32FE2"/>
    <w:rsid w:val="00B332BD"/>
    <w:rsid w:val="00B33923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56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A67"/>
    <w:rsid w:val="00B53E7A"/>
    <w:rsid w:val="00B54127"/>
    <w:rsid w:val="00B5497C"/>
    <w:rsid w:val="00B54B85"/>
    <w:rsid w:val="00B55B9C"/>
    <w:rsid w:val="00B560C5"/>
    <w:rsid w:val="00B56163"/>
    <w:rsid w:val="00B567CF"/>
    <w:rsid w:val="00B56892"/>
    <w:rsid w:val="00B56E6C"/>
    <w:rsid w:val="00B573C4"/>
    <w:rsid w:val="00B573EE"/>
    <w:rsid w:val="00B57996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606B"/>
    <w:rsid w:val="00B666BF"/>
    <w:rsid w:val="00B669C4"/>
    <w:rsid w:val="00B67787"/>
    <w:rsid w:val="00B677CF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66A"/>
    <w:rsid w:val="00B72F88"/>
    <w:rsid w:val="00B72F91"/>
    <w:rsid w:val="00B7328E"/>
    <w:rsid w:val="00B73561"/>
    <w:rsid w:val="00B7383F"/>
    <w:rsid w:val="00B73923"/>
    <w:rsid w:val="00B739B5"/>
    <w:rsid w:val="00B73DD6"/>
    <w:rsid w:val="00B74665"/>
    <w:rsid w:val="00B7484F"/>
    <w:rsid w:val="00B74ADF"/>
    <w:rsid w:val="00B74FB9"/>
    <w:rsid w:val="00B752FB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9CC"/>
    <w:rsid w:val="00B77A46"/>
    <w:rsid w:val="00B77CEB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2BC5"/>
    <w:rsid w:val="00B832CF"/>
    <w:rsid w:val="00B8358C"/>
    <w:rsid w:val="00B838FB"/>
    <w:rsid w:val="00B83BE7"/>
    <w:rsid w:val="00B83C07"/>
    <w:rsid w:val="00B84A2A"/>
    <w:rsid w:val="00B84B9E"/>
    <w:rsid w:val="00B84E80"/>
    <w:rsid w:val="00B84E8E"/>
    <w:rsid w:val="00B851D9"/>
    <w:rsid w:val="00B8537E"/>
    <w:rsid w:val="00B85453"/>
    <w:rsid w:val="00B854E9"/>
    <w:rsid w:val="00B856F0"/>
    <w:rsid w:val="00B86053"/>
    <w:rsid w:val="00B862B8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76C"/>
    <w:rsid w:val="00B92CEE"/>
    <w:rsid w:val="00B92F49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28C"/>
    <w:rsid w:val="00B943D0"/>
    <w:rsid w:val="00B9446B"/>
    <w:rsid w:val="00B94798"/>
    <w:rsid w:val="00B947D4"/>
    <w:rsid w:val="00B94FD5"/>
    <w:rsid w:val="00B95077"/>
    <w:rsid w:val="00B95550"/>
    <w:rsid w:val="00B959CB"/>
    <w:rsid w:val="00B964EE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08C"/>
    <w:rsid w:val="00BA0840"/>
    <w:rsid w:val="00BA0CA5"/>
    <w:rsid w:val="00BA14E2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A768A"/>
    <w:rsid w:val="00BA78A4"/>
    <w:rsid w:val="00BB00D7"/>
    <w:rsid w:val="00BB0112"/>
    <w:rsid w:val="00BB01C6"/>
    <w:rsid w:val="00BB091E"/>
    <w:rsid w:val="00BB0947"/>
    <w:rsid w:val="00BB09BC"/>
    <w:rsid w:val="00BB14F8"/>
    <w:rsid w:val="00BB1BFD"/>
    <w:rsid w:val="00BB2021"/>
    <w:rsid w:val="00BB219A"/>
    <w:rsid w:val="00BB2992"/>
    <w:rsid w:val="00BB2B6E"/>
    <w:rsid w:val="00BB2F18"/>
    <w:rsid w:val="00BB3C37"/>
    <w:rsid w:val="00BB3CC2"/>
    <w:rsid w:val="00BB3CE2"/>
    <w:rsid w:val="00BB3F7B"/>
    <w:rsid w:val="00BB4109"/>
    <w:rsid w:val="00BB4200"/>
    <w:rsid w:val="00BB4588"/>
    <w:rsid w:val="00BB47B0"/>
    <w:rsid w:val="00BB4912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439"/>
    <w:rsid w:val="00BC1896"/>
    <w:rsid w:val="00BC2045"/>
    <w:rsid w:val="00BC2543"/>
    <w:rsid w:val="00BC27E2"/>
    <w:rsid w:val="00BC3A9F"/>
    <w:rsid w:val="00BC4087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6EB5"/>
    <w:rsid w:val="00BC7993"/>
    <w:rsid w:val="00BD06CC"/>
    <w:rsid w:val="00BD095C"/>
    <w:rsid w:val="00BD0C15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5F06"/>
    <w:rsid w:val="00BD6009"/>
    <w:rsid w:val="00BD683D"/>
    <w:rsid w:val="00BD6B1A"/>
    <w:rsid w:val="00BD6C19"/>
    <w:rsid w:val="00BD70F5"/>
    <w:rsid w:val="00BD7A06"/>
    <w:rsid w:val="00BD7B60"/>
    <w:rsid w:val="00BD7D31"/>
    <w:rsid w:val="00BD7EE4"/>
    <w:rsid w:val="00BE156D"/>
    <w:rsid w:val="00BE16CF"/>
    <w:rsid w:val="00BE1956"/>
    <w:rsid w:val="00BE1ACB"/>
    <w:rsid w:val="00BE2966"/>
    <w:rsid w:val="00BE3023"/>
    <w:rsid w:val="00BE3395"/>
    <w:rsid w:val="00BE3939"/>
    <w:rsid w:val="00BE3D83"/>
    <w:rsid w:val="00BE414D"/>
    <w:rsid w:val="00BE46C1"/>
    <w:rsid w:val="00BE4883"/>
    <w:rsid w:val="00BE4FE6"/>
    <w:rsid w:val="00BE5060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20C3"/>
    <w:rsid w:val="00BF2296"/>
    <w:rsid w:val="00BF2515"/>
    <w:rsid w:val="00BF25A4"/>
    <w:rsid w:val="00BF295E"/>
    <w:rsid w:val="00BF2BCE"/>
    <w:rsid w:val="00BF3027"/>
    <w:rsid w:val="00BF3ABC"/>
    <w:rsid w:val="00BF3E50"/>
    <w:rsid w:val="00BF4C8E"/>
    <w:rsid w:val="00BF4D3F"/>
    <w:rsid w:val="00BF5F07"/>
    <w:rsid w:val="00BF5FFC"/>
    <w:rsid w:val="00BF669C"/>
    <w:rsid w:val="00BF6EC0"/>
    <w:rsid w:val="00BF6F6B"/>
    <w:rsid w:val="00BF7B9C"/>
    <w:rsid w:val="00C00182"/>
    <w:rsid w:val="00C0076E"/>
    <w:rsid w:val="00C009E8"/>
    <w:rsid w:val="00C00C7D"/>
    <w:rsid w:val="00C00E23"/>
    <w:rsid w:val="00C00FFB"/>
    <w:rsid w:val="00C01235"/>
    <w:rsid w:val="00C0127F"/>
    <w:rsid w:val="00C012E7"/>
    <w:rsid w:val="00C017E9"/>
    <w:rsid w:val="00C019C3"/>
    <w:rsid w:val="00C029B4"/>
    <w:rsid w:val="00C02CB4"/>
    <w:rsid w:val="00C02F87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100B1"/>
    <w:rsid w:val="00C10209"/>
    <w:rsid w:val="00C10258"/>
    <w:rsid w:val="00C10C05"/>
    <w:rsid w:val="00C122B4"/>
    <w:rsid w:val="00C1269E"/>
    <w:rsid w:val="00C1359E"/>
    <w:rsid w:val="00C13C24"/>
    <w:rsid w:val="00C1413C"/>
    <w:rsid w:val="00C142B4"/>
    <w:rsid w:val="00C14418"/>
    <w:rsid w:val="00C14478"/>
    <w:rsid w:val="00C14A04"/>
    <w:rsid w:val="00C14B68"/>
    <w:rsid w:val="00C15171"/>
    <w:rsid w:val="00C154EA"/>
    <w:rsid w:val="00C15EB6"/>
    <w:rsid w:val="00C1609A"/>
    <w:rsid w:val="00C166E4"/>
    <w:rsid w:val="00C171C6"/>
    <w:rsid w:val="00C174FD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110"/>
    <w:rsid w:val="00C237A3"/>
    <w:rsid w:val="00C23DF3"/>
    <w:rsid w:val="00C23F88"/>
    <w:rsid w:val="00C24350"/>
    <w:rsid w:val="00C24696"/>
    <w:rsid w:val="00C24929"/>
    <w:rsid w:val="00C24E0C"/>
    <w:rsid w:val="00C253D5"/>
    <w:rsid w:val="00C25A51"/>
    <w:rsid w:val="00C25E17"/>
    <w:rsid w:val="00C26AF2"/>
    <w:rsid w:val="00C26BED"/>
    <w:rsid w:val="00C271E3"/>
    <w:rsid w:val="00C2751D"/>
    <w:rsid w:val="00C30761"/>
    <w:rsid w:val="00C31136"/>
    <w:rsid w:val="00C31441"/>
    <w:rsid w:val="00C3164E"/>
    <w:rsid w:val="00C32238"/>
    <w:rsid w:val="00C32B4A"/>
    <w:rsid w:val="00C331A9"/>
    <w:rsid w:val="00C33797"/>
    <w:rsid w:val="00C33AA2"/>
    <w:rsid w:val="00C34293"/>
    <w:rsid w:val="00C34BFC"/>
    <w:rsid w:val="00C34C1A"/>
    <w:rsid w:val="00C35215"/>
    <w:rsid w:val="00C356A5"/>
    <w:rsid w:val="00C357CE"/>
    <w:rsid w:val="00C36EDF"/>
    <w:rsid w:val="00C40CCB"/>
    <w:rsid w:val="00C42161"/>
    <w:rsid w:val="00C42416"/>
    <w:rsid w:val="00C4281B"/>
    <w:rsid w:val="00C429AF"/>
    <w:rsid w:val="00C42A44"/>
    <w:rsid w:val="00C4349D"/>
    <w:rsid w:val="00C43B8C"/>
    <w:rsid w:val="00C43D64"/>
    <w:rsid w:val="00C445B9"/>
    <w:rsid w:val="00C4504D"/>
    <w:rsid w:val="00C45B32"/>
    <w:rsid w:val="00C46F3C"/>
    <w:rsid w:val="00C47ACC"/>
    <w:rsid w:val="00C47C4A"/>
    <w:rsid w:val="00C47FE6"/>
    <w:rsid w:val="00C50088"/>
    <w:rsid w:val="00C50155"/>
    <w:rsid w:val="00C50516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E2A"/>
    <w:rsid w:val="00C53072"/>
    <w:rsid w:val="00C53145"/>
    <w:rsid w:val="00C531DC"/>
    <w:rsid w:val="00C53894"/>
    <w:rsid w:val="00C53A11"/>
    <w:rsid w:val="00C53BC4"/>
    <w:rsid w:val="00C53E85"/>
    <w:rsid w:val="00C53F6C"/>
    <w:rsid w:val="00C54975"/>
    <w:rsid w:val="00C54AC4"/>
    <w:rsid w:val="00C55214"/>
    <w:rsid w:val="00C55538"/>
    <w:rsid w:val="00C55A84"/>
    <w:rsid w:val="00C562E0"/>
    <w:rsid w:val="00C56811"/>
    <w:rsid w:val="00C57465"/>
    <w:rsid w:val="00C574F5"/>
    <w:rsid w:val="00C57A35"/>
    <w:rsid w:val="00C57BDB"/>
    <w:rsid w:val="00C57C4B"/>
    <w:rsid w:val="00C57DD1"/>
    <w:rsid w:val="00C60542"/>
    <w:rsid w:val="00C60962"/>
    <w:rsid w:val="00C60B7A"/>
    <w:rsid w:val="00C60EF0"/>
    <w:rsid w:val="00C611FC"/>
    <w:rsid w:val="00C616A5"/>
    <w:rsid w:val="00C61746"/>
    <w:rsid w:val="00C62065"/>
    <w:rsid w:val="00C6227C"/>
    <w:rsid w:val="00C6252F"/>
    <w:rsid w:val="00C627BE"/>
    <w:rsid w:val="00C62D26"/>
    <w:rsid w:val="00C635DC"/>
    <w:rsid w:val="00C6367C"/>
    <w:rsid w:val="00C64253"/>
    <w:rsid w:val="00C65A83"/>
    <w:rsid w:val="00C662C4"/>
    <w:rsid w:val="00C663EF"/>
    <w:rsid w:val="00C66C98"/>
    <w:rsid w:val="00C671A5"/>
    <w:rsid w:val="00C671D1"/>
    <w:rsid w:val="00C67330"/>
    <w:rsid w:val="00C70D8D"/>
    <w:rsid w:val="00C716A6"/>
    <w:rsid w:val="00C71D49"/>
    <w:rsid w:val="00C71E70"/>
    <w:rsid w:val="00C729D1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6FC9"/>
    <w:rsid w:val="00C77271"/>
    <w:rsid w:val="00C774BD"/>
    <w:rsid w:val="00C776E1"/>
    <w:rsid w:val="00C7770B"/>
    <w:rsid w:val="00C77861"/>
    <w:rsid w:val="00C77A56"/>
    <w:rsid w:val="00C77F5B"/>
    <w:rsid w:val="00C77FCE"/>
    <w:rsid w:val="00C800BF"/>
    <w:rsid w:val="00C80925"/>
    <w:rsid w:val="00C80D99"/>
    <w:rsid w:val="00C81422"/>
    <w:rsid w:val="00C8156E"/>
    <w:rsid w:val="00C817A2"/>
    <w:rsid w:val="00C81E0A"/>
    <w:rsid w:val="00C823F5"/>
    <w:rsid w:val="00C82756"/>
    <w:rsid w:val="00C82A26"/>
    <w:rsid w:val="00C82CDC"/>
    <w:rsid w:val="00C8319B"/>
    <w:rsid w:val="00C83201"/>
    <w:rsid w:val="00C84BC9"/>
    <w:rsid w:val="00C84E6D"/>
    <w:rsid w:val="00C84FB7"/>
    <w:rsid w:val="00C852B7"/>
    <w:rsid w:val="00C85563"/>
    <w:rsid w:val="00C8584E"/>
    <w:rsid w:val="00C860AF"/>
    <w:rsid w:val="00C8616A"/>
    <w:rsid w:val="00C86A1B"/>
    <w:rsid w:val="00C86ACF"/>
    <w:rsid w:val="00C86EA1"/>
    <w:rsid w:val="00C9032A"/>
    <w:rsid w:val="00C915C5"/>
    <w:rsid w:val="00C91DE7"/>
    <w:rsid w:val="00C91F2C"/>
    <w:rsid w:val="00C91FCD"/>
    <w:rsid w:val="00C92ECA"/>
    <w:rsid w:val="00C92ED1"/>
    <w:rsid w:val="00C933FF"/>
    <w:rsid w:val="00C93419"/>
    <w:rsid w:val="00C93C6D"/>
    <w:rsid w:val="00C93F39"/>
    <w:rsid w:val="00C9403A"/>
    <w:rsid w:val="00C944E1"/>
    <w:rsid w:val="00C95066"/>
    <w:rsid w:val="00C951A5"/>
    <w:rsid w:val="00C954E4"/>
    <w:rsid w:val="00C95DB6"/>
    <w:rsid w:val="00C968B0"/>
    <w:rsid w:val="00C968CA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415"/>
    <w:rsid w:val="00CA57B6"/>
    <w:rsid w:val="00CA57DC"/>
    <w:rsid w:val="00CA62A3"/>
    <w:rsid w:val="00CA6567"/>
    <w:rsid w:val="00CA6580"/>
    <w:rsid w:val="00CA70A3"/>
    <w:rsid w:val="00CA76C8"/>
    <w:rsid w:val="00CA77C9"/>
    <w:rsid w:val="00CA7B5C"/>
    <w:rsid w:val="00CA7CDA"/>
    <w:rsid w:val="00CA7E83"/>
    <w:rsid w:val="00CB07B7"/>
    <w:rsid w:val="00CB15CB"/>
    <w:rsid w:val="00CB185A"/>
    <w:rsid w:val="00CB1BB8"/>
    <w:rsid w:val="00CB1BB9"/>
    <w:rsid w:val="00CB1DB9"/>
    <w:rsid w:val="00CB2818"/>
    <w:rsid w:val="00CB2F14"/>
    <w:rsid w:val="00CB3050"/>
    <w:rsid w:val="00CB367F"/>
    <w:rsid w:val="00CB37B2"/>
    <w:rsid w:val="00CB3C5B"/>
    <w:rsid w:val="00CB42F7"/>
    <w:rsid w:val="00CB4978"/>
    <w:rsid w:val="00CB4BE4"/>
    <w:rsid w:val="00CB5752"/>
    <w:rsid w:val="00CB575B"/>
    <w:rsid w:val="00CB58E1"/>
    <w:rsid w:val="00CB5DD0"/>
    <w:rsid w:val="00CB66C7"/>
    <w:rsid w:val="00CB66DD"/>
    <w:rsid w:val="00CB6DA5"/>
    <w:rsid w:val="00CB711F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3928"/>
    <w:rsid w:val="00CC3B7B"/>
    <w:rsid w:val="00CC403A"/>
    <w:rsid w:val="00CC4BDD"/>
    <w:rsid w:val="00CC55D8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C28"/>
    <w:rsid w:val="00CD5DE5"/>
    <w:rsid w:val="00CD620F"/>
    <w:rsid w:val="00CD6A81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B1"/>
    <w:rsid w:val="00CE413B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7F2"/>
    <w:rsid w:val="00CF0C6D"/>
    <w:rsid w:val="00CF0D9A"/>
    <w:rsid w:val="00CF1774"/>
    <w:rsid w:val="00CF1CDB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862"/>
    <w:rsid w:val="00CF7E87"/>
    <w:rsid w:val="00D007C0"/>
    <w:rsid w:val="00D00D5A"/>
    <w:rsid w:val="00D0115D"/>
    <w:rsid w:val="00D0171A"/>
    <w:rsid w:val="00D01B0D"/>
    <w:rsid w:val="00D02556"/>
    <w:rsid w:val="00D02C19"/>
    <w:rsid w:val="00D032ED"/>
    <w:rsid w:val="00D032FE"/>
    <w:rsid w:val="00D03432"/>
    <w:rsid w:val="00D03894"/>
    <w:rsid w:val="00D03B53"/>
    <w:rsid w:val="00D03CF0"/>
    <w:rsid w:val="00D03ECD"/>
    <w:rsid w:val="00D04719"/>
    <w:rsid w:val="00D049E6"/>
    <w:rsid w:val="00D04A24"/>
    <w:rsid w:val="00D055BD"/>
    <w:rsid w:val="00D057BC"/>
    <w:rsid w:val="00D05B5B"/>
    <w:rsid w:val="00D05C66"/>
    <w:rsid w:val="00D05F5B"/>
    <w:rsid w:val="00D06A07"/>
    <w:rsid w:val="00D07F74"/>
    <w:rsid w:val="00D102C7"/>
    <w:rsid w:val="00D10901"/>
    <w:rsid w:val="00D10E9C"/>
    <w:rsid w:val="00D10F5F"/>
    <w:rsid w:val="00D1112D"/>
    <w:rsid w:val="00D113EB"/>
    <w:rsid w:val="00D11567"/>
    <w:rsid w:val="00D11AB1"/>
    <w:rsid w:val="00D11B13"/>
    <w:rsid w:val="00D12833"/>
    <w:rsid w:val="00D12EB3"/>
    <w:rsid w:val="00D13321"/>
    <w:rsid w:val="00D13996"/>
    <w:rsid w:val="00D13E1E"/>
    <w:rsid w:val="00D13E98"/>
    <w:rsid w:val="00D14219"/>
    <w:rsid w:val="00D14455"/>
    <w:rsid w:val="00D1455E"/>
    <w:rsid w:val="00D1499F"/>
    <w:rsid w:val="00D15130"/>
    <w:rsid w:val="00D15397"/>
    <w:rsid w:val="00D15578"/>
    <w:rsid w:val="00D156E0"/>
    <w:rsid w:val="00D157CE"/>
    <w:rsid w:val="00D16456"/>
    <w:rsid w:val="00D164D9"/>
    <w:rsid w:val="00D1695A"/>
    <w:rsid w:val="00D16B54"/>
    <w:rsid w:val="00D17777"/>
    <w:rsid w:val="00D17C4D"/>
    <w:rsid w:val="00D20086"/>
    <w:rsid w:val="00D20169"/>
    <w:rsid w:val="00D2028C"/>
    <w:rsid w:val="00D2087C"/>
    <w:rsid w:val="00D21180"/>
    <w:rsid w:val="00D213A5"/>
    <w:rsid w:val="00D21A19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5B26"/>
    <w:rsid w:val="00D25ECC"/>
    <w:rsid w:val="00D263CA"/>
    <w:rsid w:val="00D26C3C"/>
    <w:rsid w:val="00D26CA1"/>
    <w:rsid w:val="00D274C5"/>
    <w:rsid w:val="00D2760F"/>
    <w:rsid w:val="00D30321"/>
    <w:rsid w:val="00D305AD"/>
    <w:rsid w:val="00D309C2"/>
    <w:rsid w:val="00D32398"/>
    <w:rsid w:val="00D32685"/>
    <w:rsid w:val="00D32A29"/>
    <w:rsid w:val="00D32C76"/>
    <w:rsid w:val="00D33939"/>
    <w:rsid w:val="00D33D67"/>
    <w:rsid w:val="00D34D65"/>
    <w:rsid w:val="00D3533E"/>
    <w:rsid w:val="00D354E2"/>
    <w:rsid w:val="00D35ACA"/>
    <w:rsid w:val="00D36419"/>
    <w:rsid w:val="00D36A27"/>
    <w:rsid w:val="00D36C86"/>
    <w:rsid w:val="00D36D7E"/>
    <w:rsid w:val="00D36E2A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3A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6F49"/>
    <w:rsid w:val="00D479B3"/>
    <w:rsid w:val="00D47A28"/>
    <w:rsid w:val="00D47BDE"/>
    <w:rsid w:val="00D47CE0"/>
    <w:rsid w:val="00D47E0E"/>
    <w:rsid w:val="00D50223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3093"/>
    <w:rsid w:val="00D53FD0"/>
    <w:rsid w:val="00D542CB"/>
    <w:rsid w:val="00D544D5"/>
    <w:rsid w:val="00D548AA"/>
    <w:rsid w:val="00D555E3"/>
    <w:rsid w:val="00D55893"/>
    <w:rsid w:val="00D559B8"/>
    <w:rsid w:val="00D55BEE"/>
    <w:rsid w:val="00D55D96"/>
    <w:rsid w:val="00D5645F"/>
    <w:rsid w:val="00D56E1E"/>
    <w:rsid w:val="00D5722A"/>
    <w:rsid w:val="00D57451"/>
    <w:rsid w:val="00D5748E"/>
    <w:rsid w:val="00D5768F"/>
    <w:rsid w:val="00D577D5"/>
    <w:rsid w:val="00D57F32"/>
    <w:rsid w:val="00D60596"/>
    <w:rsid w:val="00D60E22"/>
    <w:rsid w:val="00D61456"/>
    <w:rsid w:val="00D61547"/>
    <w:rsid w:val="00D6242D"/>
    <w:rsid w:val="00D62895"/>
    <w:rsid w:val="00D628BE"/>
    <w:rsid w:val="00D628E3"/>
    <w:rsid w:val="00D6294D"/>
    <w:rsid w:val="00D63642"/>
    <w:rsid w:val="00D64A29"/>
    <w:rsid w:val="00D64F25"/>
    <w:rsid w:val="00D6598A"/>
    <w:rsid w:val="00D66643"/>
    <w:rsid w:val="00D6697A"/>
    <w:rsid w:val="00D670BF"/>
    <w:rsid w:val="00D67575"/>
    <w:rsid w:val="00D676DC"/>
    <w:rsid w:val="00D6778C"/>
    <w:rsid w:val="00D67925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4F89"/>
    <w:rsid w:val="00D75281"/>
    <w:rsid w:val="00D75295"/>
    <w:rsid w:val="00D755B2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2B73"/>
    <w:rsid w:val="00D8328D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300F"/>
    <w:rsid w:val="00D9349A"/>
    <w:rsid w:val="00D937CF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8E8"/>
    <w:rsid w:val="00D96A95"/>
    <w:rsid w:val="00D96DB8"/>
    <w:rsid w:val="00D96FCC"/>
    <w:rsid w:val="00D97181"/>
    <w:rsid w:val="00D9726A"/>
    <w:rsid w:val="00D97C29"/>
    <w:rsid w:val="00DA05A9"/>
    <w:rsid w:val="00DA06F6"/>
    <w:rsid w:val="00DA0B44"/>
    <w:rsid w:val="00DA0E20"/>
    <w:rsid w:val="00DA195A"/>
    <w:rsid w:val="00DA1A50"/>
    <w:rsid w:val="00DA1BE5"/>
    <w:rsid w:val="00DA26F1"/>
    <w:rsid w:val="00DA2989"/>
    <w:rsid w:val="00DA2F5F"/>
    <w:rsid w:val="00DA3C7E"/>
    <w:rsid w:val="00DA40CC"/>
    <w:rsid w:val="00DA459A"/>
    <w:rsid w:val="00DA45C5"/>
    <w:rsid w:val="00DA46DD"/>
    <w:rsid w:val="00DA5B43"/>
    <w:rsid w:val="00DA64EF"/>
    <w:rsid w:val="00DA66B9"/>
    <w:rsid w:val="00DA6B2D"/>
    <w:rsid w:val="00DA6DD0"/>
    <w:rsid w:val="00DA6F15"/>
    <w:rsid w:val="00DA6F6E"/>
    <w:rsid w:val="00DA70CB"/>
    <w:rsid w:val="00DA74FB"/>
    <w:rsid w:val="00DA755A"/>
    <w:rsid w:val="00DA7649"/>
    <w:rsid w:val="00DA7BB7"/>
    <w:rsid w:val="00DA7C5C"/>
    <w:rsid w:val="00DA7FCE"/>
    <w:rsid w:val="00DB0DB6"/>
    <w:rsid w:val="00DB1114"/>
    <w:rsid w:val="00DB1354"/>
    <w:rsid w:val="00DB1772"/>
    <w:rsid w:val="00DB1CE2"/>
    <w:rsid w:val="00DB1D04"/>
    <w:rsid w:val="00DB1D52"/>
    <w:rsid w:val="00DB1DA3"/>
    <w:rsid w:val="00DB1E24"/>
    <w:rsid w:val="00DB2439"/>
    <w:rsid w:val="00DB3535"/>
    <w:rsid w:val="00DB354C"/>
    <w:rsid w:val="00DB4681"/>
    <w:rsid w:val="00DB4965"/>
    <w:rsid w:val="00DB5453"/>
    <w:rsid w:val="00DB56B4"/>
    <w:rsid w:val="00DB58EF"/>
    <w:rsid w:val="00DB692F"/>
    <w:rsid w:val="00DB6D18"/>
    <w:rsid w:val="00DB6E97"/>
    <w:rsid w:val="00DB7189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ECA"/>
    <w:rsid w:val="00DC5E12"/>
    <w:rsid w:val="00DC5EBD"/>
    <w:rsid w:val="00DC5EF8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D0E26"/>
    <w:rsid w:val="00DD1A01"/>
    <w:rsid w:val="00DD1F59"/>
    <w:rsid w:val="00DD2443"/>
    <w:rsid w:val="00DD258F"/>
    <w:rsid w:val="00DD263E"/>
    <w:rsid w:val="00DD2C78"/>
    <w:rsid w:val="00DD2D51"/>
    <w:rsid w:val="00DD2E3E"/>
    <w:rsid w:val="00DD3678"/>
    <w:rsid w:val="00DD3693"/>
    <w:rsid w:val="00DD3AAB"/>
    <w:rsid w:val="00DD3FC1"/>
    <w:rsid w:val="00DD4D09"/>
    <w:rsid w:val="00DD4F52"/>
    <w:rsid w:val="00DD4F8C"/>
    <w:rsid w:val="00DD50B1"/>
    <w:rsid w:val="00DD50C5"/>
    <w:rsid w:val="00DD57E9"/>
    <w:rsid w:val="00DD58AC"/>
    <w:rsid w:val="00DD5F2D"/>
    <w:rsid w:val="00DD6A5F"/>
    <w:rsid w:val="00DD6E02"/>
    <w:rsid w:val="00DD75F7"/>
    <w:rsid w:val="00DD7CA8"/>
    <w:rsid w:val="00DE03D8"/>
    <w:rsid w:val="00DE06F7"/>
    <w:rsid w:val="00DE08E2"/>
    <w:rsid w:val="00DE08F6"/>
    <w:rsid w:val="00DE0BDD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669"/>
    <w:rsid w:val="00DE4BEE"/>
    <w:rsid w:val="00DE5019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EAA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19D"/>
    <w:rsid w:val="00DF54AB"/>
    <w:rsid w:val="00DF5508"/>
    <w:rsid w:val="00DF5A2A"/>
    <w:rsid w:val="00DF60A9"/>
    <w:rsid w:val="00DF6AC2"/>
    <w:rsid w:val="00DF6B56"/>
    <w:rsid w:val="00DF6B9A"/>
    <w:rsid w:val="00E00746"/>
    <w:rsid w:val="00E00915"/>
    <w:rsid w:val="00E00FA0"/>
    <w:rsid w:val="00E010C8"/>
    <w:rsid w:val="00E011BC"/>
    <w:rsid w:val="00E014B4"/>
    <w:rsid w:val="00E01607"/>
    <w:rsid w:val="00E01FD4"/>
    <w:rsid w:val="00E0209A"/>
    <w:rsid w:val="00E021F0"/>
    <w:rsid w:val="00E02B6E"/>
    <w:rsid w:val="00E03125"/>
    <w:rsid w:val="00E039A5"/>
    <w:rsid w:val="00E039D1"/>
    <w:rsid w:val="00E03ADD"/>
    <w:rsid w:val="00E03B59"/>
    <w:rsid w:val="00E0426A"/>
    <w:rsid w:val="00E043D5"/>
    <w:rsid w:val="00E049E6"/>
    <w:rsid w:val="00E052A0"/>
    <w:rsid w:val="00E056A2"/>
    <w:rsid w:val="00E05AE7"/>
    <w:rsid w:val="00E074C7"/>
    <w:rsid w:val="00E0767A"/>
    <w:rsid w:val="00E07799"/>
    <w:rsid w:val="00E078FC"/>
    <w:rsid w:val="00E10120"/>
    <w:rsid w:val="00E10250"/>
    <w:rsid w:val="00E113FF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0D4"/>
    <w:rsid w:val="00E14636"/>
    <w:rsid w:val="00E14B0D"/>
    <w:rsid w:val="00E14BD5"/>
    <w:rsid w:val="00E14D8A"/>
    <w:rsid w:val="00E15008"/>
    <w:rsid w:val="00E15153"/>
    <w:rsid w:val="00E152BE"/>
    <w:rsid w:val="00E15B21"/>
    <w:rsid w:val="00E15CFF"/>
    <w:rsid w:val="00E1619C"/>
    <w:rsid w:val="00E16A3C"/>
    <w:rsid w:val="00E17595"/>
    <w:rsid w:val="00E177CC"/>
    <w:rsid w:val="00E17CE1"/>
    <w:rsid w:val="00E17DE4"/>
    <w:rsid w:val="00E20C7C"/>
    <w:rsid w:val="00E20E13"/>
    <w:rsid w:val="00E20EDC"/>
    <w:rsid w:val="00E21399"/>
    <w:rsid w:val="00E21599"/>
    <w:rsid w:val="00E22496"/>
    <w:rsid w:val="00E22594"/>
    <w:rsid w:val="00E23235"/>
    <w:rsid w:val="00E23B4E"/>
    <w:rsid w:val="00E23BA3"/>
    <w:rsid w:val="00E24514"/>
    <w:rsid w:val="00E24540"/>
    <w:rsid w:val="00E24990"/>
    <w:rsid w:val="00E24E1D"/>
    <w:rsid w:val="00E2506F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C3"/>
    <w:rsid w:val="00E410A6"/>
    <w:rsid w:val="00E410F9"/>
    <w:rsid w:val="00E410FA"/>
    <w:rsid w:val="00E41120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A74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D0B"/>
    <w:rsid w:val="00E53E50"/>
    <w:rsid w:val="00E54539"/>
    <w:rsid w:val="00E54C04"/>
    <w:rsid w:val="00E55107"/>
    <w:rsid w:val="00E55211"/>
    <w:rsid w:val="00E555B6"/>
    <w:rsid w:val="00E55827"/>
    <w:rsid w:val="00E55997"/>
    <w:rsid w:val="00E55ED2"/>
    <w:rsid w:val="00E5603A"/>
    <w:rsid w:val="00E561B7"/>
    <w:rsid w:val="00E56730"/>
    <w:rsid w:val="00E570BD"/>
    <w:rsid w:val="00E57680"/>
    <w:rsid w:val="00E57958"/>
    <w:rsid w:val="00E6031D"/>
    <w:rsid w:val="00E61628"/>
    <w:rsid w:val="00E616D7"/>
    <w:rsid w:val="00E61C92"/>
    <w:rsid w:val="00E62436"/>
    <w:rsid w:val="00E62D38"/>
    <w:rsid w:val="00E6394D"/>
    <w:rsid w:val="00E63FB4"/>
    <w:rsid w:val="00E6424D"/>
    <w:rsid w:val="00E649EE"/>
    <w:rsid w:val="00E64C6D"/>
    <w:rsid w:val="00E64F28"/>
    <w:rsid w:val="00E65E8C"/>
    <w:rsid w:val="00E665EB"/>
    <w:rsid w:val="00E66812"/>
    <w:rsid w:val="00E6685B"/>
    <w:rsid w:val="00E66C45"/>
    <w:rsid w:val="00E6716E"/>
    <w:rsid w:val="00E67607"/>
    <w:rsid w:val="00E701A1"/>
    <w:rsid w:val="00E7064D"/>
    <w:rsid w:val="00E70BA2"/>
    <w:rsid w:val="00E70C2F"/>
    <w:rsid w:val="00E70C85"/>
    <w:rsid w:val="00E70D79"/>
    <w:rsid w:val="00E71E23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62D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001"/>
    <w:rsid w:val="00E77235"/>
    <w:rsid w:val="00E773C8"/>
    <w:rsid w:val="00E77427"/>
    <w:rsid w:val="00E7764A"/>
    <w:rsid w:val="00E77B00"/>
    <w:rsid w:val="00E8094F"/>
    <w:rsid w:val="00E80E65"/>
    <w:rsid w:val="00E80F7C"/>
    <w:rsid w:val="00E81287"/>
    <w:rsid w:val="00E81A5B"/>
    <w:rsid w:val="00E81BF9"/>
    <w:rsid w:val="00E81F6C"/>
    <w:rsid w:val="00E82006"/>
    <w:rsid w:val="00E82119"/>
    <w:rsid w:val="00E8236C"/>
    <w:rsid w:val="00E82BF1"/>
    <w:rsid w:val="00E831EA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6566"/>
    <w:rsid w:val="00E868D4"/>
    <w:rsid w:val="00E86E1F"/>
    <w:rsid w:val="00E87084"/>
    <w:rsid w:val="00E8714F"/>
    <w:rsid w:val="00E87608"/>
    <w:rsid w:val="00E907A1"/>
    <w:rsid w:val="00E91C1C"/>
    <w:rsid w:val="00E91CB6"/>
    <w:rsid w:val="00E9215D"/>
    <w:rsid w:val="00E92B49"/>
    <w:rsid w:val="00E93308"/>
    <w:rsid w:val="00E934AE"/>
    <w:rsid w:val="00E9354D"/>
    <w:rsid w:val="00E93ACA"/>
    <w:rsid w:val="00E94246"/>
    <w:rsid w:val="00E94533"/>
    <w:rsid w:val="00E9469A"/>
    <w:rsid w:val="00E94806"/>
    <w:rsid w:val="00E948F3"/>
    <w:rsid w:val="00E94CCC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9EB"/>
    <w:rsid w:val="00E97BB7"/>
    <w:rsid w:val="00EA0145"/>
    <w:rsid w:val="00EA029E"/>
    <w:rsid w:val="00EA0477"/>
    <w:rsid w:val="00EA0702"/>
    <w:rsid w:val="00EA0EC0"/>
    <w:rsid w:val="00EA149B"/>
    <w:rsid w:val="00EA183A"/>
    <w:rsid w:val="00EA2188"/>
    <w:rsid w:val="00EA235A"/>
    <w:rsid w:val="00EA3297"/>
    <w:rsid w:val="00EA3D4E"/>
    <w:rsid w:val="00EA3EDE"/>
    <w:rsid w:val="00EA5121"/>
    <w:rsid w:val="00EA60F1"/>
    <w:rsid w:val="00EA678F"/>
    <w:rsid w:val="00EA6E71"/>
    <w:rsid w:val="00EA748B"/>
    <w:rsid w:val="00EA7520"/>
    <w:rsid w:val="00EA7C79"/>
    <w:rsid w:val="00EB062A"/>
    <w:rsid w:val="00EB24D1"/>
    <w:rsid w:val="00EB2526"/>
    <w:rsid w:val="00EB2606"/>
    <w:rsid w:val="00EB2783"/>
    <w:rsid w:val="00EB3864"/>
    <w:rsid w:val="00EB3E2D"/>
    <w:rsid w:val="00EB5645"/>
    <w:rsid w:val="00EB57E6"/>
    <w:rsid w:val="00EB5912"/>
    <w:rsid w:val="00EB59AF"/>
    <w:rsid w:val="00EB631C"/>
    <w:rsid w:val="00EB6C20"/>
    <w:rsid w:val="00EB706F"/>
    <w:rsid w:val="00EB7759"/>
    <w:rsid w:val="00EB781F"/>
    <w:rsid w:val="00EC0031"/>
    <w:rsid w:val="00EC06FC"/>
    <w:rsid w:val="00EC0E46"/>
    <w:rsid w:val="00EC14C8"/>
    <w:rsid w:val="00EC17A8"/>
    <w:rsid w:val="00EC1D37"/>
    <w:rsid w:val="00EC1DA2"/>
    <w:rsid w:val="00EC2668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C7E8F"/>
    <w:rsid w:val="00ED010E"/>
    <w:rsid w:val="00ED093B"/>
    <w:rsid w:val="00ED11F3"/>
    <w:rsid w:val="00ED12EF"/>
    <w:rsid w:val="00ED149E"/>
    <w:rsid w:val="00ED1595"/>
    <w:rsid w:val="00ED19E9"/>
    <w:rsid w:val="00ED257F"/>
    <w:rsid w:val="00ED299C"/>
    <w:rsid w:val="00ED2B8D"/>
    <w:rsid w:val="00ED3085"/>
    <w:rsid w:val="00ED3284"/>
    <w:rsid w:val="00ED34FA"/>
    <w:rsid w:val="00ED385A"/>
    <w:rsid w:val="00ED4596"/>
    <w:rsid w:val="00ED4935"/>
    <w:rsid w:val="00ED4A18"/>
    <w:rsid w:val="00ED52C9"/>
    <w:rsid w:val="00ED547F"/>
    <w:rsid w:val="00ED5B28"/>
    <w:rsid w:val="00ED5B9A"/>
    <w:rsid w:val="00ED5C03"/>
    <w:rsid w:val="00ED5D31"/>
    <w:rsid w:val="00ED5E36"/>
    <w:rsid w:val="00ED6179"/>
    <w:rsid w:val="00ED6435"/>
    <w:rsid w:val="00ED67E1"/>
    <w:rsid w:val="00ED67EE"/>
    <w:rsid w:val="00ED6FE9"/>
    <w:rsid w:val="00ED7289"/>
    <w:rsid w:val="00ED7894"/>
    <w:rsid w:val="00EE00C0"/>
    <w:rsid w:val="00EE0576"/>
    <w:rsid w:val="00EE1360"/>
    <w:rsid w:val="00EE16A4"/>
    <w:rsid w:val="00EE17F2"/>
    <w:rsid w:val="00EE1FFD"/>
    <w:rsid w:val="00EE2EA2"/>
    <w:rsid w:val="00EE31F7"/>
    <w:rsid w:val="00EE320D"/>
    <w:rsid w:val="00EE3E20"/>
    <w:rsid w:val="00EE44D2"/>
    <w:rsid w:val="00EE4A04"/>
    <w:rsid w:val="00EE4AD6"/>
    <w:rsid w:val="00EE4C1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682"/>
    <w:rsid w:val="00EF0CB8"/>
    <w:rsid w:val="00EF16BE"/>
    <w:rsid w:val="00EF18A8"/>
    <w:rsid w:val="00EF1A73"/>
    <w:rsid w:val="00EF1C79"/>
    <w:rsid w:val="00EF24DA"/>
    <w:rsid w:val="00EF4557"/>
    <w:rsid w:val="00EF475F"/>
    <w:rsid w:val="00EF4ABE"/>
    <w:rsid w:val="00EF4B61"/>
    <w:rsid w:val="00EF4F59"/>
    <w:rsid w:val="00EF55DC"/>
    <w:rsid w:val="00EF5A74"/>
    <w:rsid w:val="00EF5EEF"/>
    <w:rsid w:val="00EF608E"/>
    <w:rsid w:val="00EF60E8"/>
    <w:rsid w:val="00EF68CC"/>
    <w:rsid w:val="00EF6BD0"/>
    <w:rsid w:val="00EF6C98"/>
    <w:rsid w:val="00EF6C9C"/>
    <w:rsid w:val="00EF6F60"/>
    <w:rsid w:val="00EF7142"/>
    <w:rsid w:val="00EF732A"/>
    <w:rsid w:val="00EF7ADA"/>
    <w:rsid w:val="00EF7E5E"/>
    <w:rsid w:val="00EF7F46"/>
    <w:rsid w:val="00EF7F6A"/>
    <w:rsid w:val="00F00235"/>
    <w:rsid w:val="00F00706"/>
    <w:rsid w:val="00F00D13"/>
    <w:rsid w:val="00F013FA"/>
    <w:rsid w:val="00F01536"/>
    <w:rsid w:val="00F0194A"/>
    <w:rsid w:val="00F0304C"/>
    <w:rsid w:val="00F03AB3"/>
    <w:rsid w:val="00F03F9F"/>
    <w:rsid w:val="00F04C88"/>
    <w:rsid w:val="00F05AA5"/>
    <w:rsid w:val="00F05D34"/>
    <w:rsid w:val="00F05D71"/>
    <w:rsid w:val="00F05DCE"/>
    <w:rsid w:val="00F06617"/>
    <w:rsid w:val="00F076ED"/>
    <w:rsid w:val="00F077CB"/>
    <w:rsid w:val="00F10001"/>
    <w:rsid w:val="00F10642"/>
    <w:rsid w:val="00F1099C"/>
    <w:rsid w:val="00F10A1E"/>
    <w:rsid w:val="00F10F03"/>
    <w:rsid w:val="00F11163"/>
    <w:rsid w:val="00F112C6"/>
    <w:rsid w:val="00F113B0"/>
    <w:rsid w:val="00F113B9"/>
    <w:rsid w:val="00F1187B"/>
    <w:rsid w:val="00F119D2"/>
    <w:rsid w:val="00F125F2"/>
    <w:rsid w:val="00F12627"/>
    <w:rsid w:val="00F12867"/>
    <w:rsid w:val="00F1437C"/>
    <w:rsid w:val="00F14758"/>
    <w:rsid w:val="00F149AA"/>
    <w:rsid w:val="00F14AA6"/>
    <w:rsid w:val="00F14FEC"/>
    <w:rsid w:val="00F15041"/>
    <w:rsid w:val="00F1521B"/>
    <w:rsid w:val="00F15660"/>
    <w:rsid w:val="00F15789"/>
    <w:rsid w:val="00F15DA6"/>
    <w:rsid w:val="00F15DEB"/>
    <w:rsid w:val="00F15E79"/>
    <w:rsid w:val="00F16A84"/>
    <w:rsid w:val="00F16DA2"/>
    <w:rsid w:val="00F16FC4"/>
    <w:rsid w:val="00F16FF1"/>
    <w:rsid w:val="00F17244"/>
    <w:rsid w:val="00F1733B"/>
    <w:rsid w:val="00F17D5C"/>
    <w:rsid w:val="00F20422"/>
    <w:rsid w:val="00F21A08"/>
    <w:rsid w:val="00F21D05"/>
    <w:rsid w:val="00F2294D"/>
    <w:rsid w:val="00F229D4"/>
    <w:rsid w:val="00F22C09"/>
    <w:rsid w:val="00F2327E"/>
    <w:rsid w:val="00F236C9"/>
    <w:rsid w:val="00F23799"/>
    <w:rsid w:val="00F2400C"/>
    <w:rsid w:val="00F24260"/>
    <w:rsid w:val="00F2440A"/>
    <w:rsid w:val="00F246E3"/>
    <w:rsid w:val="00F24E32"/>
    <w:rsid w:val="00F2519E"/>
    <w:rsid w:val="00F25D6F"/>
    <w:rsid w:val="00F25FD8"/>
    <w:rsid w:val="00F2613A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2B61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E50"/>
    <w:rsid w:val="00F363DE"/>
    <w:rsid w:val="00F3658C"/>
    <w:rsid w:val="00F36612"/>
    <w:rsid w:val="00F36E93"/>
    <w:rsid w:val="00F373FD"/>
    <w:rsid w:val="00F40AAA"/>
    <w:rsid w:val="00F412D3"/>
    <w:rsid w:val="00F415B9"/>
    <w:rsid w:val="00F41C5C"/>
    <w:rsid w:val="00F41F8D"/>
    <w:rsid w:val="00F4279E"/>
    <w:rsid w:val="00F42E49"/>
    <w:rsid w:val="00F431D3"/>
    <w:rsid w:val="00F43A6A"/>
    <w:rsid w:val="00F43B1D"/>
    <w:rsid w:val="00F43C4C"/>
    <w:rsid w:val="00F4414E"/>
    <w:rsid w:val="00F44C45"/>
    <w:rsid w:val="00F450F3"/>
    <w:rsid w:val="00F46626"/>
    <w:rsid w:val="00F46C7E"/>
    <w:rsid w:val="00F46CBC"/>
    <w:rsid w:val="00F46D65"/>
    <w:rsid w:val="00F46DD4"/>
    <w:rsid w:val="00F4702A"/>
    <w:rsid w:val="00F472BB"/>
    <w:rsid w:val="00F472E4"/>
    <w:rsid w:val="00F50191"/>
    <w:rsid w:val="00F5050C"/>
    <w:rsid w:val="00F50634"/>
    <w:rsid w:val="00F50B6B"/>
    <w:rsid w:val="00F510C9"/>
    <w:rsid w:val="00F51ADB"/>
    <w:rsid w:val="00F51CF4"/>
    <w:rsid w:val="00F51DA0"/>
    <w:rsid w:val="00F525D0"/>
    <w:rsid w:val="00F53A4B"/>
    <w:rsid w:val="00F53B71"/>
    <w:rsid w:val="00F53B83"/>
    <w:rsid w:val="00F5402A"/>
    <w:rsid w:val="00F540BE"/>
    <w:rsid w:val="00F5429D"/>
    <w:rsid w:val="00F5443E"/>
    <w:rsid w:val="00F54FB2"/>
    <w:rsid w:val="00F5504E"/>
    <w:rsid w:val="00F557D9"/>
    <w:rsid w:val="00F560FB"/>
    <w:rsid w:val="00F56345"/>
    <w:rsid w:val="00F563DC"/>
    <w:rsid w:val="00F57187"/>
    <w:rsid w:val="00F57336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1E92"/>
    <w:rsid w:val="00F62481"/>
    <w:rsid w:val="00F62A34"/>
    <w:rsid w:val="00F630F5"/>
    <w:rsid w:val="00F63344"/>
    <w:rsid w:val="00F6341F"/>
    <w:rsid w:val="00F63649"/>
    <w:rsid w:val="00F63DC4"/>
    <w:rsid w:val="00F64269"/>
    <w:rsid w:val="00F646EE"/>
    <w:rsid w:val="00F648B7"/>
    <w:rsid w:val="00F64D6B"/>
    <w:rsid w:val="00F64E58"/>
    <w:rsid w:val="00F64FE9"/>
    <w:rsid w:val="00F65181"/>
    <w:rsid w:val="00F65CBC"/>
    <w:rsid w:val="00F66688"/>
    <w:rsid w:val="00F6710D"/>
    <w:rsid w:val="00F672BC"/>
    <w:rsid w:val="00F6785B"/>
    <w:rsid w:val="00F679CA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04"/>
    <w:rsid w:val="00F72576"/>
    <w:rsid w:val="00F725EF"/>
    <w:rsid w:val="00F73406"/>
    <w:rsid w:val="00F73B29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5C3"/>
    <w:rsid w:val="00F77726"/>
    <w:rsid w:val="00F77E11"/>
    <w:rsid w:val="00F77FA0"/>
    <w:rsid w:val="00F81A5E"/>
    <w:rsid w:val="00F81DD2"/>
    <w:rsid w:val="00F82AFB"/>
    <w:rsid w:val="00F8365A"/>
    <w:rsid w:val="00F83CCF"/>
    <w:rsid w:val="00F8400F"/>
    <w:rsid w:val="00F840F3"/>
    <w:rsid w:val="00F845D2"/>
    <w:rsid w:val="00F84DB1"/>
    <w:rsid w:val="00F85060"/>
    <w:rsid w:val="00F859C5"/>
    <w:rsid w:val="00F864BE"/>
    <w:rsid w:val="00F86BB4"/>
    <w:rsid w:val="00F86D1B"/>
    <w:rsid w:val="00F872AE"/>
    <w:rsid w:val="00F875CC"/>
    <w:rsid w:val="00F8796F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F56"/>
    <w:rsid w:val="00F93114"/>
    <w:rsid w:val="00F93154"/>
    <w:rsid w:val="00F93515"/>
    <w:rsid w:val="00F93608"/>
    <w:rsid w:val="00F9402F"/>
    <w:rsid w:val="00F94036"/>
    <w:rsid w:val="00F940E8"/>
    <w:rsid w:val="00F941E9"/>
    <w:rsid w:val="00F94E4D"/>
    <w:rsid w:val="00F95362"/>
    <w:rsid w:val="00F95969"/>
    <w:rsid w:val="00F95EC6"/>
    <w:rsid w:val="00F9608D"/>
    <w:rsid w:val="00F967EC"/>
    <w:rsid w:val="00F9751C"/>
    <w:rsid w:val="00F97B20"/>
    <w:rsid w:val="00F97D2D"/>
    <w:rsid w:val="00F97E1F"/>
    <w:rsid w:val="00F97EDA"/>
    <w:rsid w:val="00FA0408"/>
    <w:rsid w:val="00FA040B"/>
    <w:rsid w:val="00FA0515"/>
    <w:rsid w:val="00FA0A09"/>
    <w:rsid w:val="00FA0B4F"/>
    <w:rsid w:val="00FA17E5"/>
    <w:rsid w:val="00FA2610"/>
    <w:rsid w:val="00FA26BA"/>
    <w:rsid w:val="00FA286A"/>
    <w:rsid w:val="00FA2935"/>
    <w:rsid w:val="00FA2B34"/>
    <w:rsid w:val="00FA2D86"/>
    <w:rsid w:val="00FA30BD"/>
    <w:rsid w:val="00FA3B84"/>
    <w:rsid w:val="00FA4783"/>
    <w:rsid w:val="00FA5E21"/>
    <w:rsid w:val="00FA5F10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A20"/>
    <w:rsid w:val="00FB0DC7"/>
    <w:rsid w:val="00FB0FB5"/>
    <w:rsid w:val="00FB110F"/>
    <w:rsid w:val="00FB1635"/>
    <w:rsid w:val="00FB1879"/>
    <w:rsid w:val="00FB188D"/>
    <w:rsid w:val="00FB1D3C"/>
    <w:rsid w:val="00FB2662"/>
    <w:rsid w:val="00FB2A33"/>
    <w:rsid w:val="00FB2AC9"/>
    <w:rsid w:val="00FB2F34"/>
    <w:rsid w:val="00FB32B1"/>
    <w:rsid w:val="00FB3B23"/>
    <w:rsid w:val="00FB3D3B"/>
    <w:rsid w:val="00FB42A6"/>
    <w:rsid w:val="00FB4325"/>
    <w:rsid w:val="00FB4795"/>
    <w:rsid w:val="00FB47C0"/>
    <w:rsid w:val="00FB4806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1F6"/>
    <w:rsid w:val="00FC0D8E"/>
    <w:rsid w:val="00FC0E46"/>
    <w:rsid w:val="00FC165B"/>
    <w:rsid w:val="00FC1E64"/>
    <w:rsid w:val="00FC2087"/>
    <w:rsid w:val="00FC29F4"/>
    <w:rsid w:val="00FC3010"/>
    <w:rsid w:val="00FC3870"/>
    <w:rsid w:val="00FC3B83"/>
    <w:rsid w:val="00FC3C4A"/>
    <w:rsid w:val="00FC40F8"/>
    <w:rsid w:val="00FC419D"/>
    <w:rsid w:val="00FC4379"/>
    <w:rsid w:val="00FC4CCE"/>
    <w:rsid w:val="00FC5339"/>
    <w:rsid w:val="00FC5D5A"/>
    <w:rsid w:val="00FC5DE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C1E"/>
    <w:rsid w:val="00FD3134"/>
    <w:rsid w:val="00FD3394"/>
    <w:rsid w:val="00FD4482"/>
    <w:rsid w:val="00FD605E"/>
    <w:rsid w:val="00FD638F"/>
    <w:rsid w:val="00FD67BF"/>
    <w:rsid w:val="00FD6A3F"/>
    <w:rsid w:val="00FD6BB0"/>
    <w:rsid w:val="00FD6CD6"/>
    <w:rsid w:val="00FD7591"/>
    <w:rsid w:val="00FD75E8"/>
    <w:rsid w:val="00FD7987"/>
    <w:rsid w:val="00FD79A5"/>
    <w:rsid w:val="00FE0AF3"/>
    <w:rsid w:val="00FE10F1"/>
    <w:rsid w:val="00FE1334"/>
    <w:rsid w:val="00FE18D1"/>
    <w:rsid w:val="00FE1A7A"/>
    <w:rsid w:val="00FE20D3"/>
    <w:rsid w:val="00FE282C"/>
    <w:rsid w:val="00FE28D4"/>
    <w:rsid w:val="00FE2ABE"/>
    <w:rsid w:val="00FE2B27"/>
    <w:rsid w:val="00FE2DE3"/>
    <w:rsid w:val="00FE4649"/>
    <w:rsid w:val="00FE4651"/>
    <w:rsid w:val="00FE4B1A"/>
    <w:rsid w:val="00FE4D57"/>
    <w:rsid w:val="00FE504F"/>
    <w:rsid w:val="00FE5BCF"/>
    <w:rsid w:val="00FE5D05"/>
    <w:rsid w:val="00FE617C"/>
    <w:rsid w:val="00FE66ED"/>
    <w:rsid w:val="00FE77EC"/>
    <w:rsid w:val="00FE7CEA"/>
    <w:rsid w:val="00FF03D6"/>
    <w:rsid w:val="00FF04E7"/>
    <w:rsid w:val="00FF0D52"/>
    <w:rsid w:val="00FF158B"/>
    <w:rsid w:val="00FF1643"/>
    <w:rsid w:val="00FF1809"/>
    <w:rsid w:val="00FF1918"/>
    <w:rsid w:val="00FF2DD2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D45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3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8940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Heading7Char">
    <w:name w:val="Heading 7 Char"/>
    <w:basedOn w:val="DefaultParagraphFont"/>
    <w:link w:val="Heading7"/>
    <w:rsid w:val="00A44430"/>
    <w:rPr>
      <w:rFonts w:cs="Eucrosi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DB1DA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7498</TotalTime>
  <Pages>32</Pages>
  <Words>8672</Words>
  <Characters>49437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57994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690</cp:revision>
  <cp:lastPrinted>2023-02-28T09:02:00Z</cp:lastPrinted>
  <dcterms:created xsi:type="dcterms:W3CDTF">2020-05-08T11:31:00Z</dcterms:created>
  <dcterms:modified xsi:type="dcterms:W3CDTF">2023-02-28T09:43:00Z</dcterms:modified>
</cp:coreProperties>
</file>