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D6373" w14:textId="44BEA071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</w:rPr>
      </w:pPr>
      <w:bookmarkStart w:id="0" w:name="_GoBack"/>
      <w:bookmarkEnd w:id="0"/>
    </w:p>
    <w:p w14:paraId="601DF1E1" w14:textId="77777777" w:rsidR="00574F73" w:rsidRPr="00244701" w:rsidRDefault="00574F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</w:rPr>
      </w:pPr>
    </w:p>
    <w:p w14:paraId="39AD1622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4036EAA5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15D4A30C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197FB471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533A058D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  <w:cs/>
        </w:rPr>
      </w:pPr>
    </w:p>
    <w:p w14:paraId="73F3DC65" w14:textId="77777777" w:rsidR="00C2486D" w:rsidRPr="00244701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6D5AF74A" w14:textId="77777777" w:rsidR="00DE1C23" w:rsidRPr="00244701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244701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F77136" w:rsidRPr="00244701">
        <w:rPr>
          <w:rFonts w:asciiTheme="majorBidi" w:hAnsiTheme="majorBidi" w:cstheme="majorBidi"/>
          <w:sz w:val="52"/>
          <w:szCs w:val="52"/>
          <w:cs/>
        </w:rPr>
        <w:t>อมรินทร์พริ้นติ้ง แอนด์ พับลิชชิ่ง</w:t>
      </w:r>
      <w:r w:rsidRPr="00244701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</w:p>
    <w:p w14:paraId="55CDC19A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44701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51890431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0729E13" w14:textId="529E3621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="00F77136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45649C" w:rsidRPr="0024470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737017" w:rsidRPr="0024470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</w:t>
      </w:r>
      <w:r w:rsidR="009E6568" w:rsidRPr="00244701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4A5662" w:rsidRPr="00244701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18270351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B6E7AF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E2F353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79D8D51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  <w:sectPr w:rsidR="00DE1C23" w:rsidRPr="00244701" w:rsidSect="004A5662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2435848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C9EA5BD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D490693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58DF0BF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159A3D4" w14:textId="77777777" w:rsidR="00587221" w:rsidRPr="0024470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6EEF10E" w14:textId="77777777" w:rsidR="00587221" w:rsidRPr="0024470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7A2756F" w14:textId="77777777" w:rsidR="00587221" w:rsidRPr="0024470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800AE0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44701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FA69EF" w:rsidRPr="00244701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24470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12E0E43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EE606D8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4470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FA69EF" w:rsidRPr="00244701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</w:t>
      </w:r>
      <w:r w:rsidRPr="0024470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6161C7" w:rsidRPr="0024470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244701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29A15287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E7D884" w14:textId="77777777" w:rsidR="009D1FBB" w:rsidRPr="00244701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556A00C4" w14:textId="77777777" w:rsidR="009D1FBB" w:rsidRPr="00244701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AC3D9C" w14:textId="0C62AA1A" w:rsidR="009D1FBB" w:rsidRPr="00244701" w:rsidRDefault="009D1FB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อมรินทร์พริ้นติ้ง แอนด์ พับลิชชิ่ง จำกัด (มหาชน) และบริษัทย่อย (กลุ่มบริษัท) และของเฉพาะบริษัท อมรินทร์พริ้นติ้ง แอนด์ พับลิชชิ่ง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</w:t>
      </w:r>
      <w:r w:rsidR="0035335A" w:rsidRPr="00244701">
        <w:rPr>
          <w:rFonts w:asciiTheme="majorBidi" w:hAnsiTheme="majorBidi" w:cstheme="majorBidi"/>
          <w:sz w:val="30"/>
          <w:szCs w:val="30"/>
        </w:rPr>
        <w:t xml:space="preserve"> 31 </w:t>
      </w:r>
      <w:r w:rsidRPr="0024470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301846" w:rsidRPr="00244701">
        <w:rPr>
          <w:rFonts w:asciiTheme="majorBidi" w:hAnsiTheme="majorBidi" w:cstheme="majorBidi"/>
          <w:sz w:val="30"/>
          <w:szCs w:val="30"/>
        </w:rPr>
        <w:t xml:space="preserve"> 256</w:t>
      </w:r>
      <w:r w:rsidR="004A5662" w:rsidRPr="00244701">
        <w:rPr>
          <w:rFonts w:asciiTheme="majorBidi" w:hAnsiTheme="majorBidi" w:cstheme="majorBidi"/>
          <w:sz w:val="30"/>
          <w:szCs w:val="30"/>
        </w:rPr>
        <w:t>5</w:t>
      </w:r>
      <w:r w:rsidR="00596648"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</w:t>
      </w:r>
      <w:r w:rsidR="00377188" w:rsidRPr="00244701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10C484C8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26B0D7" w14:textId="4FEE8851" w:rsidR="00FB7536" w:rsidRPr="00244701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="0035335A" w:rsidRPr="00244701">
        <w:rPr>
          <w:rFonts w:asciiTheme="majorBidi" w:hAnsiTheme="majorBidi" w:cstheme="majorBidi"/>
          <w:sz w:val="30"/>
          <w:szCs w:val="30"/>
        </w:rPr>
        <w:t xml:space="preserve"> 31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301846" w:rsidRPr="00244701">
        <w:rPr>
          <w:rFonts w:asciiTheme="majorBidi" w:hAnsiTheme="majorBidi" w:cstheme="majorBidi"/>
          <w:sz w:val="30"/>
          <w:szCs w:val="30"/>
        </w:rPr>
        <w:t xml:space="preserve"> 256</w:t>
      </w:r>
      <w:r w:rsidR="004A5662" w:rsidRPr="00244701">
        <w:rPr>
          <w:rFonts w:asciiTheme="majorBidi" w:hAnsiTheme="majorBidi" w:cstheme="majorBidi"/>
          <w:sz w:val="30"/>
          <w:szCs w:val="30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D5B0D30" w14:textId="77777777" w:rsidR="007E0C60" w:rsidRPr="00244701" w:rsidRDefault="007E0C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159F2F" w14:textId="77777777" w:rsidR="007E0C60" w:rsidRPr="00244701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D88C97B" w14:textId="77777777" w:rsidR="007E0C60" w:rsidRPr="00244701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653D2" w14:textId="03739EFE" w:rsidR="007E0C60" w:rsidRPr="00244701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         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4470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AD2FA3" w:rsidRPr="00AD2FA3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D2FA3" w:rsidRPr="00AD2FA3">
        <w:rPr>
          <w:rFonts w:asciiTheme="majorBidi" w:hAnsiTheme="majorBidi" w:cstheme="majorBidi"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D2FA3" w:rsidRPr="00AD2FA3">
        <w:rPr>
          <w:rFonts w:asciiTheme="majorBidi" w:hAnsiTheme="majorBidi" w:cstheme="majorBidi"/>
          <w:sz w:val="30"/>
          <w:szCs w:val="30"/>
        </w:rPr>
        <w:t xml:space="preserve"> (</w:t>
      </w:r>
      <w:r w:rsidR="00AD2FA3" w:rsidRPr="00AD2FA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AD2FA3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B75E5B" w:rsidRPr="00AD2FA3">
        <w:rPr>
          <w:rFonts w:asciiTheme="majorBidi" w:hAnsiTheme="majorBidi" w:cstheme="majorBidi"/>
          <w:sz w:val="30"/>
          <w:szCs w:val="30"/>
          <w:cs/>
        </w:rPr>
        <w:t>มความรับผิดชอบด้านจรรยาบรรณ</w:t>
      </w:r>
      <w:r w:rsidR="00377188" w:rsidRPr="00AD2FA3">
        <w:rPr>
          <w:rFonts w:asciiTheme="majorBidi" w:hAnsiTheme="majorBidi" w:cstheme="majorBidi"/>
          <w:sz w:val="30"/>
          <w:szCs w:val="30"/>
          <w:cs/>
        </w:rPr>
        <w:t>อื่น ๆ</w:t>
      </w:r>
      <w:r w:rsidRPr="00AD2F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2FA3" w:rsidRPr="00AD2FA3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C40FA5" w14:textId="77777777" w:rsidR="007C0A88" w:rsidRPr="00244701" w:rsidRDefault="007C0A88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A547C" w14:textId="77777777" w:rsidR="007E0C60" w:rsidRPr="00244701" w:rsidRDefault="007E0C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7E0C60" w:rsidRPr="00244701" w:rsidSect="004A5662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2EB817E7" w14:textId="77777777" w:rsidR="009261F3" w:rsidRPr="00244701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779C053" w14:textId="77777777" w:rsidR="009261F3" w:rsidRPr="00244701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40DF6" w14:textId="77777777" w:rsidR="00FB7536" w:rsidRPr="00244701" w:rsidRDefault="00821BE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85F98B1" w14:textId="77777777" w:rsidR="0071368D" w:rsidRPr="00244701" w:rsidRDefault="0071368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860"/>
      </w:tblGrid>
      <w:tr w:rsidR="004426F3" w:rsidRPr="00244701" w14:paraId="21D0ED65" w14:textId="77777777" w:rsidTr="002940C2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202D5CC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4426F3" w:rsidRPr="00244701" w14:paraId="377AF953" w14:textId="77777777" w:rsidTr="002940C2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72FFFF3" w14:textId="0FECD448" w:rsidR="004426F3" w:rsidRPr="00244701" w:rsidRDefault="004426F3" w:rsidP="00494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C22401"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C0E1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426F3" w:rsidRPr="00244701" w14:paraId="774D5075" w14:textId="77777777" w:rsidTr="002940C2">
        <w:trPr>
          <w:tblHeader/>
        </w:trPr>
        <w:tc>
          <w:tcPr>
            <w:tcW w:w="4675" w:type="dxa"/>
            <w:shd w:val="clear" w:color="auto" w:fill="auto"/>
          </w:tcPr>
          <w:p w14:paraId="03BBBC26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542DACDC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C3B52" w:rsidRPr="00244701" w14:paraId="05C6F003" w14:textId="77777777" w:rsidTr="00AB7DF5">
        <w:tc>
          <w:tcPr>
            <w:tcW w:w="4675" w:type="dxa"/>
            <w:tcBorders>
              <w:top w:val="dotted" w:sz="4" w:space="0" w:color="auto"/>
            </w:tcBorders>
            <w:shd w:val="clear" w:color="auto" w:fill="auto"/>
          </w:tcPr>
          <w:p w14:paraId="69537631" w14:textId="21BE9E37" w:rsidR="00BC3B52" w:rsidRPr="00244701" w:rsidRDefault="00BC3B52" w:rsidP="00BC3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ผ่านหลายช่องทาง โดยสัญญาที่ทำกับลูกค้ามีข้อกำหนดและเงื่อนไขต่างๆ ตามประเภทและขอบเขตการ</w:t>
            </w:r>
            <w:r w:rsidRPr="00244701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ให้บริการ การกำหนดราคา อีกทั้งรายการส่งเสริมการขาย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ทั้งนี้รายได้ของกลุ่มบริษัทและผลการดำเนินงานเป็นส่วนสำคัญในการตัดสินใจของผู้ใช้งบการเงิน เรื่องดังกล่าวจึงถือเป็นเรื่องสำคัญในการตรวจสอบ  </w:t>
            </w:r>
          </w:p>
        </w:tc>
        <w:tc>
          <w:tcPr>
            <w:tcW w:w="4860" w:type="dxa"/>
          </w:tcPr>
          <w:p w14:paraId="41EA1F86" w14:textId="77777777" w:rsidR="00BC3B52" w:rsidRPr="00244701" w:rsidRDefault="00BC3B52" w:rsidP="00BC3B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DC83CD5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ทำความเข้าใจและประเมินประสิทธิภาพของการควบคุมภายในที่เกี่ยวข้องกับการรับรู้รายได้</w:t>
            </w:r>
          </w:p>
          <w:p w14:paraId="15D29977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 รวมถึงประเมินความเหมาะสมของการแยกภาระผูกพันในสัญญาแต่ละประเภท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14:paraId="4B5614CA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406869D1" w14:textId="0178DCE8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  <w:p w14:paraId="00B04801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F2458F" w14:textId="77777777" w:rsidR="005B15BF" w:rsidRPr="00244701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35333" w14:textId="77777777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757BBAB8" w14:textId="77777777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713F7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244701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885AC97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B1019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       ความเชื่อมั่นต่อข้อมูลอื่น </w:t>
      </w:r>
    </w:p>
    <w:p w14:paraId="28C7C6F7" w14:textId="77777777" w:rsidR="004A5662" w:rsidRPr="00244701" w:rsidRDefault="004A5662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F4DE191" w14:textId="0861BE22" w:rsidR="00F3071B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D351D0" w14:textId="77777777" w:rsidR="000F236B" w:rsidRPr="00244701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AF6861C" w14:textId="77777777" w:rsidR="000F236B" w:rsidRPr="00244701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E83A93B" w14:textId="77777777" w:rsidR="0090554A" w:rsidRPr="00244701" w:rsidRDefault="0090554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BFFF3BB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53628B8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9C5083D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       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D9ED7E" w14:textId="77777777" w:rsidR="00EA11A5" w:rsidRPr="00244701" w:rsidRDefault="00EA11A5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178D2BE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397FF2" w14:textId="77777777" w:rsidR="00466320" w:rsidRPr="00244701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FEE0DE0" w14:textId="11F2FC1F" w:rsidR="00F3071B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ผู้มีหน้าที่ในการกำกับดูแลมีหน้าที่ในการ</w:t>
      </w:r>
      <w:r w:rsidR="00711CD8" w:rsidRPr="00244701">
        <w:rPr>
          <w:rFonts w:asciiTheme="majorBidi" w:hAnsiTheme="majorBidi" w:cstheme="majorBidi"/>
          <w:spacing w:val="-6"/>
          <w:sz w:val="30"/>
          <w:szCs w:val="30"/>
          <w:cs/>
        </w:rPr>
        <w:t>กำกับ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7A973599" w14:textId="77777777" w:rsidR="005B15BF" w:rsidRPr="00244701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5F01CA8" w14:textId="77777777" w:rsidR="00F3071B" w:rsidRPr="00244701" w:rsidRDefault="005822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7880610" w14:textId="77777777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85D7404" w14:textId="77777777" w:rsidR="005822FA" w:rsidRPr="00244701" w:rsidRDefault="00D44CD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      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      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       เฉพาะกิจการเหล่านี้</w:t>
      </w:r>
    </w:p>
    <w:p w14:paraId="1A2D7F88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823ED9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44701">
        <w:rPr>
          <w:rFonts w:asciiTheme="majorBidi" w:hAnsiTheme="majorBidi" w:cstheme="majorBidi"/>
          <w:sz w:val="30"/>
          <w:szCs w:val="30"/>
          <w:cs/>
        </w:rPr>
        <w:t>รวมและ             งบการเงินเฉพาะกิจการ</w:t>
      </w:r>
      <w:r w:rsidRPr="00244701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  การควบคุมภ</w:t>
      </w:r>
      <w:r w:rsidRPr="00244701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5B1FEBF" w14:textId="77777777" w:rsidR="00EA11A5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       ของกลุ่มบริษัทและ</w:t>
      </w:r>
      <w:r w:rsidRPr="00244701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886BF26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46005DF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2CE1986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             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27B5F788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44701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         </w:t>
      </w:r>
      <w:r w:rsidR="00115041" w:rsidRPr="00244701">
        <w:rPr>
          <w:rFonts w:asciiTheme="majorBidi" w:eastAsiaTheme="minorHAnsi" w:hAnsiTheme="majorBidi" w:cstheme="majorBidi"/>
          <w:sz w:val="30"/>
          <w:szCs w:val="30"/>
          <w:cs/>
        </w:rPr>
        <w:t>การควบคุมดูแล</w:t>
      </w: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>และการปฏิบัติงานตรวจสอบกลุ่มบริษัท</w:t>
      </w:r>
      <w:r w:rsidRPr="00244701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AE5EBAF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contextualSpacing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318F52CB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0C2C58A" w14:textId="77777777" w:rsidR="007C0A88" w:rsidRPr="00244701" w:rsidRDefault="007C0A88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6814C1" w14:textId="3BB65216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244701">
        <w:rPr>
          <w:rFonts w:asciiTheme="majorBid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244701">
        <w:rPr>
          <w:rFonts w:asciiTheme="majorBid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99575D" w:rsidRPr="0099575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9575D" w:rsidRPr="0099575D">
        <w:rPr>
          <w:rFonts w:asciiTheme="majorBid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4DF1163D" w14:textId="77777777" w:rsidR="00EA11A5" w:rsidRPr="00244701" w:rsidRDefault="00EA11A5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F121B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   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   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              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65785" w14:textId="0B21087E" w:rsidR="00FC0317" w:rsidRPr="00244701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D4F7695" w14:textId="77777777" w:rsidR="007C0A88" w:rsidRPr="00244701" w:rsidRDefault="007C0A8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CA86E9E" w14:textId="77777777" w:rsidR="00466320" w:rsidRPr="00244701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4A8936B" w14:textId="77777777" w:rsidR="00466320" w:rsidRPr="00244701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22C38A1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853A47" w14:textId="7861DBF2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(</w:t>
      </w:r>
      <w:r w:rsidR="00AD2FA3" w:rsidRPr="00AD2FA3">
        <w:rPr>
          <w:rFonts w:asciiTheme="majorBidi" w:hAnsiTheme="majorBidi"/>
          <w:sz w:val="30"/>
          <w:szCs w:val="30"/>
          <w:cs/>
        </w:rPr>
        <w:t>ศศิธร พงศ์อดิศักดิ์</w:t>
      </w:r>
      <w:r w:rsidRPr="00244701">
        <w:rPr>
          <w:rFonts w:asciiTheme="majorBidi" w:hAnsiTheme="majorBidi" w:cstheme="majorBidi"/>
          <w:sz w:val="30"/>
          <w:szCs w:val="30"/>
          <w:cs/>
        </w:rPr>
        <w:t>)</w:t>
      </w:r>
    </w:p>
    <w:p w14:paraId="33197BB4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3AB6DEC" w14:textId="59625214" w:rsidR="00DE1C23" w:rsidRPr="00244701" w:rsidRDefault="00DE1C23" w:rsidP="007B671E">
      <w:pPr>
        <w:pStyle w:val="10"/>
        <w:tabs>
          <w:tab w:val="clear" w:pos="1080"/>
        </w:tabs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D2FA3">
        <w:rPr>
          <w:rFonts w:asciiTheme="majorBidi" w:hAnsiTheme="majorBidi" w:cstheme="majorBidi"/>
          <w:sz w:val="30"/>
          <w:szCs w:val="30"/>
          <w:lang w:val="en-US"/>
        </w:rPr>
        <w:t>8802</w:t>
      </w:r>
    </w:p>
    <w:p w14:paraId="12A4E628" w14:textId="77777777" w:rsidR="00DE1C23" w:rsidRPr="00244701" w:rsidRDefault="00DE1C23" w:rsidP="007B671E">
      <w:pPr>
        <w:pStyle w:val="10"/>
        <w:tabs>
          <w:tab w:val="clear" w:pos="1080"/>
        </w:tabs>
        <w:rPr>
          <w:rFonts w:asciiTheme="majorBidi" w:hAnsiTheme="majorBidi" w:cstheme="majorBidi"/>
          <w:sz w:val="30"/>
          <w:szCs w:val="30"/>
          <w:lang w:val="en-US"/>
        </w:rPr>
      </w:pPr>
    </w:p>
    <w:p w14:paraId="5B1E43E7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1FD7AD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2137CF" w14:textId="6EAF7451" w:rsidR="007B671E" w:rsidRPr="00244701" w:rsidRDefault="00AD2FA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4F305051" w14:textId="77777777" w:rsidR="004A5662" w:rsidRPr="00244701" w:rsidRDefault="004A566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913579" w14:textId="57FC78E4" w:rsidR="004A5662" w:rsidRDefault="004A566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sectPr w:rsidR="004A5662" w:rsidSect="009519C3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7FB9E" w14:textId="77777777" w:rsidR="009511C2" w:rsidRDefault="009511C2">
      <w:r>
        <w:separator/>
      </w:r>
    </w:p>
  </w:endnote>
  <w:endnote w:type="continuationSeparator" w:id="0">
    <w:p w14:paraId="3A1916FE" w14:textId="77777777" w:rsidR="009511C2" w:rsidRDefault="0095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29815" w14:textId="77777777" w:rsidR="00267458" w:rsidRDefault="00267458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0ED14256" w14:textId="77777777" w:rsidR="00267458" w:rsidRDefault="00267458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6AC3E" w14:textId="77777777" w:rsidR="00267458" w:rsidRPr="00305593" w:rsidRDefault="00267458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BA7E58" w14:textId="77777777" w:rsidR="00267458" w:rsidRPr="002D3586" w:rsidRDefault="00267458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8B41A" w14:textId="77777777" w:rsidR="00267458" w:rsidRPr="00AA5FE5" w:rsidRDefault="0026745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7200B" w14:textId="77777777" w:rsidR="00267458" w:rsidRPr="001E26BA" w:rsidRDefault="0026745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255B6">
      <w:rPr>
        <w:rStyle w:val="PageNumber"/>
        <w:rFonts w:ascii="Angsana New" w:hAnsi="Angsana New"/>
        <w:noProof/>
        <w:sz w:val="30"/>
        <w:szCs w:val="30"/>
        <w:cs/>
      </w:rPr>
      <w:t>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1546A5" w14:textId="77777777" w:rsidR="00267458" w:rsidRPr="00E4104E" w:rsidRDefault="00267458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689CA" w14:textId="77777777" w:rsidR="009519C3" w:rsidRDefault="009519C3">
    <w:pPr>
      <w:pStyle w:val="Footer"/>
      <w:tabs>
        <w:tab w:val="clear" w:pos="4678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4A12AD22" w14:textId="4435FAE2" w:rsidR="00267458" w:rsidRPr="004B7A13" w:rsidRDefault="0026745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A18AD" w14:textId="77777777" w:rsidR="009511C2" w:rsidRDefault="009511C2">
      <w:r>
        <w:separator/>
      </w:r>
    </w:p>
  </w:footnote>
  <w:footnote w:type="continuationSeparator" w:id="0">
    <w:p w14:paraId="73516062" w14:textId="77777777" w:rsidR="009511C2" w:rsidRDefault="00951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500FE" w14:textId="77777777" w:rsidR="00267458" w:rsidRDefault="00267458">
    <w:pPr>
      <w:rPr>
        <w:rFonts w:ascii="Angsana New" w:hAnsi="Angsana New"/>
        <w:sz w:val="32"/>
        <w:szCs w:val="32"/>
        <w:lang w:val="en-GB"/>
      </w:rPr>
    </w:pPr>
  </w:p>
  <w:p w14:paraId="5063EE9C" w14:textId="77777777" w:rsidR="00267458" w:rsidRPr="006B3A86" w:rsidRDefault="00267458">
    <w:pPr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45488" w14:textId="77777777" w:rsidR="00267458" w:rsidRDefault="00267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9A2EA" w14:textId="77777777" w:rsidR="00267458" w:rsidRPr="00E66B73" w:rsidRDefault="00267458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40BDCE7" w14:textId="77777777" w:rsidR="00267458" w:rsidRPr="001D530E" w:rsidRDefault="00267458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62640FD" w14:textId="562608DA" w:rsidR="00267458" w:rsidRPr="008D22B2" w:rsidRDefault="00267458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4A5662">
      <w:rPr>
        <w:rFonts w:ascii="Angsana New" w:hAnsi="Angsana New" w:cs="Angsana New"/>
        <w:sz w:val="32"/>
        <w:szCs w:val="32"/>
        <w:lang w:val="en-US" w:bidi="th-TH"/>
      </w:rPr>
      <w:t>5</w:t>
    </w:r>
  </w:p>
  <w:p w14:paraId="34981728" w14:textId="77777777" w:rsidR="00267458" w:rsidRDefault="0026745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A0E5406"/>
    <w:multiLevelType w:val="multilevel"/>
    <w:tmpl w:val="65BC71AC"/>
    <w:lvl w:ilvl="0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>
    <w:nsid w:val="1B350158"/>
    <w:multiLevelType w:val="multilevel"/>
    <w:tmpl w:val="87DEEE6C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>
    <w:nsid w:val="1D546711"/>
    <w:multiLevelType w:val="hybridMultilevel"/>
    <w:tmpl w:val="1F903FCA"/>
    <w:lvl w:ilvl="0" w:tplc="811EF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1F884CAE"/>
    <w:multiLevelType w:val="hybridMultilevel"/>
    <w:tmpl w:val="998E5978"/>
    <w:lvl w:ilvl="0" w:tplc="A78C58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0C6E820">
      <w:start w:val="1"/>
      <w:numFmt w:val="decimal"/>
      <w:lvlText w:val="(%2)"/>
      <w:lvlJc w:val="left"/>
      <w:pPr>
        <w:ind w:left="1530" w:hanging="45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91011FC"/>
    <w:multiLevelType w:val="hybridMultilevel"/>
    <w:tmpl w:val="65BC71AC"/>
    <w:lvl w:ilvl="0" w:tplc="9754096C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3463D8"/>
    <w:multiLevelType w:val="hybridMultilevel"/>
    <w:tmpl w:val="12F81EC4"/>
    <w:lvl w:ilvl="0" w:tplc="5F1064BC">
      <w:start w:val="1"/>
      <w:numFmt w:val="decimal"/>
      <w:lvlText w:val="(%1)"/>
      <w:lvlJc w:val="left"/>
      <w:pPr>
        <w:ind w:left="990" w:hanging="4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4A6431A5"/>
    <w:multiLevelType w:val="hybridMultilevel"/>
    <w:tmpl w:val="11065596"/>
    <w:lvl w:ilvl="0" w:tplc="D76A7DCA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5E105384"/>
    <w:multiLevelType w:val="hybridMultilevel"/>
    <w:tmpl w:val="8876B7A6"/>
    <w:lvl w:ilvl="0" w:tplc="FFFFFFFF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9754096C">
      <w:start w:val="1"/>
      <w:numFmt w:val="decimal"/>
      <w:lvlText w:val="(%2)"/>
      <w:lvlJc w:val="left"/>
      <w:pPr>
        <w:ind w:left="1980" w:hanging="360"/>
      </w:pPr>
      <w:rPr>
        <w:rFonts w:cs="Angsana New" w:hint="default"/>
        <w:b w:val="0"/>
        <w:i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680C64A4"/>
    <w:multiLevelType w:val="hybridMultilevel"/>
    <w:tmpl w:val="724085D0"/>
    <w:lvl w:ilvl="0" w:tplc="9754096C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7"/>
  </w:num>
  <w:num w:numId="14">
    <w:abstractNumId w:val="20"/>
  </w:num>
  <w:num w:numId="15">
    <w:abstractNumId w:val="23"/>
  </w:num>
  <w:num w:numId="16">
    <w:abstractNumId w:val="12"/>
  </w:num>
  <w:num w:numId="17">
    <w:abstractNumId w:val="11"/>
  </w:num>
  <w:num w:numId="18">
    <w:abstractNumId w:val="13"/>
  </w:num>
  <w:num w:numId="19">
    <w:abstractNumId w:val="25"/>
  </w:num>
  <w:num w:numId="20">
    <w:abstractNumId w:val="30"/>
  </w:num>
  <w:num w:numId="21">
    <w:abstractNumId w:val="16"/>
  </w:num>
  <w:num w:numId="22">
    <w:abstractNumId w:val="29"/>
  </w:num>
  <w:num w:numId="23">
    <w:abstractNumId w:val="31"/>
  </w:num>
  <w:num w:numId="24">
    <w:abstractNumId w:val="16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0"/>
  </w:num>
  <w:num w:numId="28">
    <w:abstractNumId w:val="17"/>
  </w:num>
  <w:num w:numId="29">
    <w:abstractNumId w:val="24"/>
  </w:num>
  <w:num w:numId="30">
    <w:abstractNumId w:val="28"/>
  </w:num>
  <w:num w:numId="31">
    <w:abstractNumId w:val="26"/>
  </w:num>
  <w:num w:numId="32">
    <w:abstractNumId w:val="19"/>
  </w:num>
  <w:num w:numId="33">
    <w:abstractNumId w:val="14"/>
  </w:num>
  <w:num w:numId="34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B5"/>
    <w:rsid w:val="000014C8"/>
    <w:rsid w:val="00001A62"/>
    <w:rsid w:val="00001AB3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D6D"/>
    <w:rsid w:val="00004F47"/>
    <w:rsid w:val="000052EB"/>
    <w:rsid w:val="00005628"/>
    <w:rsid w:val="00005682"/>
    <w:rsid w:val="000056DD"/>
    <w:rsid w:val="000058F6"/>
    <w:rsid w:val="00005B3B"/>
    <w:rsid w:val="00005CF5"/>
    <w:rsid w:val="000062F0"/>
    <w:rsid w:val="00006499"/>
    <w:rsid w:val="0000665B"/>
    <w:rsid w:val="00006C56"/>
    <w:rsid w:val="00006DA6"/>
    <w:rsid w:val="00007083"/>
    <w:rsid w:val="00007400"/>
    <w:rsid w:val="00007603"/>
    <w:rsid w:val="000076F5"/>
    <w:rsid w:val="00007876"/>
    <w:rsid w:val="00007C5B"/>
    <w:rsid w:val="00007CBA"/>
    <w:rsid w:val="00007F68"/>
    <w:rsid w:val="00010187"/>
    <w:rsid w:val="0001025E"/>
    <w:rsid w:val="000103CA"/>
    <w:rsid w:val="00010827"/>
    <w:rsid w:val="00010875"/>
    <w:rsid w:val="00010AA3"/>
    <w:rsid w:val="00010B2D"/>
    <w:rsid w:val="00010F2D"/>
    <w:rsid w:val="00011114"/>
    <w:rsid w:val="0001113D"/>
    <w:rsid w:val="0001117B"/>
    <w:rsid w:val="00011511"/>
    <w:rsid w:val="000117D9"/>
    <w:rsid w:val="000119D0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F3A"/>
    <w:rsid w:val="00013352"/>
    <w:rsid w:val="00013385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CB6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BA"/>
    <w:rsid w:val="000209F7"/>
    <w:rsid w:val="00020BF2"/>
    <w:rsid w:val="00020CB5"/>
    <w:rsid w:val="00020E0D"/>
    <w:rsid w:val="00020F3E"/>
    <w:rsid w:val="000211F7"/>
    <w:rsid w:val="00021D0E"/>
    <w:rsid w:val="000221BA"/>
    <w:rsid w:val="0002244C"/>
    <w:rsid w:val="00022517"/>
    <w:rsid w:val="0002290B"/>
    <w:rsid w:val="000229D4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84D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6F21"/>
    <w:rsid w:val="0002700E"/>
    <w:rsid w:val="0002724A"/>
    <w:rsid w:val="00027574"/>
    <w:rsid w:val="0002773C"/>
    <w:rsid w:val="000277DA"/>
    <w:rsid w:val="00027E5C"/>
    <w:rsid w:val="00027F23"/>
    <w:rsid w:val="0003014A"/>
    <w:rsid w:val="0003014B"/>
    <w:rsid w:val="0003047C"/>
    <w:rsid w:val="000305C0"/>
    <w:rsid w:val="000309E7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816"/>
    <w:rsid w:val="00032918"/>
    <w:rsid w:val="00032BEF"/>
    <w:rsid w:val="00032C1C"/>
    <w:rsid w:val="00032DD3"/>
    <w:rsid w:val="00032F61"/>
    <w:rsid w:val="000335A7"/>
    <w:rsid w:val="0003374D"/>
    <w:rsid w:val="00033956"/>
    <w:rsid w:val="00033C3C"/>
    <w:rsid w:val="0003409F"/>
    <w:rsid w:val="000342DC"/>
    <w:rsid w:val="00034301"/>
    <w:rsid w:val="00034623"/>
    <w:rsid w:val="000347C1"/>
    <w:rsid w:val="00034954"/>
    <w:rsid w:val="00034A07"/>
    <w:rsid w:val="00034BB8"/>
    <w:rsid w:val="00034C10"/>
    <w:rsid w:val="00034CEA"/>
    <w:rsid w:val="00034E82"/>
    <w:rsid w:val="00035027"/>
    <w:rsid w:val="00035228"/>
    <w:rsid w:val="00035259"/>
    <w:rsid w:val="000352FB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79E"/>
    <w:rsid w:val="00037BBB"/>
    <w:rsid w:val="00037C28"/>
    <w:rsid w:val="00037C8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DD3"/>
    <w:rsid w:val="00041E6E"/>
    <w:rsid w:val="0004206D"/>
    <w:rsid w:val="00042286"/>
    <w:rsid w:val="00042337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3F70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85C"/>
    <w:rsid w:val="00047C73"/>
    <w:rsid w:val="00047D8B"/>
    <w:rsid w:val="00050257"/>
    <w:rsid w:val="000502D0"/>
    <w:rsid w:val="00050348"/>
    <w:rsid w:val="00050828"/>
    <w:rsid w:val="00050AA8"/>
    <w:rsid w:val="00050C53"/>
    <w:rsid w:val="00051285"/>
    <w:rsid w:val="0005146F"/>
    <w:rsid w:val="0005184E"/>
    <w:rsid w:val="00051CFE"/>
    <w:rsid w:val="00051D57"/>
    <w:rsid w:val="0005208D"/>
    <w:rsid w:val="00052332"/>
    <w:rsid w:val="00052738"/>
    <w:rsid w:val="000527EE"/>
    <w:rsid w:val="00052A8A"/>
    <w:rsid w:val="00053015"/>
    <w:rsid w:val="00053083"/>
    <w:rsid w:val="00053733"/>
    <w:rsid w:val="00053D6E"/>
    <w:rsid w:val="00053DDD"/>
    <w:rsid w:val="00053E50"/>
    <w:rsid w:val="00053EA2"/>
    <w:rsid w:val="00053F4C"/>
    <w:rsid w:val="00054127"/>
    <w:rsid w:val="00054130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12C"/>
    <w:rsid w:val="000602DB"/>
    <w:rsid w:val="000605F1"/>
    <w:rsid w:val="00060918"/>
    <w:rsid w:val="00060DFF"/>
    <w:rsid w:val="00060FAC"/>
    <w:rsid w:val="0006118D"/>
    <w:rsid w:val="000612BE"/>
    <w:rsid w:val="0006145F"/>
    <w:rsid w:val="00061647"/>
    <w:rsid w:val="00061B99"/>
    <w:rsid w:val="00062182"/>
    <w:rsid w:val="000623DC"/>
    <w:rsid w:val="000625CF"/>
    <w:rsid w:val="000625DB"/>
    <w:rsid w:val="00062668"/>
    <w:rsid w:val="0006274E"/>
    <w:rsid w:val="0006284F"/>
    <w:rsid w:val="00062AEF"/>
    <w:rsid w:val="00062E18"/>
    <w:rsid w:val="000632AF"/>
    <w:rsid w:val="000634B9"/>
    <w:rsid w:val="00063511"/>
    <w:rsid w:val="00063AC6"/>
    <w:rsid w:val="00063E9C"/>
    <w:rsid w:val="000643D1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0B9"/>
    <w:rsid w:val="00066212"/>
    <w:rsid w:val="000662C9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6B2"/>
    <w:rsid w:val="000678F9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ADA"/>
    <w:rsid w:val="00071E32"/>
    <w:rsid w:val="00071E45"/>
    <w:rsid w:val="00071E61"/>
    <w:rsid w:val="0007213A"/>
    <w:rsid w:val="000721C1"/>
    <w:rsid w:val="00072357"/>
    <w:rsid w:val="0007271E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07D"/>
    <w:rsid w:val="00074147"/>
    <w:rsid w:val="0007419B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EC"/>
    <w:rsid w:val="00076E7D"/>
    <w:rsid w:val="00076EFB"/>
    <w:rsid w:val="00077164"/>
    <w:rsid w:val="000771EA"/>
    <w:rsid w:val="000776BD"/>
    <w:rsid w:val="000777BB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E2D"/>
    <w:rsid w:val="00080F97"/>
    <w:rsid w:val="000810FA"/>
    <w:rsid w:val="00081568"/>
    <w:rsid w:val="000817F1"/>
    <w:rsid w:val="00081954"/>
    <w:rsid w:val="00081BDF"/>
    <w:rsid w:val="00081BFB"/>
    <w:rsid w:val="00081C0F"/>
    <w:rsid w:val="00081D03"/>
    <w:rsid w:val="00081FC8"/>
    <w:rsid w:val="00082352"/>
    <w:rsid w:val="000823A8"/>
    <w:rsid w:val="00082455"/>
    <w:rsid w:val="000825B1"/>
    <w:rsid w:val="000827F0"/>
    <w:rsid w:val="00082873"/>
    <w:rsid w:val="00082C3E"/>
    <w:rsid w:val="000832C3"/>
    <w:rsid w:val="0008384F"/>
    <w:rsid w:val="00083B9E"/>
    <w:rsid w:val="00083C04"/>
    <w:rsid w:val="00083CA4"/>
    <w:rsid w:val="00083E4C"/>
    <w:rsid w:val="00083EDC"/>
    <w:rsid w:val="0008414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917"/>
    <w:rsid w:val="00086B68"/>
    <w:rsid w:val="00086D70"/>
    <w:rsid w:val="00086DC1"/>
    <w:rsid w:val="00086E2A"/>
    <w:rsid w:val="000873E7"/>
    <w:rsid w:val="00087836"/>
    <w:rsid w:val="00087963"/>
    <w:rsid w:val="000879E9"/>
    <w:rsid w:val="00090095"/>
    <w:rsid w:val="00090E53"/>
    <w:rsid w:val="00091066"/>
    <w:rsid w:val="000917D6"/>
    <w:rsid w:val="000919BD"/>
    <w:rsid w:val="00091F4C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5D8"/>
    <w:rsid w:val="00093736"/>
    <w:rsid w:val="000939EC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147"/>
    <w:rsid w:val="0009518B"/>
    <w:rsid w:val="000951B7"/>
    <w:rsid w:val="000953BA"/>
    <w:rsid w:val="00095576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D8D"/>
    <w:rsid w:val="00097F4E"/>
    <w:rsid w:val="00097FC6"/>
    <w:rsid w:val="000A019F"/>
    <w:rsid w:val="000A05C9"/>
    <w:rsid w:val="000A07A0"/>
    <w:rsid w:val="000A0874"/>
    <w:rsid w:val="000A09C1"/>
    <w:rsid w:val="000A0C50"/>
    <w:rsid w:val="000A0F37"/>
    <w:rsid w:val="000A1008"/>
    <w:rsid w:val="000A1091"/>
    <w:rsid w:val="000A14B5"/>
    <w:rsid w:val="000A1773"/>
    <w:rsid w:val="000A17F5"/>
    <w:rsid w:val="000A1946"/>
    <w:rsid w:val="000A1CCA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2FDC"/>
    <w:rsid w:val="000A30FC"/>
    <w:rsid w:val="000A325C"/>
    <w:rsid w:val="000A32AC"/>
    <w:rsid w:val="000A331A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81D"/>
    <w:rsid w:val="000A6A51"/>
    <w:rsid w:val="000A6B6C"/>
    <w:rsid w:val="000A6C32"/>
    <w:rsid w:val="000A6EA9"/>
    <w:rsid w:val="000A7413"/>
    <w:rsid w:val="000A7923"/>
    <w:rsid w:val="000A795E"/>
    <w:rsid w:val="000A79E5"/>
    <w:rsid w:val="000A7A9C"/>
    <w:rsid w:val="000A7D4E"/>
    <w:rsid w:val="000A7E06"/>
    <w:rsid w:val="000A7FA6"/>
    <w:rsid w:val="000B00CD"/>
    <w:rsid w:val="000B01CA"/>
    <w:rsid w:val="000B02BF"/>
    <w:rsid w:val="000B034D"/>
    <w:rsid w:val="000B08F7"/>
    <w:rsid w:val="000B0CC4"/>
    <w:rsid w:val="000B0D4B"/>
    <w:rsid w:val="000B0E0D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1B3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2F74"/>
    <w:rsid w:val="000B335D"/>
    <w:rsid w:val="000B35A7"/>
    <w:rsid w:val="000B3711"/>
    <w:rsid w:val="000B38B4"/>
    <w:rsid w:val="000B409C"/>
    <w:rsid w:val="000B41D2"/>
    <w:rsid w:val="000B4285"/>
    <w:rsid w:val="000B42CA"/>
    <w:rsid w:val="000B431C"/>
    <w:rsid w:val="000B442A"/>
    <w:rsid w:val="000B4481"/>
    <w:rsid w:val="000B4847"/>
    <w:rsid w:val="000B4933"/>
    <w:rsid w:val="000B495E"/>
    <w:rsid w:val="000B4A2D"/>
    <w:rsid w:val="000B4A7F"/>
    <w:rsid w:val="000B4BB2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C1"/>
    <w:rsid w:val="000B5F36"/>
    <w:rsid w:val="000B604A"/>
    <w:rsid w:val="000B6429"/>
    <w:rsid w:val="000B687F"/>
    <w:rsid w:val="000B69EE"/>
    <w:rsid w:val="000B6D18"/>
    <w:rsid w:val="000B6D8D"/>
    <w:rsid w:val="000B6DE0"/>
    <w:rsid w:val="000B726B"/>
    <w:rsid w:val="000B7322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371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36C"/>
    <w:rsid w:val="000C4BD0"/>
    <w:rsid w:val="000C4DC3"/>
    <w:rsid w:val="000C5180"/>
    <w:rsid w:val="000C55CD"/>
    <w:rsid w:val="000C58DE"/>
    <w:rsid w:val="000C59E1"/>
    <w:rsid w:val="000C5A5D"/>
    <w:rsid w:val="000C5F11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5B"/>
    <w:rsid w:val="000D1087"/>
    <w:rsid w:val="000D10C2"/>
    <w:rsid w:val="000D1150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9FE"/>
    <w:rsid w:val="000D3AE0"/>
    <w:rsid w:val="000D3F52"/>
    <w:rsid w:val="000D4054"/>
    <w:rsid w:val="000D415C"/>
    <w:rsid w:val="000D42A9"/>
    <w:rsid w:val="000D4705"/>
    <w:rsid w:val="000D4C01"/>
    <w:rsid w:val="000D54EB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108"/>
    <w:rsid w:val="000D711C"/>
    <w:rsid w:val="000D7461"/>
    <w:rsid w:val="000D748A"/>
    <w:rsid w:val="000D769D"/>
    <w:rsid w:val="000D7843"/>
    <w:rsid w:val="000D7CE8"/>
    <w:rsid w:val="000D7E3D"/>
    <w:rsid w:val="000D7FEA"/>
    <w:rsid w:val="000E005D"/>
    <w:rsid w:val="000E01AB"/>
    <w:rsid w:val="000E0477"/>
    <w:rsid w:val="000E07A4"/>
    <w:rsid w:val="000E08CC"/>
    <w:rsid w:val="000E093B"/>
    <w:rsid w:val="000E0A01"/>
    <w:rsid w:val="000E0AD5"/>
    <w:rsid w:val="000E0E9F"/>
    <w:rsid w:val="000E0EEB"/>
    <w:rsid w:val="000E1844"/>
    <w:rsid w:val="000E1C68"/>
    <w:rsid w:val="000E2591"/>
    <w:rsid w:val="000E2971"/>
    <w:rsid w:val="000E2AA7"/>
    <w:rsid w:val="000E2D0A"/>
    <w:rsid w:val="000E2EE8"/>
    <w:rsid w:val="000E32A6"/>
    <w:rsid w:val="000E330A"/>
    <w:rsid w:val="000E363D"/>
    <w:rsid w:val="000E38AD"/>
    <w:rsid w:val="000E3937"/>
    <w:rsid w:val="000E39CD"/>
    <w:rsid w:val="000E409A"/>
    <w:rsid w:val="000E41C6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1DA"/>
    <w:rsid w:val="000E542C"/>
    <w:rsid w:val="000E5939"/>
    <w:rsid w:val="000E598F"/>
    <w:rsid w:val="000E5D90"/>
    <w:rsid w:val="000E64F9"/>
    <w:rsid w:val="000E671C"/>
    <w:rsid w:val="000E6EE0"/>
    <w:rsid w:val="000E71ED"/>
    <w:rsid w:val="000E7744"/>
    <w:rsid w:val="000E77E0"/>
    <w:rsid w:val="000E79B9"/>
    <w:rsid w:val="000E7A3D"/>
    <w:rsid w:val="000E7D7C"/>
    <w:rsid w:val="000F042A"/>
    <w:rsid w:val="000F042B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36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45"/>
    <w:rsid w:val="000F3EB2"/>
    <w:rsid w:val="000F3F06"/>
    <w:rsid w:val="000F3F62"/>
    <w:rsid w:val="000F4352"/>
    <w:rsid w:val="000F4962"/>
    <w:rsid w:val="000F4BCC"/>
    <w:rsid w:val="000F4EAF"/>
    <w:rsid w:val="000F4F1B"/>
    <w:rsid w:val="000F5005"/>
    <w:rsid w:val="000F503C"/>
    <w:rsid w:val="000F51AC"/>
    <w:rsid w:val="000F533B"/>
    <w:rsid w:val="000F5801"/>
    <w:rsid w:val="000F58BC"/>
    <w:rsid w:val="000F5AF6"/>
    <w:rsid w:val="000F5BC7"/>
    <w:rsid w:val="000F5D03"/>
    <w:rsid w:val="000F5E9B"/>
    <w:rsid w:val="000F5EDC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2DA2"/>
    <w:rsid w:val="00103296"/>
    <w:rsid w:val="001032B4"/>
    <w:rsid w:val="00103459"/>
    <w:rsid w:val="00103828"/>
    <w:rsid w:val="001038E5"/>
    <w:rsid w:val="0010391D"/>
    <w:rsid w:val="00103AB4"/>
    <w:rsid w:val="00103BFC"/>
    <w:rsid w:val="00103E90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1F0"/>
    <w:rsid w:val="001064FD"/>
    <w:rsid w:val="0010674E"/>
    <w:rsid w:val="001068B6"/>
    <w:rsid w:val="00106901"/>
    <w:rsid w:val="00106A6E"/>
    <w:rsid w:val="00106B89"/>
    <w:rsid w:val="00106D00"/>
    <w:rsid w:val="00107460"/>
    <w:rsid w:val="001078DC"/>
    <w:rsid w:val="00107AFB"/>
    <w:rsid w:val="00107C13"/>
    <w:rsid w:val="00107E8D"/>
    <w:rsid w:val="00110463"/>
    <w:rsid w:val="00110D9C"/>
    <w:rsid w:val="00110E6E"/>
    <w:rsid w:val="001116A2"/>
    <w:rsid w:val="0011184D"/>
    <w:rsid w:val="00111924"/>
    <w:rsid w:val="00111CFE"/>
    <w:rsid w:val="00111E30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D88"/>
    <w:rsid w:val="00112F82"/>
    <w:rsid w:val="00113476"/>
    <w:rsid w:val="00113610"/>
    <w:rsid w:val="0011362C"/>
    <w:rsid w:val="00113750"/>
    <w:rsid w:val="001138A0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9E8"/>
    <w:rsid w:val="00115A5C"/>
    <w:rsid w:val="00115E58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C34"/>
    <w:rsid w:val="00117CD8"/>
    <w:rsid w:val="001201B7"/>
    <w:rsid w:val="001205DF"/>
    <w:rsid w:val="001206ED"/>
    <w:rsid w:val="00120A9F"/>
    <w:rsid w:val="00120AAC"/>
    <w:rsid w:val="00120E9F"/>
    <w:rsid w:val="00121331"/>
    <w:rsid w:val="00121427"/>
    <w:rsid w:val="00121582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1F1"/>
    <w:rsid w:val="0012444E"/>
    <w:rsid w:val="001246AE"/>
    <w:rsid w:val="00124791"/>
    <w:rsid w:val="001249E8"/>
    <w:rsid w:val="00124A32"/>
    <w:rsid w:val="00124AEF"/>
    <w:rsid w:val="00124B2F"/>
    <w:rsid w:val="00124F88"/>
    <w:rsid w:val="00125088"/>
    <w:rsid w:val="0012523B"/>
    <w:rsid w:val="00125490"/>
    <w:rsid w:val="001254C6"/>
    <w:rsid w:val="0012553C"/>
    <w:rsid w:val="001256A9"/>
    <w:rsid w:val="00125DFB"/>
    <w:rsid w:val="0012602A"/>
    <w:rsid w:val="00126113"/>
    <w:rsid w:val="00126160"/>
    <w:rsid w:val="0012691E"/>
    <w:rsid w:val="001269E5"/>
    <w:rsid w:val="00126B46"/>
    <w:rsid w:val="00126E57"/>
    <w:rsid w:val="001272F9"/>
    <w:rsid w:val="001275C6"/>
    <w:rsid w:val="001279CB"/>
    <w:rsid w:val="00127BD5"/>
    <w:rsid w:val="00127C86"/>
    <w:rsid w:val="00127DB8"/>
    <w:rsid w:val="001300B6"/>
    <w:rsid w:val="001300DE"/>
    <w:rsid w:val="001303A8"/>
    <w:rsid w:val="00130421"/>
    <w:rsid w:val="00130483"/>
    <w:rsid w:val="0013053D"/>
    <w:rsid w:val="0013076A"/>
    <w:rsid w:val="0013081D"/>
    <w:rsid w:val="001308BD"/>
    <w:rsid w:val="00130B4C"/>
    <w:rsid w:val="00130C1D"/>
    <w:rsid w:val="00130C49"/>
    <w:rsid w:val="00130D2B"/>
    <w:rsid w:val="00130D37"/>
    <w:rsid w:val="00130FA2"/>
    <w:rsid w:val="0013130F"/>
    <w:rsid w:val="001316DD"/>
    <w:rsid w:val="001316F3"/>
    <w:rsid w:val="00131876"/>
    <w:rsid w:val="00131A2F"/>
    <w:rsid w:val="00131B66"/>
    <w:rsid w:val="00131D47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C4A"/>
    <w:rsid w:val="0013464F"/>
    <w:rsid w:val="00134B29"/>
    <w:rsid w:val="00134D7B"/>
    <w:rsid w:val="00134F62"/>
    <w:rsid w:val="001353DF"/>
    <w:rsid w:val="00135570"/>
    <w:rsid w:val="001355AF"/>
    <w:rsid w:val="001356CD"/>
    <w:rsid w:val="00135C9D"/>
    <w:rsid w:val="00135CEF"/>
    <w:rsid w:val="00135F0C"/>
    <w:rsid w:val="00136098"/>
    <w:rsid w:val="00136217"/>
    <w:rsid w:val="0013642B"/>
    <w:rsid w:val="001366B4"/>
    <w:rsid w:val="0013693B"/>
    <w:rsid w:val="00136941"/>
    <w:rsid w:val="00136AA1"/>
    <w:rsid w:val="00136B32"/>
    <w:rsid w:val="001378C0"/>
    <w:rsid w:val="001379FE"/>
    <w:rsid w:val="00137C46"/>
    <w:rsid w:val="00140107"/>
    <w:rsid w:val="001406B2"/>
    <w:rsid w:val="00140A87"/>
    <w:rsid w:val="00140D40"/>
    <w:rsid w:val="001414F5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BD"/>
    <w:rsid w:val="00143987"/>
    <w:rsid w:val="00143B8E"/>
    <w:rsid w:val="00143CDA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527"/>
    <w:rsid w:val="001466B9"/>
    <w:rsid w:val="00146D9D"/>
    <w:rsid w:val="00146FC4"/>
    <w:rsid w:val="0014714A"/>
    <w:rsid w:val="001473F2"/>
    <w:rsid w:val="001474A4"/>
    <w:rsid w:val="0014765E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5CC"/>
    <w:rsid w:val="0015263F"/>
    <w:rsid w:val="0015267A"/>
    <w:rsid w:val="001526BB"/>
    <w:rsid w:val="00152B4E"/>
    <w:rsid w:val="00152FB9"/>
    <w:rsid w:val="0015302E"/>
    <w:rsid w:val="00153BA2"/>
    <w:rsid w:val="00153C44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5FF"/>
    <w:rsid w:val="00160AF2"/>
    <w:rsid w:val="00160E6C"/>
    <w:rsid w:val="00161101"/>
    <w:rsid w:val="00161215"/>
    <w:rsid w:val="00161467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3F"/>
    <w:rsid w:val="0016298D"/>
    <w:rsid w:val="001629D4"/>
    <w:rsid w:val="00162B8C"/>
    <w:rsid w:val="00162C42"/>
    <w:rsid w:val="00162DCE"/>
    <w:rsid w:val="00162DD0"/>
    <w:rsid w:val="00162DF3"/>
    <w:rsid w:val="00163377"/>
    <w:rsid w:val="001634EF"/>
    <w:rsid w:val="001635E5"/>
    <w:rsid w:val="001639FE"/>
    <w:rsid w:val="00163C92"/>
    <w:rsid w:val="00163D8D"/>
    <w:rsid w:val="001643E6"/>
    <w:rsid w:val="00164413"/>
    <w:rsid w:val="0016463B"/>
    <w:rsid w:val="001646A9"/>
    <w:rsid w:val="0016473B"/>
    <w:rsid w:val="001647CF"/>
    <w:rsid w:val="001649C5"/>
    <w:rsid w:val="00164D08"/>
    <w:rsid w:val="00164D54"/>
    <w:rsid w:val="00164F08"/>
    <w:rsid w:val="00164F8E"/>
    <w:rsid w:val="0016507E"/>
    <w:rsid w:val="0016517C"/>
    <w:rsid w:val="0016527A"/>
    <w:rsid w:val="001652DE"/>
    <w:rsid w:val="001656D2"/>
    <w:rsid w:val="00165703"/>
    <w:rsid w:val="00165AA9"/>
    <w:rsid w:val="00165B2E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EAC"/>
    <w:rsid w:val="00167F17"/>
    <w:rsid w:val="00167F97"/>
    <w:rsid w:val="001704AF"/>
    <w:rsid w:val="00170F23"/>
    <w:rsid w:val="0017118E"/>
    <w:rsid w:val="001711AC"/>
    <w:rsid w:val="001712FB"/>
    <w:rsid w:val="0017134D"/>
    <w:rsid w:val="00171351"/>
    <w:rsid w:val="00171382"/>
    <w:rsid w:val="001715C3"/>
    <w:rsid w:val="001715E5"/>
    <w:rsid w:val="001719CD"/>
    <w:rsid w:val="00171BC3"/>
    <w:rsid w:val="0017209C"/>
    <w:rsid w:val="0017256D"/>
    <w:rsid w:val="001727F9"/>
    <w:rsid w:val="001730A8"/>
    <w:rsid w:val="00173167"/>
    <w:rsid w:val="0017317D"/>
    <w:rsid w:val="001731E5"/>
    <w:rsid w:val="0017333F"/>
    <w:rsid w:val="00173596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3BC"/>
    <w:rsid w:val="00177641"/>
    <w:rsid w:val="001777A9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BDB"/>
    <w:rsid w:val="00180D38"/>
    <w:rsid w:val="001812E9"/>
    <w:rsid w:val="00181544"/>
    <w:rsid w:val="0018197D"/>
    <w:rsid w:val="00182343"/>
    <w:rsid w:val="001825DF"/>
    <w:rsid w:val="001826BF"/>
    <w:rsid w:val="001831A2"/>
    <w:rsid w:val="00183221"/>
    <w:rsid w:val="00183590"/>
    <w:rsid w:val="00183744"/>
    <w:rsid w:val="00183B14"/>
    <w:rsid w:val="00183C26"/>
    <w:rsid w:val="00183F6E"/>
    <w:rsid w:val="001841C9"/>
    <w:rsid w:val="001849FF"/>
    <w:rsid w:val="00184C3F"/>
    <w:rsid w:val="00184EE9"/>
    <w:rsid w:val="00185C1B"/>
    <w:rsid w:val="00185D04"/>
    <w:rsid w:val="00185E75"/>
    <w:rsid w:val="001860C8"/>
    <w:rsid w:val="001860F9"/>
    <w:rsid w:val="0018632C"/>
    <w:rsid w:val="00186B07"/>
    <w:rsid w:val="00186C3B"/>
    <w:rsid w:val="00186C55"/>
    <w:rsid w:val="00186CF7"/>
    <w:rsid w:val="001871AE"/>
    <w:rsid w:val="0018772D"/>
    <w:rsid w:val="00187954"/>
    <w:rsid w:val="00187982"/>
    <w:rsid w:val="001879F5"/>
    <w:rsid w:val="0019020B"/>
    <w:rsid w:val="0019023C"/>
    <w:rsid w:val="001905AF"/>
    <w:rsid w:val="0019095D"/>
    <w:rsid w:val="00190AEE"/>
    <w:rsid w:val="00190BDD"/>
    <w:rsid w:val="00190EB8"/>
    <w:rsid w:val="00190F28"/>
    <w:rsid w:val="00191017"/>
    <w:rsid w:val="001916A2"/>
    <w:rsid w:val="00191905"/>
    <w:rsid w:val="00191A77"/>
    <w:rsid w:val="00191E06"/>
    <w:rsid w:val="00192087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313"/>
    <w:rsid w:val="001956BC"/>
    <w:rsid w:val="00195780"/>
    <w:rsid w:val="00195857"/>
    <w:rsid w:val="00195876"/>
    <w:rsid w:val="001958E5"/>
    <w:rsid w:val="00195BC3"/>
    <w:rsid w:val="00195C2B"/>
    <w:rsid w:val="00195D17"/>
    <w:rsid w:val="001961B0"/>
    <w:rsid w:val="001962EA"/>
    <w:rsid w:val="001965A7"/>
    <w:rsid w:val="001966D0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0ED1"/>
    <w:rsid w:val="001A1071"/>
    <w:rsid w:val="001A110F"/>
    <w:rsid w:val="001A14FB"/>
    <w:rsid w:val="001A154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B33"/>
    <w:rsid w:val="001A2C4A"/>
    <w:rsid w:val="001A2D7D"/>
    <w:rsid w:val="001A3237"/>
    <w:rsid w:val="001A33A6"/>
    <w:rsid w:val="001A37F8"/>
    <w:rsid w:val="001A3F0F"/>
    <w:rsid w:val="001A3FAD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68D"/>
    <w:rsid w:val="001A5B40"/>
    <w:rsid w:val="001A5CEF"/>
    <w:rsid w:val="001A6020"/>
    <w:rsid w:val="001A60AC"/>
    <w:rsid w:val="001A62E6"/>
    <w:rsid w:val="001A66CB"/>
    <w:rsid w:val="001A6818"/>
    <w:rsid w:val="001A6948"/>
    <w:rsid w:val="001A6B16"/>
    <w:rsid w:val="001A6BB2"/>
    <w:rsid w:val="001A6D18"/>
    <w:rsid w:val="001A6E9E"/>
    <w:rsid w:val="001A6F28"/>
    <w:rsid w:val="001A7374"/>
    <w:rsid w:val="001A7A60"/>
    <w:rsid w:val="001A7A8A"/>
    <w:rsid w:val="001A7CB3"/>
    <w:rsid w:val="001B0081"/>
    <w:rsid w:val="001B0101"/>
    <w:rsid w:val="001B016A"/>
    <w:rsid w:val="001B0261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A74"/>
    <w:rsid w:val="001B1B37"/>
    <w:rsid w:val="001B1DF7"/>
    <w:rsid w:val="001B204D"/>
    <w:rsid w:val="001B20BC"/>
    <w:rsid w:val="001B22B4"/>
    <w:rsid w:val="001B23CA"/>
    <w:rsid w:val="001B26B9"/>
    <w:rsid w:val="001B2B33"/>
    <w:rsid w:val="001B2C46"/>
    <w:rsid w:val="001B2EE2"/>
    <w:rsid w:val="001B32F3"/>
    <w:rsid w:val="001B3437"/>
    <w:rsid w:val="001B3493"/>
    <w:rsid w:val="001B3594"/>
    <w:rsid w:val="001B3612"/>
    <w:rsid w:val="001B39C4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074"/>
    <w:rsid w:val="001B60C8"/>
    <w:rsid w:val="001B62FD"/>
    <w:rsid w:val="001B6611"/>
    <w:rsid w:val="001B66F0"/>
    <w:rsid w:val="001B6B19"/>
    <w:rsid w:val="001B6DB8"/>
    <w:rsid w:val="001B71F7"/>
    <w:rsid w:val="001B7360"/>
    <w:rsid w:val="001B7556"/>
    <w:rsid w:val="001B76E0"/>
    <w:rsid w:val="001B7BC0"/>
    <w:rsid w:val="001B7C6A"/>
    <w:rsid w:val="001B7CAB"/>
    <w:rsid w:val="001C0086"/>
    <w:rsid w:val="001C009C"/>
    <w:rsid w:val="001C044E"/>
    <w:rsid w:val="001C0AC6"/>
    <w:rsid w:val="001C0B96"/>
    <w:rsid w:val="001C1020"/>
    <w:rsid w:val="001C10B2"/>
    <w:rsid w:val="001C1288"/>
    <w:rsid w:val="001C13E7"/>
    <w:rsid w:val="001C143E"/>
    <w:rsid w:val="001C16AC"/>
    <w:rsid w:val="001C1844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EC"/>
    <w:rsid w:val="001C69BD"/>
    <w:rsid w:val="001C69FA"/>
    <w:rsid w:val="001C6A63"/>
    <w:rsid w:val="001C6BD7"/>
    <w:rsid w:val="001C6C08"/>
    <w:rsid w:val="001C73EB"/>
    <w:rsid w:val="001C745C"/>
    <w:rsid w:val="001C7492"/>
    <w:rsid w:val="001C7585"/>
    <w:rsid w:val="001C784A"/>
    <w:rsid w:val="001C796A"/>
    <w:rsid w:val="001C7B5F"/>
    <w:rsid w:val="001C7D13"/>
    <w:rsid w:val="001D1150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E9C"/>
    <w:rsid w:val="001D2F81"/>
    <w:rsid w:val="001D3012"/>
    <w:rsid w:val="001D32DC"/>
    <w:rsid w:val="001D362E"/>
    <w:rsid w:val="001D3CD5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3FF"/>
    <w:rsid w:val="001D65AD"/>
    <w:rsid w:val="001D65E2"/>
    <w:rsid w:val="001D693E"/>
    <w:rsid w:val="001D76FE"/>
    <w:rsid w:val="001D790D"/>
    <w:rsid w:val="001D7943"/>
    <w:rsid w:val="001E0140"/>
    <w:rsid w:val="001E0326"/>
    <w:rsid w:val="001E0369"/>
    <w:rsid w:val="001E0473"/>
    <w:rsid w:val="001E066E"/>
    <w:rsid w:val="001E0B57"/>
    <w:rsid w:val="001E0DEC"/>
    <w:rsid w:val="001E0E92"/>
    <w:rsid w:val="001E0F03"/>
    <w:rsid w:val="001E14A6"/>
    <w:rsid w:val="001E18DB"/>
    <w:rsid w:val="001E1B42"/>
    <w:rsid w:val="001E1D5A"/>
    <w:rsid w:val="001E2483"/>
    <w:rsid w:val="001E24AC"/>
    <w:rsid w:val="001E26BA"/>
    <w:rsid w:val="001E26D0"/>
    <w:rsid w:val="001E2965"/>
    <w:rsid w:val="001E2E00"/>
    <w:rsid w:val="001E2F3C"/>
    <w:rsid w:val="001E2F41"/>
    <w:rsid w:val="001E3562"/>
    <w:rsid w:val="001E3809"/>
    <w:rsid w:val="001E38B9"/>
    <w:rsid w:val="001E3B29"/>
    <w:rsid w:val="001E3C05"/>
    <w:rsid w:val="001E443B"/>
    <w:rsid w:val="001E4960"/>
    <w:rsid w:val="001E4B97"/>
    <w:rsid w:val="001E4C6A"/>
    <w:rsid w:val="001E4DA8"/>
    <w:rsid w:val="001E4F61"/>
    <w:rsid w:val="001E50CF"/>
    <w:rsid w:val="001E53F9"/>
    <w:rsid w:val="001E5B36"/>
    <w:rsid w:val="001E5E87"/>
    <w:rsid w:val="001E5EB4"/>
    <w:rsid w:val="001E63EF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2BF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453"/>
    <w:rsid w:val="001F36EC"/>
    <w:rsid w:val="001F3C70"/>
    <w:rsid w:val="001F3CB3"/>
    <w:rsid w:val="001F3DD4"/>
    <w:rsid w:val="001F3F81"/>
    <w:rsid w:val="001F40D7"/>
    <w:rsid w:val="001F4130"/>
    <w:rsid w:val="001F41DF"/>
    <w:rsid w:val="001F4461"/>
    <w:rsid w:val="001F44AA"/>
    <w:rsid w:val="001F45DA"/>
    <w:rsid w:val="001F46A2"/>
    <w:rsid w:val="001F4851"/>
    <w:rsid w:val="001F4B8E"/>
    <w:rsid w:val="001F5057"/>
    <w:rsid w:val="001F5146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71C"/>
    <w:rsid w:val="0020492C"/>
    <w:rsid w:val="00204AB6"/>
    <w:rsid w:val="00204C57"/>
    <w:rsid w:val="00204DD6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3FB7"/>
    <w:rsid w:val="00214110"/>
    <w:rsid w:val="002144D4"/>
    <w:rsid w:val="002147FE"/>
    <w:rsid w:val="00214D1A"/>
    <w:rsid w:val="00214D33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5E26"/>
    <w:rsid w:val="002160D3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700"/>
    <w:rsid w:val="00217783"/>
    <w:rsid w:val="002178E9"/>
    <w:rsid w:val="00217B43"/>
    <w:rsid w:val="00217C02"/>
    <w:rsid w:val="00217EF2"/>
    <w:rsid w:val="00217F27"/>
    <w:rsid w:val="0022016E"/>
    <w:rsid w:val="00220801"/>
    <w:rsid w:val="00220861"/>
    <w:rsid w:val="0022090D"/>
    <w:rsid w:val="0022097C"/>
    <w:rsid w:val="002209DA"/>
    <w:rsid w:val="00220A80"/>
    <w:rsid w:val="00220C80"/>
    <w:rsid w:val="002212C7"/>
    <w:rsid w:val="00221431"/>
    <w:rsid w:val="00221876"/>
    <w:rsid w:val="00221A5D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450"/>
    <w:rsid w:val="00223913"/>
    <w:rsid w:val="00223A96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720"/>
    <w:rsid w:val="00226CF1"/>
    <w:rsid w:val="002270BC"/>
    <w:rsid w:val="00227388"/>
    <w:rsid w:val="00227570"/>
    <w:rsid w:val="00227886"/>
    <w:rsid w:val="00227A19"/>
    <w:rsid w:val="00227A59"/>
    <w:rsid w:val="00227CDC"/>
    <w:rsid w:val="002300C8"/>
    <w:rsid w:val="00230137"/>
    <w:rsid w:val="00230490"/>
    <w:rsid w:val="00230765"/>
    <w:rsid w:val="00230976"/>
    <w:rsid w:val="00230A04"/>
    <w:rsid w:val="00230C93"/>
    <w:rsid w:val="00230CDB"/>
    <w:rsid w:val="00231296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925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606"/>
    <w:rsid w:val="002357DB"/>
    <w:rsid w:val="00235829"/>
    <w:rsid w:val="00235A5B"/>
    <w:rsid w:val="00235D64"/>
    <w:rsid w:val="00235D78"/>
    <w:rsid w:val="00236038"/>
    <w:rsid w:val="0023611F"/>
    <w:rsid w:val="002362A1"/>
    <w:rsid w:val="0023632C"/>
    <w:rsid w:val="00236350"/>
    <w:rsid w:val="00236874"/>
    <w:rsid w:val="00236ACB"/>
    <w:rsid w:val="00236B22"/>
    <w:rsid w:val="00236B36"/>
    <w:rsid w:val="00236B6E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7D"/>
    <w:rsid w:val="00240ECE"/>
    <w:rsid w:val="00240EF5"/>
    <w:rsid w:val="0024109E"/>
    <w:rsid w:val="00241763"/>
    <w:rsid w:val="00241993"/>
    <w:rsid w:val="00241BC8"/>
    <w:rsid w:val="00241F34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701"/>
    <w:rsid w:val="00244992"/>
    <w:rsid w:val="002449DE"/>
    <w:rsid w:val="00244AFB"/>
    <w:rsid w:val="00244EF2"/>
    <w:rsid w:val="00244F60"/>
    <w:rsid w:val="00245499"/>
    <w:rsid w:val="002454B6"/>
    <w:rsid w:val="0024564B"/>
    <w:rsid w:val="00245A8E"/>
    <w:rsid w:val="00245D2E"/>
    <w:rsid w:val="00245FDF"/>
    <w:rsid w:val="00246099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577"/>
    <w:rsid w:val="0025561E"/>
    <w:rsid w:val="00255AA5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3F9"/>
    <w:rsid w:val="0025768D"/>
    <w:rsid w:val="002578BF"/>
    <w:rsid w:val="00260007"/>
    <w:rsid w:val="00260781"/>
    <w:rsid w:val="002607FE"/>
    <w:rsid w:val="00260F2B"/>
    <w:rsid w:val="0026101D"/>
    <w:rsid w:val="002611EA"/>
    <w:rsid w:val="002614A4"/>
    <w:rsid w:val="0026196E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1B8"/>
    <w:rsid w:val="002647D0"/>
    <w:rsid w:val="00264A6E"/>
    <w:rsid w:val="00264BEA"/>
    <w:rsid w:val="00264C5F"/>
    <w:rsid w:val="00264F50"/>
    <w:rsid w:val="00264FF9"/>
    <w:rsid w:val="002652FB"/>
    <w:rsid w:val="00265354"/>
    <w:rsid w:val="002654E3"/>
    <w:rsid w:val="002655EB"/>
    <w:rsid w:val="00265650"/>
    <w:rsid w:val="00265663"/>
    <w:rsid w:val="00265BF4"/>
    <w:rsid w:val="00266198"/>
    <w:rsid w:val="00266620"/>
    <w:rsid w:val="0026673B"/>
    <w:rsid w:val="002668AC"/>
    <w:rsid w:val="002669AC"/>
    <w:rsid w:val="00266A62"/>
    <w:rsid w:val="00266AEE"/>
    <w:rsid w:val="00266D22"/>
    <w:rsid w:val="0026703F"/>
    <w:rsid w:val="002670DB"/>
    <w:rsid w:val="002673D0"/>
    <w:rsid w:val="00267458"/>
    <w:rsid w:val="002675D0"/>
    <w:rsid w:val="00267652"/>
    <w:rsid w:val="002676F5"/>
    <w:rsid w:val="00270529"/>
    <w:rsid w:val="00270843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4DF"/>
    <w:rsid w:val="002735A5"/>
    <w:rsid w:val="002737A8"/>
    <w:rsid w:val="002737EC"/>
    <w:rsid w:val="0027381C"/>
    <w:rsid w:val="00273914"/>
    <w:rsid w:val="00273D99"/>
    <w:rsid w:val="00273E1A"/>
    <w:rsid w:val="00273EB4"/>
    <w:rsid w:val="00273FD0"/>
    <w:rsid w:val="00274252"/>
    <w:rsid w:val="002745CD"/>
    <w:rsid w:val="002746C8"/>
    <w:rsid w:val="00274C16"/>
    <w:rsid w:val="00275277"/>
    <w:rsid w:val="0027597B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37A"/>
    <w:rsid w:val="002778F2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783"/>
    <w:rsid w:val="00282811"/>
    <w:rsid w:val="00282B75"/>
    <w:rsid w:val="00282E99"/>
    <w:rsid w:val="002831A4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786"/>
    <w:rsid w:val="00285855"/>
    <w:rsid w:val="00285B4D"/>
    <w:rsid w:val="00286258"/>
    <w:rsid w:val="00286580"/>
    <w:rsid w:val="002866FF"/>
    <w:rsid w:val="00286A6D"/>
    <w:rsid w:val="00286C26"/>
    <w:rsid w:val="00286C7E"/>
    <w:rsid w:val="00286CA7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0CD2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0C2"/>
    <w:rsid w:val="00294384"/>
    <w:rsid w:val="002948E2"/>
    <w:rsid w:val="00294C4E"/>
    <w:rsid w:val="00294FC7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6DE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17B7"/>
    <w:rsid w:val="002A1851"/>
    <w:rsid w:val="002A18EC"/>
    <w:rsid w:val="002A1906"/>
    <w:rsid w:val="002A19D4"/>
    <w:rsid w:val="002A1CAC"/>
    <w:rsid w:val="002A1DF4"/>
    <w:rsid w:val="002A1EE5"/>
    <w:rsid w:val="002A249A"/>
    <w:rsid w:val="002A257D"/>
    <w:rsid w:val="002A266B"/>
    <w:rsid w:val="002A2F32"/>
    <w:rsid w:val="002A2FCA"/>
    <w:rsid w:val="002A33F5"/>
    <w:rsid w:val="002A3909"/>
    <w:rsid w:val="002A39FC"/>
    <w:rsid w:val="002A3AF5"/>
    <w:rsid w:val="002A40F7"/>
    <w:rsid w:val="002A41F1"/>
    <w:rsid w:val="002A4A3B"/>
    <w:rsid w:val="002A4B62"/>
    <w:rsid w:val="002A4DA9"/>
    <w:rsid w:val="002A4E81"/>
    <w:rsid w:val="002A5160"/>
    <w:rsid w:val="002A5274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6C9"/>
    <w:rsid w:val="002A69EE"/>
    <w:rsid w:val="002A6F84"/>
    <w:rsid w:val="002A6FE1"/>
    <w:rsid w:val="002A72A5"/>
    <w:rsid w:val="002A756E"/>
    <w:rsid w:val="002A774A"/>
    <w:rsid w:val="002A788B"/>
    <w:rsid w:val="002A7EE7"/>
    <w:rsid w:val="002B00C1"/>
    <w:rsid w:val="002B0320"/>
    <w:rsid w:val="002B037A"/>
    <w:rsid w:val="002B0CCA"/>
    <w:rsid w:val="002B1325"/>
    <w:rsid w:val="002B1466"/>
    <w:rsid w:val="002B16E1"/>
    <w:rsid w:val="002B1A8F"/>
    <w:rsid w:val="002B1AF3"/>
    <w:rsid w:val="002B1CCC"/>
    <w:rsid w:val="002B1CF1"/>
    <w:rsid w:val="002B224A"/>
    <w:rsid w:val="002B2413"/>
    <w:rsid w:val="002B2893"/>
    <w:rsid w:val="002B2983"/>
    <w:rsid w:val="002B2AA7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9E9"/>
    <w:rsid w:val="002B4CBF"/>
    <w:rsid w:val="002B5400"/>
    <w:rsid w:val="002B5489"/>
    <w:rsid w:val="002B5A02"/>
    <w:rsid w:val="002B5B22"/>
    <w:rsid w:val="002B5D20"/>
    <w:rsid w:val="002B6295"/>
    <w:rsid w:val="002B6943"/>
    <w:rsid w:val="002B6AF6"/>
    <w:rsid w:val="002B6BCB"/>
    <w:rsid w:val="002B6FC4"/>
    <w:rsid w:val="002B71F3"/>
    <w:rsid w:val="002B71F9"/>
    <w:rsid w:val="002B7293"/>
    <w:rsid w:val="002B73C3"/>
    <w:rsid w:val="002B7403"/>
    <w:rsid w:val="002B7679"/>
    <w:rsid w:val="002B7BB7"/>
    <w:rsid w:val="002B7C59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D7C"/>
    <w:rsid w:val="002C2461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63"/>
    <w:rsid w:val="002C3C92"/>
    <w:rsid w:val="002C3DA3"/>
    <w:rsid w:val="002C424D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53E"/>
    <w:rsid w:val="002C6BCE"/>
    <w:rsid w:val="002C6DE0"/>
    <w:rsid w:val="002C6FF9"/>
    <w:rsid w:val="002C709F"/>
    <w:rsid w:val="002C7B24"/>
    <w:rsid w:val="002C7FD5"/>
    <w:rsid w:val="002D003D"/>
    <w:rsid w:val="002D09BB"/>
    <w:rsid w:val="002D0B19"/>
    <w:rsid w:val="002D0EB4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55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6A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5B4E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1E5"/>
    <w:rsid w:val="002E023F"/>
    <w:rsid w:val="002E04E8"/>
    <w:rsid w:val="002E0723"/>
    <w:rsid w:val="002E0DA6"/>
    <w:rsid w:val="002E0E56"/>
    <w:rsid w:val="002E13FE"/>
    <w:rsid w:val="002E17FC"/>
    <w:rsid w:val="002E1879"/>
    <w:rsid w:val="002E1BF0"/>
    <w:rsid w:val="002E22F2"/>
    <w:rsid w:val="002E2484"/>
    <w:rsid w:val="002E26A1"/>
    <w:rsid w:val="002E26C7"/>
    <w:rsid w:val="002E2B73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3DCD"/>
    <w:rsid w:val="002E479E"/>
    <w:rsid w:val="002E489B"/>
    <w:rsid w:val="002E4A47"/>
    <w:rsid w:val="002E4B37"/>
    <w:rsid w:val="002E4B57"/>
    <w:rsid w:val="002E4D96"/>
    <w:rsid w:val="002E513F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6DD5"/>
    <w:rsid w:val="002E7314"/>
    <w:rsid w:val="002E73B8"/>
    <w:rsid w:val="002E7637"/>
    <w:rsid w:val="002E784C"/>
    <w:rsid w:val="002E7A34"/>
    <w:rsid w:val="002E7AD7"/>
    <w:rsid w:val="002E7B59"/>
    <w:rsid w:val="002E7EBC"/>
    <w:rsid w:val="002F00F9"/>
    <w:rsid w:val="002F01E6"/>
    <w:rsid w:val="002F041E"/>
    <w:rsid w:val="002F050C"/>
    <w:rsid w:val="002F08A0"/>
    <w:rsid w:val="002F09D6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C1F"/>
    <w:rsid w:val="002F2F1A"/>
    <w:rsid w:val="002F3102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CE"/>
    <w:rsid w:val="002F47D9"/>
    <w:rsid w:val="002F48B4"/>
    <w:rsid w:val="002F4B0F"/>
    <w:rsid w:val="002F5001"/>
    <w:rsid w:val="002F548D"/>
    <w:rsid w:val="002F61FD"/>
    <w:rsid w:val="002F6210"/>
    <w:rsid w:val="002F64A6"/>
    <w:rsid w:val="002F6A29"/>
    <w:rsid w:val="002F6AB5"/>
    <w:rsid w:val="002F6D83"/>
    <w:rsid w:val="002F6FB7"/>
    <w:rsid w:val="002F7024"/>
    <w:rsid w:val="002F7062"/>
    <w:rsid w:val="002F7287"/>
    <w:rsid w:val="002F7562"/>
    <w:rsid w:val="002F7C49"/>
    <w:rsid w:val="002F7CF5"/>
    <w:rsid w:val="002F7DA6"/>
    <w:rsid w:val="002F7F39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7DA"/>
    <w:rsid w:val="003017EA"/>
    <w:rsid w:val="0030180B"/>
    <w:rsid w:val="00301846"/>
    <w:rsid w:val="00301888"/>
    <w:rsid w:val="00301899"/>
    <w:rsid w:val="00301B34"/>
    <w:rsid w:val="00301D2B"/>
    <w:rsid w:val="00302465"/>
    <w:rsid w:val="003027D0"/>
    <w:rsid w:val="0030305F"/>
    <w:rsid w:val="003030FB"/>
    <w:rsid w:val="003034F1"/>
    <w:rsid w:val="003036F3"/>
    <w:rsid w:val="00303B45"/>
    <w:rsid w:val="00303C2B"/>
    <w:rsid w:val="00303D4B"/>
    <w:rsid w:val="00303E7C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07F3A"/>
    <w:rsid w:val="00310720"/>
    <w:rsid w:val="0031087A"/>
    <w:rsid w:val="00310987"/>
    <w:rsid w:val="003113F1"/>
    <w:rsid w:val="00311402"/>
    <w:rsid w:val="00311501"/>
    <w:rsid w:val="003117A1"/>
    <w:rsid w:val="00311907"/>
    <w:rsid w:val="00311ACD"/>
    <w:rsid w:val="00311CE3"/>
    <w:rsid w:val="00311D92"/>
    <w:rsid w:val="00312007"/>
    <w:rsid w:val="003121A1"/>
    <w:rsid w:val="0031244A"/>
    <w:rsid w:val="0031280F"/>
    <w:rsid w:val="003129A7"/>
    <w:rsid w:val="00312A46"/>
    <w:rsid w:val="00312FA3"/>
    <w:rsid w:val="00312FB1"/>
    <w:rsid w:val="0031322A"/>
    <w:rsid w:val="00313826"/>
    <w:rsid w:val="00313854"/>
    <w:rsid w:val="00313BDC"/>
    <w:rsid w:val="00313BED"/>
    <w:rsid w:val="00313D06"/>
    <w:rsid w:val="00313D65"/>
    <w:rsid w:val="00313DBD"/>
    <w:rsid w:val="00313E0B"/>
    <w:rsid w:val="003141C6"/>
    <w:rsid w:val="003144C0"/>
    <w:rsid w:val="003148E6"/>
    <w:rsid w:val="00314B8C"/>
    <w:rsid w:val="00314D93"/>
    <w:rsid w:val="00314E8F"/>
    <w:rsid w:val="003157FF"/>
    <w:rsid w:val="00315A4B"/>
    <w:rsid w:val="00315EB6"/>
    <w:rsid w:val="00315F74"/>
    <w:rsid w:val="00315F81"/>
    <w:rsid w:val="00315FAD"/>
    <w:rsid w:val="00316083"/>
    <w:rsid w:val="00316224"/>
    <w:rsid w:val="00316456"/>
    <w:rsid w:val="003167E7"/>
    <w:rsid w:val="0031681C"/>
    <w:rsid w:val="0031696E"/>
    <w:rsid w:val="00316CD1"/>
    <w:rsid w:val="00316DAD"/>
    <w:rsid w:val="00316FB6"/>
    <w:rsid w:val="00316FE1"/>
    <w:rsid w:val="00317004"/>
    <w:rsid w:val="003170FD"/>
    <w:rsid w:val="003171F0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B9D"/>
    <w:rsid w:val="00320CF6"/>
    <w:rsid w:val="003217EE"/>
    <w:rsid w:val="0032199F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4E1B"/>
    <w:rsid w:val="00325349"/>
    <w:rsid w:val="003255DC"/>
    <w:rsid w:val="003256BC"/>
    <w:rsid w:val="00325786"/>
    <w:rsid w:val="0032594F"/>
    <w:rsid w:val="0032623E"/>
    <w:rsid w:val="00326692"/>
    <w:rsid w:val="00326DDD"/>
    <w:rsid w:val="00326E15"/>
    <w:rsid w:val="00326F9B"/>
    <w:rsid w:val="0032710D"/>
    <w:rsid w:val="00327379"/>
    <w:rsid w:val="00327479"/>
    <w:rsid w:val="0032748C"/>
    <w:rsid w:val="00327789"/>
    <w:rsid w:val="00327C3C"/>
    <w:rsid w:val="00327F7C"/>
    <w:rsid w:val="003302A2"/>
    <w:rsid w:val="003302BC"/>
    <w:rsid w:val="003306C3"/>
    <w:rsid w:val="00330B38"/>
    <w:rsid w:val="00330F60"/>
    <w:rsid w:val="0033107C"/>
    <w:rsid w:val="003315D5"/>
    <w:rsid w:val="00331AEA"/>
    <w:rsid w:val="00331BBF"/>
    <w:rsid w:val="00331BCE"/>
    <w:rsid w:val="00331EF8"/>
    <w:rsid w:val="003321AA"/>
    <w:rsid w:val="0033229B"/>
    <w:rsid w:val="00332570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E3D"/>
    <w:rsid w:val="00334021"/>
    <w:rsid w:val="003340FF"/>
    <w:rsid w:val="00334619"/>
    <w:rsid w:val="003346AD"/>
    <w:rsid w:val="00334798"/>
    <w:rsid w:val="00334A7B"/>
    <w:rsid w:val="00334AE8"/>
    <w:rsid w:val="00334E54"/>
    <w:rsid w:val="00334F50"/>
    <w:rsid w:val="0033502E"/>
    <w:rsid w:val="0033515B"/>
    <w:rsid w:val="00335461"/>
    <w:rsid w:val="0033566D"/>
    <w:rsid w:val="00335B79"/>
    <w:rsid w:val="00335DC5"/>
    <w:rsid w:val="00335F1F"/>
    <w:rsid w:val="0033623F"/>
    <w:rsid w:val="00336315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9"/>
    <w:rsid w:val="003378AA"/>
    <w:rsid w:val="0033793F"/>
    <w:rsid w:val="00337B71"/>
    <w:rsid w:val="00340053"/>
    <w:rsid w:val="00340493"/>
    <w:rsid w:val="003405B3"/>
    <w:rsid w:val="003405C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743"/>
    <w:rsid w:val="003419B7"/>
    <w:rsid w:val="00341BDD"/>
    <w:rsid w:val="00341BE6"/>
    <w:rsid w:val="00341CF1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B1"/>
    <w:rsid w:val="003435F5"/>
    <w:rsid w:val="00343D33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75F"/>
    <w:rsid w:val="00346DBE"/>
    <w:rsid w:val="00346F7C"/>
    <w:rsid w:val="00346FF6"/>
    <w:rsid w:val="00347292"/>
    <w:rsid w:val="00347443"/>
    <w:rsid w:val="003475BE"/>
    <w:rsid w:val="003475FA"/>
    <w:rsid w:val="00347701"/>
    <w:rsid w:val="00347AD7"/>
    <w:rsid w:val="00347BF8"/>
    <w:rsid w:val="00347C19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166"/>
    <w:rsid w:val="00351C3B"/>
    <w:rsid w:val="00351F25"/>
    <w:rsid w:val="003522CA"/>
    <w:rsid w:val="003522EE"/>
    <w:rsid w:val="00352647"/>
    <w:rsid w:val="00352851"/>
    <w:rsid w:val="003529A3"/>
    <w:rsid w:val="00352EE5"/>
    <w:rsid w:val="00352F17"/>
    <w:rsid w:val="0035309E"/>
    <w:rsid w:val="00353290"/>
    <w:rsid w:val="0035335A"/>
    <w:rsid w:val="00353442"/>
    <w:rsid w:val="00353500"/>
    <w:rsid w:val="00353B6D"/>
    <w:rsid w:val="0035438F"/>
    <w:rsid w:val="0035440C"/>
    <w:rsid w:val="00354F6F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5BD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A6B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4D2F"/>
    <w:rsid w:val="003653A5"/>
    <w:rsid w:val="00365B71"/>
    <w:rsid w:val="00365E02"/>
    <w:rsid w:val="00366063"/>
    <w:rsid w:val="003660F6"/>
    <w:rsid w:val="003663A1"/>
    <w:rsid w:val="00366442"/>
    <w:rsid w:val="0036646E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BD3"/>
    <w:rsid w:val="00367C36"/>
    <w:rsid w:val="00370018"/>
    <w:rsid w:val="0037001D"/>
    <w:rsid w:val="0037018B"/>
    <w:rsid w:val="00370631"/>
    <w:rsid w:val="00370657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C94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4BDF"/>
    <w:rsid w:val="00374CE5"/>
    <w:rsid w:val="00375316"/>
    <w:rsid w:val="003753A6"/>
    <w:rsid w:val="0037573F"/>
    <w:rsid w:val="003759EA"/>
    <w:rsid w:val="00375A7A"/>
    <w:rsid w:val="00375B32"/>
    <w:rsid w:val="00375E52"/>
    <w:rsid w:val="00375E99"/>
    <w:rsid w:val="00375F0C"/>
    <w:rsid w:val="00376071"/>
    <w:rsid w:val="0037609E"/>
    <w:rsid w:val="003762F7"/>
    <w:rsid w:val="00376513"/>
    <w:rsid w:val="00376974"/>
    <w:rsid w:val="00376BB6"/>
    <w:rsid w:val="00376CE2"/>
    <w:rsid w:val="00376E23"/>
    <w:rsid w:val="00376E87"/>
    <w:rsid w:val="00377188"/>
    <w:rsid w:val="0037741E"/>
    <w:rsid w:val="0037773E"/>
    <w:rsid w:val="00377AA1"/>
    <w:rsid w:val="00377BCD"/>
    <w:rsid w:val="00377C2F"/>
    <w:rsid w:val="00377D6C"/>
    <w:rsid w:val="0038008F"/>
    <w:rsid w:val="00380501"/>
    <w:rsid w:val="0038068C"/>
    <w:rsid w:val="0038078D"/>
    <w:rsid w:val="003808A6"/>
    <w:rsid w:val="00380B70"/>
    <w:rsid w:val="00380D5E"/>
    <w:rsid w:val="00381187"/>
    <w:rsid w:val="00381259"/>
    <w:rsid w:val="00381371"/>
    <w:rsid w:val="003813A5"/>
    <w:rsid w:val="00381587"/>
    <w:rsid w:val="00381623"/>
    <w:rsid w:val="0038171D"/>
    <w:rsid w:val="003819C6"/>
    <w:rsid w:val="00382305"/>
    <w:rsid w:val="00382934"/>
    <w:rsid w:val="003829E2"/>
    <w:rsid w:val="00382FE0"/>
    <w:rsid w:val="00382FF0"/>
    <w:rsid w:val="00383158"/>
    <w:rsid w:val="003831EE"/>
    <w:rsid w:val="0038380C"/>
    <w:rsid w:val="00383886"/>
    <w:rsid w:val="003838B3"/>
    <w:rsid w:val="0038398F"/>
    <w:rsid w:val="00383BCF"/>
    <w:rsid w:val="00383F11"/>
    <w:rsid w:val="00383F7B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67C"/>
    <w:rsid w:val="00385B22"/>
    <w:rsid w:val="00386172"/>
    <w:rsid w:val="00386205"/>
    <w:rsid w:val="0038634E"/>
    <w:rsid w:val="003863C0"/>
    <w:rsid w:val="003865C5"/>
    <w:rsid w:val="003865D5"/>
    <w:rsid w:val="003867E2"/>
    <w:rsid w:val="003868A8"/>
    <w:rsid w:val="00386A18"/>
    <w:rsid w:val="00386D5A"/>
    <w:rsid w:val="00386EA7"/>
    <w:rsid w:val="00386F68"/>
    <w:rsid w:val="00387445"/>
    <w:rsid w:val="00387459"/>
    <w:rsid w:val="00387547"/>
    <w:rsid w:val="00387B59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384"/>
    <w:rsid w:val="0039343C"/>
    <w:rsid w:val="00393611"/>
    <w:rsid w:val="00393749"/>
    <w:rsid w:val="00393810"/>
    <w:rsid w:val="00393866"/>
    <w:rsid w:val="00393CDE"/>
    <w:rsid w:val="00393D44"/>
    <w:rsid w:val="00393E83"/>
    <w:rsid w:val="0039472F"/>
    <w:rsid w:val="00394D95"/>
    <w:rsid w:val="00394D9C"/>
    <w:rsid w:val="00394F10"/>
    <w:rsid w:val="00394FBC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0E8"/>
    <w:rsid w:val="003A12DD"/>
    <w:rsid w:val="003A146A"/>
    <w:rsid w:val="003A157F"/>
    <w:rsid w:val="003A1891"/>
    <w:rsid w:val="003A18F9"/>
    <w:rsid w:val="003A194A"/>
    <w:rsid w:val="003A1D02"/>
    <w:rsid w:val="003A1F77"/>
    <w:rsid w:val="003A25C1"/>
    <w:rsid w:val="003A2670"/>
    <w:rsid w:val="003A27A8"/>
    <w:rsid w:val="003A2D75"/>
    <w:rsid w:val="003A2E78"/>
    <w:rsid w:val="003A2F25"/>
    <w:rsid w:val="003A321B"/>
    <w:rsid w:val="003A329F"/>
    <w:rsid w:val="003A3404"/>
    <w:rsid w:val="003A345D"/>
    <w:rsid w:val="003A36A3"/>
    <w:rsid w:val="003A36D9"/>
    <w:rsid w:val="003A3943"/>
    <w:rsid w:val="003A456F"/>
    <w:rsid w:val="003A4895"/>
    <w:rsid w:val="003A48AC"/>
    <w:rsid w:val="003A4921"/>
    <w:rsid w:val="003A495F"/>
    <w:rsid w:val="003A4B16"/>
    <w:rsid w:val="003A4BE0"/>
    <w:rsid w:val="003A4C30"/>
    <w:rsid w:val="003A5158"/>
    <w:rsid w:val="003A520A"/>
    <w:rsid w:val="003A5A1E"/>
    <w:rsid w:val="003A6005"/>
    <w:rsid w:val="003A618C"/>
    <w:rsid w:val="003A687D"/>
    <w:rsid w:val="003A6929"/>
    <w:rsid w:val="003A692D"/>
    <w:rsid w:val="003A6C09"/>
    <w:rsid w:val="003A6EC1"/>
    <w:rsid w:val="003A74B6"/>
    <w:rsid w:val="003A7846"/>
    <w:rsid w:val="003A7AEA"/>
    <w:rsid w:val="003A7E29"/>
    <w:rsid w:val="003A7E5B"/>
    <w:rsid w:val="003A7F37"/>
    <w:rsid w:val="003B011E"/>
    <w:rsid w:val="003B0163"/>
    <w:rsid w:val="003B038E"/>
    <w:rsid w:val="003B03C0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62"/>
    <w:rsid w:val="003B2584"/>
    <w:rsid w:val="003B264B"/>
    <w:rsid w:val="003B2848"/>
    <w:rsid w:val="003B2D00"/>
    <w:rsid w:val="003B30B0"/>
    <w:rsid w:val="003B30E3"/>
    <w:rsid w:val="003B31C8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2CC"/>
    <w:rsid w:val="003B7708"/>
    <w:rsid w:val="003B7715"/>
    <w:rsid w:val="003B78A2"/>
    <w:rsid w:val="003B78F7"/>
    <w:rsid w:val="003B7A14"/>
    <w:rsid w:val="003B7C94"/>
    <w:rsid w:val="003B7D63"/>
    <w:rsid w:val="003B7D81"/>
    <w:rsid w:val="003B7DE0"/>
    <w:rsid w:val="003B7FDA"/>
    <w:rsid w:val="003C010A"/>
    <w:rsid w:val="003C0794"/>
    <w:rsid w:val="003C07F9"/>
    <w:rsid w:val="003C0916"/>
    <w:rsid w:val="003C0AAC"/>
    <w:rsid w:val="003C0EF6"/>
    <w:rsid w:val="003C10F7"/>
    <w:rsid w:val="003C1782"/>
    <w:rsid w:val="003C1798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3E2A"/>
    <w:rsid w:val="003C40B7"/>
    <w:rsid w:val="003C41E8"/>
    <w:rsid w:val="003C440E"/>
    <w:rsid w:val="003C45C9"/>
    <w:rsid w:val="003C487D"/>
    <w:rsid w:val="003C50AA"/>
    <w:rsid w:val="003C5487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1CB5"/>
    <w:rsid w:val="003D21A0"/>
    <w:rsid w:val="003D221F"/>
    <w:rsid w:val="003D245D"/>
    <w:rsid w:val="003D2772"/>
    <w:rsid w:val="003D2839"/>
    <w:rsid w:val="003D2951"/>
    <w:rsid w:val="003D299E"/>
    <w:rsid w:val="003D2BA9"/>
    <w:rsid w:val="003D3173"/>
    <w:rsid w:val="003D33B1"/>
    <w:rsid w:val="003D3423"/>
    <w:rsid w:val="003D3556"/>
    <w:rsid w:val="003D369B"/>
    <w:rsid w:val="003D36EB"/>
    <w:rsid w:val="003D37D7"/>
    <w:rsid w:val="003D3B8C"/>
    <w:rsid w:val="003D406F"/>
    <w:rsid w:val="003D4098"/>
    <w:rsid w:val="003D429C"/>
    <w:rsid w:val="003D43C1"/>
    <w:rsid w:val="003D43F1"/>
    <w:rsid w:val="003D45FF"/>
    <w:rsid w:val="003D4E92"/>
    <w:rsid w:val="003D4F7F"/>
    <w:rsid w:val="003D4FFF"/>
    <w:rsid w:val="003D53FD"/>
    <w:rsid w:val="003D5414"/>
    <w:rsid w:val="003D562D"/>
    <w:rsid w:val="003D581C"/>
    <w:rsid w:val="003D5B5B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6DB"/>
    <w:rsid w:val="003D7709"/>
    <w:rsid w:val="003D7EDC"/>
    <w:rsid w:val="003E004A"/>
    <w:rsid w:val="003E014B"/>
    <w:rsid w:val="003E020E"/>
    <w:rsid w:val="003E0234"/>
    <w:rsid w:val="003E0361"/>
    <w:rsid w:val="003E0744"/>
    <w:rsid w:val="003E0E19"/>
    <w:rsid w:val="003E0F2D"/>
    <w:rsid w:val="003E1077"/>
    <w:rsid w:val="003E11D2"/>
    <w:rsid w:val="003E16EC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6AF"/>
    <w:rsid w:val="003E4774"/>
    <w:rsid w:val="003E4841"/>
    <w:rsid w:val="003E487F"/>
    <w:rsid w:val="003E4C40"/>
    <w:rsid w:val="003E4FB2"/>
    <w:rsid w:val="003E4FB4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E7"/>
    <w:rsid w:val="003E72F3"/>
    <w:rsid w:val="003E7915"/>
    <w:rsid w:val="003E7965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D3F"/>
    <w:rsid w:val="003F2F09"/>
    <w:rsid w:val="003F308E"/>
    <w:rsid w:val="003F31A5"/>
    <w:rsid w:val="003F32EE"/>
    <w:rsid w:val="003F3C74"/>
    <w:rsid w:val="003F3D05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245"/>
    <w:rsid w:val="003F7386"/>
    <w:rsid w:val="003F7481"/>
    <w:rsid w:val="003F78FE"/>
    <w:rsid w:val="003F7901"/>
    <w:rsid w:val="003F7DD3"/>
    <w:rsid w:val="003F7E92"/>
    <w:rsid w:val="0040026D"/>
    <w:rsid w:val="00400311"/>
    <w:rsid w:val="004005B5"/>
    <w:rsid w:val="0040067A"/>
    <w:rsid w:val="004007D0"/>
    <w:rsid w:val="00400908"/>
    <w:rsid w:val="00400A10"/>
    <w:rsid w:val="00400B77"/>
    <w:rsid w:val="00400F4A"/>
    <w:rsid w:val="0040145F"/>
    <w:rsid w:val="004014D5"/>
    <w:rsid w:val="004017CE"/>
    <w:rsid w:val="00401A1B"/>
    <w:rsid w:val="00401C57"/>
    <w:rsid w:val="004024E4"/>
    <w:rsid w:val="00402606"/>
    <w:rsid w:val="004029FB"/>
    <w:rsid w:val="00402CD9"/>
    <w:rsid w:val="00402D29"/>
    <w:rsid w:val="00402DCF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5D7D"/>
    <w:rsid w:val="004060E9"/>
    <w:rsid w:val="00406662"/>
    <w:rsid w:val="00406970"/>
    <w:rsid w:val="00406C49"/>
    <w:rsid w:val="00406DD1"/>
    <w:rsid w:val="004073DC"/>
    <w:rsid w:val="004074E7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8EB"/>
    <w:rsid w:val="00412911"/>
    <w:rsid w:val="00412F69"/>
    <w:rsid w:val="004132B9"/>
    <w:rsid w:val="0041330E"/>
    <w:rsid w:val="0041338D"/>
    <w:rsid w:val="004136BB"/>
    <w:rsid w:val="004136CD"/>
    <w:rsid w:val="004137D5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1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90E"/>
    <w:rsid w:val="00417BCA"/>
    <w:rsid w:val="00417C0A"/>
    <w:rsid w:val="00417CE2"/>
    <w:rsid w:val="0042000B"/>
    <w:rsid w:val="00420057"/>
    <w:rsid w:val="0042019D"/>
    <w:rsid w:val="00420462"/>
    <w:rsid w:val="00420468"/>
    <w:rsid w:val="0042080B"/>
    <w:rsid w:val="00420A85"/>
    <w:rsid w:val="00421120"/>
    <w:rsid w:val="00421295"/>
    <w:rsid w:val="004213C8"/>
    <w:rsid w:val="0042140B"/>
    <w:rsid w:val="0042182C"/>
    <w:rsid w:val="0042194E"/>
    <w:rsid w:val="004219C5"/>
    <w:rsid w:val="00421D32"/>
    <w:rsid w:val="00422124"/>
    <w:rsid w:val="00422981"/>
    <w:rsid w:val="00422C92"/>
    <w:rsid w:val="00422CE5"/>
    <w:rsid w:val="00422DA0"/>
    <w:rsid w:val="00423027"/>
    <w:rsid w:val="0042309C"/>
    <w:rsid w:val="00423133"/>
    <w:rsid w:val="004233A5"/>
    <w:rsid w:val="004238CE"/>
    <w:rsid w:val="004239BC"/>
    <w:rsid w:val="00423B1D"/>
    <w:rsid w:val="00424452"/>
    <w:rsid w:val="00424685"/>
    <w:rsid w:val="0042496B"/>
    <w:rsid w:val="00424A69"/>
    <w:rsid w:val="00424D90"/>
    <w:rsid w:val="00424FDC"/>
    <w:rsid w:val="004259D2"/>
    <w:rsid w:val="00425E50"/>
    <w:rsid w:val="00425FD1"/>
    <w:rsid w:val="0042603D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35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0EF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72"/>
    <w:rsid w:val="0043349D"/>
    <w:rsid w:val="004335ED"/>
    <w:rsid w:val="004338E1"/>
    <w:rsid w:val="00433AE4"/>
    <w:rsid w:val="00433CC6"/>
    <w:rsid w:val="00433CDD"/>
    <w:rsid w:val="00434E0D"/>
    <w:rsid w:val="00434E30"/>
    <w:rsid w:val="0043515D"/>
    <w:rsid w:val="00435419"/>
    <w:rsid w:val="00435830"/>
    <w:rsid w:val="004358BE"/>
    <w:rsid w:val="00435999"/>
    <w:rsid w:val="00435B9A"/>
    <w:rsid w:val="00435E76"/>
    <w:rsid w:val="00435EB1"/>
    <w:rsid w:val="0043619E"/>
    <w:rsid w:val="00436287"/>
    <w:rsid w:val="004365EC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0EF0"/>
    <w:rsid w:val="00441022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3F2C"/>
    <w:rsid w:val="0044441E"/>
    <w:rsid w:val="0044444A"/>
    <w:rsid w:val="004445C2"/>
    <w:rsid w:val="004445D6"/>
    <w:rsid w:val="00444A73"/>
    <w:rsid w:val="00444B6B"/>
    <w:rsid w:val="00444C7D"/>
    <w:rsid w:val="00445261"/>
    <w:rsid w:val="00445334"/>
    <w:rsid w:val="00445411"/>
    <w:rsid w:val="0044546D"/>
    <w:rsid w:val="004456DC"/>
    <w:rsid w:val="00445C69"/>
    <w:rsid w:val="0044622F"/>
    <w:rsid w:val="00446245"/>
    <w:rsid w:val="004462D5"/>
    <w:rsid w:val="0044643E"/>
    <w:rsid w:val="00446985"/>
    <w:rsid w:val="00446B84"/>
    <w:rsid w:val="00446C61"/>
    <w:rsid w:val="00446CE8"/>
    <w:rsid w:val="00446DCF"/>
    <w:rsid w:val="004470C0"/>
    <w:rsid w:val="0044726B"/>
    <w:rsid w:val="00447593"/>
    <w:rsid w:val="004477B4"/>
    <w:rsid w:val="004479DE"/>
    <w:rsid w:val="00447A29"/>
    <w:rsid w:val="00447A7B"/>
    <w:rsid w:val="00447CF5"/>
    <w:rsid w:val="00447DBC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1"/>
    <w:rsid w:val="00453FF9"/>
    <w:rsid w:val="0045404D"/>
    <w:rsid w:val="004546E6"/>
    <w:rsid w:val="00454881"/>
    <w:rsid w:val="00454A65"/>
    <w:rsid w:val="00455552"/>
    <w:rsid w:val="0045570E"/>
    <w:rsid w:val="00455A6A"/>
    <w:rsid w:val="00455B67"/>
    <w:rsid w:val="00455B7D"/>
    <w:rsid w:val="00455E77"/>
    <w:rsid w:val="00455E94"/>
    <w:rsid w:val="00456211"/>
    <w:rsid w:val="004563C0"/>
    <w:rsid w:val="0045649C"/>
    <w:rsid w:val="00456F65"/>
    <w:rsid w:val="00457263"/>
    <w:rsid w:val="004572BE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A3C"/>
    <w:rsid w:val="00462A69"/>
    <w:rsid w:val="00462AB2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09"/>
    <w:rsid w:val="004646D9"/>
    <w:rsid w:val="00464B1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9E6"/>
    <w:rsid w:val="00472F34"/>
    <w:rsid w:val="00473265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4F49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760"/>
    <w:rsid w:val="00477A43"/>
    <w:rsid w:val="00477B5D"/>
    <w:rsid w:val="00477F1A"/>
    <w:rsid w:val="004804CA"/>
    <w:rsid w:val="00480654"/>
    <w:rsid w:val="00480A78"/>
    <w:rsid w:val="00480C77"/>
    <w:rsid w:val="00480FE5"/>
    <w:rsid w:val="004812A1"/>
    <w:rsid w:val="004816C0"/>
    <w:rsid w:val="0048179C"/>
    <w:rsid w:val="00482624"/>
    <w:rsid w:val="00482654"/>
    <w:rsid w:val="0048273C"/>
    <w:rsid w:val="0048278A"/>
    <w:rsid w:val="00482824"/>
    <w:rsid w:val="00482E4E"/>
    <w:rsid w:val="00482E86"/>
    <w:rsid w:val="00482F28"/>
    <w:rsid w:val="00483128"/>
    <w:rsid w:val="00483384"/>
    <w:rsid w:val="00483447"/>
    <w:rsid w:val="00483AD0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B42"/>
    <w:rsid w:val="00486C42"/>
    <w:rsid w:val="00486C94"/>
    <w:rsid w:val="00486E2F"/>
    <w:rsid w:val="00486F3E"/>
    <w:rsid w:val="0048726F"/>
    <w:rsid w:val="004873B2"/>
    <w:rsid w:val="00487935"/>
    <w:rsid w:val="00487B0B"/>
    <w:rsid w:val="00487C12"/>
    <w:rsid w:val="00487CE6"/>
    <w:rsid w:val="00487F31"/>
    <w:rsid w:val="004901DC"/>
    <w:rsid w:val="00490291"/>
    <w:rsid w:val="0049033B"/>
    <w:rsid w:val="0049045D"/>
    <w:rsid w:val="00490765"/>
    <w:rsid w:val="0049094E"/>
    <w:rsid w:val="00490A5E"/>
    <w:rsid w:val="00490A98"/>
    <w:rsid w:val="00490D53"/>
    <w:rsid w:val="0049101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7F"/>
    <w:rsid w:val="004923FC"/>
    <w:rsid w:val="00492B48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5B"/>
    <w:rsid w:val="00494575"/>
    <w:rsid w:val="004947B5"/>
    <w:rsid w:val="00494ABE"/>
    <w:rsid w:val="00494C11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AA5"/>
    <w:rsid w:val="00495F56"/>
    <w:rsid w:val="0049618D"/>
    <w:rsid w:val="0049640B"/>
    <w:rsid w:val="00496466"/>
    <w:rsid w:val="0049674D"/>
    <w:rsid w:val="0049698A"/>
    <w:rsid w:val="00496AD3"/>
    <w:rsid w:val="00496B83"/>
    <w:rsid w:val="00496BC9"/>
    <w:rsid w:val="00496BFE"/>
    <w:rsid w:val="00496DC5"/>
    <w:rsid w:val="0049791A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15"/>
    <w:rsid w:val="004A1CDC"/>
    <w:rsid w:val="004A1D23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2D09"/>
    <w:rsid w:val="004A3030"/>
    <w:rsid w:val="004A3267"/>
    <w:rsid w:val="004A336D"/>
    <w:rsid w:val="004A33E1"/>
    <w:rsid w:val="004A346E"/>
    <w:rsid w:val="004A34A2"/>
    <w:rsid w:val="004A36A6"/>
    <w:rsid w:val="004A3B65"/>
    <w:rsid w:val="004A3EA9"/>
    <w:rsid w:val="004A3F1A"/>
    <w:rsid w:val="004A3F56"/>
    <w:rsid w:val="004A4307"/>
    <w:rsid w:val="004A45EC"/>
    <w:rsid w:val="004A5662"/>
    <w:rsid w:val="004A5BFC"/>
    <w:rsid w:val="004A5FE9"/>
    <w:rsid w:val="004A625C"/>
    <w:rsid w:val="004A648C"/>
    <w:rsid w:val="004A64EE"/>
    <w:rsid w:val="004A6634"/>
    <w:rsid w:val="004A6CF6"/>
    <w:rsid w:val="004A7039"/>
    <w:rsid w:val="004A73A9"/>
    <w:rsid w:val="004A7796"/>
    <w:rsid w:val="004A77B6"/>
    <w:rsid w:val="004A7B68"/>
    <w:rsid w:val="004B0039"/>
    <w:rsid w:val="004B01C2"/>
    <w:rsid w:val="004B04D0"/>
    <w:rsid w:val="004B0AA2"/>
    <w:rsid w:val="004B0D43"/>
    <w:rsid w:val="004B0DF2"/>
    <w:rsid w:val="004B0E57"/>
    <w:rsid w:val="004B15D7"/>
    <w:rsid w:val="004B166C"/>
    <w:rsid w:val="004B1CC3"/>
    <w:rsid w:val="004B1DD5"/>
    <w:rsid w:val="004B26DF"/>
    <w:rsid w:val="004B2B95"/>
    <w:rsid w:val="004B30D4"/>
    <w:rsid w:val="004B3284"/>
    <w:rsid w:val="004B3410"/>
    <w:rsid w:val="004B345B"/>
    <w:rsid w:val="004B364C"/>
    <w:rsid w:val="004B3D8A"/>
    <w:rsid w:val="004B4057"/>
    <w:rsid w:val="004B4532"/>
    <w:rsid w:val="004B45D5"/>
    <w:rsid w:val="004B47F8"/>
    <w:rsid w:val="004B4C47"/>
    <w:rsid w:val="004B4FB7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3AF"/>
    <w:rsid w:val="004B6455"/>
    <w:rsid w:val="004B689B"/>
    <w:rsid w:val="004B6B6A"/>
    <w:rsid w:val="004B6D7E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72"/>
    <w:rsid w:val="004C11BE"/>
    <w:rsid w:val="004C179C"/>
    <w:rsid w:val="004C1AB9"/>
    <w:rsid w:val="004C1B73"/>
    <w:rsid w:val="004C1E11"/>
    <w:rsid w:val="004C1F69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3AF"/>
    <w:rsid w:val="004C5CE9"/>
    <w:rsid w:val="004C5CF1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A83"/>
    <w:rsid w:val="004C7D8C"/>
    <w:rsid w:val="004C7E4C"/>
    <w:rsid w:val="004C7F1B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496"/>
    <w:rsid w:val="004D5660"/>
    <w:rsid w:val="004D5788"/>
    <w:rsid w:val="004D5892"/>
    <w:rsid w:val="004D5B99"/>
    <w:rsid w:val="004D6033"/>
    <w:rsid w:val="004D66AA"/>
    <w:rsid w:val="004D66CD"/>
    <w:rsid w:val="004D67F4"/>
    <w:rsid w:val="004D69B4"/>
    <w:rsid w:val="004D6C06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467"/>
    <w:rsid w:val="004E066F"/>
    <w:rsid w:val="004E067A"/>
    <w:rsid w:val="004E0997"/>
    <w:rsid w:val="004E0A5B"/>
    <w:rsid w:val="004E0AC5"/>
    <w:rsid w:val="004E0CA5"/>
    <w:rsid w:val="004E0EF7"/>
    <w:rsid w:val="004E0F97"/>
    <w:rsid w:val="004E113A"/>
    <w:rsid w:val="004E11F5"/>
    <w:rsid w:val="004E147B"/>
    <w:rsid w:val="004E16C8"/>
    <w:rsid w:val="004E1C9E"/>
    <w:rsid w:val="004E1E02"/>
    <w:rsid w:val="004E1F0A"/>
    <w:rsid w:val="004E1F1A"/>
    <w:rsid w:val="004E1FC4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D0"/>
    <w:rsid w:val="004E5AD6"/>
    <w:rsid w:val="004E61DC"/>
    <w:rsid w:val="004E637B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B63"/>
    <w:rsid w:val="004E7E24"/>
    <w:rsid w:val="004E7FC8"/>
    <w:rsid w:val="004F004F"/>
    <w:rsid w:val="004F0698"/>
    <w:rsid w:val="004F0A29"/>
    <w:rsid w:val="004F1042"/>
    <w:rsid w:val="004F13DC"/>
    <w:rsid w:val="004F1A98"/>
    <w:rsid w:val="004F1C94"/>
    <w:rsid w:val="004F20FC"/>
    <w:rsid w:val="004F226B"/>
    <w:rsid w:val="004F231B"/>
    <w:rsid w:val="004F2528"/>
    <w:rsid w:val="004F259C"/>
    <w:rsid w:val="004F2A48"/>
    <w:rsid w:val="004F2AA4"/>
    <w:rsid w:val="004F2CBF"/>
    <w:rsid w:val="004F33ED"/>
    <w:rsid w:val="004F367B"/>
    <w:rsid w:val="004F3DB2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3F9"/>
    <w:rsid w:val="004F748D"/>
    <w:rsid w:val="004F774D"/>
    <w:rsid w:val="004F79F6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1EEA"/>
    <w:rsid w:val="00502329"/>
    <w:rsid w:val="0050273A"/>
    <w:rsid w:val="005029E5"/>
    <w:rsid w:val="00502CD8"/>
    <w:rsid w:val="00503054"/>
    <w:rsid w:val="005030A7"/>
    <w:rsid w:val="005030E8"/>
    <w:rsid w:val="0050333C"/>
    <w:rsid w:val="00503498"/>
    <w:rsid w:val="0050389D"/>
    <w:rsid w:val="00503962"/>
    <w:rsid w:val="00503DB1"/>
    <w:rsid w:val="00504014"/>
    <w:rsid w:val="00504B2A"/>
    <w:rsid w:val="00504F10"/>
    <w:rsid w:val="00504F20"/>
    <w:rsid w:val="005050A4"/>
    <w:rsid w:val="005052E7"/>
    <w:rsid w:val="0050559E"/>
    <w:rsid w:val="00505B61"/>
    <w:rsid w:val="0050617C"/>
    <w:rsid w:val="0050626E"/>
    <w:rsid w:val="00506C5E"/>
    <w:rsid w:val="00506E67"/>
    <w:rsid w:val="00506EE0"/>
    <w:rsid w:val="005072ED"/>
    <w:rsid w:val="00507903"/>
    <w:rsid w:val="005100DF"/>
    <w:rsid w:val="005102FB"/>
    <w:rsid w:val="0051048A"/>
    <w:rsid w:val="0051053D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E8A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7F9"/>
    <w:rsid w:val="0051591E"/>
    <w:rsid w:val="00515A36"/>
    <w:rsid w:val="00515C34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576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DE1"/>
    <w:rsid w:val="005238D2"/>
    <w:rsid w:val="00523AF4"/>
    <w:rsid w:val="00523C6F"/>
    <w:rsid w:val="005241FF"/>
    <w:rsid w:val="0052427A"/>
    <w:rsid w:val="0052434A"/>
    <w:rsid w:val="00524400"/>
    <w:rsid w:val="005245DB"/>
    <w:rsid w:val="005249B6"/>
    <w:rsid w:val="00524A05"/>
    <w:rsid w:val="00524B7F"/>
    <w:rsid w:val="00524C49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78"/>
    <w:rsid w:val="00525D95"/>
    <w:rsid w:val="00525E77"/>
    <w:rsid w:val="00526287"/>
    <w:rsid w:val="0052652C"/>
    <w:rsid w:val="00526596"/>
    <w:rsid w:val="00526642"/>
    <w:rsid w:val="00526F95"/>
    <w:rsid w:val="005270B1"/>
    <w:rsid w:val="00527104"/>
    <w:rsid w:val="00527132"/>
    <w:rsid w:val="005271FE"/>
    <w:rsid w:val="005273CF"/>
    <w:rsid w:val="00527490"/>
    <w:rsid w:val="005276D9"/>
    <w:rsid w:val="00527844"/>
    <w:rsid w:val="00527A6F"/>
    <w:rsid w:val="00527C7D"/>
    <w:rsid w:val="00530291"/>
    <w:rsid w:val="0053042E"/>
    <w:rsid w:val="0053067E"/>
    <w:rsid w:val="005308DE"/>
    <w:rsid w:val="00530BFB"/>
    <w:rsid w:val="00530C7D"/>
    <w:rsid w:val="00530CE4"/>
    <w:rsid w:val="00530E3B"/>
    <w:rsid w:val="00530EFC"/>
    <w:rsid w:val="005310C0"/>
    <w:rsid w:val="0053114B"/>
    <w:rsid w:val="0053173A"/>
    <w:rsid w:val="0053175D"/>
    <w:rsid w:val="005317A6"/>
    <w:rsid w:val="00531878"/>
    <w:rsid w:val="00532165"/>
    <w:rsid w:val="005321A0"/>
    <w:rsid w:val="005321AA"/>
    <w:rsid w:val="0053237E"/>
    <w:rsid w:val="005327AD"/>
    <w:rsid w:val="0053280B"/>
    <w:rsid w:val="00532896"/>
    <w:rsid w:val="00532A94"/>
    <w:rsid w:val="00532AA9"/>
    <w:rsid w:val="00532C4F"/>
    <w:rsid w:val="00532CF0"/>
    <w:rsid w:val="00532D0A"/>
    <w:rsid w:val="00532E67"/>
    <w:rsid w:val="0053305E"/>
    <w:rsid w:val="005330D6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5C"/>
    <w:rsid w:val="00535877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C76"/>
    <w:rsid w:val="00537CB4"/>
    <w:rsid w:val="00537CF7"/>
    <w:rsid w:val="00537F44"/>
    <w:rsid w:val="00540502"/>
    <w:rsid w:val="005407B1"/>
    <w:rsid w:val="005408C5"/>
    <w:rsid w:val="00540E8E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695"/>
    <w:rsid w:val="00544762"/>
    <w:rsid w:val="0054476B"/>
    <w:rsid w:val="005449B0"/>
    <w:rsid w:val="00544A22"/>
    <w:rsid w:val="00544C3F"/>
    <w:rsid w:val="00544E33"/>
    <w:rsid w:val="0054545C"/>
    <w:rsid w:val="005456EF"/>
    <w:rsid w:val="0054579A"/>
    <w:rsid w:val="00545BD9"/>
    <w:rsid w:val="00545CB1"/>
    <w:rsid w:val="00545F17"/>
    <w:rsid w:val="005461E5"/>
    <w:rsid w:val="005462F2"/>
    <w:rsid w:val="005463A7"/>
    <w:rsid w:val="00546576"/>
    <w:rsid w:val="0054701C"/>
    <w:rsid w:val="00547295"/>
    <w:rsid w:val="0054749E"/>
    <w:rsid w:val="00547556"/>
    <w:rsid w:val="00547616"/>
    <w:rsid w:val="00547667"/>
    <w:rsid w:val="00547CC9"/>
    <w:rsid w:val="00547CE7"/>
    <w:rsid w:val="00550217"/>
    <w:rsid w:val="0055034E"/>
    <w:rsid w:val="005505E3"/>
    <w:rsid w:val="00550C05"/>
    <w:rsid w:val="00550FC2"/>
    <w:rsid w:val="00551120"/>
    <w:rsid w:val="005511D9"/>
    <w:rsid w:val="005513DE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4EA"/>
    <w:rsid w:val="005539FA"/>
    <w:rsid w:val="00553D2D"/>
    <w:rsid w:val="00553F23"/>
    <w:rsid w:val="005540A0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6B1"/>
    <w:rsid w:val="0055575A"/>
    <w:rsid w:val="0055577B"/>
    <w:rsid w:val="00555ABB"/>
    <w:rsid w:val="00555BBB"/>
    <w:rsid w:val="00555CBC"/>
    <w:rsid w:val="0055630F"/>
    <w:rsid w:val="0055631E"/>
    <w:rsid w:val="00556A89"/>
    <w:rsid w:val="00556C15"/>
    <w:rsid w:val="00556F4D"/>
    <w:rsid w:val="0055707C"/>
    <w:rsid w:val="005570DC"/>
    <w:rsid w:val="00557253"/>
    <w:rsid w:val="0055731D"/>
    <w:rsid w:val="0055734B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9B8"/>
    <w:rsid w:val="00561F94"/>
    <w:rsid w:val="00562402"/>
    <w:rsid w:val="0056248B"/>
    <w:rsid w:val="00562601"/>
    <w:rsid w:val="00562912"/>
    <w:rsid w:val="00562A76"/>
    <w:rsid w:val="00562BB7"/>
    <w:rsid w:val="00562BFF"/>
    <w:rsid w:val="00562D56"/>
    <w:rsid w:val="00562DC0"/>
    <w:rsid w:val="00563733"/>
    <w:rsid w:val="00563762"/>
    <w:rsid w:val="00563A18"/>
    <w:rsid w:val="00563AAE"/>
    <w:rsid w:val="00563CB9"/>
    <w:rsid w:val="00563D3C"/>
    <w:rsid w:val="00563E58"/>
    <w:rsid w:val="00563FA6"/>
    <w:rsid w:val="00564267"/>
    <w:rsid w:val="00564278"/>
    <w:rsid w:val="00564559"/>
    <w:rsid w:val="00564BC4"/>
    <w:rsid w:val="00564C2B"/>
    <w:rsid w:val="00564D13"/>
    <w:rsid w:val="00564F3C"/>
    <w:rsid w:val="00565350"/>
    <w:rsid w:val="005654BE"/>
    <w:rsid w:val="00565740"/>
    <w:rsid w:val="005659D0"/>
    <w:rsid w:val="00565A32"/>
    <w:rsid w:val="00565B1C"/>
    <w:rsid w:val="00565FCF"/>
    <w:rsid w:val="00566142"/>
    <w:rsid w:val="005665F5"/>
    <w:rsid w:val="0056699C"/>
    <w:rsid w:val="00566AE3"/>
    <w:rsid w:val="00566ECB"/>
    <w:rsid w:val="00566F29"/>
    <w:rsid w:val="00566F99"/>
    <w:rsid w:val="0056700F"/>
    <w:rsid w:val="005670B4"/>
    <w:rsid w:val="005671FB"/>
    <w:rsid w:val="00567213"/>
    <w:rsid w:val="0056751F"/>
    <w:rsid w:val="0056775B"/>
    <w:rsid w:val="005679FE"/>
    <w:rsid w:val="00567ADE"/>
    <w:rsid w:val="00567BF2"/>
    <w:rsid w:val="00567C00"/>
    <w:rsid w:val="00567CB9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6A7"/>
    <w:rsid w:val="00571740"/>
    <w:rsid w:val="00571AD2"/>
    <w:rsid w:val="00571BAB"/>
    <w:rsid w:val="00571BF0"/>
    <w:rsid w:val="0057203E"/>
    <w:rsid w:val="00572056"/>
    <w:rsid w:val="00572090"/>
    <w:rsid w:val="0057227E"/>
    <w:rsid w:val="00572294"/>
    <w:rsid w:val="00572326"/>
    <w:rsid w:val="0057243F"/>
    <w:rsid w:val="00572447"/>
    <w:rsid w:val="0057249B"/>
    <w:rsid w:val="0057249C"/>
    <w:rsid w:val="0057266E"/>
    <w:rsid w:val="00572B7A"/>
    <w:rsid w:val="00572C09"/>
    <w:rsid w:val="00572D11"/>
    <w:rsid w:val="0057306F"/>
    <w:rsid w:val="0057314F"/>
    <w:rsid w:val="00573227"/>
    <w:rsid w:val="0057325D"/>
    <w:rsid w:val="005734AC"/>
    <w:rsid w:val="005734E9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4A67"/>
    <w:rsid w:val="00574F73"/>
    <w:rsid w:val="00575448"/>
    <w:rsid w:val="005755A7"/>
    <w:rsid w:val="0057565E"/>
    <w:rsid w:val="0057573D"/>
    <w:rsid w:val="00575797"/>
    <w:rsid w:val="00575A34"/>
    <w:rsid w:val="00575DA2"/>
    <w:rsid w:val="00576413"/>
    <w:rsid w:val="00576702"/>
    <w:rsid w:val="00576ADA"/>
    <w:rsid w:val="00576AF5"/>
    <w:rsid w:val="00576B20"/>
    <w:rsid w:val="00576C62"/>
    <w:rsid w:val="00576D7B"/>
    <w:rsid w:val="00577229"/>
    <w:rsid w:val="00577401"/>
    <w:rsid w:val="005779D2"/>
    <w:rsid w:val="00577B47"/>
    <w:rsid w:val="005800D2"/>
    <w:rsid w:val="0058084A"/>
    <w:rsid w:val="005808A6"/>
    <w:rsid w:val="00580B0D"/>
    <w:rsid w:val="00580B2E"/>
    <w:rsid w:val="00580C87"/>
    <w:rsid w:val="00580D0B"/>
    <w:rsid w:val="00580F86"/>
    <w:rsid w:val="00581670"/>
    <w:rsid w:val="005817A3"/>
    <w:rsid w:val="0058180B"/>
    <w:rsid w:val="00581A5E"/>
    <w:rsid w:val="00581B8A"/>
    <w:rsid w:val="005821FD"/>
    <w:rsid w:val="00582268"/>
    <w:rsid w:val="005822FA"/>
    <w:rsid w:val="00582444"/>
    <w:rsid w:val="005824EA"/>
    <w:rsid w:val="00582703"/>
    <w:rsid w:val="0058290A"/>
    <w:rsid w:val="0058290E"/>
    <w:rsid w:val="00582A4D"/>
    <w:rsid w:val="005837AA"/>
    <w:rsid w:val="00583B9C"/>
    <w:rsid w:val="00583DEB"/>
    <w:rsid w:val="00583E3A"/>
    <w:rsid w:val="00583ECA"/>
    <w:rsid w:val="00583FB4"/>
    <w:rsid w:val="005843C1"/>
    <w:rsid w:val="0058478C"/>
    <w:rsid w:val="00584880"/>
    <w:rsid w:val="00584F45"/>
    <w:rsid w:val="005850E7"/>
    <w:rsid w:val="00585254"/>
    <w:rsid w:val="00585516"/>
    <w:rsid w:val="0058558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87E66"/>
    <w:rsid w:val="0059043A"/>
    <w:rsid w:val="005904A2"/>
    <w:rsid w:val="00590549"/>
    <w:rsid w:val="00590602"/>
    <w:rsid w:val="0059071E"/>
    <w:rsid w:val="00590C9E"/>
    <w:rsid w:val="00590E71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4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B1B"/>
    <w:rsid w:val="00596E19"/>
    <w:rsid w:val="00597024"/>
    <w:rsid w:val="0059713C"/>
    <w:rsid w:val="005972A4"/>
    <w:rsid w:val="005976E9"/>
    <w:rsid w:val="00597776"/>
    <w:rsid w:val="00597AD5"/>
    <w:rsid w:val="00597D7B"/>
    <w:rsid w:val="00597DED"/>
    <w:rsid w:val="005A05A7"/>
    <w:rsid w:val="005A064E"/>
    <w:rsid w:val="005A08B1"/>
    <w:rsid w:val="005A0962"/>
    <w:rsid w:val="005A0CE6"/>
    <w:rsid w:val="005A0D4D"/>
    <w:rsid w:val="005A0DBB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7DB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B92"/>
    <w:rsid w:val="005A4DA4"/>
    <w:rsid w:val="005A4EF4"/>
    <w:rsid w:val="005A56A2"/>
    <w:rsid w:val="005A5750"/>
    <w:rsid w:val="005A57A1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4D6"/>
    <w:rsid w:val="005B0695"/>
    <w:rsid w:val="005B072A"/>
    <w:rsid w:val="005B0BCC"/>
    <w:rsid w:val="005B11E7"/>
    <w:rsid w:val="005B1267"/>
    <w:rsid w:val="005B1412"/>
    <w:rsid w:val="005B155D"/>
    <w:rsid w:val="005B15BF"/>
    <w:rsid w:val="005B1616"/>
    <w:rsid w:val="005B169B"/>
    <w:rsid w:val="005B1908"/>
    <w:rsid w:val="005B1B58"/>
    <w:rsid w:val="005B1F3E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4E23"/>
    <w:rsid w:val="005B50A0"/>
    <w:rsid w:val="005B5464"/>
    <w:rsid w:val="005B55EA"/>
    <w:rsid w:val="005B56D6"/>
    <w:rsid w:val="005B5706"/>
    <w:rsid w:val="005B5A7C"/>
    <w:rsid w:val="005B5C92"/>
    <w:rsid w:val="005B5D69"/>
    <w:rsid w:val="005B5EF7"/>
    <w:rsid w:val="005B6094"/>
    <w:rsid w:val="005B6367"/>
    <w:rsid w:val="005B6629"/>
    <w:rsid w:val="005B666B"/>
    <w:rsid w:val="005B6769"/>
    <w:rsid w:val="005B68B9"/>
    <w:rsid w:val="005B6BCC"/>
    <w:rsid w:val="005B6C31"/>
    <w:rsid w:val="005B6CC0"/>
    <w:rsid w:val="005B6F45"/>
    <w:rsid w:val="005B7029"/>
    <w:rsid w:val="005B7367"/>
    <w:rsid w:val="005B73A2"/>
    <w:rsid w:val="005B78C1"/>
    <w:rsid w:val="005B7C89"/>
    <w:rsid w:val="005C02C7"/>
    <w:rsid w:val="005C02CE"/>
    <w:rsid w:val="005C0453"/>
    <w:rsid w:val="005C0783"/>
    <w:rsid w:val="005C0E01"/>
    <w:rsid w:val="005C15B6"/>
    <w:rsid w:val="005C1DAE"/>
    <w:rsid w:val="005C208A"/>
    <w:rsid w:val="005C26C9"/>
    <w:rsid w:val="005C276F"/>
    <w:rsid w:val="005C2DFE"/>
    <w:rsid w:val="005C2F41"/>
    <w:rsid w:val="005C2F56"/>
    <w:rsid w:val="005C3082"/>
    <w:rsid w:val="005C32AF"/>
    <w:rsid w:val="005C361F"/>
    <w:rsid w:val="005C383A"/>
    <w:rsid w:val="005C3898"/>
    <w:rsid w:val="005C3AAD"/>
    <w:rsid w:val="005C3B7A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6D52"/>
    <w:rsid w:val="005C70AB"/>
    <w:rsid w:val="005C711F"/>
    <w:rsid w:val="005C716E"/>
    <w:rsid w:val="005C7219"/>
    <w:rsid w:val="005C725C"/>
    <w:rsid w:val="005C7716"/>
    <w:rsid w:val="005C789B"/>
    <w:rsid w:val="005C7ADF"/>
    <w:rsid w:val="005D01B9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371D"/>
    <w:rsid w:val="005D3EDC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D2C"/>
    <w:rsid w:val="005D6EE1"/>
    <w:rsid w:val="005D7031"/>
    <w:rsid w:val="005D7151"/>
    <w:rsid w:val="005D71D0"/>
    <w:rsid w:val="005D72D3"/>
    <w:rsid w:val="005D7493"/>
    <w:rsid w:val="005D7541"/>
    <w:rsid w:val="005D79DE"/>
    <w:rsid w:val="005D7D5B"/>
    <w:rsid w:val="005D7DD0"/>
    <w:rsid w:val="005D7F20"/>
    <w:rsid w:val="005E0226"/>
    <w:rsid w:val="005E03AE"/>
    <w:rsid w:val="005E03F3"/>
    <w:rsid w:val="005E0686"/>
    <w:rsid w:val="005E09A0"/>
    <w:rsid w:val="005E0F3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EE4"/>
    <w:rsid w:val="005E4F08"/>
    <w:rsid w:val="005E56CF"/>
    <w:rsid w:val="005E56F8"/>
    <w:rsid w:val="005E58FF"/>
    <w:rsid w:val="005E5904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8D4"/>
    <w:rsid w:val="005E6906"/>
    <w:rsid w:val="005E7184"/>
    <w:rsid w:val="005E758B"/>
    <w:rsid w:val="005E774F"/>
    <w:rsid w:val="005E78E3"/>
    <w:rsid w:val="005E7A34"/>
    <w:rsid w:val="005E7B49"/>
    <w:rsid w:val="005F03E8"/>
    <w:rsid w:val="005F0459"/>
    <w:rsid w:val="005F0528"/>
    <w:rsid w:val="005F0652"/>
    <w:rsid w:val="005F0797"/>
    <w:rsid w:val="005F084A"/>
    <w:rsid w:val="005F12E4"/>
    <w:rsid w:val="005F1593"/>
    <w:rsid w:val="005F15A6"/>
    <w:rsid w:val="005F15EB"/>
    <w:rsid w:val="005F164B"/>
    <w:rsid w:val="005F1AC8"/>
    <w:rsid w:val="005F1B2C"/>
    <w:rsid w:val="005F1D67"/>
    <w:rsid w:val="005F1F41"/>
    <w:rsid w:val="005F21C1"/>
    <w:rsid w:val="005F2334"/>
    <w:rsid w:val="005F271F"/>
    <w:rsid w:val="005F274F"/>
    <w:rsid w:val="005F2E5B"/>
    <w:rsid w:val="005F2EF2"/>
    <w:rsid w:val="005F2FC3"/>
    <w:rsid w:val="005F317A"/>
    <w:rsid w:val="005F3274"/>
    <w:rsid w:val="005F377B"/>
    <w:rsid w:val="005F3A11"/>
    <w:rsid w:val="005F3D18"/>
    <w:rsid w:val="005F3FA8"/>
    <w:rsid w:val="005F4064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948"/>
    <w:rsid w:val="005F6E79"/>
    <w:rsid w:val="005F6E8C"/>
    <w:rsid w:val="005F73F8"/>
    <w:rsid w:val="005F7505"/>
    <w:rsid w:val="005F76B5"/>
    <w:rsid w:val="005F775F"/>
    <w:rsid w:val="005F79E4"/>
    <w:rsid w:val="005F7CEF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BC"/>
    <w:rsid w:val="006028E2"/>
    <w:rsid w:val="00602B94"/>
    <w:rsid w:val="00602CB5"/>
    <w:rsid w:val="00602E62"/>
    <w:rsid w:val="0060327A"/>
    <w:rsid w:val="00603718"/>
    <w:rsid w:val="00603773"/>
    <w:rsid w:val="006037D3"/>
    <w:rsid w:val="00603921"/>
    <w:rsid w:val="00603BB7"/>
    <w:rsid w:val="00603BC1"/>
    <w:rsid w:val="00603C09"/>
    <w:rsid w:val="00603C4D"/>
    <w:rsid w:val="00604103"/>
    <w:rsid w:val="00604A9A"/>
    <w:rsid w:val="00604E0D"/>
    <w:rsid w:val="00604E44"/>
    <w:rsid w:val="00605210"/>
    <w:rsid w:val="006056D7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F54"/>
    <w:rsid w:val="006104FD"/>
    <w:rsid w:val="00610662"/>
    <w:rsid w:val="00610686"/>
    <w:rsid w:val="00610850"/>
    <w:rsid w:val="006109C5"/>
    <w:rsid w:val="00610D3A"/>
    <w:rsid w:val="00610DE1"/>
    <w:rsid w:val="00610F0A"/>
    <w:rsid w:val="006110E9"/>
    <w:rsid w:val="006112BB"/>
    <w:rsid w:val="00611AB0"/>
    <w:rsid w:val="00611C2B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9F4"/>
    <w:rsid w:val="00614CCB"/>
    <w:rsid w:val="00614EFA"/>
    <w:rsid w:val="00615184"/>
    <w:rsid w:val="00615401"/>
    <w:rsid w:val="006157F8"/>
    <w:rsid w:val="0061595A"/>
    <w:rsid w:val="0061597E"/>
    <w:rsid w:val="00615B86"/>
    <w:rsid w:val="00615C80"/>
    <w:rsid w:val="00615D01"/>
    <w:rsid w:val="00615E06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230"/>
    <w:rsid w:val="00620459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219"/>
    <w:rsid w:val="00621649"/>
    <w:rsid w:val="00621A62"/>
    <w:rsid w:val="00621C93"/>
    <w:rsid w:val="00622192"/>
    <w:rsid w:val="0062227A"/>
    <w:rsid w:val="006223A4"/>
    <w:rsid w:val="006223A5"/>
    <w:rsid w:val="0062243A"/>
    <w:rsid w:val="00622465"/>
    <w:rsid w:val="00622538"/>
    <w:rsid w:val="00622614"/>
    <w:rsid w:val="006226BF"/>
    <w:rsid w:val="00622748"/>
    <w:rsid w:val="006228C7"/>
    <w:rsid w:val="00622B5A"/>
    <w:rsid w:val="00622C23"/>
    <w:rsid w:val="00622D72"/>
    <w:rsid w:val="00622FF8"/>
    <w:rsid w:val="006234F7"/>
    <w:rsid w:val="00623690"/>
    <w:rsid w:val="006239B6"/>
    <w:rsid w:val="00623BC4"/>
    <w:rsid w:val="00624328"/>
    <w:rsid w:val="00624696"/>
    <w:rsid w:val="006247DE"/>
    <w:rsid w:val="00624970"/>
    <w:rsid w:val="006249B3"/>
    <w:rsid w:val="00624F36"/>
    <w:rsid w:val="00625015"/>
    <w:rsid w:val="0062536D"/>
    <w:rsid w:val="006254E3"/>
    <w:rsid w:val="006255ED"/>
    <w:rsid w:val="00625626"/>
    <w:rsid w:val="00625ED3"/>
    <w:rsid w:val="006261EC"/>
    <w:rsid w:val="00626397"/>
    <w:rsid w:val="006265DB"/>
    <w:rsid w:val="00626641"/>
    <w:rsid w:val="00626746"/>
    <w:rsid w:val="0062682A"/>
    <w:rsid w:val="0062682D"/>
    <w:rsid w:val="00626AAF"/>
    <w:rsid w:val="00626AEA"/>
    <w:rsid w:val="00626E44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3E4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378"/>
    <w:rsid w:val="0063152A"/>
    <w:rsid w:val="006315FA"/>
    <w:rsid w:val="006316F6"/>
    <w:rsid w:val="00631BD0"/>
    <w:rsid w:val="0063211E"/>
    <w:rsid w:val="0063227B"/>
    <w:rsid w:val="006322AD"/>
    <w:rsid w:val="0063231A"/>
    <w:rsid w:val="0063234A"/>
    <w:rsid w:val="00632710"/>
    <w:rsid w:val="00632A44"/>
    <w:rsid w:val="00632AC1"/>
    <w:rsid w:val="00632B04"/>
    <w:rsid w:val="00632E24"/>
    <w:rsid w:val="00632ED9"/>
    <w:rsid w:val="006330A0"/>
    <w:rsid w:val="0063339C"/>
    <w:rsid w:val="00633592"/>
    <w:rsid w:val="006335B4"/>
    <w:rsid w:val="006336DC"/>
    <w:rsid w:val="00633940"/>
    <w:rsid w:val="00633A02"/>
    <w:rsid w:val="00633AD0"/>
    <w:rsid w:val="00633B02"/>
    <w:rsid w:val="0063451C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38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77D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A5"/>
    <w:rsid w:val="0064212E"/>
    <w:rsid w:val="00642183"/>
    <w:rsid w:val="00642243"/>
    <w:rsid w:val="006422FD"/>
    <w:rsid w:val="00642A08"/>
    <w:rsid w:val="00642D91"/>
    <w:rsid w:val="00642E98"/>
    <w:rsid w:val="00643010"/>
    <w:rsid w:val="00643087"/>
    <w:rsid w:val="006432A3"/>
    <w:rsid w:val="00643325"/>
    <w:rsid w:val="0064334E"/>
    <w:rsid w:val="00643941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177"/>
    <w:rsid w:val="00645187"/>
    <w:rsid w:val="00645348"/>
    <w:rsid w:val="0064534C"/>
    <w:rsid w:val="006453D7"/>
    <w:rsid w:val="0064574A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2D2"/>
    <w:rsid w:val="006504CD"/>
    <w:rsid w:val="0065072E"/>
    <w:rsid w:val="00650744"/>
    <w:rsid w:val="006509CA"/>
    <w:rsid w:val="00650A9C"/>
    <w:rsid w:val="00650D2B"/>
    <w:rsid w:val="00650FF3"/>
    <w:rsid w:val="00651228"/>
    <w:rsid w:val="00651235"/>
    <w:rsid w:val="00651484"/>
    <w:rsid w:val="00651590"/>
    <w:rsid w:val="006517FA"/>
    <w:rsid w:val="006518AE"/>
    <w:rsid w:val="00651E5E"/>
    <w:rsid w:val="00652378"/>
    <w:rsid w:val="00652592"/>
    <w:rsid w:val="006526EC"/>
    <w:rsid w:val="00652C25"/>
    <w:rsid w:val="00652F13"/>
    <w:rsid w:val="006532A8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0C5"/>
    <w:rsid w:val="006540EB"/>
    <w:rsid w:val="006546C2"/>
    <w:rsid w:val="00654A70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CB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452"/>
    <w:rsid w:val="00660676"/>
    <w:rsid w:val="006606D2"/>
    <w:rsid w:val="00660786"/>
    <w:rsid w:val="00660B4B"/>
    <w:rsid w:val="00661A5A"/>
    <w:rsid w:val="00661E55"/>
    <w:rsid w:val="00661FF4"/>
    <w:rsid w:val="0066211A"/>
    <w:rsid w:val="006624E1"/>
    <w:rsid w:val="00662AB3"/>
    <w:rsid w:val="00662BD3"/>
    <w:rsid w:val="0066315F"/>
    <w:rsid w:val="006631FC"/>
    <w:rsid w:val="00663425"/>
    <w:rsid w:val="0066347D"/>
    <w:rsid w:val="006637F0"/>
    <w:rsid w:val="00663800"/>
    <w:rsid w:val="00663B8A"/>
    <w:rsid w:val="00663D20"/>
    <w:rsid w:val="00664034"/>
    <w:rsid w:val="00664091"/>
    <w:rsid w:val="006644E1"/>
    <w:rsid w:val="00664522"/>
    <w:rsid w:val="00664A3D"/>
    <w:rsid w:val="00664AF0"/>
    <w:rsid w:val="00664C1E"/>
    <w:rsid w:val="00664DBF"/>
    <w:rsid w:val="00665059"/>
    <w:rsid w:val="00665263"/>
    <w:rsid w:val="006658AD"/>
    <w:rsid w:val="006658CD"/>
    <w:rsid w:val="0066593B"/>
    <w:rsid w:val="00665A7D"/>
    <w:rsid w:val="00665B01"/>
    <w:rsid w:val="00666079"/>
    <w:rsid w:val="00666096"/>
    <w:rsid w:val="00666363"/>
    <w:rsid w:val="00666626"/>
    <w:rsid w:val="006666CE"/>
    <w:rsid w:val="006668D2"/>
    <w:rsid w:val="006668FA"/>
    <w:rsid w:val="00666DE4"/>
    <w:rsid w:val="00666E41"/>
    <w:rsid w:val="00666E61"/>
    <w:rsid w:val="00666E62"/>
    <w:rsid w:val="00666E63"/>
    <w:rsid w:val="00666EFF"/>
    <w:rsid w:val="0066700A"/>
    <w:rsid w:val="00667137"/>
    <w:rsid w:val="0066746F"/>
    <w:rsid w:val="00667517"/>
    <w:rsid w:val="0066770D"/>
    <w:rsid w:val="00667E75"/>
    <w:rsid w:val="006701F3"/>
    <w:rsid w:val="00670797"/>
    <w:rsid w:val="00670B30"/>
    <w:rsid w:val="00670C03"/>
    <w:rsid w:val="00670DBA"/>
    <w:rsid w:val="0067141C"/>
    <w:rsid w:val="006716B7"/>
    <w:rsid w:val="00671AC7"/>
    <w:rsid w:val="00671C9E"/>
    <w:rsid w:val="00672040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11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6E6"/>
    <w:rsid w:val="00680729"/>
    <w:rsid w:val="006807B0"/>
    <w:rsid w:val="006808A1"/>
    <w:rsid w:val="00680CCC"/>
    <w:rsid w:val="00680FF0"/>
    <w:rsid w:val="0068128D"/>
    <w:rsid w:val="006812E8"/>
    <w:rsid w:val="006816D3"/>
    <w:rsid w:val="006817C3"/>
    <w:rsid w:val="00681AA1"/>
    <w:rsid w:val="00681B3E"/>
    <w:rsid w:val="00681EA3"/>
    <w:rsid w:val="00681FB8"/>
    <w:rsid w:val="00682213"/>
    <w:rsid w:val="00682321"/>
    <w:rsid w:val="006827D1"/>
    <w:rsid w:val="006828E1"/>
    <w:rsid w:val="006831BE"/>
    <w:rsid w:val="006835BD"/>
    <w:rsid w:val="00683602"/>
    <w:rsid w:val="00683634"/>
    <w:rsid w:val="00683A3A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DAB"/>
    <w:rsid w:val="00684EC9"/>
    <w:rsid w:val="00684F3D"/>
    <w:rsid w:val="0068521E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109"/>
    <w:rsid w:val="006874FB"/>
    <w:rsid w:val="0068780F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11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8FF"/>
    <w:rsid w:val="006949B2"/>
    <w:rsid w:val="00694DD6"/>
    <w:rsid w:val="006950F8"/>
    <w:rsid w:val="00695264"/>
    <w:rsid w:val="00695D73"/>
    <w:rsid w:val="00695E46"/>
    <w:rsid w:val="006961B4"/>
    <w:rsid w:val="006962A2"/>
    <w:rsid w:val="00696564"/>
    <w:rsid w:val="00696695"/>
    <w:rsid w:val="006967C7"/>
    <w:rsid w:val="00696B6E"/>
    <w:rsid w:val="00696B98"/>
    <w:rsid w:val="00696C38"/>
    <w:rsid w:val="00696CB5"/>
    <w:rsid w:val="00696E39"/>
    <w:rsid w:val="00696F58"/>
    <w:rsid w:val="006970A1"/>
    <w:rsid w:val="006971F0"/>
    <w:rsid w:val="00697214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6AE"/>
    <w:rsid w:val="006A1740"/>
    <w:rsid w:val="006A1B16"/>
    <w:rsid w:val="006A1B70"/>
    <w:rsid w:val="006A2189"/>
    <w:rsid w:val="006A2987"/>
    <w:rsid w:val="006A2CD4"/>
    <w:rsid w:val="006A2FE5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6D99"/>
    <w:rsid w:val="006A7135"/>
    <w:rsid w:val="006A7146"/>
    <w:rsid w:val="006A7201"/>
    <w:rsid w:val="006A74DC"/>
    <w:rsid w:val="006A76A3"/>
    <w:rsid w:val="006A78C2"/>
    <w:rsid w:val="006A7CEB"/>
    <w:rsid w:val="006B0158"/>
    <w:rsid w:val="006B05AC"/>
    <w:rsid w:val="006B0672"/>
    <w:rsid w:val="006B10C5"/>
    <w:rsid w:val="006B11AD"/>
    <w:rsid w:val="006B11B9"/>
    <w:rsid w:val="006B15E2"/>
    <w:rsid w:val="006B162E"/>
    <w:rsid w:val="006B19F3"/>
    <w:rsid w:val="006B1B5F"/>
    <w:rsid w:val="006B1DA4"/>
    <w:rsid w:val="006B1EDF"/>
    <w:rsid w:val="006B21BD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30D"/>
    <w:rsid w:val="006B43BE"/>
    <w:rsid w:val="006B4671"/>
    <w:rsid w:val="006B47B0"/>
    <w:rsid w:val="006B497B"/>
    <w:rsid w:val="006B4B89"/>
    <w:rsid w:val="006B4BC7"/>
    <w:rsid w:val="006B5166"/>
    <w:rsid w:val="006B5338"/>
    <w:rsid w:val="006B5403"/>
    <w:rsid w:val="006B551B"/>
    <w:rsid w:val="006B5590"/>
    <w:rsid w:val="006B570F"/>
    <w:rsid w:val="006B5842"/>
    <w:rsid w:val="006B586D"/>
    <w:rsid w:val="006B5B95"/>
    <w:rsid w:val="006B5C05"/>
    <w:rsid w:val="006B5DA2"/>
    <w:rsid w:val="006B6018"/>
    <w:rsid w:val="006B607C"/>
    <w:rsid w:val="006B61F8"/>
    <w:rsid w:val="006B66F5"/>
    <w:rsid w:val="006B6952"/>
    <w:rsid w:val="006B6975"/>
    <w:rsid w:val="006B6B1F"/>
    <w:rsid w:val="006B6B61"/>
    <w:rsid w:val="006B702C"/>
    <w:rsid w:val="006B715D"/>
    <w:rsid w:val="006B7166"/>
    <w:rsid w:val="006B7181"/>
    <w:rsid w:val="006B74F0"/>
    <w:rsid w:val="006B77D8"/>
    <w:rsid w:val="006B7827"/>
    <w:rsid w:val="006B783C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0EF8"/>
    <w:rsid w:val="006C1098"/>
    <w:rsid w:val="006C1391"/>
    <w:rsid w:val="006C1BA4"/>
    <w:rsid w:val="006C1CDF"/>
    <w:rsid w:val="006C1D57"/>
    <w:rsid w:val="006C1EE2"/>
    <w:rsid w:val="006C22CE"/>
    <w:rsid w:val="006C253B"/>
    <w:rsid w:val="006C2A66"/>
    <w:rsid w:val="006C2BC8"/>
    <w:rsid w:val="006C2C97"/>
    <w:rsid w:val="006C3342"/>
    <w:rsid w:val="006C3376"/>
    <w:rsid w:val="006C33DA"/>
    <w:rsid w:val="006C33DF"/>
    <w:rsid w:val="006C3431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AE5"/>
    <w:rsid w:val="006C5BFE"/>
    <w:rsid w:val="006C5E11"/>
    <w:rsid w:val="006C6242"/>
    <w:rsid w:val="006C69AB"/>
    <w:rsid w:val="006C69F0"/>
    <w:rsid w:val="006C6A12"/>
    <w:rsid w:val="006C6B7B"/>
    <w:rsid w:val="006C6C3F"/>
    <w:rsid w:val="006C703E"/>
    <w:rsid w:val="006C7360"/>
    <w:rsid w:val="006C7731"/>
    <w:rsid w:val="006C7859"/>
    <w:rsid w:val="006C7AAA"/>
    <w:rsid w:val="006C7FC0"/>
    <w:rsid w:val="006D01D0"/>
    <w:rsid w:val="006D0242"/>
    <w:rsid w:val="006D02D0"/>
    <w:rsid w:val="006D05EE"/>
    <w:rsid w:val="006D075F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D14"/>
    <w:rsid w:val="006D20A1"/>
    <w:rsid w:val="006D21AB"/>
    <w:rsid w:val="006D24AB"/>
    <w:rsid w:val="006D2519"/>
    <w:rsid w:val="006D2AE7"/>
    <w:rsid w:val="006D2BBE"/>
    <w:rsid w:val="006D2BC4"/>
    <w:rsid w:val="006D2C29"/>
    <w:rsid w:val="006D2D7B"/>
    <w:rsid w:val="006D35CB"/>
    <w:rsid w:val="006D3792"/>
    <w:rsid w:val="006D391F"/>
    <w:rsid w:val="006D3ACC"/>
    <w:rsid w:val="006D3B71"/>
    <w:rsid w:val="006D529F"/>
    <w:rsid w:val="006D52EE"/>
    <w:rsid w:val="006D5594"/>
    <w:rsid w:val="006D585A"/>
    <w:rsid w:val="006D5B95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4D2"/>
    <w:rsid w:val="006E052E"/>
    <w:rsid w:val="006E0706"/>
    <w:rsid w:val="006E0877"/>
    <w:rsid w:val="006E0AF7"/>
    <w:rsid w:val="006E0B49"/>
    <w:rsid w:val="006E0D05"/>
    <w:rsid w:val="006E0F4A"/>
    <w:rsid w:val="006E133E"/>
    <w:rsid w:val="006E1633"/>
    <w:rsid w:val="006E16A0"/>
    <w:rsid w:val="006E170A"/>
    <w:rsid w:val="006E184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3C1"/>
    <w:rsid w:val="006E392A"/>
    <w:rsid w:val="006E39B6"/>
    <w:rsid w:val="006E39FA"/>
    <w:rsid w:val="006E3AA6"/>
    <w:rsid w:val="006E3D36"/>
    <w:rsid w:val="006E3E4B"/>
    <w:rsid w:val="006E3F2C"/>
    <w:rsid w:val="006E4408"/>
    <w:rsid w:val="006E4666"/>
    <w:rsid w:val="006E467A"/>
    <w:rsid w:val="006E47EC"/>
    <w:rsid w:val="006E4B5B"/>
    <w:rsid w:val="006E4E01"/>
    <w:rsid w:val="006E504D"/>
    <w:rsid w:val="006E5060"/>
    <w:rsid w:val="006E526F"/>
    <w:rsid w:val="006E5375"/>
    <w:rsid w:val="006E53C7"/>
    <w:rsid w:val="006E594F"/>
    <w:rsid w:val="006E5B40"/>
    <w:rsid w:val="006E5C56"/>
    <w:rsid w:val="006E640D"/>
    <w:rsid w:val="006E6643"/>
    <w:rsid w:val="006E674A"/>
    <w:rsid w:val="006E6A41"/>
    <w:rsid w:val="006E6B2A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43C"/>
    <w:rsid w:val="006F05B0"/>
    <w:rsid w:val="006F07C1"/>
    <w:rsid w:val="006F0893"/>
    <w:rsid w:val="006F09EF"/>
    <w:rsid w:val="006F0DD7"/>
    <w:rsid w:val="006F0F8B"/>
    <w:rsid w:val="006F1006"/>
    <w:rsid w:val="006F1237"/>
    <w:rsid w:val="006F1352"/>
    <w:rsid w:val="006F135D"/>
    <w:rsid w:val="006F1737"/>
    <w:rsid w:val="006F20D1"/>
    <w:rsid w:val="006F2192"/>
    <w:rsid w:val="006F21D6"/>
    <w:rsid w:val="006F2642"/>
    <w:rsid w:val="006F274E"/>
    <w:rsid w:val="006F2F28"/>
    <w:rsid w:val="006F2F96"/>
    <w:rsid w:val="006F2FE3"/>
    <w:rsid w:val="006F3074"/>
    <w:rsid w:val="006F378C"/>
    <w:rsid w:val="006F3AED"/>
    <w:rsid w:val="006F3B9E"/>
    <w:rsid w:val="006F3DD2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20B"/>
    <w:rsid w:val="006F5557"/>
    <w:rsid w:val="006F5592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639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A77"/>
    <w:rsid w:val="00701C68"/>
    <w:rsid w:val="00701C6E"/>
    <w:rsid w:val="00701C97"/>
    <w:rsid w:val="0070246F"/>
    <w:rsid w:val="007028E1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B7"/>
    <w:rsid w:val="007060C6"/>
    <w:rsid w:val="0070642B"/>
    <w:rsid w:val="007068B2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043"/>
    <w:rsid w:val="007111B9"/>
    <w:rsid w:val="00711279"/>
    <w:rsid w:val="00711327"/>
    <w:rsid w:val="0071143D"/>
    <w:rsid w:val="00711448"/>
    <w:rsid w:val="0071176C"/>
    <w:rsid w:val="007118BB"/>
    <w:rsid w:val="00711A23"/>
    <w:rsid w:val="00711C2C"/>
    <w:rsid w:val="00711CD8"/>
    <w:rsid w:val="0071222C"/>
    <w:rsid w:val="007122D5"/>
    <w:rsid w:val="007122FE"/>
    <w:rsid w:val="007123D9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D71"/>
    <w:rsid w:val="00713D92"/>
    <w:rsid w:val="00713EAA"/>
    <w:rsid w:val="007141E8"/>
    <w:rsid w:val="00714212"/>
    <w:rsid w:val="00714254"/>
    <w:rsid w:val="0071433A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A9F"/>
    <w:rsid w:val="00716F60"/>
    <w:rsid w:val="0071710D"/>
    <w:rsid w:val="007173DF"/>
    <w:rsid w:val="0071749D"/>
    <w:rsid w:val="0071769F"/>
    <w:rsid w:val="007177A8"/>
    <w:rsid w:val="00717D4D"/>
    <w:rsid w:val="00717D74"/>
    <w:rsid w:val="007202BB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A5A"/>
    <w:rsid w:val="00722E93"/>
    <w:rsid w:val="00722FAE"/>
    <w:rsid w:val="00723214"/>
    <w:rsid w:val="00723316"/>
    <w:rsid w:val="00723448"/>
    <w:rsid w:val="007235AD"/>
    <w:rsid w:val="00723704"/>
    <w:rsid w:val="00723B80"/>
    <w:rsid w:val="00723C4B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CD6"/>
    <w:rsid w:val="00724D59"/>
    <w:rsid w:val="00724DE3"/>
    <w:rsid w:val="00725644"/>
    <w:rsid w:val="00725C09"/>
    <w:rsid w:val="00725D92"/>
    <w:rsid w:val="00725EA9"/>
    <w:rsid w:val="00725ECB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6D0"/>
    <w:rsid w:val="007308C8"/>
    <w:rsid w:val="00730917"/>
    <w:rsid w:val="00730C84"/>
    <w:rsid w:val="00730D10"/>
    <w:rsid w:val="00730E1B"/>
    <w:rsid w:val="00730EF4"/>
    <w:rsid w:val="0073188E"/>
    <w:rsid w:val="007318D9"/>
    <w:rsid w:val="00731CC5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3FE7"/>
    <w:rsid w:val="0073477F"/>
    <w:rsid w:val="00734A4C"/>
    <w:rsid w:val="00734B5F"/>
    <w:rsid w:val="00734C23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3E3"/>
    <w:rsid w:val="00736511"/>
    <w:rsid w:val="00736603"/>
    <w:rsid w:val="0073694D"/>
    <w:rsid w:val="00736A64"/>
    <w:rsid w:val="00736B87"/>
    <w:rsid w:val="0073701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6DA"/>
    <w:rsid w:val="00741761"/>
    <w:rsid w:val="00741859"/>
    <w:rsid w:val="00741A44"/>
    <w:rsid w:val="00741C03"/>
    <w:rsid w:val="00741FED"/>
    <w:rsid w:val="007422E2"/>
    <w:rsid w:val="007424CB"/>
    <w:rsid w:val="0074273A"/>
    <w:rsid w:val="007429E8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0AA"/>
    <w:rsid w:val="0074417F"/>
    <w:rsid w:val="00744490"/>
    <w:rsid w:val="00744554"/>
    <w:rsid w:val="007445D7"/>
    <w:rsid w:val="00744992"/>
    <w:rsid w:val="00744ABE"/>
    <w:rsid w:val="00744BD7"/>
    <w:rsid w:val="00744C40"/>
    <w:rsid w:val="0074501B"/>
    <w:rsid w:val="007452A3"/>
    <w:rsid w:val="00745308"/>
    <w:rsid w:val="0074593F"/>
    <w:rsid w:val="00745A0C"/>
    <w:rsid w:val="00745D47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3EA"/>
    <w:rsid w:val="007505E6"/>
    <w:rsid w:val="00750A39"/>
    <w:rsid w:val="00750A40"/>
    <w:rsid w:val="00750CE5"/>
    <w:rsid w:val="00750DAD"/>
    <w:rsid w:val="00750F70"/>
    <w:rsid w:val="00750FBE"/>
    <w:rsid w:val="0075130D"/>
    <w:rsid w:val="00751551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ACA"/>
    <w:rsid w:val="00754B2E"/>
    <w:rsid w:val="00754C2B"/>
    <w:rsid w:val="00754C8B"/>
    <w:rsid w:val="00754D5C"/>
    <w:rsid w:val="0075502E"/>
    <w:rsid w:val="00755243"/>
    <w:rsid w:val="007552EF"/>
    <w:rsid w:val="007552F2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81A"/>
    <w:rsid w:val="00761A30"/>
    <w:rsid w:val="00761F0C"/>
    <w:rsid w:val="0076200D"/>
    <w:rsid w:val="007621F7"/>
    <w:rsid w:val="0076290B"/>
    <w:rsid w:val="00762A44"/>
    <w:rsid w:val="00762C23"/>
    <w:rsid w:val="00763307"/>
    <w:rsid w:val="0076332B"/>
    <w:rsid w:val="0076426E"/>
    <w:rsid w:val="007643B7"/>
    <w:rsid w:val="00764C8F"/>
    <w:rsid w:val="00764D76"/>
    <w:rsid w:val="00764F27"/>
    <w:rsid w:val="00764FB6"/>
    <w:rsid w:val="0076507C"/>
    <w:rsid w:val="00765163"/>
    <w:rsid w:val="007651A7"/>
    <w:rsid w:val="00765654"/>
    <w:rsid w:val="00765802"/>
    <w:rsid w:val="00765A0C"/>
    <w:rsid w:val="00765D94"/>
    <w:rsid w:val="00765DE3"/>
    <w:rsid w:val="00765EA5"/>
    <w:rsid w:val="00765F09"/>
    <w:rsid w:val="00766073"/>
    <w:rsid w:val="00766277"/>
    <w:rsid w:val="0076665B"/>
    <w:rsid w:val="00766892"/>
    <w:rsid w:val="00766DBA"/>
    <w:rsid w:val="00766F1F"/>
    <w:rsid w:val="00766F45"/>
    <w:rsid w:val="007672E1"/>
    <w:rsid w:val="0076735E"/>
    <w:rsid w:val="007675DB"/>
    <w:rsid w:val="00767696"/>
    <w:rsid w:val="007677B4"/>
    <w:rsid w:val="00767B1A"/>
    <w:rsid w:val="00767D89"/>
    <w:rsid w:val="00767D93"/>
    <w:rsid w:val="00767DA1"/>
    <w:rsid w:val="0077049D"/>
    <w:rsid w:val="00770912"/>
    <w:rsid w:val="00770B6A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44C"/>
    <w:rsid w:val="007726C5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0FE"/>
    <w:rsid w:val="007751D3"/>
    <w:rsid w:val="0077531F"/>
    <w:rsid w:val="00775492"/>
    <w:rsid w:val="0077584C"/>
    <w:rsid w:val="007759FE"/>
    <w:rsid w:val="00776145"/>
    <w:rsid w:val="00776265"/>
    <w:rsid w:val="007768AE"/>
    <w:rsid w:val="0077699A"/>
    <w:rsid w:val="00776D4C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0E9F"/>
    <w:rsid w:val="007810E0"/>
    <w:rsid w:val="00781397"/>
    <w:rsid w:val="0078140E"/>
    <w:rsid w:val="007815D0"/>
    <w:rsid w:val="00781731"/>
    <w:rsid w:val="00781978"/>
    <w:rsid w:val="00781A73"/>
    <w:rsid w:val="00781BB0"/>
    <w:rsid w:val="007823A4"/>
    <w:rsid w:val="007829A7"/>
    <w:rsid w:val="007829D2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CA"/>
    <w:rsid w:val="007858AF"/>
    <w:rsid w:val="00785966"/>
    <w:rsid w:val="00785D89"/>
    <w:rsid w:val="0078604F"/>
    <w:rsid w:val="007865B0"/>
    <w:rsid w:val="007866D6"/>
    <w:rsid w:val="00786905"/>
    <w:rsid w:val="00786A1E"/>
    <w:rsid w:val="00787214"/>
    <w:rsid w:val="00787C7C"/>
    <w:rsid w:val="00787EC6"/>
    <w:rsid w:val="00787F01"/>
    <w:rsid w:val="00790050"/>
    <w:rsid w:val="007901E1"/>
    <w:rsid w:val="007904EB"/>
    <w:rsid w:val="007904F2"/>
    <w:rsid w:val="007904F9"/>
    <w:rsid w:val="0079080B"/>
    <w:rsid w:val="00790D9F"/>
    <w:rsid w:val="00791006"/>
    <w:rsid w:val="00791084"/>
    <w:rsid w:val="0079112F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24E"/>
    <w:rsid w:val="00793402"/>
    <w:rsid w:val="007938B0"/>
    <w:rsid w:val="0079392A"/>
    <w:rsid w:val="00793966"/>
    <w:rsid w:val="00793E79"/>
    <w:rsid w:val="00793F09"/>
    <w:rsid w:val="00793F1D"/>
    <w:rsid w:val="007941C8"/>
    <w:rsid w:val="007942ED"/>
    <w:rsid w:val="00794400"/>
    <w:rsid w:val="007945F3"/>
    <w:rsid w:val="007948DA"/>
    <w:rsid w:val="00794B56"/>
    <w:rsid w:val="007953EB"/>
    <w:rsid w:val="00795704"/>
    <w:rsid w:val="00795742"/>
    <w:rsid w:val="0079595C"/>
    <w:rsid w:val="00795FDC"/>
    <w:rsid w:val="00796537"/>
    <w:rsid w:val="007967DD"/>
    <w:rsid w:val="007967E4"/>
    <w:rsid w:val="00796812"/>
    <w:rsid w:val="00796A0B"/>
    <w:rsid w:val="00797183"/>
    <w:rsid w:val="007973ED"/>
    <w:rsid w:val="0079740E"/>
    <w:rsid w:val="00797619"/>
    <w:rsid w:val="007976CE"/>
    <w:rsid w:val="007A00D8"/>
    <w:rsid w:val="007A0565"/>
    <w:rsid w:val="007A06EC"/>
    <w:rsid w:val="007A0784"/>
    <w:rsid w:val="007A0805"/>
    <w:rsid w:val="007A0950"/>
    <w:rsid w:val="007A0AB5"/>
    <w:rsid w:val="007A106D"/>
    <w:rsid w:val="007A1682"/>
    <w:rsid w:val="007A1899"/>
    <w:rsid w:val="007A1AC3"/>
    <w:rsid w:val="007A1C22"/>
    <w:rsid w:val="007A1CB1"/>
    <w:rsid w:val="007A1E9E"/>
    <w:rsid w:val="007A23D6"/>
    <w:rsid w:val="007A2427"/>
    <w:rsid w:val="007A2930"/>
    <w:rsid w:val="007A2AD4"/>
    <w:rsid w:val="007A2C8C"/>
    <w:rsid w:val="007A2E3A"/>
    <w:rsid w:val="007A3790"/>
    <w:rsid w:val="007A385E"/>
    <w:rsid w:val="007A389B"/>
    <w:rsid w:val="007A3904"/>
    <w:rsid w:val="007A3B8B"/>
    <w:rsid w:val="007A3D08"/>
    <w:rsid w:val="007A3D9E"/>
    <w:rsid w:val="007A3F8C"/>
    <w:rsid w:val="007A4151"/>
    <w:rsid w:val="007A43E4"/>
    <w:rsid w:val="007A43E9"/>
    <w:rsid w:val="007A44A7"/>
    <w:rsid w:val="007A4640"/>
    <w:rsid w:val="007A4D72"/>
    <w:rsid w:val="007A4D88"/>
    <w:rsid w:val="007A4D91"/>
    <w:rsid w:val="007A551C"/>
    <w:rsid w:val="007A5A6C"/>
    <w:rsid w:val="007A5ABA"/>
    <w:rsid w:val="007A5D17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8CD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4B"/>
    <w:rsid w:val="007B3251"/>
    <w:rsid w:val="007B32D5"/>
    <w:rsid w:val="007B37EB"/>
    <w:rsid w:val="007B3AAA"/>
    <w:rsid w:val="007B3C1D"/>
    <w:rsid w:val="007B3D4F"/>
    <w:rsid w:val="007B3DF0"/>
    <w:rsid w:val="007B3F0D"/>
    <w:rsid w:val="007B408D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83E"/>
    <w:rsid w:val="007B79E6"/>
    <w:rsid w:val="007C0006"/>
    <w:rsid w:val="007C069A"/>
    <w:rsid w:val="007C07E6"/>
    <w:rsid w:val="007C08D2"/>
    <w:rsid w:val="007C0956"/>
    <w:rsid w:val="007C0A88"/>
    <w:rsid w:val="007C0AD6"/>
    <w:rsid w:val="007C1084"/>
    <w:rsid w:val="007C165B"/>
    <w:rsid w:val="007C1676"/>
    <w:rsid w:val="007C18D2"/>
    <w:rsid w:val="007C1C26"/>
    <w:rsid w:val="007C1C2C"/>
    <w:rsid w:val="007C1EDF"/>
    <w:rsid w:val="007C1F62"/>
    <w:rsid w:val="007C2409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3FC4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4DE8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8A8"/>
    <w:rsid w:val="007D108A"/>
    <w:rsid w:val="007D1172"/>
    <w:rsid w:val="007D16C8"/>
    <w:rsid w:val="007D192D"/>
    <w:rsid w:val="007D1A79"/>
    <w:rsid w:val="007D1C80"/>
    <w:rsid w:val="007D1F20"/>
    <w:rsid w:val="007D217D"/>
    <w:rsid w:val="007D21EA"/>
    <w:rsid w:val="007D226D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C0F"/>
    <w:rsid w:val="007D3EAE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6472"/>
    <w:rsid w:val="007D6566"/>
    <w:rsid w:val="007D6915"/>
    <w:rsid w:val="007D6EDB"/>
    <w:rsid w:val="007D7A43"/>
    <w:rsid w:val="007D7AF0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95F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F5C"/>
    <w:rsid w:val="007E4FA6"/>
    <w:rsid w:val="007E521C"/>
    <w:rsid w:val="007E531A"/>
    <w:rsid w:val="007E53F6"/>
    <w:rsid w:val="007E5690"/>
    <w:rsid w:val="007E5844"/>
    <w:rsid w:val="007E5ED4"/>
    <w:rsid w:val="007E5EE5"/>
    <w:rsid w:val="007E69BB"/>
    <w:rsid w:val="007E70C3"/>
    <w:rsid w:val="007E7A20"/>
    <w:rsid w:val="007E7A6A"/>
    <w:rsid w:val="007E7D04"/>
    <w:rsid w:val="007E7EF0"/>
    <w:rsid w:val="007E7F2E"/>
    <w:rsid w:val="007F0159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7B9"/>
    <w:rsid w:val="007F1B3F"/>
    <w:rsid w:val="007F2078"/>
    <w:rsid w:val="007F2290"/>
    <w:rsid w:val="007F25AD"/>
    <w:rsid w:val="007F274D"/>
    <w:rsid w:val="007F2ABB"/>
    <w:rsid w:val="007F2C24"/>
    <w:rsid w:val="007F2C25"/>
    <w:rsid w:val="007F2ECF"/>
    <w:rsid w:val="007F2F8D"/>
    <w:rsid w:val="007F3113"/>
    <w:rsid w:val="007F323B"/>
    <w:rsid w:val="007F3425"/>
    <w:rsid w:val="007F3528"/>
    <w:rsid w:val="007F35D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78F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122"/>
    <w:rsid w:val="007F6540"/>
    <w:rsid w:val="007F65F7"/>
    <w:rsid w:val="007F6CCA"/>
    <w:rsid w:val="007F6E61"/>
    <w:rsid w:val="007F6FD1"/>
    <w:rsid w:val="007F7034"/>
    <w:rsid w:val="007F7254"/>
    <w:rsid w:val="007F781D"/>
    <w:rsid w:val="007F7969"/>
    <w:rsid w:val="007F7E07"/>
    <w:rsid w:val="00800019"/>
    <w:rsid w:val="008003FF"/>
    <w:rsid w:val="00800410"/>
    <w:rsid w:val="00800491"/>
    <w:rsid w:val="008008A8"/>
    <w:rsid w:val="00800D45"/>
    <w:rsid w:val="008011DD"/>
    <w:rsid w:val="0080128B"/>
    <w:rsid w:val="00801304"/>
    <w:rsid w:val="0080152A"/>
    <w:rsid w:val="008017D6"/>
    <w:rsid w:val="00801B3A"/>
    <w:rsid w:val="00801BC2"/>
    <w:rsid w:val="00801CBE"/>
    <w:rsid w:val="00801E0A"/>
    <w:rsid w:val="00802766"/>
    <w:rsid w:val="008028E0"/>
    <w:rsid w:val="00802B64"/>
    <w:rsid w:val="00802FD3"/>
    <w:rsid w:val="00803032"/>
    <w:rsid w:val="00803421"/>
    <w:rsid w:val="00803769"/>
    <w:rsid w:val="0080392D"/>
    <w:rsid w:val="00803FAC"/>
    <w:rsid w:val="00804420"/>
    <w:rsid w:val="00804519"/>
    <w:rsid w:val="008045F7"/>
    <w:rsid w:val="00804774"/>
    <w:rsid w:val="00804B8F"/>
    <w:rsid w:val="00804B99"/>
    <w:rsid w:val="00804BFA"/>
    <w:rsid w:val="0080534E"/>
    <w:rsid w:val="0080556C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73A"/>
    <w:rsid w:val="008079B5"/>
    <w:rsid w:val="00807BE4"/>
    <w:rsid w:val="0081066C"/>
    <w:rsid w:val="00810979"/>
    <w:rsid w:val="00810AEE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DF4"/>
    <w:rsid w:val="00811E7C"/>
    <w:rsid w:val="00811EC9"/>
    <w:rsid w:val="00811ED5"/>
    <w:rsid w:val="00811EEE"/>
    <w:rsid w:val="00812371"/>
    <w:rsid w:val="0081255A"/>
    <w:rsid w:val="00812987"/>
    <w:rsid w:val="00812B08"/>
    <w:rsid w:val="00812B91"/>
    <w:rsid w:val="00812E82"/>
    <w:rsid w:val="00813A22"/>
    <w:rsid w:val="00813ACB"/>
    <w:rsid w:val="00813C47"/>
    <w:rsid w:val="00813C61"/>
    <w:rsid w:val="00813D59"/>
    <w:rsid w:val="00813D9D"/>
    <w:rsid w:val="00813E8A"/>
    <w:rsid w:val="00814013"/>
    <w:rsid w:val="00814056"/>
    <w:rsid w:val="0081425C"/>
    <w:rsid w:val="00814622"/>
    <w:rsid w:val="008146DA"/>
    <w:rsid w:val="008146EA"/>
    <w:rsid w:val="00814BF7"/>
    <w:rsid w:val="008154CB"/>
    <w:rsid w:val="00815BBC"/>
    <w:rsid w:val="00815C92"/>
    <w:rsid w:val="00816340"/>
    <w:rsid w:val="008165BF"/>
    <w:rsid w:val="008166A2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3"/>
    <w:rsid w:val="008179D9"/>
    <w:rsid w:val="008179DD"/>
    <w:rsid w:val="00817A36"/>
    <w:rsid w:val="00817A5F"/>
    <w:rsid w:val="00820438"/>
    <w:rsid w:val="0082058F"/>
    <w:rsid w:val="00820868"/>
    <w:rsid w:val="00820896"/>
    <w:rsid w:val="00820AFD"/>
    <w:rsid w:val="00820B98"/>
    <w:rsid w:val="00820BA5"/>
    <w:rsid w:val="00820DE7"/>
    <w:rsid w:val="008214A1"/>
    <w:rsid w:val="0082159B"/>
    <w:rsid w:val="0082196C"/>
    <w:rsid w:val="00821A37"/>
    <w:rsid w:val="00821BEC"/>
    <w:rsid w:val="00821FFC"/>
    <w:rsid w:val="008220EB"/>
    <w:rsid w:val="0082239F"/>
    <w:rsid w:val="00822791"/>
    <w:rsid w:val="00822836"/>
    <w:rsid w:val="00822AC2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ADB"/>
    <w:rsid w:val="00824B3B"/>
    <w:rsid w:val="00824CA0"/>
    <w:rsid w:val="00824DDA"/>
    <w:rsid w:val="00824DEA"/>
    <w:rsid w:val="00824E0B"/>
    <w:rsid w:val="00824E53"/>
    <w:rsid w:val="00824F82"/>
    <w:rsid w:val="008252EA"/>
    <w:rsid w:val="0082530D"/>
    <w:rsid w:val="00825816"/>
    <w:rsid w:val="008258CD"/>
    <w:rsid w:val="00825A47"/>
    <w:rsid w:val="00825ADF"/>
    <w:rsid w:val="00825F30"/>
    <w:rsid w:val="00826034"/>
    <w:rsid w:val="00826077"/>
    <w:rsid w:val="008261E3"/>
    <w:rsid w:val="00826721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7EC"/>
    <w:rsid w:val="00834A0D"/>
    <w:rsid w:val="00834BB5"/>
    <w:rsid w:val="00834C44"/>
    <w:rsid w:val="008351F3"/>
    <w:rsid w:val="008353A2"/>
    <w:rsid w:val="008354E0"/>
    <w:rsid w:val="00835550"/>
    <w:rsid w:val="0083599E"/>
    <w:rsid w:val="00835CEF"/>
    <w:rsid w:val="00835D45"/>
    <w:rsid w:val="00835D51"/>
    <w:rsid w:val="00835F79"/>
    <w:rsid w:val="00836279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14"/>
    <w:rsid w:val="00840486"/>
    <w:rsid w:val="0084065B"/>
    <w:rsid w:val="00840CC6"/>
    <w:rsid w:val="00840E0D"/>
    <w:rsid w:val="008410F8"/>
    <w:rsid w:val="008416B6"/>
    <w:rsid w:val="008416CB"/>
    <w:rsid w:val="00841719"/>
    <w:rsid w:val="0084172F"/>
    <w:rsid w:val="008418BF"/>
    <w:rsid w:val="00841B31"/>
    <w:rsid w:val="00841F9B"/>
    <w:rsid w:val="008420DC"/>
    <w:rsid w:val="00842226"/>
    <w:rsid w:val="00842590"/>
    <w:rsid w:val="00842758"/>
    <w:rsid w:val="00842A88"/>
    <w:rsid w:val="00842B0B"/>
    <w:rsid w:val="00842B0E"/>
    <w:rsid w:val="00842B76"/>
    <w:rsid w:val="008430E1"/>
    <w:rsid w:val="0084328B"/>
    <w:rsid w:val="00843385"/>
    <w:rsid w:val="008438F5"/>
    <w:rsid w:val="00843B64"/>
    <w:rsid w:val="00843DC8"/>
    <w:rsid w:val="00843E77"/>
    <w:rsid w:val="00843F52"/>
    <w:rsid w:val="00844151"/>
    <w:rsid w:val="00844242"/>
    <w:rsid w:val="00844301"/>
    <w:rsid w:val="00844BA2"/>
    <w:rsid w:val="00844E9E"/>
    <w:rsid w:val="0084573C"/>
    <w:rsid w:val="008457FF"/>
    <w:rsid w:val="00845A43"/>
    <w:rsid w:val="00845D31"/>
    <w:rsid w:val="0084607C"/>
    <w:rsid w:val="0084623E"/>
    <w:rsid w:val="008462C1"/>
    <w:rsid w:val="008463ED"/>
    <w:rsid w:val="00846465"/>
    <w:rsid w:val="00846512"/>
    <w:rsid w:val="0084660E"/>
    <w:rsid w:val="00846684"/>
    <w:rsid w:val="008466EF"/>
    <w:rsid w:val="0084673D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5E3"/>
    <w:rsid w:val="00851868"/>
    <w:rsid w:val="00851A3F"/>
    <w:rsid w:val="00851D82"/>
    <w:rsid w:val="00851DB2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3D3F"/>
    <w:rsid w:val="0085418C"/>
    <w:rsid w:val="008542B4"/>
    <w:rsid w:val="00854491"/>
    <w:rsid w:val="008545DD"/>
    <w:rsid w:val="00854760"/>
    <w:rsid w:val="00854FED"/>
    <w:rsid w:val="0085514B"/>
    <w:rsid w:val="00855320"/>
    <w:rsid w:val="00855422"/>
    <w:rsid w:val="0085544B"/>
    <w:rsid w:val="00855A64"/>
    <w:rsid w:val="00855AB7"/>
    <w:rsid w:val="00855FEF"/>
    <w:rsid w:val="008560B2"/>
    <w:rsid w:val="008563BC"/>
    <w:rsid w:val="008563C8"/>
    <w:rsid w:val="00856569"/>
    <w:rsid w:val="00856643"/>
    <w:rsid w:val="00856836"/>
    <w:rsid w:val="008568F2"/>
    <w:rsid w:val="00856AD6"/>
    <w:rsid w:val="00856C33"/>
    <w:rsid w:val="00856E93"/>
    <w:rsid w:val="00857033"/>
    <w:rsid w:val="0085723C"/>
    <w:rsid w:val="00857430"/>
    <w:rsid w:val="008577DD"/>
    <w:rsid w:val="00857809"/>
    <w:rsid w:val="008578CF"/>
    <w:rsid w:val="008578D7"/>
    <w:rsid w:val="00857978"/>
    <w:rsid w:val="00857B4B"/>
    <w:rsid w:val="00857C8B"/>
    <w:rsid w:val="00857E2B"/>
    <w:rsid w:val="00860430"/>
    <w:rsid w:val="008604EF"/>
    <w:rsid w:val="00860683"/>
    <w:rsid w:val="00860799"/>
    <w:rsid w:val="00860850"/>
    <w:rsid w:val="00860987"/>
    <w:rsid w:val="00860B03"/>
    <w:rsid w:val="00860BF4"/>
    <w:rsid w:val="00860C65"/>
    <w:rsid w:val="00860EB1"/>
    <w:rsid w:val="00861835"/>
    <w:rsid w:val="008618AD"/>
    <w:rsid w:val="00861A0C"/>
    <w:rsid w:val="00861FCD"/>
    <w:rsid w:val="0086200F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7DF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258"/>
    <w:rsid w:val="0086559C"/>
    <w:rsid w:val="008656DE"/>
    <w:rsid w:val="0086589B"/>
    <w:rsid w:val="008658E7"/>
    <w:rsid w:val="00865D6F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571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07"/>
    <w:rsid w:val="00873913"/>
    <w:rsid w:val="00873936"/>
    <w:rsid w:val="0087394C"/>
    <w:rsid w:val="00873CA4"/>
    <w:rsid w:val="00873F7F"/>
    <w:rsid w:val="00874095"/>
    <w:rsid w:val="008740BE"/>
    <w:rsid w:val="0087427F"/>
    <w:rsid w:val="008742E3"/>
    <w:rsid w:val="0087492F"/>
    <w:rsid w:val="00874D95"/>
    <w:rsid w:val="00874E83"/>
    <w:rsid w:val="008751EA"/>
    <w:rsid w:val="008753CD"/>
    <w:rsid w:val="008753FC"/>
    <w:rsid w:val="00875506"/>
    <w:rsid w:val="008757E3"/>
    <w:rsid w:val="00875BFD"/>
    <w:rsid w:val="00876004"/>
    <w:rsid w:val="00876286"/>
    <w:rsid w:val="00876535"/>
    <w:rsid w:val="00876609"/>
    <w:rsid w:val="00876988"/>
    <w:rsid w:val="008769CF"/>
    <w:rsid w:val="00876C9E"/>
    <w:rsid w:val="00876CCD"/>
    <w:rsid w:val="00876D42"/>
    <w:rsid w:val="00876F2B"/>
    <w:rsid w:val="00877106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77F44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1F"/>
    <w:rsid w:val="0088336E"/>
    <w:rsid w:val="00883650"/>
    <w:rsid w:val="0088397A"/>
    <w:rsid w:val="00883ADC"/>
    <w:rsid w:val="00883B30"/>
    <w:rsid w:val="00883DB4"/>
    <w:rsid w:val="00884050"/>
    <w:rsid w:val="00884373"/>
    <w:rsid w:val="0088445E"/>
    <w:rsid w:val="00884489"/>
    <w:rsid w:val="008845C4"/>
    <w:rsid w:val="0088468D"/>
    <w:rsid w:val="0088481A"/>
    <w:rsid w:val="00884B74"/>
    <w:rsid w:val="00884B8F"/>
    <w:rsid w:val="0088523F"/>
    <w:rsid w:val="00885504"/>
    <w:rsid w:val="00885BC1"/>
    <w:rsid w:val="008867C3"/>
    <w:rsid w:val="00886908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D03"/>
    <w:rsid w:val="00890E62"/>
    <w:rsid w:val="00890FAE"/>
    <w:rsid w:val="00891150"/>
    <w:rsid w:val="008911FF"/>
    <w:rsid w:val="00891225"/>
    <w:rsid w:val="008913F0"/>
    <w:rsid w:val="00891AA8"/>
    <w:rsid w:val="00891B02"/>
    <w:rsid w:val="00891B74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F85"/>
    <w:rsid w:val="008946CB"/>
    <w:rsid w:val="008948DE"/>
    <w:rsid w:val="00894D64"/>
    <w:rsid w:val="00894FFF"/>
    <w:rsid w:val="0089513B"/>
    <w:rsid w:val="008952DA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CC"/>
    <w:rsid w:val="00897213"/>
    <w:rsid w:val="00897372"/>
    <w:rsid w:val="008976B7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3C"/>
    <w:rsid w:val="008A19EF"/>
    <w:rsid w:val="008A1B81"/>
    <w:rsid w:val="008A1C92"/>
    <w:rsid w:val="008A1E10"/>
    <w:rsid w:val="008A1FC7"/>
    <w:rsid w:val="008A2028"/>
    <w:rsid w:val="008A217D"/>
    <w:rsid w:val="008A2752"/>
    <w:rsid w:val="008A29C9"/>
    <w:rsid w:val="008A2F13"/>
    <w:rsid w:val="008A2F8F"/>
    <w:rsid w:val="008A375D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20"/>
    <w:rsid w:val="008A4B8A"/>
    <w:rsid w:val="008A4CBF"/>
    <w:rsid w:val="008A4F5E"/>
    <w:rsid w:val="008A5189"/>
    <w:rsid w:val="008A54AD"/>
    <w:rsid w:val="008A5519"/>
    <w:rsid w:val="008A55A2"/>
    <w:rsid w:val="008A5CF1"/>
    <w:rsid w:val="008A5FE5"/>
    <w:rsid w:val="008A61DD"/>
    <w:rsid w:val="008A62C0"/>
    <w:rsid w:val="008A632B"/>
    <w:rsid w:val="008A67BD"/>
    <w:rsid w:val="008A6A2B"/>
    <w:rsid w:val="008A70BB"/>
    <w:rsid w:val="008A717B"/>
    <w:rsid w:val="008A71DC"/>
    <w:rsid w:val="008A7309"/>
    <w:rsid w:val="008A7415"/>
    <w:rsid w:val="008A7900"/>
    <w:rsid w:val="008A7F6D"/>
    <w:rsid w:val="008B0320"/>
    <w:rsid w:val="008B0413"/>
    <w:rsid w:val="008B05C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B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16"/>
    <w:rsid w:val="008B675D"/>
    <w:rsid w:val="008B6785"/>
    <w:rsid w:val="008B679F"/>
    <w:rsid w:val="008B67A2"/>
    <w:rsid w:val="008B6909"/>
    <w:rsid w:val="008B6A02"/>
    <w:rsid w:val="008B6AD1"/>
    <w:rsid w:val="008B72C7"/>
    <w:rsid w:val="008B777E"/>
    <w:rsid w:val="008B7C7F"/>
    <w:rsid w:val="008C0127"/>
    <w:rsid w:val="008C02E4"/>
    <w:rsid w:val="008C0705"/>
    <w:rsid w:val="008C0AE9"/>
    <w:rsid w:val="008C0BFA"/>
    <w:rsid w:val="008C0EE3"/>
    <w:rsid w:val="008C0F4D"/>
    <w:rsid w:val="008C1516"/>
    <w:rsid w:val="008C1761"/>
    <w:rsid w:val="008C17C6"/>
    <w:rsid w:val="008C1C0E"/>
    <w:rsid w:val="008C1DBC"/>
    <w:rsid w:val="008C1E6D"/>
    <w:rsid w:val="008C1F32"/>
    <w:rsid w:val="008C21BE"/>
    <w:rsid w:val="008C225C"/>
    <w:rsid w:val="008C2286"/>
    <w:rsid w:val="008C238F"/>
    <w:rsid w:val="008C2666"/>
    <w:rsid w:val="008C286B"/>
    <w:rsid w:val="008C28E5"/>
    <w:rsid w:val="008C2FF7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432"/>
    <w:rsid w:val="008C55E7"/>
    <w:rsid w:val="008C56A2"/>
    <w:rsid w:val="008C5980"/>
    <w:rsid w:val="008C5AE1"/>
    <w:rsid w:val="008C5C7E"/>
    <w:rsid w:val="008C61DD"/>
    <w:rsid w:val="008C63AA"/>
    <w:rsid w:val="008C65A7"/>
    <w:rsid w:val="008C6893"/>
    <w:rsid w:val="008C6B8B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BFA"/>
    <w:rsid w:val="008D2C31"/>
    <w:rsid w:val="008D2CEF"/>
    <w:rsid w:val="008D2CF1"/>
    <w:rsid w:val="008D2E65"/>
    <w:rsid w:val="008D3080"/>
    <w:rsid w:val="008D30EA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4F7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19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2A"/>
    <w:rsid w:val="008E58E2"/>
    <w:rsid w:val="008E5C72"/>
    <w:rsid w:val="008E5CC2"/>
    <w:rsid w:val="008E5ECF"/>
    <w:rsid w:val="008E5F05"/>
    <w:rsid w:val="008E6395"/>
    <w:rsid w:val="008E6552"/>
    <w:rsid w:val="008E6619"/>
    <w:rsid w:val="008E67EF"/>
    <w:rsid w:val="008E689A"/>
    <w:rsid w:val="008E6B22"/>
    <w:rsid w:val="008E6FD1"/>
    <w:rsid w:val="008E6FEF"/>
    <w:rsid w:val="008E729B"/>
    <w:rsid w:val="008E7388"/>
    <w:rsid w:val="008E7755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B60"/>
    <w:rsid w:val="008F1C32"/>
    <w:rsid w:val="008F1C51"/>
    <w:rsid w:val="008F20C7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33"/>
    <w:rsid w:val="008F52CE"/>
    <w:rsid w:val="008F54AC"/>
    <w:rsid w:val="008F5C02"/>
    <w:rsid w:val="008F5C89"/>
    <w:rsid w:val="008F601C"/>
    <w:rsid w:val="008F624E"/>
    <w:rsid w:val="008F64D6"/>
    <w:rsid w:val="008F6C90"/>
    <w:rsid w:val="008F6EB9"/>
    <w:rsid w:val="008F6FFB"/>
    <w:rsid w:val="008F70B4"/>
    <w:rsid w:val="008F780F"/>
    <w:rsid w:val="008F7CC4"/>
    <w:rsid w:val="008F7EBF"/>
    <w:rsid w:val="008F7EE4"/>
    <w:rsid w:val="008F7EFA"/>
    <w:rsid w:val="0090020A"/>
    <w:rsid w:val="009003D2"/>
    <w:rsid w:val="00900C49"/>
    <w:rsid w:val="00900ECA"/>
    <w:rsid w:val="00900FA0"/>
    <w:rsid w:val="0090101B"/>
    <w:rsid w:val="0090102E"/>
    <w:rsid w:val="00901279"/>
    <w:rsid w:val="0090170D"/>
    <w:rsid w:val="00901792"/>
    <w:rsid w:val="00901889"/>
    <w:rsid w:val="00901EC3"/>
    <w:rsid w:val="009021A0"/>
    <w:rsid w:val="00902848"/>
    <w:rsid w:val="009029F1"/>
    <w:rsid w:val="00902D35"/>
    <w:rsid w:val="00902D9B"/>
    <w:rsid w:val="00902F76"/>
    <w:rsid w:val="00903146"/>
    <w:rsid w:val="009031BD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CE0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CF3"/>
    <w:rsid w:val="00912D87"/>
    <w:rsid w:val="00912F11"/>
    <w:rsid w:val="00913894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573"/>
    <w:rsid w:val="0091559C"/>
    <w:rsid w:val="00915832"/>
    <w:rsid w:val="00915863"/>
    <w:rsid w:val="009158B7"/>
    <w:rsid w:val="009158CF"/>
    <w:rsid w:val="00915A3B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24A"/>
    <w:rsid w:val="009172C1"/>
    <w:rsid w:val="009176E3"/>
    <w:rsid w:val="00917C59"/>
    <w:rsid w:val="009201B7"/>
    <w:rsid w:val="009201F6"/>
    <w:rsid w:val="00920378"/>
    <w:rsid w:val="009204C9"/>
    <w:rsid w:val="0092067F"/>
    <w:rsid w:val="00920840"/>
    <w:rsid w:val="009208CA"/>
    <w:rsid w:val="00920E4C"/>
    <w:rsid w:val="00920E8B"/>
    <w:rsid w:val="009211C9"/>
    <w:rsid w:val="009214BE"/>
    <w:rsid w:val="009217AC"/>
    <w:rsid w:val="009217B1"/>
    <w:rsid w:val="009219B6"/>
    <w:rsid w:val="00921C5D"/>
    <w:rsid w:val="00921D73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2F22"/>
    <w:rsid w:val="00923176"/>
    <w:rsid w:val="00923183"/>
    <w:rsid w:val="009231B4"/>
    <w:rsid w:val="009232B1"/>
    <w:rsid w:val="00923E74"/>
    <w:rsid w:val="00923FBA"/>
    <w:rsid w:val="00924332"/>
    <w:rsid w:val="0092453A"/>
    <w:rsid w:val="00924A46"/>
    <w:rsid w:val="00924B24"/>
    <w:rsid w:val="00924D7F"/>
    <w:rsid w:val="009255B6"/>
    <w:rsid w:val="00925847"/>
    <w:rsid w:val="00925A64"/>
    <w:rsid w:val="00925C7C"/>
    <w:rsid w:val="00925D3A"/>
    <w:rsid w:val="00925F09"/>
    <w:rsid w:val="009261F3"/>
    <w:rsid w:val="009264FF"/>
    <w:rsid w:val="009265B8"/>
    <w:rsid w:val="00926768"/>
    <w:rsid w:val="00926A68"/>
    <w:rsid w:val="00926C76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407"/>
    <w:rsid w:val="0093179A"/>
    <w:rsid w:val="00931AA4"/>
    <w:rsid w:val="00931CB1"/>
    <w:rsid w:val="009321CE"/>
    <w:rsid w:val="0093282C"/>
    <w:rsid w:val="0093283A"/>
    <w:rsid w:val="009328F4"/>
    <w:rsid w:val="00932B2B"/>
    <w:rsid w:val="00932BFC"/>
    <w:rsid w:val="00933178"/>
    <w:rsid w:val="009332C2"/>
    <w:rsid w:val="00933864"/>
    <w:rsid w:val="00933943"/>
    <w:rsid w:val="00933B8E"/>
    <w:rsid w:val="00933DB1"/>
    <w:rsid w:val="00933E8E"/>
    <w:rsid w:val="0093432D"/>
    <w:rsid w:val="0093435D"/>
    <w:rsid w:val="0093445B"/>
    <w:rsid w:val="0093472C"/>
    <w:rsid w:val="0093477F"/>
    <w:rsid w:val="00934905"/>
    <w:rsid w:val="00934B08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05D"/>
    <w:rsid w:val="00937508"/>
    <w:rsid w:val="0093757B"/>
    <w:rsid w:val="00937734"/>
    <w:rsid w:val="00937942"/>
    <w:rsid w:val="00937EBF"/>
    <w:rsid w:val="00937FDA"/>
    <w:rsid w:val="0094006D"/>
    <w:rsid w:val="00940076"/>
    <w:rsid w:val="009401C4"/>
    <w:rsid w:val="00940491"/>
    <w:rsid w:val="0094068C"/>
    <w:rsid w:val="00940795"/>
    <w:rsid w:val="00940A34"/>
    <w:rsid w:val="00940CF8"/>
    <w:rsid w:val="00940F1E"/>
    <w:rsid w:val="00941240"/>
    <w:rsid w:val="009412D8"/>
    <w:rsid w:val="00941375"/>
    <w:rsid w:val="0094139A"/>
    <w:rsid w:val="009413F0"/>
    <w:rsid w:val="009414B7"/>
    <w:rsid w:val="00941666"/>
    <w:rsid w:val="00941978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403"/>
    <w:rsid w:val="00943794"/>
    <w:rsid w:val="00943871"/>
    <w:rsid w:val="00943ABF"/>
    <w:rsid w:val="00943D35"/>
    <w:rsid w:val="00943EBE"/>
    <w:rsid w:val="00944230"/>
    <w:rsid w:val="009442F1"/>
    <w:rsid w:val="009443C8"/>
    <w:rsid w:val="00944537"/>
    <w:rsid w:val="009447E8"/>
    <w:rsid w:val="009447FE"/>
    <w:rsid w:val="0094485F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2A1"/>
    <w:rsid w:val="00946435"/>
    <w:rsid w:val="009466F8"/>
    <w:rsid w:val="009469EF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1C2"/>
    <w:rsid w:val="00951310"/>
    <w:rsid w:val="0095167E"/>
    <w:rsid w:val="009516E9"/>
    <w:rsid w:val="009516F1"/>
    <w:rsid w:val="009519C3"/>
    <w:rsid w:val="00951ED8"/>
    <w:rsid w:val="00952634"/>
    <w:rsid w:val="00952A27"/>
    <w:rsid w:val="00952B76"/>
    <w:rsid w:val="0095303D"/>
    <w:rsid w:val="0095317E"/>
    <w:rsid w:val="00953635"/>
    <w:rsid w:val="00953D2E"/>
    <w:rsid w:val="00953F41"/>
    <w:rsid w:val="00954441"/>
    <w:rsid w:val="00954594"/>
    <w:rsid w:val="0095462C"/>
    <w:rsid w:val="00954820"/>
    <w:rsid w:val="00954981"/>
    <w:rsid w:val="00954AA4"/>
    <w:rsid w:val="00954ADA"/>
    <w:rsid w:val="00954D28"/>
    <w:rsid w:val="00954DFC"/>
    <w:rsid w:val="00954F73"/>
    <w:rsid w:val="0095513C"/>
    <w:rsid w:val="0095541C"/>
    <w:rsid w:val="00955555"/>
    <w:rsid w:val="009556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449"/>
    <w:rsid w:val="00961582"/>
    <w:rsid w:val="00961ADE"/>
    <w:rsid w:val="00962008"/>
    <w:rsid w:val="0096280C"/>
    <w:rsid w:val="009629BA"/>
    <w:rsid w:val="0096346E"/>
    <w:rsid w:val="00963758"/>
    <w:rsid w:val="00963B26"/>
    <w:rsid w:val="00963B5E"/>
    <w:rsid w:val="00963BD0"/>
    <w:rsid w:val="00964261"/>
    <w:rsid w:val="00964423"/>
    <w:rsid w:val="00964485"/>
    <w:rsid w:val="0096450A"/>
    <w:rsid w:val="009645FA"/>
    <w:rsid w:val="00964608"/>
    <w:rsid w:val="00964A7D"/>
    <w:rsid w:val="00964D10"/>
    <w:rsid w:val="00964E35"/>
    <w:rsid w:val="009657B3"/>
    <w:rsid w:val="00965AB7"/>
    <w:rsid w:val="00965C59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42"/>
    <w:rsid w:val="00967FDA"/>
    <w:rsid w:val="0097017E"/>
    <w:rsid w:val="009702C8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BFB"/>
    <w:rsid w:val="00973C0A"/>
    <w:rsid w:val="00974713"/>
    <w:rsid w:val="00974736"/>
    <w:rsid w:val="009748CF"/>
    <w:rsid w:val="009748D4"/>
    <w:rsid w:val="0097499F"/>
    <w:rsid w:val="009749A9"/>
    <w:rsid w:val="009749E6"/>
    <w:rsid w:val="00974CEE"/>
    <w:rsid w:val="00974F88"/>
    <w:rsid w:val="0097503B"/>
    <w:rsid w:val="00975246"/>
    <w:rsid w:val="00975252"/>
    <w:rsid w:val="009755E0"/>
    <w:rsid w:val="0097564E"/>
    <w:rsid w:val="009756EB"/>
    <w:rsid w:val="0097582E"/>
    <w:rsid w:val="009758CF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9C6"/>
    <w:rsid w:val="00976A8C"/>
    <w:rsid w:val="00976CF8"/>
    <w:rsid w:val="00976D13"/>
    <w:rsid w:val="00976D94"/>
    <w:rsid w:val="00976F33"/>
    <w:rsid w:val="00976F5B"/>
    <w:rsid w:val="00977510"/>
    <w:rsid w:val="009775BF"/>
    <w:rsid w:val="00977677"/>
    <w:rsid w:val="009777FC"/>
    <w:rsid w:val="0098010D"/>
    <w:rsid w:val="0098018B"/>
    <w:rsid w:val="00980309"/>
    <w:rsid w:val="00980C0F"/>
    <w:rsid w:val="00980C49"/>
    <w:rsid w:val="00981036"/>
    <w:rsid w:val="00981C9B"/>
    <w:rsid w:val="0098213F"/>
    <w:rsid w:val="00982700"/>
    <w:rsid w:val="00982A74"/>
    <w:rsid w:val="00982F56"/>
    <w:rsid w:val="009834DF"/>
    <w:rsid w:val="009835B8"/>
    <w:rsid w:val="00983783"/>
    <w:rsid w:val="0098398D"/>
    <w:rsid w:val="00983A1E"/>
    <w:rsid w:val="00983CF4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94"/>
    <w:rsid w:val="009858BF"/>
    <w:rsid w:val="0098598E"/>
    <w:rsid w:val="00985AC3"/>
    <w:rsid w:val="00986340"/>
    <w:rsid w:val="0098660F"/>
    <w:rsid w:val="0098691F"/>
    <w:rsid w:val="00986B52"/>
    <w:rsid w:val="00986C8A"/>
    <w:rsid w:val="00986DAB"/>
    <w:rsid w:val="00986E11"/>
    <w:rsid w:val="00986EA9"/>
    <w:rsid w:val="00987107"/>
    <w:rsid w:val="009873AF"/>
    <w:rsid w:val="00987632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5F"/>
    <w:rsid w:val="0099147A"/>
    <w:rsid w:val="0099155E"/>
    <w:rsid w:val="009916AE"/>
    <w:rsid w:val="0099181E"/>
    <w:rsid w:val="0099192E"/>
    <w:rsid w:val="009919FC"/>
    <w:rsid w:val="00991AF3"/>
    <w:rsid w:val="00991D79"/>
    <w:rsid w:val="009925F7"/>
    <w:rsid w:val="009926AB"/>
    <w:rsid w:val="009928CD"/>
    <w:rsid w:val="00992D42"/>
    <w:rsid w:val="00992F6B"/>
    <w:rsid w:val="00992F74"/>
    <w:rsid w:val="00993478"/>
    <w:rsid w:val="009936AE"/>
    <w:rsid w:val="00993B4A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75D"/>
    <w:rsid w:val="0099580F"/>
    <w:rsid w:val="0099582E"/>
    <w:rsid w:val="00995A1B"/>
    <w:rsid w:val="00995E4E"/>
    <w:rsid w:val="00995F81"/>
    <w:rsid w:val="00995FAA"/>
    <w:rsid w:val="00995FDF"/>
    <w:rsid w:val="009962E1"/>
    <w:rsid w:val="009963BD"/>
    <w:rsid w:val="0099647C"/>
    <w:rsid w:val="009964D7"/>
    <w:rsid w:val="00996A01"/>
    <w:rsid w:val="00996CF6"/>
    <w:rsid w:val="00996E55"/>
    <w:rsid w:val="00996F8D"/>
    <w:rsid w:val="00996FDF"/>
    <w:rsid w:val="00997F8A"/>
    <w:rsid w:val="009A0289"/>
    <w:rsid w:val="009A04C0"/>
    <w:rsid w:val="009A0C94"/>
    <w:rsid w:val="009A0DFA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751"/>
    <w:rsid w:val="009A2F56"/>
    <w:rsid w:val="009A369D"/>
    <w:rsid w:val="009A3959"/>
    <w:rsid w:val="009A3C5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276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C74"/>
    <w:rsid w:val="009B1D5D"/>
    <w:rsid w:val="009B1DF2"/>
    <w:rsid w:val="009B21ED"/>
    <w:rsid w:val="009B29E5"/>
    <w:rsid w:val="009B2A2B"/>
    <w:rsid w:val="009B2A8E"/>
    <w:rsid w:val="009B2B52"/>
    <w:rsid w:val="009B30C1"/>
    <w:rsid w:val="009B376D"/>
    <w:rsid w:val="009B3D7B"/>
    <w:rsid w:val="009B4023"/>
    <w:rsid w:val="009B4236"/>
    <w:rsid w:val="009B466A"/>
    <w:rsid w:val="009B4788"/>
    <w:rsid w:val="009B4A5E"/>
    <w:rsid w:val="009B4C04"/>
    <w:rsid w:val="009B4CB6"/>
    <w:rsid w:val="009B4E97"/>
    <w:rsid w:val="009B51E7"/>
    <w:rsid w:val="009B5204"/>
    <w:rsid w:val="009B5295"/>
    <w:rsid w:val="009B5925"/>
    <w:rsid w:val="009B5A8E"/>
    <w:rsid w:val="009B5C0E"/>
    <w:rsid w:val="009B5DB9"/>
    <w:rsid w:val="009B5EB9"/>
    <w:rsid w:val="009B61FC"/>
    <w:rsid w:val="009B627B"/>
    <w:rsid w:val="009B670E"/>
    <w:rsid w:val="009B69A9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7A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700E"/>
    <w:rsid w:val="009C7136"/>
    <w:rsid w:val="009C7351"/>
    <w:rsid w:val="009C73E7"/>
    <w:rsid w:val="009C743B"/>
    <w:rsid w:val="009C745E"/>
    <w:rsid w:val="009C76EB"/>
    <w:rsid w:val="009C77A7"/>
    <w:rsid w:val="009C7DB6"/>
    <w:rsid w:val="009C7E5A"/>
    <w:rsid w:val="009C7F48"/>
    <w:rsid w:val="009D02D8"/>
    <w:rsid w:val="009D03EE"/>
    <w:rsid w:val="009D079B"/>
    <w:rsid w:val="009D0B26"/>
    <w:rsid w:val="009D0D8D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2CD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5F3E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CF6"/>
    <w:rsid w:val="009D6EE0"/>
    <w:rsid w:val="009D70DC"/>
    <w:rsid w:val="009D7438"/>
    <w:rsid w:val="009D769D"/>
    <w:rsid w:val="009D7DA2"/>
    <w:rsid w:val="009D7F08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33F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2EBA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6A7"/>
    <w:rsid w:val="009E497A"/>
    <w:rsid w:val="009E4B26"/>
    <w:rsid w:val="009E4C34"/>
    <w:rsid w:val="009E4E71"/>
    <w:rsid w:val="009E4ED5"/>
    <w:rsid w:val="009E509C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462"/>
    <w:rsid w:val="009E6568"/>
    <w:rsid w:val="009E6699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791"/>
    <w:rsid w:val="009F0A82"/>
    <w:rsid w:val="009F0B63"/>
    <w:rsid w:val="009F1144"/>
    <w:rsid w:val="009F12DF"/>
    <w:rsid w:val="009F13B6"/>
    <w:rsid w:val="009F16BF"/>
    <w:rsid w:val="009F16EE"/>
    <w:rsid w:val="009F174E"/>
    <w:rsid w:val="009F19D4"/>
    <w:rsid w:val="009F1AF0"/>
    <w:rsid w:val="009F1D39"/>
    <w:rsid w:val="009F1D7D"/>
    <w:rsid w:val="009F24C3"/>
    <w:rsid w:val="009F26F8"/>
    <w:rsid w:val="009F282C"/>
    <w:rsid w:val="009F28F3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525F"/>
    <w:rsid w:val="009F5383"/>
    <w:rsid w:val="009F5402"/>
    <w:rsid w:val="009F594F"/>
    <w:rsid w:val="009F5FC5"/>
    <w:rsid w:val="009F616D"/>
    <w:rsid w:val="009F64C8"/>
    <w:rsid w:val="009F66BD"/>
    <w:rsid w:val="009F6933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3FF"/>
    <w:rsid w:val="00A02914"/>
    <w:rsid w:val="00A02AFC"/>
    <w:rsid w:val="00A02BC2"/>
    <w:rsid w:val="00A0304F"/>
    <w:rsid w:val="00A0389F"/>
    <w:rsid w:val="00A038CB"/>
    <w:rsid w:val="00A03B3B"/>
    <w:rsid w:val="00A03CA4"/>
    <w:rsid w:val="00A03D4E"/>
    <w:rsid w:val="00A03DAD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C54"/>
    <w:rsid w:val="00A06DA0"/>
    <w:rsid w:val="00A06DFA"/>
    <w:rsid w:val="00A07035"/>
    <w:rsid w:val="00A07638"/>
    <w:rsid w:val="00A07A5C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64"/>
    <w:rsid w:val="00A115A6"/>
    <w:rsid w:val="00A11684"/>
    <w:rsid w:val="00A1192D"/>
    <w:rsid w:val="00A1197A"/>
    <w:rsid w:val="00A11A46"/>
    <w:rsid w:val="00A11C8D"/>
    <w:rsid w:val="00A12098"/>
    <w:rsid w:val="00A12142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48E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B1E"/>
    <w:rsid w:val="00A17C03"/>
    <w:rsid w:val="00A17D6A"/>
    <w:rsid w:val="00A17F36"/>
    <w:rsid w:val="00A17F4C"/>
    <w:rsid w:val="00A201C2"/>
    <w:rsid w:val="00A2034B"/>
    <w:rsid w:val="00A20548"/>
    <w:rsid w:val="00A207A6"/>
    <w:rsid w:val="00A207B8"/>
    <w:rsid w:val="00A20C75"/>
    <w:rsid w:val="00A20C9E"/>
    <w:rsid w:val="00A20ECD"/>
    <w:rsid w:val="00A20EDC"/>
    <w:rsid w:val="00A2156A"/>
    <w:rsid w:val="00A2163B"/>
    <w:rsid w:val="00A21696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3E7F"/>
    <w:rsid w:val="00A24127"/>
    <w:rsid w:val="00A243E6"/>
    <w:rsid w:val="00A243F1"/>
    <w:rsid w:val="00A24B41"/>
    <w:rsid w:val="00A24BF0"/>
    <w:rsid w:val="00A24FE8"/>
    <w:rsid w:val="00A252B7"/>
    <w:rsid w:val="00A254C3"/>
    <w:rsid w:val="00A2572A"/>
    <w:rsid w:val="00A257AC"/>
    <w:rsid w:val="00A25FBD"/>
    <w:rsid w:val="00A263CF"/>
    <w:rsid w:val="00A26507"/>
    <w:rsid w:val="00A26647"/>
    <w:rsid w:val="00A2667B"/>
    <w:rsid w:val="00A267B5"/>
    <w:rsid w:val="00A26861"/>
    <w:rsid w:val="00A26CF3"/>
    <w:rsid w:val="00A26E18"/>
    <w:rsid w:val="00A2710A"/>
    <w:rsid w:val="00A27257"/>
    <w:rsid w:val="00A275A3"/>
    <w:rsid w:val="00A2778E"/>
    <w:rsid w:val="00A27852"/>
    <w:rsid w:val="00A279B0"/>
    <w:rsid w:val="00A279F7"/>
    <w:rsid w:val="00A27B8B"/>
    <w:rsid w:val="00A27C25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534"/>
    <w:rsid w:val="00A3377B"/>
    <w:rsid w:val="00A33BBF"/>
    <w:rsid w:val="00A33C4F"/>
    <w:rsid w:val="00A33DCF"/>
    <w:rsid w:val="00A33F89"/>
    <w:rsid w:val="00A342B4"/>
    <w:rsid w:val="00A34A05"/>
    <w:rsid w:val="00A34BF2"/>
    <w:rsid w:val="00A34FC4"/>
    <w:rsid w:val="00A351D5"/>
    <w:rsid w:val="00A35241"/>
    <w:rsid w:val="00A35582"/>
    <w:rsid w:val="00A35679"/>
    <w:rsid w:val="00A35718"/>
    <w:rsid w:val="00A35B3B"/>
    <w:rsid w:val="00A35B47"/>
    <w:rsid w:val="00A35B73"/>
    <w:rsid w:val="00A35BAF"/>
    <w:rsid w:val="00A35D0E"/>
    <w:rsid w:val="00A35E19"/>
    <w:rsid w:val="00A366F0"/>
    <w:rsid w:val="00A367CB"/>
    <w:rsid w:val="00A369C5"/>
    <w:rsid w:val="00A37021"/>
    <w:rsid w:val="00A373D4"/>
    <w:rsid w:val="00A375DB"/>
    <w:rsid w:val="00A37630"/>
    <w:rsid w:val="00A376EC"/>
    <w:rsid w:val="00A37B45"/>
    <w:rsid w:val="00A37D5D"/>
    <w:rsid w:val="00A37ED2"/>
    <w:rsid w:val="00A40099"/>
    <w:rsid w:val="00A40188"/>
    <w:rsid w:val="00A40263"/>
    <w:rsid w:val="00A40695"/>
    <w:rsid w:val="00A407E2"/>
    <w:rsid w:val="00A40A01"/>
    <w:rsid w:val="00A40D51"/>
    <w:rsid w:val="00A40D8B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458"/>
    <w:rsid w:val="00A4559B"/>
    <w:rsid w:val="00A45F96"/>
    <w:rsid w:val="00A45FC7"/>
    <w:rsid w:val="00A4642B"/>
    <w:rsid w:val="00A464B2"/>
    <w:rsid w:val="00A46563"/>
    <w:rsid w:val="00A46674"/>
    <w:rsid w:val="00A46690"/>
    <w:rsid w:val="00A4681F"/>
    <w:rsid w:val="00A46B5A"/>
    <w:rsid w:val="00A46D46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0E6E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628"/>
    <w:rsid w:val="00A5490D"/>
    <w:rsid w:val="00A549D6"/>
    <w:rsid w:val="00A54ABA"/>
    <w:rsid w:val="00A54BB9"/>
    <w:rsid w:val="00A55435"/>
    <w:rsid w:val="00A554E7"/>
    <w:rsid w:val="00A55692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170"/>
    <w:rsid w:val="00A5729E"/>
    <w:rsid w:val="00A57741"/>
    <w:rsid w:val="00A57913"/>
    <w:rsid w:val="00A57A6E"/>
    <w:rsid w:val="00A60A86"/>
    <w:rsid w:val="00A613BE"/>
    <w:rsid w:val="00A614DD"/>
    <w:rsid w:val="00A615BE"/>
    <w:rsid w:val="00A617E9"/>
    <w:rsid w:val="00A61A6C"/>
    <w:rsid w:val="00A61B1E"/>
    <w:rsid w:val="00A61C52"/>
    <w:rsid w:val="00A61E0A"/>
    <w:rsid w:val="00A62140"/>
    <w:rsid w:val="00A624A6"/>
    <w:rsid w:val="00A62A54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54"/>
    <w:rsid w:val="00A6699E"/>
    <w:rsid w:val="00A66A1B"/>
    <w:rsid w:val="00A66AA2"/>
    <w:rsid w:val="00A66BE7"/>
    <w:rsid w:val="00A67012"/>
    <w:rsid w:val="00A67151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7DD"/>
    <w:rsid w:val="00A72899"/>
    <w:rsid w:val="00A72973"/>
    <w:rsid w:val="00A72AA7"/>
    <w:rsid w:val="00A72AD4"/>
    <w:rsid w:val="00A72AF1"/>
    <w:rsid w:val="00A730FA"/>
    <w:rsid w:val="00A7352F"/>
    <w:rsid w:val="00A73649"/>
    <w:rsid w:val="00A73AEE"/>
    <w:rsid w:val="00A73D0B"/>
    <w:rsid w:val="00A73D8F"/>
    <w:rsid w:val="00A73E88"/>
    <w:rsid w:val="00A7410B"/>
    <w:rsid w:val="00A747F1"/>
    <w:rsid w:val="00A7504B"/>
    <w:rsid w:val="00A750A2"/>
    <w:rsid w:val="00A7513F"/>
    <w:rsid w:val="00A754C9"/>
    <w:rsid w:val="00A756A4"/>
    <w:rsid w:val="00A7583F"/>
    <w:rsid w:val="00A758CF"/>
    <w:rsid w:val="00A75914"/>
    <w:rsid w:val="00A75939"/>
    <w:rsid w:val="00A75946"/>
    <w:rsid w:val="00A75964"/>
    <w:rsid w:val="00A75C78"/>
    <w:rsid w:val="00A75DAB"/>
    <w:rsid w:val="00A75F40"/>
    <w:rsid w:val="00A7600A"/>
    <w:rsid w:val="00A76289"/>
    <w:rsid w:val="00A76444"/>
    <w:rsid w:val="00A76583"/>
    <w:rsid w:val="00A7663B"/>
    <w:rsid w:val="00A76767"/>
    <w:rsid w:val="00A76804"/>
    <w:rsid w:val="00A769D9"/>
    <w:rsid w:val="00A76C70"/>
    <w:rsid w:val="00A76E7E"/>
    <w:rsid w:val="00A77458"/>
    <w:rsid w:val="00A77531"/>
    <w:rsid w:val="00A77725"/>
    <w:rsid w:val="00A777A4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4F93"/>
    <w:rsid w:val="00A850A7"/>
    <w:rsid w:val="00A8513F"/>
    <w:rsid w:val="00A855B4"/>
    <w:rsid w:val="00A85603"/>
    <w:rsid w:val="00A85968"/>
    <w:rsid w:val="00A85E55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392"/>
    <w:rsid w:val="00A906CC"/>
    <w:rsid w:val="00A90822"/>
    <w:rsid w:val="00A908EB"/>
    <w:rsid w:val="00A9099A"/>
    <w:rsid w:val="00A90C61"/>
    <w:rsid w:val="00A90D1D"/>
    <w:rsid w:val="00A90EDB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2B8"/>
    <w:rsid w:val="00A944B6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7A4"/>
    <w:rsid w:val="00A969A9"/>
    <w:rsid w:val="00A96B97"/>
    <w:rsid w:val="00A974B6"/>
    <w:rsid w:val="00A97915"/>
    <w:rsid w:val="00A97AC9"/>
    <w:rsid w:val="00A97B5F"/>
    <w:rsid w:val="00A97FCC"/>
    <w:rsid w:val="00AA00A8"/>
    <w:rsid w:val="00AA01B7"/>
    <w:rsid w:val="00AA05AE"/>
    <w:rsid w:val="00AA0787"/>
    <w:rsid w:val="00AA0944"/>
    <w:rsid w:val="00AA0C8D"/>
    <w:rsid w:val="00AA0CC8"/>
    <w:rsid w:val="00AA139B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BEF"/>
    <w:rsid w:val="00AA2F5C"/>
    <w:rsid w:val="00AA3DAB"/>
    <w:rsid w:val="00AA3E06"/>
    <w:rsid w:val="00AA3EB4"/>
    <w:rsid w:val="00AA3F0A"/>
    <w:rsid w:val="00AA417A"/>
    <w:rsid w:val="00AA4219"/>
    <w:rsid w:val="00AA45E4"/>
    <w:rsid w:val="00AA4621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6B8C"/>
    <w:rsid w:val="00AA6F54"/>
    <w:rsid w:val="00AA72A2"/>
    <w:rsid w:val="00AA75E1"/>
    <w:rsid w:val="00AA799B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8D4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CAE"/>
    <w:rsid w:val="00AB3D49"/>
    <w:rsid w:val="00AB409A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42B"/>
    <w:rsid w:val="00AB5825"/>
    <w:rsid w:val="00AB5846"/>
    <w:rsid w:val="00AB59C3"/>
    <w:rsid w:val="00AB5C36"/>
    <w:rsid w:val="00AB5EA5"/>
    <w:rsid w:val="00AB618C"/>
    <w:rsid w:val="00AB626E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1F2"/>
    <w:rsid w:val="00AC0398"/>
    <w:rsid w:val="00AC03C0"/>
    <w:rsid w:val="00AC0AFF"/>
    <w:rsid w:val="00AC0B85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02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3C7"/>
    <w:rsid w:val="00AC7926"/>
    <w:rsid w:val="00AC7B7C"/>
    <w:rsid w:val="00AD0B68"/>
    <w:rsid w:val="00AD1123"/>
    <w:rsid w:val="00AD12B9"/>
    <w:rsid w:val="00AD1422"/>
    <w:rsid w:val="00AD1581"/>
    <w:rsid w:val="00AD1DE6"/>
    <w:rsid w:val="00AD1F64"/>
    <w:rsid w:val="00AD23DB"/>
    <w:rsid w:val="00AD258A"/>
    <w:rsid w:val="00AD2B1C"/>
    <w:rsid w:val="00AD2DE5"/>
    <w:rsid w:val="00AD2E08"/>
    <w:rsid w:val="00AD2E4D"/>
    <w:rsid w:val="00AD2FA3"/>
    <w:rsid w:val="00AD39AA"/>
    <w:rsid w:val="00AD40CF"/>
    <w:rsid w:val="00AD4184"/>
    <w:rsid w:val="00AD44EC"/>
    <w:rsid w:val="00AD45F8"/>
    <w:rsid w:val="00AD4CE5"/>
    <w:rsid w:val="00AD4D18"/>
    <w:rsid w:val="00AD563E"/>
    <w:rsid w:val="00AD57E2"/>
    <w:rsid w:val="00AD58EE"/>
    <w:rsid w:val="00AD5B32"/>
    <w:rsid w:val="00AD5B52"/>
    <w:rsid w:val="00AD5D37"/>
    <w:rsid w:val="00AD5F28"/>
    <w:rsid w:val="00AD6225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AF"/>
    <w:rsid w:val="00AE10D5"/>
    <w:rsid w:val="00AE11C7"/>
    <w:rsid w:val="00AE13D8"/>
    <w:rsid w:val="00AE1630"/>
    <w:rsid w:val="00AE1832"/>
    <w:rsid w:val="00AE188E"/>
    <w:rsid w:val="00AE1982"/>
    <w:rsid w:val="00AE1B89"/>
    <w:rsid w:val="00AE2022"/>
    <w:rsid w:val="00AE23A6"/>
    <w:rsid w:val="00AE28F4"/>
    <w:rsid w:val="00AE2AF0"/>
    <w:rsid w:val="00AE3298"/>
    <w:rsid w:val="00AE32FF"/>
    <w:rsid w:val="00AE333A"/>
    <w:rsid w:val="00AE336A"/>
    <w:rsid w:val="00AE35C2"/>
    <w:rsid w:val="00AE38E3"/>
    <w:rsid w:val="00AE3B5F"/>
    <w:rsid w:val="00AE3B96"/>
    <w:rsid w:val="00AE3DFC"/>
    <w:rsid w:val="00AE3E0E"/>
    <w:rsid w:val="00AE3F91"/>
    <w:rsid w:val="00AE4216"/>
    <w:rsid w:val="00AE4368"/>
    <w:rsid w:val="00AE4676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25"/>
    <w:rsid w:val="00AE64A7"/>
    <w:rsid w:val="00AE6BA9"/>
    <w:rsid w:val="00AE6F6D"/>
    <w:rsid w:val="00AE7181"/>
    <w:rsid w:val="00AE763A"/>
    <w:rsid w:val="00AE79EF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BE5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7BD"/>
    <w:rsid w:val="00AF3EA9"/>
    <w:rsid w:val="00AF3EB1"/>
    <w:rsid w:val="00AF41AB"/>
    <w:rsid w:val="00AF41E9"/>
    <w:rsid w:val="00AF4209"/>
    <w:rsid w:val="00AF4432"/>
    <w:rsid w:val="00AF4720"/>
    <w:rsid w:val="00AF48EB"/>
    <w:rsid w:val="00AF4984"/>
    <w:rsid w:val="00AF4A5E"/>
    <w:rsid w:val="00AF4C55"/>
    <w:rsid w:val="00AF501D"/>
    <w:rsid w:val="00AF5341"/>
    <w:rsid w:val="00AF55F0"/>
    <w:rsid w:val="00AF5741"/>
    <w:rsid w:val="00AF5782"/>
    <w:rsid w:val="00AF579D"/>
    <w:rsid w:val="00AF579E"/>
    <w:rsid w:val="00AF6034"/>
    <w:rsid w:val="00AF60C0"/>
    <w:rsid w:val="00AF6235"/>
    <w:rsid w:val="00AF6812"/>
    <w:rsid w:val="00AF68F0"/>
    <w:rsid w:val="00AF6B13"/>
    <w:rsid w:val="00AF6E23"/>
    <w:rsid w:val="00AF6E41"/>
    <w:rsid w:val="00AF70E2"/>
    <w:rsid w:val="00AF74AE"/>
    <w:rsid w:val="00AF75BD"/>
    <w:rsid w:val="00AF769E"/>
    <w:rsid w:val="00AF770D"/>
    <w:rsid w:val="00AF78FF"/>
    <w:rsid w:val="00AF799A"/>
    <w:rsid w:val="00AF7CBA"/>
    <w:rsid w:val="00B00101"/>
    <w:rsid w:val="00B001BC"/>
    <w:rsid w:val="00B006C9"/>
    <w:rsid w:val="00B008D9"/>
    <w:rsid w:val="00B00ADA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EF"/>
    <w:rsid w:val="00B02A94"/>
    <w:rsid w:val="00B03068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00C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5FB2"/>
    <w:rsid w:val="00B060C0"/>
    <w:rsid w:val="00B0627D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33B"/>
    <w:rsid w:val="00B11833"/>
    <w:rsid w:val="00B118C5"/>
    <w:rsid w:val="00B118C8"/>
    <w:rsid w:val="00B11948"/>
    <w:rsid w:val="00B12144"/>
    <w:rsid w:val="00B1216B"/>
    <w:rsid w:val="00B1218D"/>
    <w:rsid w:val="00B12263"/>
    <w:rsid w:val="00B12544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F89"/>
    <w:rsid w:val="00B14FFA"/>
    <w:rsid w:val="00B15216"/>
    <w:rsid w:val="00B156C7"/>
    <w:rsid w:val="00B1571E"/>
    <w:rsid w:val="00B15CD4"/>
    <w:rsid w:val="00B15E77"/>
    <w:rsid w:val="00B16121"/>
    <w:rsid w:val="00B165CB"/>
    <w:rsid w:val="00B165CE"/>
    <w:rsid w:val="00B16B8D"/>
    <w:rsid w:val="00B17122"/>
    <w:rsid w:val="00B1727F"/>
    <w:rsid w:val="00B173F7"/>
    <w:rsid w:val="00B178FB"/>
    <w:rsid w:val="00B17B4A"/>
    <w:rsid w:val="00B17BEE"/>
    <w:rsid w:val="00B17D5B"/>
    <w:rsid w:val="00B17D6D"/>
    <w:rsid w:val="00B17E44"/>
    <w:rsid w:val="00B17F7A"/>
    <w:rsid w:val="00B2001F"/>
    <w:rsid w:val="00B20148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220D"/>
    <w:rsid w:val="00B22286"/>
    <w:rsid w:val="00B223F9"/>
    <w:rsid w:val="00B22465"/>
    <w:rsid w:val="00B226B4"/>
    <w:rsid w:val="00B228DA"/>
    <w:rsid w:val="00B229D4"/>
    <w:rsid w:val="00B22D53"/>
    <w:rsid w:val="00B22DBD"/>
    <w:rsid w:val="00B23089"/>
    <w:rsid w:val="00B231C2"/>
    <w:rsid w:val="00B2348B"/>
    <w:rsid w:val="00B234A6"/>
    <w:rsid w:val="00B238E7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28"/>
    <w:rsid w:val="00B24F7C"/>
    <w:rsid w:val="00B25456"/>
    <w:rsid w:val="00B25758"/>
    <w:rsid w:val="00B25977"/>
    <w:rsid w:val="00B25B0E"/>
    <w:rsid w:val="00B25B60"/>
    <w:rsid w:val="00B25E9C"/>
    <w:rsid w:val="00B2607B"/>
    <w:rsid w:val="00B2660E"/>
    <w:rsid w:val="00B26EE8"/>
    <w:rsid w:val="00B274DB"/>
    <w:rsid w:val="00B27623"/>
    <w:rsid w:val="00B27653"/>
    <w:rsid w:val="00B2791A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904"/>
    <w:rsid w:val="00B30A6F"/>
    <w:rsid w:val="00B30B70"/>
    <w:rsid w:val="00B30BC0"/>
    <w:rsid w:val="00B30C74"/>
    <w:rsid w:val="00B311A9"/>
    <w:rsid w:val="00B31461"/>
    <w:rsid w:val="00B314E2"/>
    <w:rsid w:val="00B3190E"/>
    <w:rsid w:val="00B319AD"/>
    <w:rsid w:val="00B31C2E"/>
    <w:rsid w:val="00B31EA3"/>
    <w:rsid w:val="00B32548"/>
    <w:rsid w:val="00B32696"/>
    <w:rsid w:val="00B329B1"/>
    <w:rsid w:val="00B32AB2"/>
    <w:rsid w:val="00B330F1"/>
    <w:rsid w:val="00B3310F"/>
    <w:rsid w:val="00B337D4"/>
    <w:rsid w:val="00B33AA6"/>
    <w:rsid w:val="00B33C26"/>
    <w:rsid w:val="00B33FB8"/>
    <w:rsid w:val="00B342B0"/>
    <w:rsid w:val="00B344A8"/>
    <w:rsid w:val="00B345E3"/>
    <w:rsid w:val="00B34D44"/>
    <w:rsid w:val="00B352B3"/>
    <w:rsid w:val="00B35404"/>
    <w:rsid w:val="00B369A4"/>
    <w:rsid w:val="00B36AD6"/>
    <w:rsid w:val="00B36BDA"/>
    <w:rsid w:val="00B36C34"/>
    <w:rsid w:val="00B36FC4"/>
    <w:rsid w:val="00B37306"/>
    <w:rsid w:val="00B3753A"/>
    <w:rsid w:val="00B376D2"/>
    <w:rsid w:val="00B377E6"/>
    <w:rsid w:val="00B379D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D2"/>
    <w:rsid w:val="00B445FC"/>
    <w:rsid w:val="00B44614"/>
    <w:rsid w:val="00B450AC"/>
    <w:rsid w:val="00B4517B"/>
    <w:rsid w:val="00B45183"/>
    <w:rsid w:val="00B4536F"/>
    <w:rsid w:val="00B4549D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099"/>
    <w:rsid w:val="00B50101"/>
    <w:rsid w:val="00B50621"/>
    <w:rsid w:val="00B511D4"/>
    <w:rsid w:val="00B51349"/>
    <w:rsid w:val="00B513F2"/>
    <w:rsid w:val="00B51408"/>
    <w:rsid w:val="00B5164C"/>
    <w:rsid w:val="00B51822"/>
    <w:rsid w:val="00B51A42"/>
    <w:rsid w:val="00B51CC4"/>
    <w:rsid w:val="00B51D0D"/>
    <w:rsid w:val="00B51D87"/>
    <w:rsid w:val="00B52094"/>
    <w:rsid w:val="00B52251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78F"/>
    <w:rsid w:val="00B549A0"/>
    <w:rsid w:val="00B54E78"/>
    <w:rsid w:val="00B54EDD"/>
    <w:rsid w:val="00B54F80"/>
    <w:rsid w:val="00B54FD0"/>
    <w:rsid w:val="00B55222"/>
    <w:rsid w:val="00B55880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6EF4"/>
    <w:rsid w:val="00B5736F"/>
    <w:rsid w:val="00B57609"/>
    <w:rsid w:val="00B576FE"/>
    <w:rsid w:val="00B57E05"/>
    <w:rsid w:val="00B60003"/>
    <w:rsid w:val="00B600AF"/>
    <w:rsid w:val="00B6018B"/>
    <w:rsid w:val="00B60541"/>
    <w:rsid w:val="00B6081B"/>
    <w:rsid w:val="00B61489"/>
    <w:rsid w:val="00B61544"/>
    <w:rsid w:val="00B617FB"/>
    <w:rsid w:val="00B61AF6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3A72"/>
    <w:rsid w:val="00B63A7C"/>
    <w:rsid w:val="00B63C62"/>
    <w:rsid w:val="00B63CF7"/>
    <w:rsid w:val="00B63DA5"/>
    <w:rsid w:val="00B63F65"/>
    <w:rsid w:val="00B6416C"/>
    <w:rsid w:val="00B64336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A7A"/>
    <w:rsid w:val="00B67DA1"/>
    <w:rsid w:val="00B704ED"/>
    <w:rsid w:val="00B7061D"/>
    <w:rsid w:val="00B70989"/>
    <w:rsid w:val="00B70F50"/>
    <w:rsid w:val="00B710DC"/>
    <w:rsid w:val="00B71257"/>
    <w:rsid w:val="00B71399"/>
    <w:rsid w:val="00B71635"/>
    <w:rsid w:val="00B717DA"/>
    <w:rsid w:val="00B718D5"/>
    <w:rsid w:val="00B71D6C"/>
    <w:rsid w:val="00B71FE6"/>
    <w:rsid w:val="00B7209C"/>
    <w:rsid w:val="00B723A8"/>
    <w:rsid w:val="00B723F2"/>
    <w:rsid w:val="00B72539"/>
    <w:rsid w:val="00B725CD"/>
    <w:rsid w:val="00B725E9"/>
    <w:rsid w:val="00B72680"/>
    <w:rsid w:val="00B72909"/>
    <w:rsid w:val="00B72A3B"/>
    <w:rsid w:val="00B72C46"/>
    <w:rsid w:val="00B72EA5"/>
    <w:rsid w:val="00B72F49"/>
    <w:rsid w:val="00B73088"/>
    <w:rsid w:val="00B73342"/>
    <w:rsid w:val="00B73407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644"/>
    <w:rsid w:val="00B75C41"/>
    <w:rsid w:val="00B75D87"/>
    <w:rsid w:val="00B75E5B"/>
    <w:rsid w:val="00B75EF7"/>
    <w:rsid w:val="00B75F9E"/>
    <w:rsid w:val="00B760C1"/>
    <w:rsid w:val="00B7617D"/>
    <w:rsid w:val="00B763B6"/>
    <w:rsid w:val="00B76502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18C"/>
    <w:rsid w:val="00B82415"/>
    <w:rsid w:val="00B82480"/>
    <w:rsid w:val="00B82600"/>
    <w:rsid w:val="00B8265B"/>
    <w:rsid w:val="00B82A34"/>
    <w:rsid w:val="00B82C76"/>
    <w:rsid w:val="00B831C3"/>
    <w:rsid w:val="00B83284"/>
    <w:rsid w:val="00B83A34"/>
    <w:rsid w:val="00B83ACC"/>
    <w:rsid w:val="00B83BB2"/>
    <w:rsid w:val="00B83BDC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BCC"/>
    <w:rsid w:val="00B85CC1"/>
    <w:rsid w:val="00B85D29"/>
    <w:rsid w:val="00B86434"/>
    <w:rsid w:val="00B86567"/>
    <w:rsid w:val="00B865CA"/>
    <w:rsid w:val="00B865EB"/>
    <w:rsid w:val="00B86D32"/>
    <w:rsid w:val="00B872A6"/>
    <w:rsid w:val="00B8730B"/>
    <w:rsid w:val="00B87AC9"/>
    <w:rsid w:val="00B87BD7"/>
    <w:rsid w:val="00B87CAA"/>
    <w:rsid w:val="00B90068"/>
    <w:rsid w:val="00B9012A"/>
    <w:rsid w:val="00B9027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C4"/>
    <w:rsid w:val="00B919EB"/>
    <w:rsid w:val="00B91B5B"/>
    <w:rsid w:val="00B921DC"/>
    <w:rsid w:val="00B92267"/>
    <w:rsid w:val="00B922F2"/>
    <w:rsid w:val="00B92484"/>
    <w:rsid w:val="00B927B1"/>
    <w:rsid w:val="00B92860"/>
    <w:rsid w:val="00B928F6"/>
    <w:rsid w:val="00B92980"/>
    <w:rsid w:val="00B92AB2"/>
    <w:rsid w:val="00B92B8B"/>
    <w:rsid w:val="00B92D7B"/>
    <w:rsid w:val="00B92DC1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0E5"/>
    <w:rsid w:val="00B94114"/>
    <w:rsid w:val="00B9455D"/>
    <w:rsid w:val="00B949D3"/>
    <w:rsid w:val="00B94CD2"/>
    <w:rsid w:val="00B94F6B"/>
    <w:rsid w:val="00B95168"/>
    <w:rsid w:val="00B9548B"/>
    <w:rsid w:val="00B955ED"/>
    <w:rsid w:val="00B95686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BF"/>
    <w:rsid w:val="00B9719C"/>
    <w:rsid w:val="00B97368"/>
    <w:rsid w:val="00B9776B"/>
    <w:rsid w:val="00B97827"/>
    <w:rsid w:val="00B97905"/>
    <w:rsid w:val="00B97AD1"/>
    <w:rsid w:val="00B97FCF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2BC8"/>
    <w:rsid w:val="00BA2E8C"/>
    <w:rsid w:val="00BA3354"/>
    <w:rsid w:val="00BA3437"/>
    <w:rsid w:val="00BA3541"/>
    <w:rsid w:val="00BA380C"/>
    <w:rsid w:val="00BA381C"/>
    <w:rsid w:val="00BA39F8"/>
    <w:rsid w:val="00BA3A10"/>
    <w:rsid w:val="00BA3A6A"/>
    <w:rsid w:val="00BA3B50"/>
    <w:rsid w:val="00BA43B4"/>
    <w:rsid w:val="00BA4661"/>
    <w:rsid w:val="00BA4894"/>
    <w:rsid w:val="00BA4A3C"/>
    <w:rsid w:val="00BA4E5C"/>
    <w:rsid w:val="00BA5365"/>
    <w:rsid w:val="00BA5376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5BF"/>
    <w:rsid w:val="00BA69B7"/>
    <w:rsid w:val="00BA6D81"/>
    <w:rsid w:val="00BA6E6D"/>
    <w:rsid w:val="00BA6E6E"/>
    <w:rsid w:val="00BA6F77"/>
    <w:rsid w:val="00BA6FFA"/>
    <w:rsid w:val="00BA755F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E8A"/>
    <w:rsid w:val="00BB0FB2"/>
    <w:rsid w:val="00BB10F9"/>
    <w:rsid w:val="00BB1112"/>
    <w:rsid w:val="00BB1347"/>
    <w:rsid w:val="00BB158A"/>
    <w:rsid w:val="00BB172A"/>
    <w:rsid w:val="00BB19F9"/>
    <w:rsid w:val="00BB1A85"/>
    <w:rsid w:val="00BB1CB7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48D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E32"/>
    <w:rsid w:val="00BB7ED5"/>
    <w:rsid w:val="00BC0444"/>
    <w:rsid w:val="00BC062C"/>
    <w:rsid w:val="00BC067E"/>
    <w:rsid w:val="00BC070A"/>
    <w:rsid w:val="00BC0BA2"/>
    <w:rsid w:val="00BC0C3B"/>
    <w:rsid w:val="00BC1040"/>
    <w:rsid w:val="00BC1041"/>
    <w:rsid w:val="00BC1219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43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17"/>
    <w:rsid w:val="00BC3B52"/>
    <w:rsid w:val="00BC3D04"/>
    <w:rsid w:val="00BC3D0E"/>
    <w:rsid w:val="00BC3F79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4EF1"/>
    <w:rsid w:val="00BC5000"/>
    <w:rsid w:val="00BC57D0"/>
    <w:rsid w:val="00BC591A"/>
    <w:rsid w:val="00BC62C2"/>
    <w:rsid w:val="00BC630F"/>
    <w:rsid w:val="00BC66B5"/>
    <w:rsid w:val="00BC6904"/>
    <w:rsid w:val="00BC6E1D"/>
    <w:rsid w:val="00BC6ED0"/>
    <w:rsid w:val="00BC71FC"/>
    <w:rsid w:val="00BC745B"/>
    <w:rsid w:val="00BC796D"/>
    <w:rsid w:val="00BC79DF"/>
    <w:rsid w:val="00BC7AB4"/>
    <w:rsid w:val="00BC7F41"/>
    <w:rsid w:val="00BC7FE3"/>
    <w:rsid w:val="00BD0248"/>
    <w:rsid w:val="00BD0E1B"/>
    <w:rsid w:val="00BD0E7A"/>
    <w:rsid w:val="00BD0FF7"/>
    <w:rsid w:val="00BD101D"/>
    <w:rsid w:val="00BD1186"/>
    <w:rsid w:val="00BD1ADD"/>
    <w:rsid w:val="00BD1CA4"/>
    <w:rsid w:val="00BD2170"/>
    <w:rsid w:val="00BD2587"/>
    <w:rsid w:val="00BD275D"/>
    <w:rsid w:val="00BD2823"/>
    <w:rsid w:val="00BD2986"/>
    <w:rsid w:val="00BD2A82"/>
    <w:rsid w:val="00BD2B4E"/>
    <w:rsid w:val="00BD2D41"/>
    <w:rsid w:val="00BD36BA"/>
    <w:rsid w:val="00BD39BF"/>
    <w:rsid w:val="00BD39CD"/>
    <w:rsid w:val="00BD3B80"/>
    <w:rsid w:val="00BD449E"/>
    <w:rsid w:val="00BD459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0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28C"/>
    <w:rsid w:val="00BE03AE"/>
    <w:rsid w:val="00BE07C3"/>
    <w:rsid w:val="00BE092A"/>
    <w:rsid w:val="00BE0BF8"/>
    <w:rsid w:val="00BE0DBD"/>
    <w:rsid w:val="00BE10B1"/>
    <w:rsid w:val="00BE138F"/>
    <w:rsid w:val="00BE161E"/>
    <w:rsid w:val="00BE16E0"/>
    <w:rsid w:val="00BE1ADC"/>
    <w:rsid w:val="00BE1EF3"/>
    <w:rsid w:val="00BE1F63"/>
    <w:rsid w:val="00BE21BB"/>
    <w:rsid w:val="00BE24AC"/>
    <w:rsid w:val="00BE24ED"/>
    <w:rsid w:val="00BE2566"/>
    <w:rsid w:val="00BE257E"/>
    <w:rsid w:val="00BE259A"/>
    <w:rsid w:val="00BE26C3"/>
    <w:rsid w:val="00BE277E"/>
    <w:rsid w:val="00BE2985"/>
    <w:rsid w:val="00BE29A3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4A"/>
    <w:rsid w:val="00BE3EAB"/>
    <w:rsid w:val="00BE40D9"/>
    <w:rsid w:val="00BE4135"/>
    <w:rsid w:val="00BE46B7"/>
    <w:rsid w:val="00BE48F9"/>
    <w:rsid w:val="00BE4B55"/>
    <w:rsid w:val="00BE4D3B"/>
    <w:rsid w:val="00BE4E0D"/>
    <w:rsid w:val="00BE4F6D"/>
    <w:rsid w:val="00BE5000"/>
    <w:rsid w:val="00BE5356"/>
    <w:rsid w:val="00BE540A"/>
    <w:rsid w:val="00BE543F"/>
    <w:rsid w:val="00BE551B"/>
    <w:rsid w:val="00BE566C"/>
    <w:rsid w:val="00BE6029"/>
    <w:rsid w:val="00BE6092"/>
    <w:rsid w:val="00BE625D"/>
    <w:rsid w:val="00BE66DF"/>
    <w:rsid w:val="00BE66E9"/>
    <w:rsid w:val="00BE697A"/>
    <w:rsid w:val="00BE69FF"/>
    <w:rsid w:val="00BE6A96"/>
    <w:rsid w:val="00BE6CB1"/>
    <w:rsid w:val="00BE75E2"/>
    <w:rsid w:val="00BE76B3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0F80"/>
    <w:rsid w:val="00BF1024"/>
    <w:rsid w:val="00BF14B1"/>
    <w:rsid w:val="00BF1C4D"/>
    <w:rsid w:val="00BF1CC7"/>
    <w:rsid w:val="00BF1E2F"/>
    <w:rsid w:val="00BF1EB3"/>
    <w:rsid w:val="00BF1FB5"/>
    <w:rsid w:val="00BF21B9"/>
    <w:rsid w:val="00BF25F6"/>
    <w:rsid w:val="00BF2913"/>
    <w:rsid w:val="00BF2AA8"/>
    <w:rsid w:val="00BF2B18"/>
    <w:rsid w:val="00BF2B66"/>
    <w:rsid w:val="00BF2D43"/>
    <w:rsid w:val="00BF2D60"/>
    <w:rsid w:val="00BF2FA3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78E"/>
    <w:rsid w:val="00BF68A0"/>
    <w:rsid w:val="00BF6AE4"/>
    <w:rsid w:val="00BF6BA6"/>
    <w:rsid w:val="00BF6ECF"/>
    <w:rsid w:val="00BF7277"/>
    <w:rsid w:val="00BF746B"/>
    <w:rsid w:val="00BF78B7"/>
    <w:rsid w:val="00BF7A35"/>
    <w:rsid w:val="00BF7C9D"/>
    <w:rsid w:val="00BF7E71"/>
    <w:rsid w:val="00C0018F"/>
    <w:rsid w:val="00C001BA"/>
    <w:rsid w:val="00C003B2"/>
    <w:rsid w:val="00C00654"/>
    <w:rsid w:val="00C0070C"/>
    <w:rsid w:val="00C00934"/>
    <w:rsid w:val="00C011B2"/>
    <w:rsid w:val="00C01236"/>
    <w:rsid w:val="00C013AC"/>
    <w:rsid w:val="00C01874"/>
    <w:rsid w:val="00C01989"/>
    <w:rsid w:val="00C01991"/>
    <w:rsid w:val="00C01A39"/>
    <w:rsid w:val="00C01E2C"/>
    <w:rsid w:val="00C02185"/>
    <w:rsid w:val="00C025D9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488"/>
    <w:rsid w:val="00C056C1"/>
    <w:rsid w:val="00C056EF"/>
    <w:rsid w:val="00C059F3"/>
    <w:rsid w:val="00C05BB4"/>
    <w:rsid w:val="00C05CC5"/>
    <w:rsid w:val="00C05CDB"/>
    <w:rsid w:val="00C05D4B"/>
    <w:rsid w:val="00C05FEC"/>
    <w:rsid w:val="00C061FE"/>
    <w:rsid w:val="00C06367"/>
    <w:rsid w:val="00C063EF"/>
    <w:rsid w:val="00C06494"/>
    <w:rsid w:val="00C06557"/>
    <w:rsid w:val="00C06C7D"/>
    <w:rsid w:val="00C06D6F"/>
    <w:rsid w:val="00C06E67"/>
    <w:rsid w:val="00C06F55"/>
    <w:rsid w:val="00C07223"/>
    <w:rsid w:val="00C0751B"/>
    <w:rsid w:val="00C075E6"/>
    <w:rsid w:val="00C07676"/>
    <w:rsid w:val="00C076BD"/>
    <w:rsid w:val="00C1009F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CFF"/>
    <w:rsid w:val="00C131D3"/>
    <w:rsid w:val="00C13320"/>
    <w:rsid w:val="00C1337E"/>
    <w:rsid w:val="00C134A8"/>
    <w:rsid w:val="00C13607"/>
    <w:rsid w:val="00C1367B"/>
    <w:rsid w:val="00C13B71"/>
    <w:rsid w:val="00C13DDD"/>
    <w:rsid w:val="00C14621"/>
    <w:rsid w:val="00C14790"/>
    <w:rsid w:val="00C147A4"/>
    <w:rsid w:val="00C14BBE"/>
    <w:rsid w:val="00C14FFA"/>
    <w:rsid w:val="00C150E7"/>
    <w:rsid w:val="00C1560A"/>
    <w:rsid w:val="00C15DEC"/>
    <w:rsid w:val="00C161A9"/>
    <w:rsid w:val="00C16227"/>
    <w:rsid w:val="00C16640"/>
    <w:rsid w:val="00C167C8"/>
    <w:rsid w:val="00C167DD"/>
    <w:rsid w:val="00C16D0C"/>
    <w:rsid w:val="00C17180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81B"/>
    <w:rsid w:val="00C218AD"/>
    <w:rsid w:val="00C2191D"/>
    <w:rsid w:val="00C21CB3"/>
    <w:rsid w:val="00C21D5F"/>
    <w:rsid w:val="00C22222"/>
    <w:rsid w:val="00C22401"/>
    <w:rsid w:val="00C22461"/>
    <w:rsid w:val="00C22643"/>
    <w:rsid w:val="00C2271F"/>
    <w:rsid w:val="00C2299C"/>
    <w:rsid w:val="00C22B78"/>
    <w:rsid w:val="00C22CFE"/>
    <w:rsid w:val="00C22D28"/>
    <w:rsid w:val="00C22F29"/>
    <w:rsid w:val="00C22F48"/>
    <w:rsid w:val="00C22FC2"/>
    <w:rsid w:val="00C23173"/>
    <w:rsid w:val="00C23440"/>
    <w:rsid w:val="00C235AB"/>
    <w:rsid w:val="00C237AC"/>
    <w:rsid w:val="00C23BF7"/>
    <w:rsid w:val="00C2426B"/>
    <w:rsid w:val="00C243DF"/>
    <w:rsid w:val="00C2481E"/>
    <w:rsid w:val="00C2486D"/>
    <w:rsid w:val="00C2489E"/>
    <w:rsid w:val="00C24A5B"/>
    <w:rsid w:val="00C24B80"/>
    <w:rsid w:val="00C24C62"/>
    <w:rsid w:val="00C24F06"/>
    <w:rsid w:val="00C25169"/>
    <w:rsid w:val="00C251BC"/>
    <w:rsid w:val="00C25215"/>
    <w:rsid w:val="00C2537D"/>
    <w:rsid w:val="00C25438"/>
    <w:rsid w:val="00C255C3"/>
    <w:rsid w:val="00C25CFB"/>
    <w:rsid w:val="00C25E40"/>
    <w:rsid w:val="00C25E64"/>
    <w:rsid w:val="00C25F95"/>
    <w:rsid w:val="00C260D4"/>
    <w:rsid w:val="00C262FB"/>
    <w:rsid w:val="00C263A3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2FA"/>
    <w:rsid w:val="00C27432"/>
    <w:rsid w:val="00C274A8"/>
    <w:rsid w:val="00C27998"/>
    <w:rsid w:val="00C27B6F"/>
    <w:rsid w:val="00C27DD7"/>
    <w:rsid w:val="00C27E42"/>
    <w:rsid w:val="00C30005"/>
    <w:rsid w:val="00C3015E"/>
    <w:rsid w:val="00C303D5"/>
    <w:rsid w:val="00C3048D"/>
    <w:rsid w:val="00C305E9"/>
    <w:rsid w:val="00C30B3E"/>
    <w:rsid w:val="00C30B47"/>
    <w:rsid w:val="00C3124B"/>
    <w:rsid w:val="00C312CF"/>
    <w:rsid w:val="00C3145F"/>
    <w:rsid w:val="00C3155A"/>
    <w:rsid w:val="00C315CD"/>
    <w:rsid w:val="00C316A4"/>
    <w:rsid w:val="00C31720"/>
    <w:rsid w:val="00C3186F"/>
    <w:rsid w:val="00C3196C"/>
    <w:rsid w:val="00C31A31"/>
    <w:rsid w:val="00C31B19"/>
    <w:rsid w:val="00C31DFF"/>
    <w:rsid w:val="00C31F4C"/>
    <w:rsid w:val="00C32225"/>
    <w:rsid w:val="00C323DD"/>
    <w:rsid w:val="00C32984"/>
    <w:rsid w:val="00C3298E"/>
    <w:rsid w:val="00C32D9A"/>
    <w:rsid w:val="00C32DF5"/>
    <w:rsid w:val="00C33014"/>
    <w:rsid w:val="00C3308C"/>
    <w:rsid w:val="00C333F3"/>
    <w:rsid w:val="00C337F2"/>
    <w:rsid w:val="00C33866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BB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2BD"/>
    <w:rsid w:val="00C40454"/>
    <w:rsid w:val="00C40729"/>
    <w:rsid w:val="00C40865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BEE"/>
    <w:rsid w:val="00C42FE5"/>
    <w:rsid w:val="00C432CE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6F7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4B9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53A"/>
    <w:rsid w:val="00C537AF"/>
    <w:rsid w:val="00C539ED"/>
    <w:rsid w:val="00C53A1D"/>
    <w:rsid w:val="00C53B64"/>
    <w:rsid w:val="00C53F19"/>
    <w:rsid w:val="00C53FFB"/>
    <w:rsid w:val="00C546A8"/>
    <w:rsid w:val="00C546D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7C2"/>
    <w:rsid w:val="00C56ACD"/>
    <w:rsid w:val="00C56DC3"/>
    <w:rsid w:val="00C56F2D"/>
    <w:rsid w:val="00C57329"/>
    <w:rsid w:val="00C5795F"/>
    <w:rsid w:val="00C57EDD"/>
    <w:rsid w:val="00C57FEB"/>
    <w:rsid w:val="00C60392"/>
    <w:rsid w:val="00C607CB"/>
    <w:rsid w:val="00C60A4D"/>
    <w:rsid w:val="00C60AFC"/>
    <w:rsid w:val="00C60E46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0B"/>
    <w:rsid w:val="00C637BA"/>
    <w:rsid w:val="00C63905"/>
    <w:rsid w:val="00C63A11"/>
    <w:rsid w:val="00C63AAC"/>
    <w:rsid w:val="00C63ABC"/>
    <w:rsid w:val="00C63D85"/>
    <w:rsid w:val="00C63DD4"/>
    <w:rsid w:val="00C63E06"/>
    <w:rsid w:val="00C63E26"/>
    <w:rsid w:val="00C64B8A"/>
    <w:rsid w:val="00C64DF1"/>
    <w:rsid w:val="00C653A0"/>
    <w:rsid w:val="00C65605"/>
    <w:rsid w:val="00C65711"/>
    <w:rsid w:val="00C65851"/>
    <w:rsid w:val="00C65C2D"/>
    <w:rsid w:val="00C65E5E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ABB"/>
    <w:rsid w:val="00C72DA6"/>
    <w:rsid w:val="00C72EEA"/>
    <w:rsid w:val="00C7322B"/>
    <w:rsid w:val="00C7387C"/>
    <w:rsid w:val="00C73C6D"/>
    <w:rsid w:val="00C73D89"/>
    <w:rsid w:val="00C7406B"/>
    <w:rsid w:val="00C74195"/>
    <w:rsid w:val="00C74437"/>
    <w:rsid w:val="00C745DF"/>
    <w:rsid w:val="00C74637"/>
    <w:rsid w:val="00C748AE"/>
    <w:rsid w:val="00C74940"/>
    <w:rsid w:val="00C74C1C"/>
    <w:rsid w:val="00C74D3F"/>
    <w:rsid w:val="00C74E59"/>
    <w:rsid w:val="00C7548D"/>
    <w:rsid w:val="00C754C6"/>
    <w:rsid w:val="00C75800"/>
    <w:rsid w:val="00C7599C"/>
    <w:rsid w:val="00C75FED"/>
    <w:rsid w:val="00C7625A"/>
    <w:rsid w:val="00C7625E"/>
    <w:rsid w:val="00C76920"/>
    <w:rsid w:val="00C76DEA"/>
    <w:rsid w:val="00C775A7"/>
    <w:rsid w:val="00C7773A"/>
    <w:rsid w:val="00C77908"/>
    <w:rsid w:val="00C77A7C"/>
    <w:rsid w:val="00C77CBA"/>
    <w:rsid w:val="00C77D23"/>
    <w:rsid w:val="00C801C6"/>
    <w:rsid w:val="00C803AF"/>
    <w:rsid w:val="00C80594"/>
    <w:rsid w:val="00C807B7"/>
    <w:rsid w:val="00C80AC3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7A8"/>
    <w:rsid w:val="00C859BB"/>
    <w:rsid w:val="00C859D0"/>
    <w:rsid w:val="00C85AD4"/>
    <w:rsid w:val="00C85C96"/>
    <w:rsid w:val="00C85F60"/>
    <w:rsid w:val="00C8605C"/>
    <w:rsid w:val="00C860D9"/>
    <w:rsid w:val="00C865A1"/>
    <w:rsid w:val="00C86987"/>
    <w:rsid w:val="00C869D4"/>
    <w:rsid w:val="00C86E40"/>
    <w:rsid w:val="00C8717E"/>
    <w:rsid w:val="00C87381"/>
    <w:rsid w:val="00C87423"/>
    <w:rsid w:val="00C87455"/>
    <w:rsid w:val="00C87717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27F"/>
    <w:rsid w:val="00C9641A"/>
    <w:rsid w:val="00C9647B"/>
    <w:rsid w:val="00C967EC"/>
    <w:rsid w:val="00C96A29"/>
    <w:rsid w:val="00C96BFC"/>
    <w:rsid w:val="00C97212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CD"/>
    <w:rsid w:val="00CA0EC6"/>
    <w:rsid w:val="00CA0EF0"/>
    <w:rsid w:val="00CA16C0"/>
    <w:rsid w:val="00CA1826"/>
    <w:rsid w:val="00CA1B01"/>
    <w:rsid w:val="00CA1B18"/>
    <w:rsid w:val="00CA2615"/>
    <w:rsid w:val="00CA271F"/>
    <w:rsid w:val="00CA2820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97B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1B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BE3"/>
    <w:rsid w:val="00CB0D64"/>
    <w:rsid w:val="00CB0D7C"/>
    <w:rsid w:val="00CB0FDC"/>
    <w:rsid w:val="00CB14EF"/>
    <w:rsid w:val="00CB1924"/>
    <w:rsid w:val="00CB1A6E"/>
    <w:rsid w:val="00CB1B5D"/>
    <w:rsid w:val="00CB1BCF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33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4B2F"/>
    <w:rsid w:val="00CB4BE8"/>
    <w:rsid w:val="00CB4C48"/>
    <w:rsid w:val="00CB5050"/>
    <w:rsid w:val="00CB51CB"/>
    <w:rsid w:val="00CB530C"/>
    <w:rsid w:val="00CB5323"/>
    <w:rsid w:val="00CB5B5F"/>
    <w:rsid w:val="00CB5C80"/>
    <w:rsid w:val="00CB5CAA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B7C02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991"/>
    <w:rsid w:val="00CC3B4E"/>
    <w:rsid w:val="00CC3F2F"/>
    <w:rsid w:val="00CC45F7"/>
    <w:rsid w:val="00CC48F6"/>
    <w:rsid w:val="00CC4AAA"/>
    <w:rsid w:val="00CC4B85"/>
    <w:rsid w:val="00CC4EBF"/>
    <w:rsid w:val="00CC5427"/>
    <w:rsid w:val="00CC54E8"/>
    <w:rsid w:val="00CC5547"/>
    <w:rsid w:val="00CC5A0E"/>
    <w:rsid w:val="00CC5B6A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20"/>
    <w:rsid w:val="00CD1470"/>
    <w:rsid w:val="00CD19E8"/>
    <w:rsid w:val="00CD1AFA"/>
    <w:rsid w:val="00CD1BE2"/>
    <w:rsid w:val="00CD1DE1"/>
    <w:rsid w:val="00CD23E0"/>
    <w:rsid w:val="00CD242E"/>
    <w:rsid w:val="00CD2511"/>
    <w:rsid w:val="00CD2542"/>
    <w:rsid w:val="00CD28C9"/>
    <w:rsid w:val="00CD2AD4"/>
    <w:rsid w:val="00CD2AEF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B77"/>
    <w:rsid w:val="00CD5B79"/>
    <w:rsid w:val="00CD5BEE"/>
    <w:rsid w:val="00CD5C38"/>
    <w:rsid w:val="00CD5C90"/>
    <w:rsid w:val="00CD5FBE"/>
    <w:rsid w:val="00CD60F0"/>
    <w:rsid w:val="00CD67A1"/>
    <w:rsid w:val="00CD6B2C"/>
    <w:rsid w:val="00CD6E0A"/>
    <w:rsid w:val="00CD7147"/>
    <w:rsid w:val="00CD71AC"/>
    <w:rsid w:val="00CD7557"/>
    <w:rsid w:val="00CD7827"/>
    <w:rsid w:val="00CD7D00"/>
    <w:rsid w:val="00CD7E59"/>
    <w:rsid w:val="00CD7EBE"/>
    <w:rsid w:val="00CD7ED7"/>
    <w:rsid w:val="00CE0169"/>
    <w:rsid w:val="00CE017B"/>
    <w:rsid w:val="00CE0510"/>
    <w:rsid w:val="00CE05A0"/>
    <w:rsid w:val="00CE062F"/>
    <w:rsid w:val="00CE092F"/>
    <w:rsid w:val="00CE0B75"/>
    <w:rsid w:val="00CE0B88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A96"/>
    <w:rsid w:val="00CE2C8B"/>
    <w:rsid w:val="00CE3051"/>
    <w:rsid w:val="00CE3168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23"/>
    <w:rsid w:val="00CE3D4A"/>
    <w:rsid w:val="00CE3EDA"/>
    <w:rsid w:val="00CE42FF"/>
    <w:rsid w:val="00CE47A9"/>
    <w:rsid w:val="00CE4C51"/>
    <w:rsid w:val="00CE4D39"/>
    <w:rsid w:val="00CE4E0B"/>
    <w:rsid w:val="00CE4EE0"/>
    <w:rsid w:val="00CE4F6F"/>
    <w:rsid w:val="00CE51A3"/>
    <w:rsid w:val="00CE53A4"/>
    <w:rsid w:val="00CE5819"/>
    <w:rsid w:val="00CE5D46"/>
    <w:rsid w:val="00CE6062"/>
    <w:rsid w:val="00CE6730"/>
    <w:rsid w:val="00CE6A48"/>
    <w:rsid w:val="00CE6D48"/>
    <w:rsid w:val="00CE6DC5"/>
    <w:rsid w:val="00CE6E64"/>
    <w:rsid w:val="00CE6F52"/>
    <w:rsid w:val="00CE73CC"/>
    <w:rsid w:val="00CE76FD"/>
    <w:rsid w:val="00CE7E2C"/>
    <w:rsid w:val="00CF029B"/>
    <w:rsid w:val="00CF02C0"/>
    <w:rsid w:val="00CF0790"/>
    <w:rsid w:val="00CF0AC6"/>
    <w:rsid w:val="00CF0B5A"/>
    <w:rsid w:val="00CF0D65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319E"/>
    <w:rsid w:val="00CF31AC"/>
    <w:rsid w:val="00CF3324"/>
    <w:rsid w:val="00CF344D"/>
    <w:rsid w:val="00CF360F"/>
    <w:rsid w:val="00CF363C"/>
    <w:rsid w:val="00CF3B46"/>
    <w:rsid w:val="00CF3BA5"/>
    <w:rsid w:val="00CF3D56"/>
    <w:rsid w:val="00CF3FEB"/>
    <w:rsid w:val="00CF4235"/>
    <w:rsid w:val="00CF46A7"/>
    <w:rsid w:val="00CF46D6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BA6"/>
    <w:rsid w:val="00CF5C4D"/>
    <w:rsid w:val="00CF5ECC"/>
    <w:rsid w:val="00CF6160"/>
    <w:rsid w:val="00CF6266"/>
    <w:rsid w:val="00CF63A6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11A1"/>
    <w:rsid w:val="00D011AF"/>
    <w:rsid w:val="00D0158B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C34"/>
    <w:rsid w:val="00D03528"/>
    <w:rsid w:val="00D03D5B"/>
    <w:rsid w:val="00D0408E"/>
    <w:rsid w:val="00D04175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BC3"/>
    <w:rsid w:val="00D11C01"/>
    <w:rsid w:val="00D11C6F"/>
    <w:rsid w:val="00D123C3"/>
    <w:rsid w:val="00D125C5"/>
    <w:rsid w:val="00D12B7F"/>
    <w:rsid w:val="00D12DC8"/>
    <w:rsid w:val="00D131FA"/>
    <w:rsid w:val="00D13208"/>
    <w:rsid w:val="00D1354D"/>
    <w:rsid w:val="00D1359B"/>
    <w:rsid w:val="00D1377B"/>
    <w:rsid w:val="00D13E1E"/>
    <w:rsid w:val="00D13EDF"/>
    <w:rsid w:val="00D13F13"/>
    <w:rsid w:val="00D1403F"/>
    <w:rsid w:val="00D142B1"/>
    <w:rsid w:val="00D14A3F"/>
    <w:rsid w:val="00D14A52"/>
    <w:rsid w:val="00D14BB1"/>
    <w:rsid w:val="00D14BD8"/>
    <w:rsid w:val="00D14BF2"/>
    <w:rsid w:val="00D14E23"/>
    <w:rsid w:val="00D14E28"/>
    <w:rsid w:val="00D14ECD"/>
    <w:rsid w:val="00D14FC0"/>
    <w:rsid w:val="00D15860"/>
    <w:rsid w:val="00D159B7"/>
    <w:rsid w:val="00D15BD5"/>
    <w:rsid w:val="00D15F56"/>
    <w:rsid w:val="00D1620C"/>
    <w:rsid w:val="00D16276"/>
    <w:rsid w:val="00D162EC"/>
    <w:rsid w:val="00D16455"/>
    <w:rsid w:val="00D1681F"/>
    <w:rsid w:val="00D16894"/>
    <w:rsid w:val="00D16BD4"/>
    <w:rsid w:val="00D16D88"/>
    <w:rsid w:val="00D17032"/>
    <w:rsid w:val="00D17040"/>
    <w:rsid w:val="00D17735"/>
    <w:rsid w:val="00D17BCE"/>
    <w:rsid w:val="00D200E9"/>
    <w:rsid w:val="00D203FE"/>
    <w:rsid w:val="00D2048E"/>
    <w:rsid w:val="00D20981"/>
    <w:rsid w:val="00D20B94"/>
    <w:rsid w:val="00D20DEE"/>
    <w:rsid w:val="00D211FA"/>
    <w:rsid w:val="00D21477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5EA8"/>
    <w:rsid w:val="00D25F91"/>
    <w:rsid w:val="00D2603D"/>
    <w:rsid w:val="00D260D5"/>
    <w:rsid w:val="00D26130"/>
    <w:rsid w:val="00D267E7"/>
    <w:rsid w:val="00D26DA6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A32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401"/>
    <w:rsid w:val="00D35552"/>
    <w:rsid w:val="00D35859"/>
    <w:rsid w:val="00D35954"/>
    <w:rsid w:val="00D35F83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5DD"/>
    <w:rsid w:val="00D406D7"/>
    <w:rsid w:val="00D409D8"/>
    <w:rsid w:val="00D40B98"/>
    <w:rsid w:val="00D40DBB"/>
    <w:rsid w:val="00D40DCE"/>
    <w:rsid w:val="00D4120B"/>
    <w:rsid w:val="00D413A5"/>
    <w:rsid w:val="00D413E7"/>
    <w:rsid w:val="00D41480"/>
    <w:rsid w:val="00D41714"/>
    <w:rsid w:val="00D41AD2"/>
    <w:rsid w:val="00D41B98"/>
    <w:rsid w:val="00D41E36"/>
    <w:rsid w:val="00D4211B"/>
    <w:rsid w:val="00D42312"/>
    <w:rsid w:val="00D42611"/>
    <w:rsid w:val="00D4280B"/>
    <w:rsid w:val="00D42829"/>
    <w:rsid w:val="00D4296F"/>
    <w:rsid w:val="00D4301E"/>
    <w:rsid w:val="00D434BC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0CD"/>
    <w:rsid w:val="00D45370"/>
    <w:rsid w:val="00D453C7"/>
    <w:rsid w:val="00D457A5"/>
    <w:rsid w:val="00D457BF"/>
    <w:rsid w:val="00D45854"/>
    <w:rsid w:val="00D46113"/>
    <w:rsid w:val="00D46148"/>
    <w:rsid w:val="00D464B2"/>
    <w:rsid w:val="00D46D6C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6F2"/>
    <w:rsid w:val="00D5176D"/>
    <w:rsid w:val="00D517E4"/>
    <w:rsid w:val="00D519CA"/>
    <w:rsid w:val="00D51A9D"/>
    <w:rsid w:val="00D51AEE"/>
    <w:rsid w:val="00D51EA4"/>
    <w:rsid w:val="00D51F1D"/>
    <w:rsid w:val="00D51FBA"/>
    <w:rsid w:val="00D51FF6"/>
    <w:rsid w:val="00D5212E"/>
    <w:rsid w:val="00D523D8"/>
    <w:rsid w:val="00D52949"/>
    <w:rsid w:val="00D52CD6"/>
    <w:rsid w:val="00D52DAC"/>
    <w:rsid w:val="00D52E35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0D3"/>
    <w:rsid w:val="00D562BA"/>
    <w:rsid w:val="00D56424"/>
    <w:rsid w:val="00D56509"/>
    <w:rsid w:val="00D5677E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7B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19B"/>
    <w:rsid w:val="00D63369"/>
    <w:rsid w:val="00D633E9"/>
    <w:rsid w:val="00D6344D"/>
    <w:rsid w:val="00D6346B"/>
    <w:rsid w:val="00D634C6"/>
    <w:rsid w:val="00D6355F"/>
    <w:rsid w:val="00D6361D"/>
    <w:rsid w:val="00D636F4"/>
    <w:rsid w:val="00D63771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F"/>
    <w:rsid w:val="00D65C7A"/>
    <w:rsid w:val="00D65DA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B4E"/>
    <w:rsid w:val="00D67B5C"/>
    <w:rsid w:val="00D67BA1"/>
    <w:rsid w:val="00D67CD1"/>
    <w:rsid w:val="00D67D89"/>
    <w:rsid w:val="00D67E5B"/>
    <w:rsid w:val="00D70209"/>
    <w:rsid w:val="00D7034B"/>
    <w:rsid w:val="00D706BA"/>
    <w:rsid w:val="00D7083C"/>
    <w:rsid w:val="00D70A4C"/>
    <w:rsid w:val="00D70AFA"/>
    <w:rsid w:val="00D70B1D"/>
    <w:rsid w:val="00D70C04"/>
    <w:rsid w:val="00D70E8C"/>
    <w:rsid w:val="00D7108F"/>
    <w:rsid w:val="00D712CE"/>
    <w:rsid w:val="00D712E3"/>
    <w:rsid w:val="00D71408"/>
    <w:rsid w:val="00D714B2"/>
    <w:rsid w:val="00D716E5"/>
    <w:rsid w:val="00D71701"/>
    <w:rsid w:val="00D7171D"/>
    <w:rsid w:val="00D71A03"/>
    <w:rsid w:val="00D71CF7"/>
    <w:rsid w:val="00D71D41"/>
    <w:rsid w:val="00D71F8A"/>
    <w:rsid w:val="00D72038"/>
    <w:rsid w:val="00D72099"/>
    <w:rsid w:val="00D725D6"/>
    <w:rsid w:val="00D72693"/>
    <w:rsid w:val="00D726BD"/>
    <w:rsid w:val="00D72905"/>
    <w:rsid w:val="00D72929"/>
    <w:rsid w:val="00D72C06"/>
    <w:rsid w:val="00D72E65"/>
    <w:rsid w:val="00D72F4E"/>
    <w:rsid w:val="00D7320A"/>
    <w:rsid w:val="00D7328A"/>
    <w:rsid w:val="00D735D2"/>
    <w:rsid w:val="00D7367A"/>
    <w:rsid w:val="00D73905"/>
    <w:rsid w:val="00D73A0D"/>
    <w:rsid w:val="00D73A4C"/>
    <w:rsid w:val="00D73B93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6E61"/>
    <w:rsid w:val="00D7774F"/>
    <w:rsid w:val="00D777B4"/>
    <w:rsid w:val="00D779DE"/>
    <w:rsid w:val="00D77A14"/>
    <w:rsid w:val="00D8039C"/>
    <w:rsid w:val="00D80DF4"/>
    <w:rsid w:val="00D80E93"/>
    <w:rsid w:val="00D81138"/>
    <w:rsid w:val="00D8172E"/>
    <w:rsid w:val="00D81AD6"/>
    <w:rsid w:val="00D8203D"/>
    <w:rsid w:val="00D8223B"/>
    <w:rsid w:val="00D82392"/>
    <w:rsid w:val="00D8269A"/>
    <w:rsid w:val="00D827C8"/>
    <w:rsid w:val="00D827EB"/>
    <w:rsid w:val="00D8288C"/>
    <w:rsid w:val="00D82909"/>
    <w:rsid w:val="00D829E7"/>
    <w:rsid w:val="00D82CCC"/>
    <w:rsid w:val="00D8328A"/>
    <w:rsid w:val="00D8337D"/>
    <w:rsid w:val="00D836FA"/>
    <w:rsid w:val="00D83721"/>
    <w:rsid w:val="00D83873"/>
    <w:rsid w:val="00D838B5"/>
    <w:rsid w:val="00D838D3"/>
    <w:rsid w:val="00D83AA0"/>
    <w:rsid w:val="00D83E67"/>
    <w:rsid w:val="00D83FD9"/>
    <w:rsid w:val="00D84334"/>
    <w:rsid w:val="00D846AA"/>
    <w:rsid w:val="00D846B6"/>
    <w:rsid w:val="00D84725"/>
    <w:rsid w:val="00D847B8"/>
    <w:rsid w:val="00D84896"/>
    <w:rsid w:val="00D84A9A"/>
    <w:rsid w:val="00D84DCA"/>
    <w:rsid w:val="00D85074"/>
    <w:rsid w:val="00D8531B"/>
    <w:rsid w:val="00D85365"/>
    <w:rsid w:val="00D85605"/>
    <w:rsid w:val="00D856FB"/>
    <w:rsid w:val="00D85C21"/>
    <w:rsid w:val="00D85CE6"/>
    <w:rsid w:val="00D86173"/>
    <w:rsid w:val="00D8622C"/>
    <w:rsid w:val="00D86643"/>
    <w:rsid w:val="00D86684"/>
    <w:rsid w:val="00D8671E"/>
    <w:rsid w:val="00D8682F"/>
    <w:rsid w:val="00D86941"/>
    <w:rsid w:val="00D86B05"/>
    <w:rsid w:val="00D86C77"/>
    <w:rsid w:val="00D86DBA"/>
    <w:rsid w:val="00D871F2"/>
    <w:rsid w:val="00D87799"/>
    <w:rsid w:val="00D87B7F"/>
    <w:rsid w:val="00D87C6E"/>
    <w:rsid w:val="00D87D96"/>
    <w:rsid w:val="00D87EEF"/>
    <w:rsid w:val="00D87FF8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78C"/>
    <w:rsid w:val="00D91993"/>
    <w:rsid w:val="00D92094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4E3"/>
    <w:rsid w:val="00D94782"/>
    <w:rsid w:val="00D94859"/>
    <w:rsid w:val="00D94C1D"/>
    <w:rsid w:val="00D94D94"/>
    <w:rsid w:val="00D94F3C"/>
    <w:rsid w:val="00D9501C"/>
    <w:rsid w:val="00D953B4"/>
    <w:rsid w:val="00D95553"/>
    <w:rsid w:val="00D95707"/>
    <w:rsid w:val="00D9581E"/>
    <w:rsid w:val="00D95DC0"/>
    <w:rsid w:val="00D95EBE"/>
    <w:rsid w:val="00D95EC0"/>
    <w:rsid w:val="00D965AD"/>
    <w:rsid w:val="00D96649"/>
    <w:rsid w:val="00D9672C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7E2"/>
    <w:rsid w:val="00DA0A34"/>
    <w:rsid w:val="00DA0CE4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D9C"/>
    <w:rsid w:val="00DA2E4A"/>
    <w:rsid w:val="00DA3005"/>
    <w:rsid w:val="00DA30FE"/>
    <w:rsid w:val="00DA36BE"/>
    <w:rsid w:val="00DA36DC"/>
    <w:rsid w:val="00DA3C05"/>
    <w:rsid w:val="00DA409B"/>
    <w:rsid w:val="00DA4240"/>
    <w:rsid w:val="00DA4397"/>
    <w:rsid w:val="00DA43F2"/>
    <w:rsid w:val="00DA45DC"/>
    <w:rsid w:val="00DA4640"/>
    <w:rsid w:val="00DA46AF"/>
    <w:rsid w:val="00DA4856"/>
    <w:rsid w:val="00DA4A4C"/>
    <w:rsid w:val="00DA4A67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5EE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908"/>
    <w:rsid w:val="00DA7AA2"/>
    <w:rsid w:val="00DA7AAC"/>
    <w:rsid w:val="00DA7BD5"/>
    <w:rsid w:val="00DA7EB2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35"/>
    <w:rsid w:val="00DB2787"/>
    <w:rsid w:val="00DB282F"/>
    <w:rsid w:val="00DB3038"/>
    <w:rsid w:val="00DB3072"/>
    <w:rsid w:val="00DB30A6"/>
    <w:rsid w:val="00DB31BC"/>
    <w:rsid w:val="00DB350A"/>
    <w:rsid w:val="00DB3796"/>
    <w:rsid w:val="00DB386F"/>
    <w:rsid w:val="00DB3AD3"/>
    <w:rsid w:val="00DB3B3B"/>
    <w:rsid w:val="00DB417D"/>
    <w:rsid w:val="00DB4335"/>
    <w:rsid w:val="00DB4C2C"/>
    <w:rsid w:val="00DB4EE9"/>
    <w:rsid w:val="00DB5201"/>
    <w:rsid w:val="00DB56F9"/>
    <w:rsid w:val="00DB572B"/>
    <w:rsid w:val="00DB5936"/>
    <w:rsid w:val="00DB5B65"/>
    <w:rsid w:val="00DB5D4C"/>
    <w:rsid w:val="00DB5DDC"/>
    <w:rsid w:val="00DB6301"/>
    <w:rsid w:val="00DB6394"/>
    <w:rsid w:val="00DB6462"/>
    <w:rsid w:val="00DB66CB"/>
    <w:rsid w:val="00DB66CC"/>
    <w:rsid w:val="00DB67FB"/>
    <w:rsid w:val="00DB68E4"/>
    <w:rsid w:val="00DB68F7"/>
    <w:rsid w:val="00DB6A3A"/>
    <w:rsid w:val="00DB7054"/>
    <w:rsid w:val="00DB7097"/>
    <w:rsid w:val="00DB70F5"/>
    <w:rsid w:val="00DB719E"/>
    <w:rsid w:val="00DB723F"/>
    <w:rsid w:val="00DB7937"/>
    <w:rsid w:val="00DB79AE"/>
    <w:rsid w:val="00DB7AAD"/>
    <w:rsid w:val="00DB7BA0"/>
    <w:rsid w:val="00DB7BE3"/>
    <w:rsid w:val="00DB7C6A"/>
    <w:rsid w:val="00DC0226"/>
    <w:rsid w:val="00DC0400"/>
    <w:rsid w:val="00DC046B"/>
    <w:rsid w:val="00DC0517"/>
    <w:rsid w:val="00DC0DF8"/>
    <w:rsid w:val="00DC0E1A"/>
    <w:rsid w:val="00DC117A"/>
    <w:rsid w:val="00DC1201"/>
    <w:rsid w:val="00DC15C1"/>
    <w:rsid w:val="00DC1613"/>
    <w:rsid w:val="00DC1AB3"/>
    <w:rsid w:val="00DC1B49"/>
    <w:rsid w:val="00DC1B70"/>
    <w:rsid w:val="00DC1B95"/>
    <w:rsid w:val="00DC1C2F"/>
    <w:rsid w:val="00DC2068"/>
    <w:rsid w:val="00DC216B"/>
    <w:rsid w:val="00DC224E"/>
    <w:rsid w:val="00DC2370"/>
    <w:rsid w:val="00DC248E"/>
    <w:rsid w:val="00DC27CB"/>
    <w:rsid w:val="00DC2E7F"/>
    <w:rsid w:val="00DC2F73"/>
    <w:rsid w:val="00DC318F"/>
    <w:rsid w:val="00DC341E"/>
    <w:rsid w:val="00DC379F"/>
    <w:rsid w:val="00DC3B1C"/>
    <w:rsid w:val="00DC3F3F"/>
    <w:rsid w:val="00DC3F66"/>
    <w:rsid w:val="00DC3FA0"/>
    <w:rsid w:val="00DC3FA1"/>
    <w:rsid w:val="00DC408A"/>
    <w:rsid w:val="00DC44CB"/>
    <w:rsid w:val="00DC49D4"/>
    <w:rsid w:val="00DC4CB7"/>
    <w:rsid w:val="00DC4D8C"/>
    <w:rsid w:val="00DC4DAE"/>
    <w:rsid w:val="00DC50ED"/>
    <w:rsid w:val="00DC5545"/>
    <w:rsid w:val="00DC55CA"/>
    <w:rsid w:val="00DC581B"/>
    <w:rsid w:val="00DC5826"/>
    <w:rsid w:val="00DC59AC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623"/>
    <w:rsid w:val="00DD08C3"/>
    <w:rsid w:val="00DD0C1E"/>
    <w:rsid w:val="00DD157E"/>
    <w:rsid w:val="00DD15B6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314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8B9"/>
    <w:rsid w:val="00DE0A0B"/>
    <w:rsid w:val="00DE0A85"/>
    <w:rsid w:val="00DE0E80"/>
    <w:rsid w:val="00DE1226"/>
    <w:rsid w:val="00DE136D"/>
    <w:rsid w:val="00DE1C2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2"/>
    <w:rsid w:val="00DE34F4"/>
    <w:rsid w:val="00DE34FE"/>
    <w:rsid w:val="00DE35ED"/>
    <w:rsid w:val="00DE3768"/>
    <w:rsid w:val="00DE3869"/>
    <w:rsid w:val="00DE39FC"/>
    <w:rsid w:val="00DE3B1E"/>
    <w:rsid w:val="00DE3E6E"/>
    <w:rsid w:val="00DE3F47"/>
    <w:rsid w:val="00DE4023"/>
    <w:rsid w:val="00DE428C"/>
    <w:rsid w:val="00DE4332"/>
    <w:rsid w:val="00DE4A38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BA"/>
    <w:rsid w:val="00DE6984"/>
    <w:rsid w:val="00DE6CA9"/>
    <w:rsid w:val="00DE6E4C"/>
    <w:rsid w:val="00DE7038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C9"/>
    <w:rsid w:val="00DF0F27"/>
    <w:rsid w:val="00DF10BF"/>
    <w:rsid w:val="00DF1744"/>
    <w:rsid w:val="00DF1AAB"/>
    <w:rsid w:val="00DF1F1F"/>
    <w:rsid w:val="00DF29FD"/>
    <w:rsid w:val="00DF3046"/>
    <w:rsid w:val="00DF31A8"/>
    <w:rsid w:val="00DF3205"/>
    <w:rsid w:val="00DF38DC"/>
    <w:rsid w:val="00DF3AFF"/>
    <w:rsid w:val="00DF3F99"/>
    <w:rsid w:val="00DF4290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995"/>
    <w:rsid w:val="00DF5B7D"/>
    <w:rsid w:val="00DF5F71"/>
    <w:rsid w:val="00DF6111"/>
    <w:rsid w:val="00DF66EE"/>
    <w:rsid w:val="00DF67A6"/>
    <w:rsid w:val="00DF6974"/>
    <w:rsid w:val="00DF69EE"/>
    <w:rsid w:val="00DF6BAF"/>
    <w:rsid w:val="00DF6C93"/>
    <w:rsid w:val="00DF6D4D"/>
    <w:rsid w:val="00DF7133"/>
    <w:rsid w:val="00DF7B07"/>
    <w:rsid w:val="00DF7C95"/>
    <w:rsid w:val="00DF7CA1"/>
    <w:rsid w:val="00DF7F48"/>
    <w:rsid w:val="00E0018F"/>
    <w:rsid w:val="00E00456"/>
    <w:rsid w:val="00E0049B"/>
    <w:rsid w:val="00E00569"/>
    <w:rsid w:val="00E0078A"/>
    <w:rsid w:val="00E0084E"/>
    <w:rsid w:val="00E008DA"/>
    <w:rsid w:val="00E00932"/>
    <w:rsid w:val="00E00B2D"/>
    <w:rsid w:val="00E00C7B"/>
    <w:rsid w:val="00E00CCC"/>
    <w:rsid w:val="00E00D9F"/>
    <w:rsid w:val="00E00E8E"/>
    <w:rsid w:val="00E00F05"/>
    <w:rsid w:val="00E0112D"/>
    <w:rsid w:val="00E011F4"/>
    <w:rsid w:val="00E0124E"/>
    <w:rsid w:val="00E01613"/>
    <w:rsid w:val="00E01AC8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B90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243"/>
    <w:rsid w:val="00E053A2"/>
    <w:rsid w:val="00E05482"/>
    <w:rsid w:val="00E054E3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407"/>
    <w:rsid w:val="00E0683C"/>
    <w:rsid w:val="00E0699A"/>
    <w:rsid w:val="00E06AB7"/>
    <w:rsid w:val="00E06B48"/>
    <w:rsid w:val="00E071B2"/>
    <w:rsid w:val="00E07383"/>
    <w:rsid w:val="00E07964"/>
    <w:rsid w:val="00E07E97"/>
    <w:rsid w:val="00E10004"/>
    <w:rsid w:val="00E10240"/>
    <w:rsid w:val="00E106FC"/>
    <w:rsid w:val="00E1090E"/>
    <w:rsid w:val="00E1094E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6DE"/>
    <w:rsid w:val="00E127B4"/>
    <w:rsid w:val="00E127DF"/>
    <w:rsid w:val="00E1283B"/>
    <w:rsid w:val="00E12A18"/>
    <w:rsid w:val="00E12C54"/>
    <w:rsid w:val="00E12DFF"/>
    <w:rsid w:val="00E1336C"/>
    <w:rsid w:val="00E1349D"/>
    <w:rsid w:val="00E13B47"/>
    <w:rsid w:val="00E13C94"/>
    <w:rsid w:val="00E13D29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174B5"/>
    <w:rsid w:val="00E174D6"/>
    <w:rsid w:val="00E175C0"/>
    <w:rsid w:val="00E2093C"/>
    <w:rsid w:val="00E2096A"/>
    <w:rsid w:val="00E2099B"/>
    <w:rsid w:val="00E20CCB"/>
    <w:rsid w:val="00E21297"/>
    <w:rsid w:val="00E215BE"/>
    <w:rsid w:val="00E216C7"/>
    <w:rsid w:val="00E2174D"/>
    <w:rsid w:val="00E21881"/>
    <w:rsid w:val="00E21B45"/>
    <w:rsid w:val="00E21ECB"/>
    <w:rsid w:val="00E220FA"/>
    <w:rsid w:val="00E2225B"/>
    <w:rsid w:val="00E222F2"/>
    <w:rsid w:val="00E2249B"/>
    <w:rsid w:val="00E224EF"/>
    <w:rsid w:val="00E22706"/>
    <w:rsid w:val="00E229DC"/>
    <w:rsid w:val="00E22D4B"/>
    <w:rsid w:val="00E22DE9"/>
    <w:rsid w:val="00E23097"/>
    <w:rsid w:val="00E231E5"/>
    <w:rsid w:val="00E23677"/>
    <w:rsid w:val="00E2367A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9F3"/>
    <w:rsid w:val="00E24A89"/>
    <w:rsid w:val="00E24C60"/>
    <w:rsid w:val="00E24D58"/>
    <w:rsid w:val="00E25428"/>
    <w:rsid w:val="00E2596B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D69"/>
    <w:rsid w:val="00E300D4"/>
    <w:rsid w:val="00E3026D"/>
    <w:rsid w:val="00E306FD"/>
    <w:rsid w:val="00E30A94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3C0"/>
    <w:rsid w:val="00E32909"/>
    <w:rsid w:val="00E32913"/>
    <w:rsid w:val="00E32ADB"/>
    <w:rsid w:val="00E32D2E"/>
    <w:rsid w:val="00E32EE7"/>
    <w:rsid w:val="00E330DC"/>
    <w:rsid w:val="00E3311B"/>
    <w:rsid w:val="00E331F4"/>
    <w:rsid w:val="00E334DF"/>
    <w:rsid w:val="00E334F7"/>
    <w:rsid w:val="00E33655"/>
    <w:rsid w:val="00E336C8"/>
    <w:rsid w:val="00E33750"/>
    <w:rsid w:val="00E33CDA"/>
    <w:rsid w:val="00E33D35"/>
    <w:rsid w:val="00E341D2"/>
    <w:rsid w:val="00E344DA"/>
    <w:rsid w:val="00E34A02"/>
    <w:rsid w:val="00E34B7E"/>
    <w:rsid w:val="00E34D3A"/>
    <w:rsid w:val="00E356D8"/>
    <w:rsid w:val="00E35BFF"/>
    <w:rsid w:val="00E35D03"/>
    <w:rsid w:val="00E35F62"/>
    <w:rsid w:val="00E360F1"/>
    <w:rsid w:val="00E36485"/>
    <w:rsid w:val="00E3679C"/>
    <w:rsid w:val="00E36A24"/>
    <w:rsid w:val="00E36D0B"/>
    <w:rsid w:val="00E36F0C"/>
    <w:rsid w:val="00E36FEC"/>
    <w:rsid w:val="00E371B7"/>
    <w:rsid w:val="00E37222"/>
    <w:rsid w:val="00E37352"/>
    <w:rsid w:val="00E37952"/>
    <w:rsid w:val="00E37CA6"/>
    <w:rsid w:val="00E37E99"/>
    <w:rsid w:val="00E403C9"/>
    <w:rsid w:val="00E4050E"/>
    <w:rsid w:val="00E40628"/>
    <w:rsid w:val="00E40796"/>
    <w:rsid w:val="00E40C63"/>
    <w:rsid w:val="00E40D1D"/>
    <w:rsid w:val="00E4104E"/>
    <w:rsid w:val="00E41357"/>
    <w:rsid w:val="00E414A5"/>
    <w:rsid w:val="00E41D62"/>
    <w:rsid w:val="00E41F9F"/>
    <w:rsid w:val="00E422BF"/>
    <w:rsid w:val="00E42379"/>
    <w:rsid w:val="00E42525"/>
    <w:rsid w:val="00E4263F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3D1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D62"/>
    <w:rsid w:val="00E44E93"/>
    <w:rsid w:val="00E45400"/>
    <w:rsid w:val="00E454C1"/>
    <w:rsid w:val="00E455B6"/>
    <w:rsid w:val="00E456D9"/>
    <w:rsid w:val="00E4580D"/>
    <w:rsid w:val="00E45A44"/>
    <w:rsid w:val="00E45F8E"/>
    <w:rsid w:val="00E4602F"/>
    <w:rsid w:val="00E46998"/>
    <w:rsid w:val="00E46C0C"/>
    <w:rsid w:val="00E46D20"/>
    <w:rsid w:val="00E46E3F"/>
    <w:rsid w:val="00E46F27"/>
    <w:rsid w:val="00E47400"/>
    <w:rsid w:val="00E4775F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0E41"/>
    <w:rsid w:val="00E51006"/>
    <w:rsid w:val="00E510A4"/>
    <w:rsid w:val="00E51292"/>
    <w:rsid w:val="00E513E9"/>
    <w:rsid w:val="00E514D9"/>
    <w:rsid w:val="00E516C6"/>
    <w:rsid w:val="00E518F8"/>
    <w:rsid w:val="00E51CBA"/>
    <w:rsid w:val="00E51D1C"/>
    <w:rsid w:val="00E51E63"/>
    <w:rsid w:val="00E51F06"/>
    <w:rsid w:val="00E520C5"/>
    <w:rsid w:val="00E5220A"/>
    <w:rsid w:val="00E52573"/>
    <w:rsid w:val="00E5275B"/>
    <w:rsid w:val="00E52AAD"/>
    <w:rsid w:val="00E52F74"/>
    <w:rsid w:val="00E53072"/>
    <w:rsid w:val="00E532EE"/>
    <w:rsid w:val="00E532F2"/>
    <w:rsid w:val="00E53401"/>
    <w:rsid w:val="00E534A3"/>
    <w:rsid w:val="00E535AA"/>
    <w:rsid w:val="00E53AD5"/>
    <w:rsid w:val="00E53CB5"/>
    <w:rsid w:val="00E53EFD"/>
    <w:rsid w:val="00E53F49"/>
    <w:rsid w:val="00E54604"/>
    <w:rsid w:val="00E549C3"/>
    <w:rsid w:val="00E54AD7"/>
    <w:rsid w:val="00E54BA5"/>
    <w:rsid w:val="00E54D2D"/>
    <w:rsid w:val="00E54D47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DE"/>
    <w:rsid w:val="00E56A88"/>
    <w:rsid w:val="00E56AB6"/>
    <w:rsid w:val="00E56D6B"/>
    <w:rsid w:val="00E56FF0"/>
    <w:rsid w:val="00E57133"/>
    <w:rsid w:val="00E5748D"/>
    <w:rsid w:val="00E5794B"/>
    <w:rsid w:val="00E57E76"/>
    <w:rsid w:val="00E57F72"/>
    <w:rsid w:val="00E57FC4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71"/>
    <w:rsid w:val="00E61D54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88"/>
    <w:rsid w:val="00E62AC4"/>
    <w:rsid w:val="00E62B66"/>
    <w:rsid w:val="00E62F64"/>
    <w:rsid w:val="00E6353A"/>
    <w:rsid w:val="00E635F8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809"/>
    <w:rsid w:val="00E65B4A"/>
    <w:rsid w:val="00E65D5D"/>
    <w:rsid w:val="00E65F77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A65"/>
    <w:rsid w:val="00E67F5A"/>
    <w:rsid w:val="00E7010C"/>
    <w:rsid w:val="00E702D2"/>
    <w:rsid w:val="00E70498"/>
    <w:rsid w:val="00E70754"/>
    <w:rsid w:val="00E70923"/>
    <w:rsid w:val="00E70A45"/>
    <w:rsid w:val="00E70F70"/>
    <w:rsid w:val="00E710BE"/>
    <w:rsid w:val="00E71107"/>
    <w:rsid w:val="00E71511"/>
    <w:rsid w:val="00E71606"/>
    <w:rsid w:val="00E71A00"/>
    <w:rsid w:val="00E71B33"/>
    <w:rsid w:val="00E71D2D"/>
    <w:rsid w:val="00E71E71"/>
    <w:rsid w:val="00E72774"/>
    <w:rsid w:val="00E72793"/>
    <w:rsid w:val="00E72A67"/>
    <w:rsid w:val="00E72B5B"/>
    <w:rsid w:val="00E72CC9"/>
    <w:rsid w:val="00E72DD2"/>
    <w:rsid w:val="00E72EB8"/>
    <w:rsid w:val="00E731B9"/>
    <w:rsid w:val="00E7364A"/>
    <w:rsid w:val="00E740CA"/>
    <w:rsid w:val="00E7425B"/>
    <w:rsid w:val="00E745F9"/>
    <w:rsid w:val="00E747E9"/>
    <w:rsid w:val="00E74B4E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5E14"/>
    <w:rsid w:val="00E76171"/>
    <w:rsid w:val="00E76212"/>
    <w:rsid w:val="00E76317"/>
    <w:rsid w:val="00E763A1"/>
    <w:rsid w:val="00E7641A"/>
    <w:rsid w:val="00E76AD2"/>
    <w:rsid w:val="00E773E9"/>
    <w:rsid w:val="00E77471"/>
    <w:rsid w:val="00E774FF"/>
    <w:rsid w:val="00E77D15"/>
    <w:rsid w:val="00E77D19"/>
    <w:rsid w:val="00E801D0"/>
    <w:rsid w:val="00E80274"/>
    <w:rsid w:val="00E802C0"/>
    <w:rsid w:val="00E8051D"/>
    <w:rsid w:val="00E80634"/>
    <w:rsid w:val="00E8069A"/>
    <w:rsid w:val="00E809AA"/>
    <w:rsid w:val="00E80D58"/>
    <w:rsid w:val="00E80EC2"/>
    <w:rsid w:val="00E815CA"/>
    <w:rsid w:val="00E81B44"/>
    <w:rsid w:val="00E81E26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789"/>
    <w:rsid w:val="00E84820"/>
    <w:rsid w:val="00E84D81"/>
    <w:rsid w:val="00E84E77"/>
    <w:rsid w:val="00E84FF6"/>
    <w:rsid w:val="00E8563F"/>
    <w:rsid w:val="00E856FA"/>
    <w:rsid w:val="00E85E28"/>
    <w:rsid w:val="00E86023"/>
    <w:rsid w:val="00E8635A"/>
    <w:rsid w:val="00E863DA"/>
    <w:rsid w:val="00E8649C"/>
    <w:rsid w:val="00E8661C"/>
    <w:rsid w:val="00E86649"/>
    <w:rsid w:val="00E866DF"/>
    <w:rsid w:val="00E8697F"/>
    <w:rsid w:val="00E86C15"/>
    <w:rsid w:val="00E86C56"/>
    <w:rsid w:val="00E86D0E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29B"/>
    <w:rsid w:val="00E918D4"/>
    <w:rsid w:val="00E919F9"/>
    <w:rsid w:val="00E91B7B"/>
    <w:rsid w:val="00E91C15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0C2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CCB"/>
    <w:rsid w:val="00E97F87"/>
    <w:rsid w:val="00EA0010"/>
    <w:rsid w:val="00EA002E"/>
    <w:rsid w:val="00EA00A8"/>
    <w:rsid w:val="00EA022E"/>
    <w:rsid w:val="00EA0AE4"/>
    <w:rsid w:val="00EA0F92"/>
    <w:rsid w:val="00EA11A5"/>
    <w:rsid w:val="00EA14B8"/>
    <w:rsid w:val="00EA1563"/>
    <w:rsid w:val="00EA189C"/>
    <w:rsid w:val="00EA1B15"/>
    <w:rsid w:val="00EA1BD7"/>
    <w:rsid w:val="00EA257B"/>
    <w:rsid w:val="00EA28FD"/>
    <w:rsid w:val="00EA29B1"/>
    <w:rsid w:val="00EA2A57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9D4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76"/>
    <w:rsid w:val="00EB0382"/>
    <w:rsid w:val="00EB0BDD"/>
    <w:rsid w:val="00EB0C64"/>
    <w:rsid w:val="00EB0CA5"/>
    <w:rsid w:val="00EB0F09"/>
    <w:rsid w:val="00EB118F"/>
    <w:rsid w:val="00EB119D"/>
    <w:rsid w:val="00EB13B6"/>
    <w:rsid w:val="00EB16B3"/>
    <w:rsid w:val="00EB188D"/>
    <w:rsid w:val="00EB19BC"/>
    <w:rsid w:val="00EB1F23"/>
    <w:rsid w:val="00EB213D"/>
    <w:rsid w:val="00EB21D4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917"/>
    <w:rsid w:val="00EB4D54"/>
    <w:rsid w:val="00EB4DD3"/>
    <w:rsid w:val="00EB4DFB"/>
    <w:rsid w:val="00EB508E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71D"/>
    <w:rsid w:val="00EB6B1D"/>
    <w:rsid w:val="00EB70C7"/>
    <w:rsid w:val="00EB73D6"/>
    <w:rsid w:val="00EB7558"/>
    <w:rsid w:val="00EB7679"/>
    <w:rsid w:val="00EB77EA"/>
    <w:rsid w:val="00EB7811"/>
    <w:rsid w:val="00EB7B14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985"/>
    <w:rsid w:val="00EC1C8A"/>
    <w:rsid w:val="00EC20FE"/>
    <w:rsid w:val="00EC2101"/>
    <w:rsid w:val="00EC277E"/>
    <w:rsid w:val="00EC2796"/>
    <w:rsid w:val="00EC2C96"/>
    <w:rsid w:val="00EC2FCE"/>
    <w:rsid w:val="00EC2FEC"/>
    <w:rsid w:val="00EC3216"/>
    <w:rsid w:val="00EC329B"/>
    <w:rsid w:val="00EC3331"/>
    <w:rsid w:val="00EC364E"/>
    <w:rsid w:val="00EC3651"/>
    <w:rsid w:val="00EC36F2"/>
    <w:rsid w:val="00EC3BB1"/>
    <w:rsid w:val="00EC3DE0"/>
    <w:rsid w:val="00EC42B7"/>
    <w:rsid w:val="00EC4317"/>
    <w:rsid w:val="00EC433B"/>
    <w:rsid w:val="00EC451C"/>
    <w:rsid w:val="00EC47D1"/>
    <w:rsid w:val="00EC47E0"/>
    <w:rsid w:val="00EC4D4D"/>
    <w:rsid w:val="00EC53FC"/>
    <w:rsid w:val="00EC5AE7"/>
    <w:rsid w:val="00EC5CA5"/>
    <w:rsid w:val="00EC5DF8"/>
    <w:rsid w:val="00EC61C7"/>
    <w:rsid w:val="00EC63B6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9E"/>
    <w:rsid w:val="00ED0B68"/>
    <w:rsid w:val="00ED0D47"/>
    <w:rsid w:val="00ED10BA"/>
    <w:rsid w:val="00ED1171"/>
    <w:rsid w:val="00ED1180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567"/>
    <w:rsid w:val="00ED3812"/>
    <w:rsid w:val="00ED383C"/>
    <w:rsid w:val="00ED3AB3"/>
    <w:rsid w:val="00ED3C6D"/>
    <w:rsid w:val="00ED3D26"/>
    <w:rsid w:val="00ED3D80"/>
    <w:rsid w:val="00ED3DCA"/>
    <w:rsid w:val="00ED3E6F"/>
    <w:rsid w:val="00ED3E8A"/>
    <w:rsid w:val="00ED42DE"/>
    <w:rsid w:val="00ED44FD"/>
    <w:rsid w:val="00ED4B9E"/>
    <w:rsid w:val="00ED5349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7CE"/>
    <w:rsid w:val="00ED6831"/>
    <w:rsid w:val="00ED6A6B"/>
    <w:rsid w:val="00ED6ED0"/>
    <w:rsid w:val="00ED6F38"/>
    <w:rsid w:val="00ED6FF7"/>
    <w:rsid w:val="00ED71DB"/>
    <w:rsid w:val="00ED72B8"/>
    <w:rsid w:val="00ED73FB"/>
    <w:rsid w:val="00ED7540"/>
    <w:rsid w:val="00ED7548"/>
    <w:rsid w:val="00ED75B5"/>
    <w:rsid w:val="00ED7658"/>
    <w:rsid w:val="00ED789F"/>
    <w:rsid w:val="00ED78CB"/>
    <w:rsid w:val="00ED7DEE"/>
    <w:rsid w:val="00ED7E96"/>
    <w:rsid w:val="00ED7FF8"/>
    <w:rsid w:val="00EE0036"/>
    <w:rsid w:val="00EE02D8"/>
    <w:rsid w:val="00EE047B"/>
    <w:rsid w:val="00EE0B5E"/>
    <w:rsid w:val="00EE0C31"/>
    <w:rsid w:val="00EE0E8D"/>
    <w:rsid w:val="00EE0F6B"/>
    <w:rsid w:val="00EE1249"/>
    <w:rsid w:val="00EE14B9"/>
    <w:rsid w:val="00EE1876"/>
    <w:rsid w:val="00EE19BA"/>
    <w:rsid w:val="00EE1A50"/>
    <w:rsid w:val="00EE1CF8"/>
    <w:rsid w:val="00EE232F"/>
    <w:rsid w:val="00EE27A0"/>
    <w:rsid w:val="00EE2CD2"/>
    <w:rsid w:val="00EE2FAA"/>
    <w:rsid w:val="00EE310C"/>
    <w:rsid w:val="00EE33A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5E55"/>
    <w:rsid w:val="00EE6129"/>
    <w:rsid w:val="00EE625E"/>
    <w:rsid w:val="00EE6352"/>
    <w:rsid w:val="00EE6503"/>
    <w:rsid w:val="00EE65FC"/>
    <w:rsid w:val="00EE69AF"/>
    <w:rsid w:val="00EE7155"/>
    <w:rsid w:val="00EE72BD"/>
    <w:rsid w:val="00EE7867"/>
    <w:rsid w:val="00EE7A35"/>
    <w:rsid w:val="00EE7B13"/>
    <w:rsid w:val="00EE7C76"/>
    <w:rsid w:val="00EE7CDB"/>
    <w:rsid w:val="00EE7F43"/>
    <w:rsid w:val="00EF0124"/>
    <w:rsid w:val="00EF029D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3795"/>
    <w:rsid w:val="00EF42DD"/>
    <w:rsid w:val="00EF43F6"/>
    <w:rsid w:val="00EF4459"/>
    <w:rsid w:val="00EF472C"/>
    <w:rsid w:val="00EF477C"/>
    <w:rsid w:val="00EF48FC"/>
    <w:rsid w:val="00EF51C6"/>
    <w:rsid w:val="00EF51EC"/>
    <w:rsid w:val="00EF55D7"/>
    <w:rsid w:val="00EF57D9"/>
    <w:rsid w:val="00EF59BE"/>
    <w:rsid w:val="00EF5BFC"/>
    <w:rsid w:val="00EF5D0F"/>
    <w:rsid w:val="00EF5D5E"/>
    <w:rsid w:val="00EF60AB"/>
    <w:rsid w:val="00EF66BB"/>
    <w:rsid w:val="00EF6B7E"/>
    <w:rsid w:val="00EF6BC3"/>
    <w:rsid w:val="00EF6C81"/>
    <w:rsid w:val="00EF7291"/>
    <w:rsid w:val="00EF7398"/>
    <w:rsid w:val="00EF7471"/>
    <w:rsid w:val="00EF7688"/>
    <w:rsid w:val="00EF77B3"/>
    <w:rsid w:val="00EF7969"/>
    <w:rsid w:val="00EF7C1A"/>
    <w:rsid w:val="00EF7DBB"/>
    <w:rsid w:val="00EF7F8E"/>
    <w:rsid w:val="00F00034"/>
    <w:rsid w:val="00F0057E"/>
    <w:rsid w:val="00F00AA2"/>
    <w:rsid w:val="00F0104B"/>
    <w:rsid w:val="00F0110B"/>
    <w:rsid w:val="00F0120C"/>
    <w:rsid w:val="00F0180D"/>
    <w:rsid w:val="00F01854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026"/>
    <w:rsid w:val="00F03369"/>
    <w:rsid w:val="00F0338A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1F5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B9B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E24"/>
    <w:rsid w:val="00F13E97"/>
    <w:rsid w:val="00F140C6"/>
    <w:rsid w:val="00F142F3"/>
    <w:rsid w:val="00F14A4B"/>
    <w:rsid w:val="00F14AEE"/>
    <w:rsid w:val="00F14D1B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BC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296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85E"/>
    <w:rsid w:val="00F25EB0"/>
    <w:rsid w:val="00F25FFD"/>
    <w:rsid w:val="00F264E9"/>
    <w:rsid w:val="00F265CA"/>
    <w:rsid w:val="00F2688F"/>
    <w:rsid w:val="00F268F5"/>
    <w:rsid w:val="00F26C01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B5"/>
    <w:rsid w:val="00F31DC7"/>
    <w:rsid w:val="00F31F33"/>
    <w:rsid w:val="00F31FD4"/>
    <w:rsid w:val="00F3252D"/>
    <w:rsid w:val="00F325E5"/>
    <w:rsid w:val="00F326FC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4CC"/>
    <w:rsid w:val="00F365C2"/>
    <w:rsid w:val="00F36AE9"/>
    <w:rsid w:val="00F36D37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1FF"/>
    <w:rsid w:val="00F40499"/>
    <w:rsid w:val="00F409E9"/>
    <w:rsid w:val="00F40B49"/>
    <w:rsid w:val="00F40D54"/>
    <w:rsid w:val="00F40F51"/>
    <w:rsid w:val="00F4132B"/>
    <w:rsid w:val="00F416D8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2F50"/>
    <w:rsid w:val="00F4302B"/>
    <w:rsid w:val="00F432D4"/>
    <w:rsid w:val="00F43455"/>
    <w:rsid w:val="00F439CD"/>
    <w:rsid w:val="00F43AFC"/>
    <w:rsid w:val="00F43C10"/>
    <w:rsid w:val="00F43CED"/>
    <w:rsid w:val="00F441C3"/>
    <w:rsid w:val="00F442FB"/>
    <w:rsid w:val="00F44768"/>
    <w:rsid w:val="00F448A9"/>
    <w:rsid w:val="00F44992"/>
    <w:rsid w:val="00F44D1F"/>
    <w:rsid w:val="00F45122"/>
    <w:rsid w:val="00F45372"/>
    <w:rsid w:val="00F45A0A"/>
    <w:rsid w:val="00F45A10"/>
    <w:rsid w:val="00F45B0A"/>
    <w:rsid w:val="00F45F75"/>
    <w:rsid w:val="00F46353"/>
    <w:rsid w:val="00F4685B"/>
    <w:rsid w:val="00F469AA"/>
    <w:rsid w:val="00F46DB0"/>
    <w:rsid w:val="00F46F25"/>
    <w:rsid w:val="00F47121"/>
    <w:rsid w:val="00F47540"/>
    <w:rsid w:val="00F475E9"/>
    <w:rsid w:val="00F47621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EF8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233"/>
    <w:rsid w:val="00F54549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5D69"/>
    <w:rsid w:val="00F5613B"/>
    <w:rsid w:val="00F56269"/>
    <w:rsid w:val="00F562D7"/>
    <w:rsid w:val="00F5634F"/>
    <w:rsid w:val="00F5636F"/>
    <w:rsid w:val="00F56574"/>
    <w:rsid w:val="00F56759"/>
    <w:rsid w:val="00F56ACB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ABE"/>
    <w:rsid w:val="00F60C34"/>
    <w:rsid w:val="00F60D15"/>
    <w:rsid w:val="00F61220"/>
    <w:rsid w:val="00F6155E"/>
    <w:rsid w:val="00F616EE"/>
    <w:rsid w:val="00F619A1"/>
    <w:rsid w:val="00F61C22"/>
    <w:rsid w:val="00F623AD"/>
    <w:rsid w:val="00F6243A"/>
    <w:rsid w:val="00F625A2"/>
    <w:rsid w:val="00F6277B"/>
    <w:rsid w:val="00F627BC"/>
    <w:rsid w:val="00F62E8F"/>
    <w:rsid w:val="00F62E97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659"/>
    <w:rsid w:val="00F64771"/>
    <w:rsid w:val="00F64ADA"/>
    <w:rsid w:val="00F64AF1"/>
    <w:rsid w:val="00F64ED5"/>
    <w:rsid w:val="00F64FD3"/>
    <w:rsid w:val="00F65351"/>
    <w:rsid w:val="00F654D6"/>
    <w:rsid w:val="00F656A6"/>
    <w:rsid w:val="00F6599D"/>
    <w:rsid w:val="00F65A20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CCA"/>
    <w:rsid w:val="00F71E1A"/>
    <w:rsid w:val="00F71FE7"/>
    <w:rsid w:val="00F7200A"/>
    <w:rsid w:val="00F7225A"/>
    <w:rsid w:val="00F7272A"/>
    <w:rsid w:val="00F727CD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8C"/>
    <w:rsid w:val="00F74FF3"/>
    <w:rsid w:val="00F7545D"/>
    <w:rsid w:val="00F75E8B"/>
    <w:rsid w:val="00F75F72"/>
    <w:rsid w:val="00F75F94"/>
    <w:rsid w:val="00F76530"/>
    <w:rsid w:val="00F765FD"/>
    <w:rsid w:val="00F76699"/>
    <w:rsid w:val="00F768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06A"/>
    <w:rsid w:val="00F803F7"/>
    <w:rsid w:val="00F80695"/>
    <w:rsid w:val="00F80704"/>
    <w:rsid w:val="00F80707"/>
    <w:rsid w:val="00F8084A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DF"/>
    <w:rsid w:val="00F81AE8"/>
    <w:rsid w:val="00F81B5C"/>
    <w:rsid w:val="00F81F59"/>
    <w:rsid w:val="00F82045"/>
    <w:rsid w:val="00F82319"/>
    <w:rsid w:val="00F82340"/>
    <w:rsid w:val="00F825C8"/>
    <w:rsid w:val="00F826CF"/>
    <w:rsid w:val="00F82CCB"/>
    <w:rsid w:val="00F83503"/>
    <w:rsid w:val="00F8353A"/>
    <w:rsid w:val="00F838D5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A6C"/>
    <w:rsid w:val="00F85D92"/>
    <w:rsid w:val="00F85EEF"/>
    <w:rsid w:val="00F85F17"/>
    <w:rsid w:val="00F861D0"/>
    <w:rsid w:val="00F86730"/>
    <w:rsid w:val="00F86BCA"/>
    <w:rsid w:val="00F86F3E"/>
    <w:rsid w:val="00F87058"/>
    <w:rsid w:val="00F871A8"/>
    <w:rsid w:val="00F873FC"/>
    <w:rsid w:val="00F87701"/>
    <w:rsid w:val="00F87920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943"/>
    <w:rsid w:val="00F92AD3"/>
    <w:rsid w:val="00F92F8D"/>
    <w:rsid w:val="00F93043"/>
    <w:rsid w:val="00F930DF"/>
    <w:rsid w:val="00F93362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4EC"/>
    <w:rsid w:val="00F97B3E"/>
    <w:rsid w:val="00F97BAE"/>
    <w:rsid w:val="00F97D5F"/>
    <w:rsid w:val="00F97D62"/>
    <w:rsid w:val="00F97DB8"/>
    <w:rsid w:val="00FA00E0"/>
    <w:rsid w:val="00FA00F3"/>
    <w:rsid w:val="00FA0142"/>
    <w:rsid w:val="00FA026D"/>
    <w:rsid w:val="00FA02B7"/>
    <w:rsid w:val="00FA0449"/>
    <w:rsid w:val="00FA04A4"/>
    <w:rsid w:val="00FA0596"/>
    <w:rsid w:val="00FA086D"/>
    <w:rsid w:val="00FA0C4F"/>
    <w:rsid w:val="00FA0CF7"/>
    <w:rsid w:val="00FA0D89"/>
    <w:rsid w:val="00FA0FDC"/>
    <w:rsid w:val="00FA1094"/>
    <w:rsid w:val="00FA1104"/>
    <w:rsid w:val="00FA110C"/>
    <w:rsid w:val="00FA1146"/>
    <w:rsid w:val="00FA1217"/>
    <w:rsid w:val="00FA13B3"/>
    <w:rsid w:val="00FA165C"/>
    <w:rsid w:val="00FA1CF6"/>
    <w:rsid w:val="00FA1D4B"/>
    <w:rsid w:val="00FA2057"/>
    <w:rsid w:val="00FA21B8"/>
    <w:rsid w:val="00FA2331"/>
    <w:rsid w:val="00FA284C"/>
    <w:rsid w:val="00FA2C74"/>
    <w:rsid w:val="00FA2E13"/>
    <w:rsid w:val="00FA309A"/>
    <w:rsid w:val="00FA334D"/>
    <w:rsid w:val="00FA33CD"/>
    <w:rsid w:val="00FA400B"/>
    <w:rsid w:val="00FA4136"/>
    <w:rsid w:val="00FA42EE"/>
    <w:rsid w:val="00FA45EB"/>
    <w:rsid w:val="00FA4B2C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8B9"/>
    <w:rsid w:val="00FA69EF"/>
    <w:rsid w:val="00FA702D"/>
    <w:rsid w:val="00FA7115"/>
    <w:rsid w:val="00FA741D"/>
    <w:rsid w:val="00FA7851"/>
    <w:rsid w:val="00FA7ABD"/>
    <w:rsid w:val="00FA7CD2"/>
    <w:rsid w:val="00FA7DD0"/>
    <w:rsid w:val="00FB01C7"/>
    <w:rsid w:val="00FB0441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3F62"/>
    <w:rsid w:val="00FB42D8"/>
    <w:rsid w:val="00FB4581"/>
    <w:rsid w:val="00FB4691"/>
    <w:rsid w:val="00FB46B2"/>
    <w:rsid w:val="00FB48B7"/>
    <w:rsid w:val="00FB51D9"/>
    <w:rsid w:val="00FB5247"/>
    <w:rsid w:val="00FB5883"/>
    <w:rsid w:val="00FB5941"/>
    <w:rsid w:val="00FB5C92"/>
    <w:rsid w:val="00FB5E60"/>
    <w:rsid w:val="00FB6107"/>
    <w:rsid w:val="00FB61CC"/>
    <w:rsid w:val="00FB622C"/>
    <w:rsid w:val="00FB6259"/>
    <w:rsid w:val="00FB62D0"/>
    <w:rsid w:val="00FB647A"/>
    <w:rsid w:val="00FB660B"/>
    <w:rsid w:val="00FB667F"/>
    <w:rsid w:val="00FB66E6"/>
    <w:rsid w:val="00FB69FE"/>
    <w:rsid w:val="00FB6A19"/>
    <w:rsid w:val="00FB6A83"/>
    <w:rsid w:val="00FB6B4F"/>
    <w:rsid w:val="00FB6B50"/>
    <w:rsid w:val="00FB707A"/>
    <w:rsid w:val="00FB7536"/>
    <w:rsid w:val="00FB7777"/>
    <w:rsid w:val="00FB78DD"/>
    <w:rsid w:val="00FB7A01"/>
    <w:rsid w:val="00FB7B16"/>
    <w:rsid w:val="00FB7B97"/>
    <w:rsid w:val="00FB7C8D"/>
    <w:rsid w:val="00FC000E"/>
    <w:rsid w:val="00FC0317"/>
    <w:rsid w:val="00FC0693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392"/>
    <w:rsid w:val="00FC5842"/>
    <w:rsid w:val="00FC5AE0"/>
    <w:rsid w:val="00FC5F43"/>
    <w:rsid w:val="00FC60F5"/>
    <w:rsid w:val="00FC6176"/>
    <w:rsid w:val="00FC6468"/>
    <w:rsid w:val="00FC65D6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51D"/>
    <w:rsid w:val="00FD0629"/>
    <w:rsid w:val="00FD06D6"/>
    <w:rsid w:val="00FD0737"/>
    <w:rsid w:val="00FD0945"/>
    <w:rsid w:val="00FD0C74"/>
    <w:rsid w:val="00FD0C7F"/>
    <w:rsid w:val="00FD0DBF"/>
    <w:rsid w:val="00FD120A"/>
    <w:rsid w:val="00FD135A"/>
    <w:rsid w:val="00FD17F3"/>
    <w:rsid w:val="00FD1892"/>
    <w:rsid w:val="00FD1FE0"/>
    <w:rsid w:val="00FD283F"/>
    <w:rsid w:val="00FD29AD"/>
    <w:rsid w:val="00FD29BD"/>
    <w:rsid w:val="00FD29DA"/>
    <w:rsid w:val="00FD2A08"/>
    <w:rsid w:val="00FD2A71"/>
    <w:rsid w:val="00FD2AC6"/>
    <w:rsid w:val="00FD302E"/>
    <w:rsid w:val="00FD3086"/>
    <w:rsid w:val="00FD31DB"/>
    <w:rsid w:val="00FD3584"/>
    <w:rsid w:val="00FD39E5"/>
    <w:rsid w:val="00FD3A66"/>
    <w:rsid w:val="00FD3EA3"/>
    <w:rsid w:val="00FD3F2E"/>
    <w:rsid w:val="00FD3FED"/>
    <w:rsid w:val="00FD4018"/>
    <w:rsid w:val="00FD4723"/>
    <w:rsid w:val="00FD49CB"/>
    <w:rsid w:val="00FD4CF8"/>
    <w:rsid w:val="00FD5086"/>
    <w:rsid w:val="00FD5795"/>
    <w:rsid w:val="00FD57B2"/>
    <w:rsid w:val="00FD57C7"/>
    <w:rsid w:val="00FD5D09"/>
    <w:rsid w:val="00FD5E24"/>
    <w:rsid w:val="00FD5FF7"/>
    <w:rsid w:val="00FD6134"/>
    <w:rsid w:val="00FD64C6"/>
    <w:rsid w:val="00FD66F4"/>
    <w:rsid w:val="00FD6C26"/>
    <w:rsid w:val="00FD6D6A"/>
    <w:rsid w:val="00FD70BB"/>
    <w:rsid w:val="00FD734B"/>
    <w:rsid w:val="00FD73D6"/>
    <w:rsid w:val="00FD7427"/>
    <w:rsid w:val="00FD7A8D"/>
    <w:rsid w:val="00FD7BA7"/>
    <w:rsid w:val="00FD7C54"/>
    <w:rsid w:val="00FD7C85"/>
    <w:rsid w:val="00FD7D52"/>
    <w:rsid w:val="00FD7F45"/>
    <w:rsid w:val="00FD7F7D"/>
    <w:rsid w:val="00FE019B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3E54"/>
    <w:rsid w:val="00FE454A"/>
    <w:rsid w:val="00FE45D7"/>
    <w:rsid w:val="00FE486E"/>
    <w:rsid w:val="00FE4919"/>
    <w:rsid w:val="00FE4B48"/>
    <w:rsid w:val="00FE4BE4"/>
    <w:rsid w:val="00FE4E49"/>
    <w:rsid w:val="00FE517F"/>
    <w:rsid w:val="00FE5592"/>
    <w:rsid w:val="00FE580F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BCB"/>
    <w:rsid w:val="00FF5E9E"/>
    <w:rsid w:val="00FF6054"/>
    <w:rsid w:val="00FF621A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00CD9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30BFB-7D80-4C5C-8B08-591DA3B9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niramol</cp:lastModifiedBy>
  <cp:revision>2</cp:revision>
  <cp:lastPrinted>2023-02-23T12:01:00Z</cp:lastPrinted>
  <dcterms:created xsi:type="dcterms:W3CDTF">2023-02-28T10:40:00Z</dcterms:created>
  <dcterms:modified xsi:type="dcterms:W3CDTF">2023-02-28T10:40:00Z</dcterms:modified>
</cp:coreProperties>
</file>