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4950BE" w14:paraId="4755C6AA" w14:textId="77777777" w:rsidTr="00502DE9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7094C3D" w14:textId="77777777" w:rsidR="007B2433" w:rsidRPr="004950BE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3631784"/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4950B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ABE7331" w14:textId="77777777" w:rsidR="007B2433" w:rsidRPr="004950BE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4950BE" w14:paraId="6C723F8E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B33383" w14:textId="77777777" w:rsidR="00BE0EC1" w:rsidRPr="004950BE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35CBF491" w14:textId="77777777" w:rsidR="00BE0EC1" w:rsidRPr="004950BE" w:rsidRDefault="00BE0EC1" w:rsidP="00F610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4950BE" w14:paraId="2B60E951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FD2577" w14:textId="77777777" w:rsidR="008F29E9" w:rsidRPr="004950BE" w:rsidRDefault="00A80409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B93423E" w14:textId="77777777" w:rsidR="008F29E9" w:rsidRPr="004950BE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4950BE" w14:paraId="5264ABDB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38305" w14:textId="77777777" w:rsidR="008F29E9" w:rsidRPr="004950BE" w:rsidRDefault="00A80409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626324F" w14:textId="77777777" w:rsidR="008F29E9" w:rsidRPr="004950BE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4950BE" w14:paraId="4DE8221F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21E25F" w14:textId="77777777" w:rsidR="00B335E8" w:rsidRPr="004950BE" w:rsidRDefault="00A80409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DF65357" w14:textId="77777777" w:rsidR="00B335E8" w:rsidRPr="004950BE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D1322" w:rsidRPr="004950BE" w14:paraId="2A077FE7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71E038" w14:textId="77777777" w:rsidR="008D1322" w:rsidRPr="004950BE" w:rsidRDefault="00A80409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4B39FD4" w14:textId="77777777" w:rsidR="008D1322" w:rsidRPr="004950BE" w:rsidRDefault="008D1322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8D1322" w:rsidRPr="004950BE" w14:paraId="02CFDE57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C28C5E" w14:textId="77777777" w:rsidR="008D1322" w:rsidRPr="004950BE" w:rsidRDefault="00A80409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4E8FEEFA" w14:textId="77777777" w:rsidR="008D1322" w:rsidRPr="004950BE" w:rsidRDefault="008D1322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1322" w:rsidRPr="004950BE" w14:paraId="72EE3BFA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916A32" w14:textId="77777777" w:rsidR="008D1322" w:rsidRPr="004950BE" w:rsidRDefault="00A80409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14A40205" w14:textId="77777777" w:rsidR="008D1322" w:rsidRPr="004950BE" w:rsidRDefault="008D1322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D1322" w:rsidRPr="004950BE" w14:paraId="077ADD8D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7FCE92" w14:textId="77777777" w:rsidR="008D1322" w:rsidRPr="004950BE" w:rsidRDefault="00A80409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1A248E7C" w14:textId="77777777" w:rsidR="008D1322" w:rsidRPr="004950BE" w:rsidRDefault="002156A7" w:rsidP="008D1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43E06" w:rsidRPr="004950BE" w14:paraId="7EFE3194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922E09" w14:textId="77777777" w:rsidR="00143E06" w:rsidRPr="004950BE" w:rsidRDefault="00A80409" w:rsidP="00143E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75FCD181" w14:textId="77777777" w:rsidR="00143E06" w:rsidRPr="004950BE" w:rsidRDefault="00143E06" w:rsidP="00143E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43E06" w:rsidRPr="004950BE" w14:paraId="13A89468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3C799A5D" w14:textId="03CD858B" w:rsidR="00143E06" w:rsidRPr="004950BE" w:rsidRDefault="00052787" w:rsidP="00143E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023ACCA" w14:textId="77777777" w:rsidR="00143E06" w:rsidRPr="004950BE" w:rsidRDefault="00143E06" w:rsidP="00143E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52787" w:rsidRPr="004950BE" w14:paraId="61974943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521726" w14:textId="038DEA4E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794EDD93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052787" w:rsidRPr="004950BE" w14:paraId="53EB9CA5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E268BC" w14:textId="3867288B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1FD89C29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052787" w:rsidRPr="004950BE" w14:paraId="34138B27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E55849" w14:textId="41374153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4978A30A" w14:textId="07232DC0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52787" w:rsidRPr="004950BE" w14:paraId="78FE57B7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CE2CCF" w14:textId="34C516DB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3C99F2A4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153C9" w:rsidRPr="004950BE" w14:paraId="7F034085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B79DE5" w14:textId="3721CE1E" w:rsidR="00C153C9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7C310113" w14:textId="55D088CD" w:rsidR="00C153C9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052787" w:rsidRPr="004950BE" w14:paraId="05D8893F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77F506" w14:textId="429E33FD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24FFD69A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52787" w:rsidRPr="004950BE" w14:paraId="4BDC310D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15EB4F" w14:textId="2B610552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6F12318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153C9" w:rsidRPr="004950BE" w14:paraId="3A236F68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EED75" w14:textId="4928E86E" w:rsidR="00C153C9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25188E9A" w14:textId="53DA4552" w:rsidR="00C153C9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052787" w:rsidRPr="004950BE" w14:paraId="157D56A9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FEE659" w14:textId="6C914C1B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CD7950A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052787" w:rsidRPr="004950BE" w14:paraId="3E8C670B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724373" w14:textId="2D65A1CA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E925324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052787" w:rsidRPr="004950BE" w14:paraId="74B4843B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59D81B" w14:textId="18353544" w:rsidR="00052787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30C445BF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52787" w:rsidRPr="004950BE" w14:paraId="47ABEE41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1AF16" w14:textId="2FF886CB" w:rsidR="00052787" w:rsidRPr="004950BE" w:rsidRDefault="00C153C9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0EE6CF50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052787" w:rsidRPr="004950BE" w14:paraId="60AB4A4A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E00450" w14:textId="04AFD89A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2123C98" w14:textId="77777777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2787" w:rsidRPr="004950BE" w14:paraId="43C5B6CF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4DE621" w14:textId="6C4F0503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5825363" w14:textId="77777777" w:rsidR="00052787" w:rsidRPr="004950BE" w:rsidRDefault="00052787" w:rsidP="0005278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052787" w:rsidRPr="004950BE" w14:paraId="6C5B970A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305BC" w14:textId="06D7A4E1" w:rsidR="00052787" w:rsidRPr="004950BE" w:rsidRDefault="00052787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5FFAB4D" w14:textId="77777777" w:rsidR="00052787" w:rsidRPr="004950BE" w:rsidRDefault="00052787" w:rsidP="0005278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D15A1A" w:rsidRPr="004950BE" w14:paraId="488CDC57" w14:textId="77777777" w:rsidTr="00502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10628D" w14:textId="50067DD5" w:rsidR="00D15A1A" w:rsidRPr="004950BE" w:rsidRDefault="00D15A1A" w:rsidP="000527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53C9" w:rsidRPr="004950B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EA1998E" w14:textId="5A89C8B8" w:rsidR="00D15A1A" w:rsidRPr="004950BE" w:rsidRDefault="00D15A1A" w:rsidP="0005278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10BE5465" w14:textId="77777777" w:rsidR="0025275A" w:rsidRPr="004950BE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4950BE">
        <w:br w:type="page"/>
      </w:r>
      <w:r w:rsidR="0025275A" w:rsidRPr="004950B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0B8609C" w14:textId="77777777" w:rsidR="0025275A" w:rsidRPr="004950BE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="Angsana New" w:hAnsi="Angsana New"/>
          <w:sz w:val="30"/>
          <w:szCs w:val="30"/>
        </w:rPr>
      </w:pPr>
    </w:p>
    <w:p w14:paraId="6C5F2A2B" w14:textId="64EFFF45" w:rsidR="0025275A" w:rsidRPr="004950BE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ab/>
      </w:r>
      <w:r w:rsidR="0025275A" w:rsidRPr="004950BE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4950BE">
        <w:rPr>
          <w:rFonts w:ascii="Angsana New" w:hAnsi="Angsana New"/>
          <w:sz w:val="30"/>
          <w:szCs w:val="30"/>
          <w:cs/>
        </w:rPr>
        <w:t>นี้</w:t>
      </w:r>
      <w:r w:rsidR="0025275A" w:rsidRPr="004950BE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4950BE">
        <w:rPr>
          <w:rFonts w:ascii="Angsana New" w:hAnsi="Angsana New"/>
          <w:sz w:val="30"/>
          <w:szCs w:val="30"/>
          <w:cs/>
        </w:rPr>
        <w:t>ติ</w:t>
      </w:r>
      <w:r w:rsidR="00C67B97" w:rsidRPr="004950BE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4950BE">
        <w:rPr>
          <w:rFonts w:ascii="Angsana New" w:hAnsi="Angsana New"/>
          <w:sz w:val="30"/>
          <w:szCs w:val="30"/>
          <w:cs/>
        </w:rPr>
        <w:t>จาก</w:t>
      </w:r>
      <w:r w:rsidR="003D3556" w:rsidRPr="004950BE">
        <w:rPr>
          <w:rFonts w:ascii="Angsana New" w:hAnsi="Angsana New"/>
          <w:sz w:val="30"/>
          <w:szCs w:val="30"/>
          <w:cs/>
        </w:rPr>
        <w:t>คณะ</w:t>
      </w:r>
      <w:r w:rsidR="006322AD" w:rsidRPr="004950BE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4950BE">
        <w:rPr>
          <w:rFonts w:ascii="Angsana New" w:hAnsi="Angsana New"/>
          <w:sz w:val="30"/>
          <w:szCs w:val="30"/>
          <w:cs/>
        </w:rPr>
        <w:t>วันที่</w:t>
      </w:r>
      <w:r w:rsidR="00EB4868" w:rsidRPr="004950BE">
        <w:rPr>
          <w:rFonts w:ascii="Angsana New" w:hAnsi="Angsana New"/>
          <w:sz w:val="30"/>
          <w:szCs w:val="30"/>
        </w:rPr>
        <w:t xml:space="preserve"> </w:t>
      </w:r>
      <w:r w:rsidR="00275828" w:rsidRPr="004950BE">
        <w:rPr>
          <w:rFonts w:ascii="Angsana New" w:hAnsi="Angsana New"/>
          <w:sz w:val="30"/>
          <w:szCs w:val="30"/>
        </w:rPr>
        <w:t>28</w:t>
      </w:r>
      <w:r w:rsidR="004C42A7" w:rsidRPr="004950BE">
        <w:rPr>
          <w:rFonts w:ascii="Angsana New" w:hAnsi="Angsana New"/>
          <w:sz w:val="30"/>
          <w:szCs w:val="30"/>
        </w:rPr>
        <w:t xml:space="preserve"> </w:t>
      </w:r>
      <w:r w:rsidR="004C42A7" w:rsidRPr="004950B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A500ED" w:rsidRPr="004950BE">
        <w:rPr>
          <w:rFonts w:ascii="Angsana New" w:hAnsi="Angsana New"/>
          <w:sz w:val="30"/>
          <w:szCs w:val="30"/>
        </w:rPr>
        <w:t>6</w:t>
      </w:r>
    </w:p>
    <w:p w14:paraId="19E1AA3C" w14:textId="77777777" w:rsidR="00E66B73" w:rsidRPr="004950BE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14C87F5" w14:textId="77777777" w:rsidR="00E66B73" w:rsidRPr="004950BE" w:rsidRDefault="00A55A02" w:rsidP="00AC559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4950BE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4950B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087268" w14:textId="77777777" w:rsidR="00E66B73" w:rsidRPr="004950BE" w:rsidRDefault="00E66B73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F19E6AA" w14:textId="1C38C1F7" w:rsidR="0017421C" w:rsidRPr="004950BE" w:rsidRDefault="00E66B73" w:rsidP="00416AB0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  <w:cs/>
        </w:rPr>
      </w:pP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บริษัท เนชั่น กรุ๊ป</w:t>
      </w:r>
      <w:r w:rsidR="00416AB0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16AB0" w:rsidRPr="004950BE">
        <w:rPr>
          <w:rFonts w:ascii="Angsana New" w:hAnsi="Angsana New" w:cs="Angsana New" w:hint="cs"/>
          <w:spacing w:val="-2"/>
          <w:sz w:val="30"/>
          <w:szCs w:val="30"/>
          <w:cs/>
        </w:rPr>
        <w:t>(ไทยแลนด์</w:t>
      </w:r>
      <w:r w:rsidR="00416AB0" w:rsidRPr="004950BE">
        <w:rPr>
          <w:rFonts w:ascii="Angsana New" w:hAnsi="Angsana New" w:cs="Angsana New"/>
          <w:spacing w:val="-2"/>
          <w:sz w:val="30"/>
          <w:szCs w:val="30"/>
        </w:rPr>
        <w:t>)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 (มหาชน)</w:t>
      </w:r>
      <w:r w:rsidR="00764C8F" w:rsidRPr="004950BE">
        <w:rPr>
          <w:rFonts w:ascii="Angsana New" w:hAnsi="Angsana New" w:cs="Angsana New"/>
          <w:spacing w:val="-2"/>
          <w:sz w:val="30"/>
          <w:szCs w:val="30"/>
        </w:rPr>
        <w:t xml:space="preserve"> “</w:t>
      </w:r>
      <w:r w:rsidR="00764C8F" w:rsidRPr="004950BE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764C8F" w:rsidRPr="004950BE">
        <w:rPr>
          <w:rFonts w:ascii="Angsana New" w:hAnsi="Angsana New" w:cs="Angsana New"/>
          <w:spacing w:val="-2"/>
          <w:sz w:val="30"/>
          <w:szCs w:val="30"/>
        </w:rPr>
        <w:t>”</w:t>
      </w:r>
      <w:r w:rsidR="00764C8F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เป็นนิติบุคคล</w:t>
      </w:r>
      <w:r w:rsidR="00764C8F" w:rsidRPr="004950BE">
        <w:rPr>
          <w:rFonts w:ascii="Angsana New" w:hAnsi="Angsana New" w:cs="Angsana New"/>
          <w:spacing w:val="-2"/>
          <w:sz w:val="30"/>
          <w:szCs w:val="30"/>
          <w:cs/>
        </w:rPr>
        <w:t>ที่จัดตั้งขึ้น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ในประเทศไทย</w:t>
      </w:r>
      <w:r w:rsidR="001B4279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D1367F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จดทะเบียนกับตลาดหลักทรัพย์แห่งประเทศไทยเมื่อเดือนมิถุนายน </w:t>
      </w:r>
      <w:r w:rsidR="00A80409" w:rsidRPr="004950BE">
        <w:rPr>
          <w:rFonts w:ascii="Angsana New" w:hAnsi="Angsana New" w:cs="Angsana New"/>
          <w:spacing w:val="-2"/>
          <w:sz w:val="30"/>
          <w:szCs w:val="30"/>
        </w:rPr>
        <w:t>2531</w:t>
      </w:r>
      <w:r w:rsidR="00D1367F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โดย</w:t>
      </w:r>
      <w:r w:rsidR="00311907" w:rsidRPr="004950BE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="00FF744B" w:rsidRPr="004950BE">
        <w:rPr>
          <w:rFonts w:ascii="Angsana New" w:hAnsi="Angsana New" w:cs="Angsana New"/>
          <w:spacing w:val="-2"/>
          <w:sz w:val="30"/>
          <w:szCs w:val="30"/>
          <w:cs/>
        </w:rPr>
        <w:t>ที่อยู่จดทะเบียน</w:t>
      </w:r>
      <w:r w:rsidR="00D1367F" w:rsidRPr="004950BE">
        <w:rPr>
          <w:rFonts w:ascii="Angsana New" w:hAnsi="Angsana New" w:cs="Angsana New"/>
          <w:spacing w:val="-2"/>
          <w:sz w:val="30"/>
          <w:szCs w:val="30"/>
          <w:cs/>
        </w:rPr>
        <w:t>ของบริษัท</w:t>
      </w:r>
      <w:r w:rsidR="00FF744B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A80409" w:rsidRPr="004950BE">
        <w:rPr>
          <w:rFonts w:ascii="Angsana New" w:hAnsi="Angsana New" w:cs="Angsana New"/>
          <w:spacing w:val="-2"/>
          <w:sz w:val="30"/>
          <w:szCs w:val="30"/>
        </w:rPr>
        <w:t>1854</w:t>
      </w:r>
      <w:r w:rsidR="008E58E2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E5D90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A80409" w:rsidRPr="004950BE">
        <w:rPr>
          <w:rFonts w:ascii="Angsana New" w:hAnsi="Angsana New" w:cs="Angsana New"/>
          <w:spacing w:val="-2"/>
          <w:sz w:val="30"/>
          <w:szCs w:val="30"/>
        </w:rPr>
        <w:t>9</w:t>
      </w:r>
      <w:r w:rsidR="00422F15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, </w:t>
      </w:r>
      <w:r w:rsidR="00A80409" w:rsidRPr="004950BE">
        <w:rPr>
          <w:rFonts w:ascii="Angsana New" w:hAnsi="Angsana New" w:cs="Angsana New"/>
          <w:spacing w:val="-2"/>
          <w:sz w:val="30"/>
          <w:szCs w:val="30"/>
        </w:rPr>
        <w:t>10</w:t>
      </w:r>
      <w:r w:rsidR="002F6B7B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F6B7B" w:rsidRPr="004950B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D4795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80409" w:rsidRPr="004950BE">
        <w:rPr>
          <w:rFonts w:ascii="Angsana New" w:hAnsi="Angsana New" w:cs="Angsana New"/>
          <w:spacing w:val="-2"/>
          <w:sz w:val="30"/>
          <w:szCs w:val="30"/>
        </w:rPr>
        <w:t>11</w:t>
      </w:r>
      <w:r w:rsidR="008E58E2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58E2" w:rsidRPr="004950BE">
        <w:rPr>
          <w:rFonts w:ascii="Angsana New" w:hAnsi="Angsana New" w:cs="Angsana New"/>
          <w:spacing w:val="-2"/>
          <w:sz w:val="30"/>
          <w:szCs w:val="30"/>
          <w:cs/>
        </w:rPr>
        <w:t>ถนน</w:t>
      </w:r>
      <w:r w:rsidR="00422F15" w:rsidRPr="004950BE">
        <w:rPr>
          <w:rFonts w:ascii="Angsana New" w:hAnsi="Angsana New" w:cs="Angsana New"/>
          <w:spacing w:val="-2"/>
          <w:sz w:val="30"/>
          <w:szCs w:val="30"/>
          <w:cs/>
        </w:rPr>
        <w:t>เทพรัตน</w:t>
      </w:r>
      <w:r w:rsidR="008E58E2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58E2" w:rsidRPr="004950BE">
        <w:rPr>
          <w:rFonts w:ascii="Angsana New" w:hAnsi="Angsana New" w:cs="Angsana New"/>
          <w:spacing w:val="-2"/>
          <w:sz w:val="30"/>
          <w:szCs w:val="30"/>
          <w:cs/>
        </w:rPr>
        <w:t>แขวงบางนา</w:t>
      </w:r>
      <w:r w:rsidR="00422F15" w:rsidRPr="004950BE">
        <w:rPr>
          <w:rFonts w:ascii="Angsana New" w:hAnsi="Angsana New" w:cs="Angsana New"/>
          <w:spacing w:val="-2"/>
          <w:sz w:val="30"/>
          <w:szCs w:val="30"/>
          <w:cs/>
        </w:rPr>
        <w:t>ใต้</w:t>
      </w:r>
      <w:r w:rsidR="008E58E2"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เขตบา</w:t>
      </w:r>
      <w:r w:rsidR="0099524C" w:rsidRPr="004950BE">
        <w:rPr>
          <w:rFonts w:ascii="Angsana New" w:hAnsi="Angsana New" w:cs="Angsana New"/>
          <w:spacing w:val="-2"/>
          <w:sz w:val="30"/>
          <w:szCs w:val="30"/>
          <w:cs/>
        </w:rPr>
        <w:t>ง</w:t>
      </w:r>
      <w:r w:rsidR="008E58E2" w:rsidRPr="004950BE">
        <w:rPr>
          <w:rFonts w:ascii="Angsana New" w:hAnsi="Angsana New" w:cs="Angsana New"/>
          <w:spacing w:val="-2"/>
          <w:sz w:val="30"/>
          <w:szCs w:val="30"/>
          <w:cs/>
        </w:rPr>
        <w:t>นา</w:t>
      </w:r>
      <w:r w:rsidR="008E58E2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58E2" w:rsidRPr="004950BE">
        <w:rPr>
          <w:rFonts w:ascii="Angsana New" w:hAnsi="Angsana New" w:cs="Angsana New"/>
          <w:spacing w:val="-2"/>
          <w:sz w:val="30"/>
          <w:szCs w:val="30"/>
          <w:cs/>
        </w:rPr>
        <w:t>กรุงเทพมหานคร</w:t>
      </w:r>
    </w:p>
    <w:p w14:paraId="28405431" w14:textId="4F0E8616" w:rsidR="00534800" w:rsidRPr="004950BE" w:rsidRDefault="00534800" w:rsidP="003C6BE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7B3AD939" w14:textId="388F2520" w:rsidR="00416AB0" w:rsidRPr="004950BE" w:rsidRDefault="00416AB0" w:rsidP="003C6BE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6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พฤษภาคม 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บริษัทได้จดทะเบียนการเปลี่ยนแปลงชื่อบริษัทกับกระทรวงพาณิชย์จาก </w:t>
      </w:r>
      <w:r w:rsidRPr="004950BE">
        <w:rPr>
          <w:rFonts w:ascii="Angsana New" w:hAnsi="Angsana New" w:cs="Angsana New"/>
          <w:spacing w:val="-2"/>
          <w:sz w:val="30"/>
          <w:szCs w:val="30"/>
        </w:rPr>
        <w:t>“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บริษัท เนชั่น มัลติมีเดีย กรุ๊ป จำกัด (มหาชน)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”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 </w:t>
      </w:r>
      <w:r w:rsidRPr="004950BE">
        <w:rPr>
          <w:rFonts w:ascii="Angsana New" w:hAnsi="Angsana New" w:cs="Angsana New"/>
          <w:spacing w:val="-2"/>
          <w:sz w:val="30"/>
          <w:szCs w:val="30"/>
        </w:rPr>
        <w:t>“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บริษัท เนชั่น กรุ๊ป (ไทยแลนด์) จำกัด มหาชน</w:t>
      </w:r>
      <w:r w:rsidRPr="004950BE">
        <w:rPr>
          <w:rFonts w:ascii="Angsana New" w:hAnsi="Angsana New" w:cs="Angsana New"/>
          <w:spacing w:val="-2"/>
          <w:sz w:val="30"/>
          <w:szCs w:val="30"/>
        </w:rPr>
        <w:t>”</w:t>
      </w:r>
    </w:p>
    <w:p w14:paraId="3E21E864" w14:textId="77777777" w:rsidR="00416AB0" w:rsidRPr="004950BE" w:rsidRDefault="00416AB0" w:rsidP="003C6BE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1A13AB79" w14:textId="641B6F72" w:rsidR="003C6BED" w:rsidRPr="004950BE" w:rsidRDefault="003C6BED" w:rsidP="003C6BE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0BE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4950BE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50BE">
        <w:rPr>
          <w:rFonts w:ascii="Angsana New" w:hAnsi="Angsana New" w:cs="Angsana New" w:hint="cs"/>
          <w:sz w:val="30"/>
          <w:szCs w:val="30"/>
          <w:cs/>
        </w:rPr>
        <w:t xml:space="preserve">อรอร อัครเศรณี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(ถือหุ้นร้อยละ </w:t>
      </w:r>
      <w:r w:rsidRPr="004950BE">
        <w:rPr>
          <w:rFonts w:ascii="Angsana New" w:hAnsi="Angsana New" w:cs="Angsana New"/>
          <w:sz w:val="30"/>
          <w:szCs w:val="30"/>
        </w:rPr>
        <w:t>20.18)</w:t>
      </w:r>
    </w:p>
    <w:p w14:paraId="083EFE74" w14:textId="77777777" w:rsidR="003C6BED" w:rsidRPr="004950BE" w:rsidRDefault="003C6BED" w:rsidP="003C6BE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46EAA3E2" w14:textId="7509F6F0" w:rsidR="00705514" w:rsidRPr="004950BE" w:rsidRDefault="00705514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บริษัทดำเนินธุรกิจหลักเกี่ยวกับการผลิตและจำหน่ายหนังสือพิมพ์และสิ่งพิมพ์ ให้บริการโฆษณาและข้อมูลข่าวสาร ผ่านสื่อสิ่งพิมพ์และสื่อ</w:t>
      </w:r>
      <w:r w:rsidR="008F09A6"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ออนไลน์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กลุ่มบริษัทดำเนินธุรกิจหลักเกี่ยวกับการผลิตและจำหน่ายหนังสือพิมพ์ สิ่งพิมพ์ สิ่งพิมพ์ดิจิตอล และสื่อโฆษณา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ผลิตรายการโทรทัศน์ ให้บริการโฆษณาและข้อมูลข่าวสารผ่านสื่อโทรทัศน์และ</w:t>
      </w:r>
      <w:r w:rsidR="001868BA" w:rsidRPr="004950BE">
        <w:rPr>
          <w:rFonts w:ascii="Angsana New" w:hAnsi="Angsana New" w:cs="Angsana New"/>
          <w:spacing w:val="-2"/>
          <w:sz w:val="30"/>
          <w:szCs w:val="30"/>
        </w:rPr>
        <w:t xml:space="preserve">    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สื่อ</w:t>
      </w:r>
      <w:r w:rsidR="008F09A6"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ออนไลน์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จัดจำหน่าย</w:t>
      </w:r>
      <w:r w:rsidR="00A116AC"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อาหารและเครื่องดื่ม</w:t>
      </w:r>
    </w:p>
    <w:p w14:paraId="329DE4E7" w14:textId="77777777" w:rsidR="00595DC4" w:rsidRPr="004950BE" w:rsidRDefault="00595DC4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6E63368D" w14:textId="2DCA2FD3" w:rsidR="00595DC4" w:rsidRPr="004950BE" w:rsidRDefault="00595DC4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="00BC5D39" w:rsidRPr="004950BE">
        <w:rPr>
          <w:rFonts w:ascii="Angsana New" w:hAnsi="Angsana New" w:cs="Angsana New" w:hint="cs"/>
          <w:spacing w:val="-2"/>
          <w:sz w:val="30"/>
          <w:szCs w:val="30"/>
          <w:cs/>
        </w:rPr>
        <w:t>เนชั่น ทีวี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จำกัด</w:t>
      </w:r>
      <w:r w:rsidR="001868BA" w:rsidRPr="004950B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868BA" w:rsidRPr="004950BE">
        <w:rPr>
          <w:rFonts w:ascii="Angsana New" w:hAnsi="Angsana New" w:cs="Angsana New" w:hint="cs"/>
          <w:spacing w:val="-2"/>
          <w:sz w:val="30"/>
          <w:szCs w:val="30"/>
          <w:cs/>
        </w:rPr>
        <w:t>(เดิมชื่อ บริษัท เอ็นบีซี เน็กซ์ วิชั่น จำกัด)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ซึ่งเป็นบริษัทย่อย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ในหมวดหมู่ข่าวสาร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และสาระแบบความคมชัดปกติ โดยมีระยะเวลา </w:t>
      </w:r>
      <w:r w:rsidRPr="004950BE">
        <w:rPr>
          <w:rFonts w:ascii="Angsana New" w:hAnsi="Angsana New" w:cs="Angsana New"/>
          <w:sz w:val="30"/>
          <w:szCs w:val="30"/>
        </w:rPr>
        <w:t xml:space="preserve">15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4950BE">
        <w:rPr>
          <w:rFonts w:ascii="Angsana New" w:hAnsi="Angsana New" w:cs="Angsana New"/>
          <w:sz w:val="30"/>
          <w:szCs w:val="30"/>
        </w:rPr>
        <w:t xml:space="preserve">25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950BE">
        <w:rPr>
          <w:rFonts w:ascii="Angsana New" w:hAnsi="Angsana New" w:cs="Angsana New"/>
          <w:sz w:val="30"/>
          <w:szCs w:val="30"/>
        </w:rPr>
        <w:t xml:space="preserve">2557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4950BE">
        <w:rPr>
          <w:rFonts w:ascii="Angsana New" w:hAnsi="Angsana New" w:cs="Angsana New"/>
          <w:sz w:val="30"/>
          <w:szCs w:val="30"/>
        </w:rPr>
        <w:t xml:space="preserve">24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4950BE">
        <w:rPr>
          <w:rFonts w:ascii="Angsana New" w:hAnsi="Angsana New" w:cs="Angsana New"/>
          <w:sz w:val="30"/>
          <w:szCs w:val="30"/>
        </w:rPr>
        <w:t xml:space="preserve">2572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รายละเอียดเพิ่มเติมของใบอนุญาตได้เปิดเผยในหมายเหตุข้อ </w:t>
      </w:r>
      <w:r w:rsidRPr="004950BE">
        <w:rPr>
          <w:rFonts w:ascii="Angsana New" w:hAnsi="Angsana New" w:cs="Angsana New"/>
          <w:sz w:val="30"/>
          <w:szCs w:val="30"/>
        </w:rPr>
        <w:t>1</w:t>
      </w:r>
      <w:r w:rsidR="0029470B" w:rsidRPr="004950BE">
        <w:rPr>
          <w:rFonts w:ascii="Angsana New" w:hAnsi="Angsana New" w:cs="Angsana New"/>
          <w:sz w:val="30"/>
          <w:szCs w:val="30"/>
        </w:rPr>
        <w:t>1</w:t>
      </w:r>
    </w:p>
    <w:p w14:paraId="1D09D9E1" w14:textId="330831DD" w:rsidR="0025790F" w:rsidRPr="004950BE" w:rsidRDefault="0025790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5C6DA79A" w14:textId="75C3A140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6D0DFA13" w14:textId="4C3FA569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40B98662" w14:textId="28654441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4FF8459B" w14:textId="02933CE7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65942B7A" w14:textId="0054E50E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53E40C9F" w14:textId="77777777" w:rsidR="00EA00BF" w:rsidRPr="004950BE" w:rsidRDefault="00EA00BF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</w:p>
    <w:p w14:paraId="38A03336" w14:textId="77777777" w:rsidR="00700F08" w:rsidRPr="004950BE" w:rsidRDefault="00700F08" w:rsidP="00B10AAB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4D97CF3" w14:textId="77777777" w:rsidR="00C273E5" w:rsidRPr="004950BE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569B6A6A" w14:textId="2859CD7F" w:rsidR="0089272B" w:rsidRPr="004950BE" w:rsidRDefault="0089272B" w:rsidP="00BC5D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eastAsia="Calibri" w:hAnsi="Angsana New"/>
          <w:color w:val="000000"/>
          <w:sz w:val="30"/>
          <w:szCs w:val="30"/>
        </w:rPr>
      </w:pPr>
      <w:r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สำหรับปีสิ้นสุดวันที่ </w:t>
      </w:r>
      <w:r w:rsidR="00A80409" w:rsidRPr="004950BE">
        <w:rPr>
          <w:rFonts w:ascii="Angsana New" w:hAnsi="Angsana New"/>
          <w:spacing w:val="-6"/>
          <w:sz w:val="30"/>
          <w:szCs w:val="30"/>
        </w:rPr>
        <w:t>31</w:t>
      </w:r>
      <w:r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256</w:t>
      </w:r>
      <w:r w:rsidR="00A500ED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5</w:t>
      </w:r>
      <w:r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</w:t>
      </w:r>
      <w:r w:rsidR="00BC5D39"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กลุ่มบริษัทและบริษัทมีกำไรสุทธิจำนวน</w:t>
      </w:r>
      <w:r w:rsidR="00BC5D39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 xml:space="preserve"> </w:t>
      </w:r>
      <w:r w:rsidR="002C01FB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395.</w:t>
      </w:r>
      <w:r w:rsidR="00FE5C2D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1</w:t>
      </w:r>
      <w:r w:rsidR="002C01FB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6</w:t>
      </w:r>
      <w:r w:rsidR="00BC5D39"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ล้านบาท และ </w:t>
      </w:r>
      <w:r w:rsidR="002C01FB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491.</w:t>
      </w:r>
      <w:r w:rsidR="00FE5C2D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1</w:t>
      </w:r>
      <w:r w:rsidR="002C01FB" w:rsidRPr="004950BE">
        <w:rPr>
          <w:rFonts w:ascii="Angsana New" w:eastAsia="Calibri" w:hAnsi="Angsana New"/>
          <w:color w:val="000000"/>
          <w:spacing w:val="-6"/>
          <w:sz w:val="30"/>
          <w:szCs w:val="30"/>
        </w:rPr>
        <w:t>6</w:t>
      </w:r>
      <w:r w:rsidR="00BC5D39" w:rsidRPr="004950BE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 xml:space="preserve"> ล้านบาท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ตามลำดับ (ทั้งนี้ หากไม่รวมการรับรู้กำไรจากการจำหน่ายเงินลงทุนในบริษัทย่อยจำนวน </w:t>
      </w:r>
      <w:r w:rsidR="001C44E9" w:rsidRPr="004950BE">
        <w:rPr>
          <w:rFonts w:ascii="Angsana New" w:eastAsia="Calibri" w:hAnsi="Angsana New"/>
          <w:color w:val="000000"/>
          <w:sz w:val="30"/>
          <w:szCs w:val="30"/>
        </w:rPr>
        <w:t>467.62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และ </w:t>
      </w:r>
      <w:r w:rsidR="001C44E9" w:rsidRPr="004950BE">
        <w:rPr>
          <w:rFonts w:ascii="Angsana New" w:eastAsia="Calibri" w:hAnsi="Angsana New"/>
          <w:color w:val="000000"/>
          <w:sz w:val="30"/>
          <w:szCs w:val="30"/>
        </w:rPr>
        <w:t>442.58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ตามลำดับ และผลกำไรจากการวัดมูลค่าเงินลงทุนในตราสารทุนจำนวน </w:t>
      </w:r>
      <w:r w:rsidR="001C44E9" w:rsidRPr="004950BE">
        <w:rPr>
          <w:rFonts w:ascii="Angsana New" w:eastAsia="Calibri" w:hAnsi="Angsana New"/>
          <w:color w:val="000000"/>
          <w:sz w:val="30"/>
          <w:szCs w:val="30"/>
        </w:rPr>
        <w:t>166.66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และ </w:t>
      </w:r>
      <w:r w:rsidR="001C44E9" w:rsidRPr="004950BE">
        <w:rPr>
          <w:rFonts w:ascii="Angsana New" w:eastAsia="Calibri" w:hAnsi="Angsana New"/>
          <w:color w:val="000000"/>
          <w:sz w:val="30"/>
          <w:szCs w:val="30"/>
        </w:rPr>
        <w:t>161.62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ตามลำดับ ในงบกำไรขาดทุนเบ็ดเสร็จรวมและงบกำไรขาดทุนเบ็ดเสร็จเฉพาะกิจการ</w:t>
      </w:r>
      <w:r w:rsidR="00BC5D39" w:rsidRPr="004950B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กลุ่มบริษัทและบริษัทจะมีขาดทุนสุทธิจำนวน 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23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9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.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1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2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และ 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11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3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.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0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4</w:t>
      </w:r>
      <w:r w:rsidR="00BC5D39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ล้านบาท ตามลำดับ)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(</w:t>
      </w:r>
      <w:r w:rsidR="00B512D0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2564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: กลุ่มบริษัทมีขาดทุนสุทธิจำนวน </w:t>
      </w:r>
      <w:r w:rsidR="001C44E9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166.23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 และบริษัทมีกำไรสุทธิจำนวน </w:t>
      </w:r>
      <w:r w:rsidR="001C44E9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331.37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 ทั้งนี้หากไม่รวมการรับรู้กำไรจากการจำหน่ายเครื่องหมายการค้าจำนวน </w:t>
      </w:r>
      <w:r w:rsidR="001C44E9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29.08</w:t>
      </w:r>
      <w:r w:rsidR="00B512D0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ล้านบาท รายได้จากการได้รับยกหนี้จำนวน </w:t>
      </w:r>
      <w:r w:rsidR="001C44E9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118.77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 การกลับรายการผลขาดทุนด้านเครดิตที่คาดว่าจะเกิดขึ้นจำนวน </w:t>
      </w:r>
      <w:r w:rsidR="00B512D0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346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.</w:t>
      </w:r>
      <w:r w:rsidR="00B512D0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23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 และผลขาดทุนจากการด้อยค่าของ</w:t>
      </w:r>
      <w:r w:rsidR="00DB742D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 xml:space="preserve">            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เงินลงทุนในบริษัทย่อยจำนวน </w:t>
      </w:r>
      <w:r w:rsidR="00B512D0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177.14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 ในงบกำไรขาดทุนเบ็ดเสร็จเฉพาะกิจการ บริษัทจะมี</w:t>
      </w:r>
      <w:r w:rsidR="001C44E9" w:rsidRPr="004950BE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กำไร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สุทธิ</w:t>
      </w:r>
      <w:r w:rsidR="001C44E9" w:rsidRPr="004950BE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จำนวน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</w:t>
      </w:r>
      <w:r w:rsidR="001C44E9" w:rsidRPr="004950BE">
        <w:rPr>
          <w:rFonts w:ascii="Angsana New" w:eastAsia="Calibri" w:hAnsi="Angsana New"/>
          <w:i/>
          <w:iCs/>
          <w:color w:val="000000"/>
          <w:sz w:val="30"/>
          <w:szCs w:val="30"/>
        </w:rPr>
        <w:t>14.43</w:t>
      </w:r>
      <w:r w:rsidR="00BC5D39"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 ล้านบาท)</w:t>
      </w:r>
      <w:r w:rsidR="00BC5D39" w:rsidRPr="004950BE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="000F4AAB" w:rsidRPr="004950BE">
        <w:rPr>
          <w:rFonts w:ascii="Angsana New" w:hAnsi="Angsana New"/>
          <w:sz w:val="30"/>
          <w:szCs w:val="30"/>
          <w:cs/>
        </w:rPr>
        <w:t>นอกจากนี้</w:t>
      </w:r>
      <w:r w:rsidR="00787513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1C4851" w:rsidRPr="004950BE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กลุ่มบริษัทมีกระแสเงินสดจากการดำเนินงานติดลบสำหรับปีสิ้นสุดวันที่ </w:t>
      </w:r>
      <w:r w:rsidR="00DB742D" w:rsidRPr="004950BE">
        <w:rPr>
          <w:rFonts w:ascii="Angsana New" w:eastAsia="Calibri" w:hAnsi="Angsana New"/>
          <w:sz w:val="30"/>
          <w:szCs w:val="30"/>
        </w:rPr>
        <w:t xml:space="preserve">         </w:t>
      </w:r>
      <w:r w:rsidR="001C4851" w:rsidRPr="004950BE">
        <w:rPr>
          <w:rFonts w:ascii="Angsana New" w:eastAsia="Calibri" w:hAnsi="Angsana New"/>
          <w:sz w:val="30"/>
          <w:szCs w:val="30"/>
        </w:rPr>
        <w:t>31</w:t>
      </w:r>
      <w:r w:rsidR="001C4851" w:rsidRPr="004950BE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1C4851" w:rsidRPr="004950BE">
        <w:rPr>
          <w:rFonts w:ascii="Angsana New" w:eastAsia="Calibri" w:hAnsi="Angsana New"/>
          <w:sz w:val="30"/>
          <w:szCs w:val="30"/>
        </w:rPr>
        <w:t>2565</w:t>
      </w:r>
      <w:r w:rsidR="001C4851" w:rsidRPr="004950B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C4851" w:rsidRPr="004950B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D36C1D" w:rsidRPr="004950BE">
        <w:rPr>
          <w:rFonts w:ascii="Angsana New" w:eastAsia="Calibri" w:hAnsi="Angsana New"/>
          <w:spacing w:val="-6"/>
          <w:sz w:val="30"/>
          <w:szCs w:val="30"/>
        </w:rPr>
        <w:t>114.94</w:t>
      </w:r>
      <w:r w:rsidR="00565DF5" w:rsidRPr="004950BE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1C4851" w:rsidRPr="004950B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="001C4851" w:rsidRPr="004950BE">
        <w:rPr>
          <w:rFonts w:ascii="Angsana New" w:eastAsia="Calibri" w:hAnsi="Angsana New" w:hint="cs"/>
          <w:i/>
          <w:iCs/>
          <w:spacing w:val="-6"/>
          <w:sz w:val="30"/>
          <w:szCs w:val="30"/>
        </w:rPr>
        <w:t>(2564:</w:t>
      </w:r>
      <w:r w:rsidR="001C4851" w:rsidRPr="004950BE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0957B9" w:rsidRPr="004950BE">
        <w:rPr>
          <w:rFonts w:ascii="Angsana New" w:eastAsia="Calibri" w:hAnsi="Angsana New" w:hint="cs"/>
          <w:i/>
          <w:iCs/>
          <w:sz w:val="30"/>
          <w:szCs w:val="30"/>
          <w:cs/>
        </w:rPr>
        <w:t>77.35</w:t>
      </w:r>
      <w:r w:rsidR="001C4851" w:rsidRPr="004950BE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="001C4851" w:rsidRPr="004950BE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ล้านบาท</w:t>
      </w:r>
      <w:r w:rsidR="001C4851" w:rsidRPr="004950BE">
        <w:rPr>
          <w:rFonts w:ascii="Angsana New" w:eastAsia="Calibri" w:hAnsi="Angsana New" w:hint="cs"/>
          <w:i/>
          <w:iCs/>
          <w:sz w:val="30"/>
          <w:szCs w:val="30"/>
        </w:rPr>
        <w:t>)</w:t>
      </w:r>
      <w:r w:rsidR="001C4851" w:rsidRPr="004950BE">
        <w:rPr>
          <w:rFonts w:ascii="Angsana New" w:eastAsia="Calibri" w:hAnsi="Angsana New" w:hint="cs"/>
          <w:sz w:val="30"/>
          <w:szCs w:val="30"/>
        </w:rPr>
        <w:t xml:space="preserve"> 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>และ ณ วันเดียวกัน กลุ่มบริษัทมีหนี้สินหมุนเวียนรวมสู</w:t>
      </w:r>
      <w:r w:rsidR="006959AC" w:rsidRPr="004950BE">
        <w:rPr>
          <w:rFonts w:ascii="Angsana New" w:eastAsia="Calibri" w:hAnsi="Angsana New"/>
          <w:color w:val="000000"/>
          <w:sz w:val="30"/>
          <w:szCs w:val="30"/>
          <w:cs/>
        </w:rPr>
        <w:t>งกว่าสินทรัพย์หมุนเวียนรวมจำนวน</w:t>
      </w:r>
      <w:r w:rsidR="000957B9" w:rsidRPr="004950B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1</w:t>
      </w:r>
      <w:r w:rsidR="00D36C1D" w:rsidRPr="004950BE">
        <w:rPr>
          <w:rFonts w:ascii="Angsana New" w:eastAsia="Calibri" w:hAnsi="Angsana New"/>
          <w:color w:val="000000"/>
          <w:sz w:val="30"/>
          <w:szCs w:val="30"/>
        </w:rPr>
        <w:t>88.91</w:t>
      </w:r>
      <w:r w:rsidR="00D52D57"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</w:t>
      </w:r>
      <w:r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(</w:t>
      </w:r>
      <w:r w:rsidR="007B4300" w:rsidRPr="004950BE">
        <w:rPr>
          <w:rFonts w:ascii="Angsana New" w:hAnsi="Angsana New" w:hint="cs"/>
          <w:i/>
          <w:iCs/>
          <w:spacing w:val="-8"/>
          <w:sz w:val="30"/>
          <w:szCs w:val="30"/>
        </w:rPr>
        <w:t xml:space="preserve">2564: </w:t>
      </w:r>
      <w:r w:rsidR="007B4300" w:rsidRPr="004950BE">
        <w:rPr>
          <w:rFonts w:ascii="Angsana New" w:hAnsi="Angsana New"/>
          <w:i/>
          <w:iCs/>
          <w:spacing w:val="-8"/>
          <w:sz w:val="30"/>
          <w:szCs w:val="30"/>
        </w:rPr>
        <w:t>194</w:t>
      </w:r>
      <w:r w:rsidR="007B4300" w:rsidRPr="004950BE">
        <w:rPr>
          <w:rFonts w:ascii="Angsana New" w:hAnsi="Angsana New" w:hint="cs"/>
          <w:i/>
          <w:iCs/>
          <w:spacing w:val="-8"/>
          <w:sz w:val="30"/>
          <w:szCs w:val="30"/>
        </w:rPr>
        <w:t xml:space="preserve">.37 </w:t>
      </w:r>
      <w:r w:rsidR="007B4300" w:rsidRPr="004950BE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ล้านบาท และ </w:t>
      </w:r>
      <w:r w:rsidR="007B4300" w:rsidRPr="004950BE">
        <w:rPr>
          <w:rFonts w:ascii="Angsana New" w:hAnsi="Angsana New" w:hint="cs"/>
          <w:i/>
          <w:iCs/>
          <w:spacing w:val="-8"/>
          <w:sz w:val="30"/>
          <w:szCs w:val="30"/>
        </w:rPr>
        <w:t xml:space="preserve">219.79 </w:t>
      </w:r>
      <w:r w:rsidR="007B4300" w:rsidRPr="004950BE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  สำหรับ</w:t>
      </w:r>
      <w:r w:rsidR="00B10AAB" w:rsidRPr="004950BE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กลุ่มบริษัทและ</w:t>
      </w:r>
      <w:r w:rsidR="007B4300" w:rsidRPr="004950B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="00B10AAB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4950BE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)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BC3480" w:rsidRPr="004950BE">
        <w:rPr>
          <w:rFonts w:ascii="Angsana New" w:eastAsia="Calibri" w:hAnsi="Angsana New"/>
          <w:color w:val="000000"/>
          <w:sz w:val="30"/>
          <w:szCs w:val="30"/>
          <w:cs/>
        </w:rPr>
        <w:t>นอกจากนี้</w:t>
      </w:r>
      <w:r w:rsidR="00BC3480" w:rsidRPr="004950B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BC3480" w:rsidRPr="004950BE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กลุ่มบริษัทและบริษัท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มีขาดทุนสะสมจำนวน </w:t>
      </w:r>
      <w:r w:rsidR="000957B9" w:rsidRPr="004950BE">
        <w:rPr>
          <w:rFonts w:ascii="Angsana New" w:eastAsia="Calibri" w:hAnsi="Angsana New"/>
          <w:color w:val="000000"/>
          <w:sz w:val="30"/>
          <w:szCs w:val="30"/>
        </w:rPr>
        <w:t>2,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976.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5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5</w:t>
      </w:r>
      <w:r w:rsidR="000957B9" w:rsidRPr="004950B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และ </w:t>
      </w:r>
      <w:r w:rsidR="000957B9" w:rsidRPr="004950BE">
        <w:rPr>
          <w:rFonts w:ascii="Angsana New" w:eastAsia="Calibri" w:hAnsi="Angsana New"/>
          <w:color w:val="000000"/>
          <w:sz w:val="30"/>
          <w:szCs w:val="30"/>
        </w:rPr>
        <w:t>2,76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6</w:t>
      </w:r>
      <w:r w:rsidR="000957B9" w:rsidRPr="004950BE">
        <w:rPr>
          <w:rFonts w:ascii="Angsana New" w:eastAsia="Calibri" w:hAnsi="Angsana New"/>
          <w:color w:val="000000"/>
          <w:sz w:val="30"/>
          <w:szCs w:val="30"/>
        </w:rPr>
        <w:t>.</w:t>
      </w:r>
      <w:r w:rsidR="00FE5C2D" w:rsidRPr="004950BE">
        <w:rPr>
          <w:rFonts w:ascii="Angsana New" w:eastAsia="Calibri" w:hAnsi="Angsana New"/>
          <w:color w:val="000000"/>
          <w:sz w:val="30"/>
          <w:szCs w:val="30"/>
        </w:rPr>
        <w:t>6</w:t>
      </w:r>
      <w:r w:rsidR="002C01FB" w:rsidRPr="004950BE">
        <w:rPr>
          <w:rFonts w:ascii="Angsana New" w:eastAsia="Calibri" w:hAnsi="Angsana New"/>
          <w:color w:val="000000"/>
          <w:sz w:val="30"/>
          <w:szCs w:val="30"/>
        </w:rPr>
        <w:t>3</w:t>
      </w:r>
      <w:r w:rsidR="00D52D57" w:rsidRPr="004950BE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4950BE">
        <w:rPr>
          <w:rFonts w:ascii="Angsana New" w:eastAsia="Calibri" w:hAnsi="Angsana New"/>
          <w:color w:val="000000"/>
          <w:sz w:val="30"/>
          <w:szCs w:val="30"/>
          <w:cs/>
        </w:rPr>
        <w:t xml:space="preserve">ล้านบาท ตามลำดับ </w:t>
      </w:r>
      <w:r w:rsidR="00776883" w:rsidRPr="004950BE">
        <w:rPr>
          <w:rFonts w:ascii="Angsana New" w:hAnsi="Angsana New" w:hint="cs"/>
          <w:i/>
          <w:iCs/>
          <w:sz w:val="30"/>
          <w:szCs w:val="30"/>
        </w:rPr>
        <w:t xml:space="preserve">(2564 </w:t>
      </w:r>
      <w:r w:rsidR="00776883" w:rsidRPr="004950BE">
        <w:rPr>
          <w:rFonts w:ascii="Angsana New" w:hAnsi="Angsana New" w:hint="cs"/>
          <w:sz w:val="30"/>
          <w:szCs w:val="30"/>
        </w:rPr>
        <w:t xml:space="preserve">: </w:t>
      </w:r>
      <w:r w:rsidR="00776883" w:rsidRPr="004950BE">
        <w:rPr>
          <w:rFonts w:ascii="Angsana New" w:hAnsi="Angsana New" w:hint="cs"/>
          <w:i/>
          <w:iCs/>
          <w:sz w:val="30"/>
          <w:szCs w:val="30"/>
        </w:rPr>
        <w:t xml:space="preserve">3,476.95 </w:t>
      </w:r>
      <w:r w:rsidR="00776883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76883" w:rsidRPr="004950BE">
        <w:rPr>
          <w:rFonts w:ascii="Angsana New" w:hAnsi="Angsana New" w:hint="cs"/>
          <w:i/>
          <w:iCs/>
          <w:sz w:val="30"/>
          <w:szCs w:val="30"/>
        </w:rPr>
        <w:t xml:space="preserve">3,262.13 </w:t>
      </w:r>
      <w:r w:rsidR="00776883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ตามลำดับ) </w:t>
      </w:r>
      <w:r w:rsidR="00BC3480" w:rsidRPr="004950BE">
        <w:rPr>
          <w:rFonts w:ascii="Angsana New" w:hAnsi="Angsana New" w:hint="cs"/>
          <w:sz w:val="30"/>
          <w:szCs w:val="30"/>
          <w:cs/>
        </w:rPr>
        <w:t>อีกทั้งปัจจัยภายนอ</w:t>
      </w:r>
      <w:r w:rsidR="00F04A1E" w:rsidRPr="004950BE">
        <w:rPr>
          <w:rFonts w:ascii="Angsana New" w:hAnsi="Angsana New" w:hint="cs"/>
          <w:sz w:val="30"/>
          <w:szCs w:val="30"/>
          <w:cs/>
        </w:rPr>
        <w:t>ก</w:t>
      </w:r>
      <w:r w:rsidR="00BC3480" w:rsidRPr="004950BE">
        <w:rPr>
          <w:rFonts w:ascii="Angsana New" w:hAnsi="Angsana New" w:hint="cs"/>
          <w:sz w:val="30"/>
          <w:szCs w:val="30"/>
          <w:cs/>
        </w:rPr>
        <w:t>จาก</w:t>
      </w:r>
      <w:r w:rsidR="00BC3480" w:rsidRPr="004950BE">
        <w:rPr>
          <w:rFonts w:ascii="Angsana New" w:eastAsia="Calibri" w:hAnsi="Angsana New" w:hint="cs"/>
          <w:color w:val="000000"/>
          <w:sz w:val="30"/>
          <w:szCs w:val="30"/>
          <w:cs/>
        </w:rPr>
        <w:t>สถานการณ์ในปัจจุบันต่อภาวะเศรษฐกิจโดยรวมและแผนการดำเนินงานภายหลังปรับโครงสร้างกลุ่มบริษัทและอาจส่งผลกระทบต่อการดำเนินงานของกลุ่มบริษัท ทั้งนี้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234E5354" w14:textId="77777777" w:rsidR="000F4AAB" w:rsidRPr="004950BE" w:rsidRDefault="000F4AAB" w:rsidP="008927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643D39A" w14:textId="33019CB8" w:rsidR="005B723B" w:rsidRPr="004950BE" w:rsidRDefault="005B723B" w:rsidP="00B82AA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0BE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โดยดำเนินการตามแผนการปรับโครงสร้างภายใต้ยุทธศาสตร์ “</w:t>
      </w:r>
      <w:r w:rsidRPr="004950BE">
        <w:rPr>
          <w:rFonts w:ascii="Angsana New" w:hAnsi="Angsana New" w:cs="Angsana New"/>
          <w:sz w:val="30"/>
          <w:szCs w:val="30"/>
        </w:rPr>
        <w:t xml:space="preserve">One Nation” </w:t>
      </w:r>
      <w:r w:rsidRPr="004950BE">
        <w:rPr>
          <w:rFonts w:ascii="Angsana New" w:hAnsi="Angsana New" w:cs="Angsana New"/>
          <w:sz w:val="30"/>
          <w:szCs w:val="30"/>
          <w:cs/>
        </w:rPr>
        <w:t>เพื่อให้กลุ่มบริษัทมี     ความเป็นเอกภาพ ช่วยลดต้นทุนที่ซ้ำซ้อน มีการผนึกกำลังและเสริมศักยภาพในองค์กรให้เกิดความร่วมมือภายในกลุ่มบริษัท โดยมุ่งเน้นดำเนินการในธุรกิจหลักที่กลุ่มบริษัทมีความรู้และความเชี่ยวชาญ โดยกลุ่มบริษัทได้ปรับยุทธศาสตร์การหารายได้หลัก จากเดิมกลุ่มบริษัทมุ่งเน้นการขายพื้นที่โฆษณาในสื่อต่าง ๆ ของกลุ่มเป็นหลัก โดยปรับมาเป็นการให้บริการวางแผนด้านการตลาด การส่งเสริมภาพลักษณ์องค์กรและการประชาสัมพันธ์ให้แก่ลูกค้าผ่านสื่อที่หลากหลายของกลุ่มบริษัท เพื่อเพิ่มความแข็งแกร่งของรายได้ในอนาคตอย่างยั่งยืน นอกจากนี้ กลุ่มบริษัทมีแผนในการปรับโครงสร้างทางการเงิน โดยการระดมทุนและ/หรือการกู้ยืมเงินจากสถาบันการเงินที่มีต้นทุนทางการเงินที่เหมาะสม</w:t>
      </w:r>
    </w:p>
    <w:p w14:paraId="5FE60AD2" w14:textId="77777777" w:rsidR="005B723B" w:rsidRPr="004950BE" w:rsidRDefault="005B723B" w:rsidP="00B82AA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81D2ACE" w14:textId="26633061" w:rsidR="00B82AAF" w:rsidRPr="004950BE" w:rsidRDefault="00B82AAF" w:rsidP="00B82AA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0BE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 </w:t>
      </w:r>
      <w:r w:rsidRPr="004950BE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32DC0316" w14:textId="77777777" w:rsidR="00B82AAF" w:rsidRPr="004950BE" w:rsidRDefault="00B82AAF" w:rsidP="00B82AA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DD693AC" w14:textId="3AFA6406" w:rsidR="00705514" w:rsidRPr="004950BE" w:rsidRDefault="00705514" w:rsidP="00B82AA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4950BE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4950BE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2BEC3734" w14:textId="77777777" w:rsidR="00705514" w:rsidRPr="004950BE" w:rsidRDefault="00705514" w:rsidP="00705514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0F12E060" w14:textId="77777777" w:rsidR="00E677CF" w:rsidRPr="004950BE" w:rsidRDefault="00705514" w:rsidP="00E677C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950B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80409" w:rsidRPr="004950BE">
        <w:rPr>
          <w:rFonts w:ascii="Angsana New" w:hAnsi="Angsana New" w:cs="Angsana New"/>
          <w:sz w:val="30"/>
          <w:szCs w:val="30"/>
        </w:rPr>
        <w:t>14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hAnsi="Angsana New" w:cs="Angsana New"/>
          <w:sz w:val="30"/>
          <w:szCs w:val="30"/>
        </w:rPr>
        <w:t>2561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4950BE">
        <w:rPr>
          <w:rFonts w:ascii="Angsana New" w:hAnsi="Angsana New" w:cs="Angsana New"/>
          <w:sz w:val="30"/>
          <w:szCs w:val="30"/>
        </w:rPr>
        <w:t xml:space="preserve">“SET”)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4950BE">
        <w:rPr>
          <w:rFonts w:ascii="Angsana New" w:hAnsi="Angsana New" w:cs="Angsana New"/>
          <w:sz w:val="30"/>
          <w:szCs w:val="30"/>
        </w:rPr>
        <w:t xml:space="preserve">“C” (Caution) 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A80409" w:rsidRPr="004950BE">
        <w:rPr>
          <w:rFonts w:ascii="Angsana New" w:hAnsi="Angsana New" w:cs="Angsana New"/>
          <w:sz w:val="30"/>
          <w:szCs w:val="30"/>
        </w:rPr>
        <w:t>50</w:t>
      </w:r>
      <w:r w:rsidRPr="004950BE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604FD661" w14:textId="77777777" w:rsidR="00E677CF" w:rsidRPr="004950BE" w:rsidRDefault="00E677CF" w:rsidP="00E677C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CF43D93" w14:textId="62368316" w:rsidR="004A04B7" w:rsidRPr="004950BE" w:rsidRDefault="00E66B73" w:rsidP="00CC1B3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</w:t>
      </w:r>
    </w:p>
    <w:p w14:paraId="60EAE3BA" w14:textId="77777777" w:rsidR="001001BD" w:rsidRPr="004950BE" w:rsidRDefault="001001BD" w:rsidP="001B4B75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E2F40AC" w14:textId="2DA89DE9" w:rsidR="00807091" w:rsidRPr="004950BE" w:rsidRDefault="00ED72B8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ab/>
      </w:r>
      <w:r w:rsidR="00534EA6" w:rsidRPr="004950B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34196" w:rsidRPr="004950BE">
        <w:rPr>
          <w:rFonts w:ascii="Angsana New" w:hAnsi="Angsana New"/>
          <w:sz w:val="30"/>
          <w:szCs w:val="30"/>
        </w:rPr>
        <w:br/>
      </w:r>
      <w:r w:rsidR="00534EA6" w:rsidRPr="004950BE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</w:t>
      </w:r>
      <w:r w:rsidR="00D4358C" w:rsidRPr="004950BE">
        <w:rPr>
          <w:rFonts w:ascii="Angsana New" w:hAnsi="Angsana New"/>
          <w:sz w:val="30"/>
          <w:szCs w:val="30"/>
          <w:cs/>
        </w:rPr>
        <w:t>ตลาดหลักทรัพย์ที่เกี่ยวข้อง</w:t>
      </w:r>
      <w:r w:rsidR="00AC14E3" w:rsidRPr="004950BE">
        <w:rPr>
          <w:rFonts w:ascii="Angsana New" w:hAnsi="Angsana New"/>
          <w:sz w:val="30"/>
          <w:szCs w:val="30"/>
          <w:cs/>
        </w:rPr>
        <w:t xml:space="preserve"> </w:t>
      </w:r>
      <w:r w:rsidR="00AC14E3" w:rsidRPr="004950BE">
        <w:rPr>
          <w:rFonts w:ascii="Angsana New" w:hAnsi="Angsana New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706568" w:rsidRPr="004950BE">
        <w:rPr>
          <w:rFonts w:ascii="Angsana New" w:hAnsi="Angsana New" w:hint="cs"/>
          <w:sz w:val="30"/>
          <w:szCs w:val="30"/>
          <w:cs/>
        </w:rPr>
        <w:t xml:space="preserve">        </w:t>
      </w:r>
      <w:r w:rsidR="00AC14E3" w:rsidRPr="004950BE">
        <w:rPr>
          <w:rFonts w:ascii="Angsana New" w:hAnsi="Angsana New"/>
          <w:sz w:val="30"/>
          <w:szCs w:val="30"/>
          <w:cs/>
        </w:rPr>
        <w:t>ในหมายเหตุ</w:t>
      </w:r>
      <w:r w:rsidR="00706568" w:rsidRPr="004950BE">
        <w:rPr>
          <w:rFonts w:ascii="Angsana New" w:hAnsi="Angsana New" w:hint="cs"/>
          <w:sz w:val="30"/>
          <w:szCs w:val="30"/>
          <w:cs/>
        </w:rPr>
        <w:t>ทุก</w:t>
      </w:r>
      <w:r w:rsidR="00AC14E3" w:rsidRPr="004950BE">
        <w:rPr>
          <w:rFonts w:ascii="Angsana New" w:hAnsi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65D0C1C0" w14:textId="77777777" w:rsidR="009455B6" w:rsidRPr="004950BE" w:rsidRDefault="009455B6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14A5D698" w14:textId="77777777" w:rsidR="00C65677" w:rsidRPr="004950BE" w:rsidRDefault="00C65677" w:rsidP="0080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"/>
          <w:szCs w:val="2"/>
        </w:rPr>
      </w:pPr>
    </w:p>
    <w:p w14:paraId="392631A7" w14:textId="76FD8A8B" w:rsidR="00C65677" w:rsidRPr="004950BE" w:rsidRDefault="00E9739B" w:rsidP="00AC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</w:t>
      </w:r>
      <w:r w:rsidR="00127EE0" w:rsidRPr="004950BE">
        <w:rPr>
          <w:rFonts w:ascii="Angsana New" w:hAnsi="Angsana New" w:hint="cs"/>
          <w:sz w:val="30"/>
          <w:szCs w:val="30"/>
          <w:cs/>
        </w:rPr>
        <w:t>การร่วมค้า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AC14E3" w:rsidRPr="004950BE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AA481C" w:rsidRPr="004950BE">
        <w:rPr>
          <w:rFonts w:ascii="Angsana New" w:hAnsi="Angsana New" w:hint="cs"/>
          <w:sz w:val="30"/>
          <w:szCs w:val="30"/>
          <w:cs/>
        </w:rPr>
        <w:t xml:space="preserve">    </w:t>
      </w:r>
      <w:r w:rsidR="00AC14E3" w:rsidRPr="004950BE">
        <w:rPr>
          <w:rFonts w:ascii="Angsana New" w:hAnsi="Angsana New"/>
          <w:sz w:val="30"/>
          <w:szCs w:val="30"/>
          <w:cs/>
        </w:rPr>
        <w:t>งบการเงินซึ่งเปิดเผยในหมาย</w:t>
      </w:r>
      <w:r w:rsidR="00AC14E3" w:rsidRPr="004950BE">
        <w:rPr>
          <w:rFonts w:ascii="Angsana New" w:hAnsi="Angsana New"/>
          <w:spacing w:val="-4"/>
          <w:sz w:val="30"/>
          <w:szCs w:val="30"/>
          <w:cs/>
        </w:rPr>
        <w:t>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3B48960" w14:textId="77777777" w:rsidR="009A0C8E" w:rsidRPr="004950BE" w:rsidRDefault="009A0C8E" w:rsidP="00AC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5A598E9" w14:textId="77777777" w:rsidR="00C65677" w:rsidRPr="004950BE" w:rsidRDefault="00C65677" w:rsidP="00C6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4"/>
          <w:szCs w:val="4"/>
        </w:rPr>
      </w:pPr>
    </w:p>
    <w:p w14:paraId="2CE7F405" w14:textId="77777777" w:rsidR="00B467FF" w:rsidRPr="004950BE" w:rsidRDefault="00B467FF" w:rsidP="00CC1B3C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การซื้อธุรกิจ</w:t>
      </w:r>
    </w:p>
    <w:p w14:paraId="59892155" w14:textId="77777777" w:rsidR="00B467FF" w:rsidRPr="004950BE" w:rsidRDefault="00B467FF" w:rsidP="00B46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97AA31B" w14:textId="13DBA275" w:rsidR="00A500ED" w:rsidRPr="004950BE" w:rsidRDefault="00910742" w:rsidP="00CC3AF3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0D04350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70B31B3E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222908CB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B43238C" w14:textId="77777777" w:rsidR="00A500ED" w:rsidRPr="004950BE" w:rsidRDefault="00A500ED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9B7767E" w14:textId="6BBAB2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และส่วนได้เสียในส่วนของเจ้าของที่ออกโดยกลุ่มบริษัท</w:t>
      </w:r>
    </w:p>
    <w:p w14:paraId="745D7098" w14:textId="5587FFA4" w:rsidR="00966E7F" w:rsidRPr="004950BE" w:rsidRDefault="00966E7F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E49A84D" w14:textId="076B8AE2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43BBA617" w14:textId="77777777" w:rsidR="002E48F6" w:rsidRPr="004950BE" w:rsidRDefault="002E48F6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160495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BAB54E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F36E2BC" w14:textId="77777777" w:rsidR="009A0C8E" w:rsidRPr="004950BE" w:rsidRDefault="00910742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7B16F26" w14:textId="10DF9DB8" w:rsidR="009A0C8E" w:rsidRPr="004950BE" w:rsidRDefault="009A0C8E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B25BC1" w14:textId="6E76F8FE" w:rsidR="002E48F6" w:rsidRPr="004950BE" w:rsidRDefault="002E48F6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3B081B" w14:textId="24B2D9F0" w:rsidR="002E48F6" w:rsidRPr="004950BE" w:rsidRDefault="002E48F6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5F95C4" w14:textId="77777777" w:rsidR="002E48F6" w:rsidRPr="004950BE" w:rsidRDefault="002E48F6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F363A6" w14:textId="57A53364" w:rsidR="00910742" w:rsidRPr="004950BE" w:rsidRDefault="00910742" w:rsidP="009A0C8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642AF92" w14:textId="77777777" w:rsidR="00910742" w:rsidRPr="004950BE" w:rsidRDefault="00910742" w:rsidP="0091074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5FB263B" w14:textId="7E73AED6" w:rsidR="006C02A7" w:rsidRPr="004950BE" w:rsidRDefault="00B474F6" w:rsidP="00083742">
      <w:pPr>
        <w:pStyle w:val="ListParagraph"/>
        <w:numPr>
          <w:ilvl w:val="0"/>
          <w:numId w:val="41"/>
        </w:numPr>
        <w:tabs>
          <w:tab w:val="clear" w:pos="454"/>
          <w:tab w:val="left" w:pos="540"/>
        </w:tabs>
        <w:spacing w:line="240" w:lineRule="auto"/>
        <w:ind w:hanging="1260"/>
        <w:jc w:val="both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4950BE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บริษัท แฮปปี้ โปรดักส์ แอนด์ เซอร์วิส จำกัด (“</w:t>
      </w:r>
      <w:r w:rsidRPr="004950BE">
        <w:rPr>
          <w:rFonts w:ascii="Angsana New" w:hAnsi="Angsana New"/>
          <w:i/>
          <w:iCs/>
          <w:sz w:val="30"/>
          <w:szCs w:val="30"/>
          <w:lang w:val="x-none" w:eastAsia="x-none"/>
        </w:rPr>
        <w:t>HPS”)</w:t>
      </w:r>
    </w:p>
    <w:p w14:paraId="6437902F" w14:textId="77777777" w:rsidR="00B474F6" w:rsidRPr="004950BE" w:rsidRDefault="00B474F6" w:rsidP="006C02A7">
      <w:pPr>
        <w:pStyle w:val="ListParagraph"/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38CBF5" w14:textId="102C8A85" w:rsidR="00B474F6" w:rsidRPr="004950BE" w:rsidRDefault="00B474F6" w:rsidP="00B474F6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4950BE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Pr="004950BE">
        <w:rPr>
          <w:rFonts w:ascii="Angsana New" w:hAnsi="Angsana New" w:hint="cs"/>
          <w:sz w:val="30"/>
          <w:szCs w:val="30"/>
          <w:cs/>
          <w:lang w:eastAsia="x-none"/>
        </w:rPr>
        <w:t xml:space="preserve">มีนาคม </w:t>
      </w:r>
      <w:r w:rsidRPr="004950BE">
        <w:rPr>
          <w:rFonts w:ascii="Angsana New" w:hAnsi="Angsana New" w:hint="cs"/>
          <w:sz w:val="30"/>
          <w:szCs w:val="30"/>
          <w:lang w:eastAsia="x-none"/>
        </w:rPr>
        <w:t>2565</w:t>
      </w:r>
      <w:r w:rsidRPr="004950BE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 เอ็นบีซี เน็กซ์ วิชั่น จำกัด ซึ่งเป็นบริษัทย่อยทางอ้อมของบริษัท ได้เข้าซื้อหุ้นสามัญจากผู้ถือหุ้นเดิมของบริษัท แฮปปี้ โปรดักส์ แอนด์ เซอร์วิส จำกัด ซึ่งเป็นบริษัทที่ดำเนินธุรกิจเกี่ยวกับการจัดจำหน่ายสินค้าอุปโภค บริโภคและผลิตภัณฑ์อื่นๆ เป็นจำนวนเงิน </w:t>
      </w:r>
      <w:r w:rsidRPr="004950BE">
        <w:rPr>
          <w:rFonts w:ascii="Angsana New" w:hAnsi="Angsana New" w:hint="cs"/>
          <w:sz w:val="30"/>
          <w:szCs w:val="30"/>
          <w:lang w:eastAsia="x-none"/>
        </w:rPr>
        <w:t>10</w:t>
      </w:r>
      <w:r w:rsidRPr="004950BE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 คิดเป็นสัดส่วนการถือหุ้นเพิ่มเติม  </w:t>
      </w:r>
      <w:r w:rsidR="00552ECB" w:rsidRPr="004950BE">
        <w:rPr>
          <w:rFonts w:ascii="Angsana New" w:hAnsi="Angsana New" w:hint="cs"/>
          <w:sz w:val="30"/>
          <w:szCs w:val="30"/>
          <w:cs/>
          <w:lang w:eastAsia="x-none"/>
        </w:rPr>
        <w:t xml:space="preserve">                </w:t>
      </w:r>
      <w:r w:rsidRPr="004950BE">
        <w:rPr>
          <w:rFonts w:ascii="Angsana New" w:hAnsi="Angsana New" w:hint="cs"/>
          <w:sz w:val="30"/>
          <w:szCs w:val="30"/>
          <w:cs/>
          <w:lang w:eastAsia="x-none"/>
        </w:rPr>
        <w:t>ร้อยละ</w:t>
      </w:r>
      <w:r w:rsidRPr="004950BE">
        <w:rPr>
          <w:rFonts w:ascii="Angsana New" w:hAnsi="Angsana New" w:hint="cs"/>
          <w:sz w:val="30"/>
          <w:szCs w:val="30"/>
          <w:lang w:eastAsia="x-none"/>
        </w:rPr>
        <w:t xml:space="preserve"> 33.33 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Pr="004950BE">
        <w:rPr>
          <w:rFonts w:ascii="Angsana New" w:hAnsi="Angsana New" w:hint="cs"/>
          <w:spacing w:val="-2"/>
          <w:sz w:val="30"/>
          <w:szCs w:val="30"/>
        </w:rPr>
        <w:t xml:space="preserve">16.67 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Pr="004950BE">
        <w:rPr>
          <w:rFonts w:ascii="Angsana New" w:hAnsi="Angsana New" w:hint="cs"/>
          <w:spacing w:val="-2"/>
          <w:sz w:val="30"/>
          <w:szCs w:val="30"/>
        </w:rPr>
        <w:t xml:space="preserve">50 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>ของหุ้นที่ออกและชำระแล้วของ บริษัท แฮปปี้ โปรดักส์ แอนด์ เซอร์วิส จำกัด จึงเปลี่ยนสถานะเป็นบริษัทย่อยทางอ้อมของกลุ่มบริษัท</w:t>
      </w:r>
    </w:p>
    <w:p w14:paraId="17F54C19" w14:textId="1E730FB8" w:rsidR="00B474F6" w:rsidRPr="004950BE" w:rsidRDefault="00B474F6" w:rsidP="00B474F6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FCCC66" w14:textId="3D7CB5B4" w:rsidR="008B0DC1" w:rsidRPr="004950BE" w:rsidRDefault="008B0DC1" w:rsidP="008B0DC1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การ</w:t>
      </w:r>
      <w:r w:rsidR="00C55C70" w:rsidRPr="004950BE">
        <w:rPr>
          <w:rFonts w:ascii="Angsana New" w:hAnsi="Angsana New" w:hint="cs"/>
          <w:sz w:val="30"/>
          <w:szCs w:val="30"/>
          <w:cs/>
        </w:rPr>
        <w:t>ลงทุน</w:t>
      </w:r>
      <w:r w:rsidRPr="004950BE">
        <w:rPr>
          <w:rFonts w:ascii="Angsana New" w:hAnsi="Angsana New" w:hint="cs"/>
          <w:sz w:val="30"/>
          <w:szCs w:val="30"/>
          <w:cs/>
        </w:rPr>
        <w:t>ในบริษัท แฮปปี้ โปรดักส์ แอนด์ เซอร์วิส จำกัด จะทำให้กลุ่มบริษัทขยายส่วนแบ่งการตลาดและ</w:t>
      </w:r>
      <w:r w:rsidR="00C55C70" w:rsidRPr="004950B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950BE">
        <w:rPr>
          <w:rFonts w:ascii="Angsana New" w:hAnsi="Angsana New" w:hint="cs"/>
          <w:sz w:val="30"/>
          <w:szCs w:val="30"/>
          <w:cs/>
        </w:rPr>
        <w:t>เพิ่มฐานลูกค้าในส่วนธุรกิจการจัดจำหน่ายสินค้าอุปโภค บริโภคและผลิตภัณฑ์</w:t>
      </w:r>
      <w:r w:rsidR="00FA0493" w:rsidRPr="004950BE">
        <w:rPr>
          <w:rFonts w:ascii="Angsana New" w:hAnsi="Angsana New" w:hint="cs"/>
          <w:sz w:val="30"/>
          <w:szCs w:val="30"/>
          <w:cs/>
        </w:rPr>
        <w:t>อื่น</w:t>
      </w:r>
    </w:p>
    <w:p w14:paraId="57C66C78" w14:textId="77777777" w:rsidR="001427EF" w:rsidRPr="004950BE" w:rsidRDefault="001427EF" w:rsidP="008B0DC1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EAD3EA" w14:textId="26412B65" w:rsidR="000957B9" w:rsidRPr="004950BE" w:rsidRDefault="00B474F6" w:rsidP="009A0C8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ในระหว่างงวดตั้งแต่วันที่ </w:t>
      </w:r>
      <w:r w:rsidRPr="004950BE">
        <w:rPr>
          <w:rFonts w:ascii="Angsana New" w:hAnsi="Angsana New" w:hint="cs"/>
          <w:sz w:val="30"/>
          <w:szCs w:val="30"/>
        </w:rPr>
        <w:t xml:space="preserve">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950BE">
        <w:rPr>
          <w:rFonts w:ascii="Angsana New" w:hAnsi="Angsana New" w:hint="cs"/>
          <w:sz w:val="30"/>
          <w:szCs w:val="30"/>
        </w:rPr>
        <w:t>2</w:t>
      </w:r>
      <w:r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 w:hint="cs"/>
          <w:sz w:val="30"/>
          <w:szCs w:val="30"/>
        </w:rPr>
        <w:t>65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Pr="004950BE">
        <w:rPr>
          <w:rFonts w:ascii="Angsana New" w:hAnsi="Angsana New" w:hint="cs"/>
          <w:sz w:val="30"/>
          <w:szCs w:val="30"/>
        </w:rPr>
        <w:t xml:space="preserve">31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950BE">
        <w:rPr>
          <w:rFonts w:ascii="Angsana New" w:hAnsi="Angsana New" w:hint="cs"/>
          <w:sz w:val="30"/>
          <w:szCs w:val="30"/>
        </w:rPr>
        <w:t>2565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บริษัท แฮปปี้ โปรดักส์ แอนด์ เซอร์วิส จำกัด มีรายได้จำนวน </w:t>
      </w:r>
      <w:r w:rsidRPr="004950BE">
        <w:rPr>
          <w:rFonts w:ascii="Angsana New" w:hAnsi="Angsana New" w:hint="cs"/>
          <w:sz w:val="30"/>
          <w:szCs w:val="30"/>
        </w:rPr>
        <w:t xml:space="preserve">44.27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และมีขาดทุนจำนวน </w:t>
      </w:r>
      <w:r w:rsidRPr="004950BE">
        <w:rPr>
          <w:rFonts w:ascii="Angsana New" w:hAnsi="Angsana New" w:hint="cs"/>
          <w:sz w:val="30"/>
          <w:szCs w:val="30"/>
        </w:rPr>
        <w:t>8.81</w:t>
      </w:r>
      <w:r w:rsidRPr="004950BE">
        <w:rPr>
          <w:rFonts w:ascii="Angsana New" w:hAnsi="Angsana New" w:hint="cs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4950BE">
        <w:rPr>
          <w:rFonts w:ascii="Angsana New" w:hAnsi="Angsana New" w:hint="cs"/>
          <w:sz w:val="30"/>
          <w:szCs w:val="30"/>
        </w:rPr>
        <w:t xml:space="preserve">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950BE">
        <w:rPr>
          <w:rFonts w:ascii="Angsana New" w:hAnsi="Angsana New" w:hint="cs"/>
          <w:sz w:val="30"/>
          <w:szCs w:val="30"/>
        </w:rPr>
        <w:t xml:space="preserve">2565 </w:t>
      </w:r>
      <w:r w:rsidR="00F04A1E" w:rsidRPr="004950BE">
        <w:rPr>
          <w:rFonts w:ascii="Angsana New" w:hAnsi="Angsana New" w:hint="cs"/>
          <w:sz w:val="30"/>
          <w:szCs w:val="30"/>
          <w:cs/>
        </w:rPr>
        <w:t>จนถึงวันที่</w:t>
      </w:r>
      <w:r w:rsidR="00F04A1E" w:rsidRPr="004950BE">
        <w:rPr>
          <w:rFonts w:ascii="Angsana New" w:hAnsi="Angsana New"/>
          <w:sz w:val="30"/>
          <w:szCs w:val="30"/>
        </w:rPr>
        <w:t xml:space="preserve"> </w:t>
      </w:r>
      <w:r w:rsidR="00F04A1E" w:rsidRPr="004950BE">
        <w:rPr>
          <w:rFonts w:ascii="Angsana New" w:hAnsi="Angsana New"/>
          <w:sz w:val="30"/>
          <w:szCs w:val="30"/>
          <w:cs/>
        </w:rPr>
        <w:br/>
      </w:r>
      <w:r w:rsidR="00F04A1E" w:rsidRPr="004950BE">
        <w:rPr>
          <w:rFonts w:ascii="Angsana New" w:hAnsi="Angsana New"/>
          <w:sz w:val="30"/>
          <w:szCs w:val="30"/>
        </w:rPr>
        <w:t xml:space="preserve">31 </w:t>
      </w:r>
      <w:r w:rsidR="00F04A1E" w:rsidRPr="004950BE">
        <w:rPr>
          <w:rFonts w:ascii="Angsana New" w:hAnsi="Angsana New" w:hint="cs"/>
          <w:sz w:val="30"/>
          <w:szCs w:val="30"/>
          <w:cs/>
        </w:rPr>
        <w:t>พฤษภาคม</w:t>
      </w:r>
      <w:r w:rsidR="00F04A1E" w:rsidRPr="004950BE">
        <w:rPr>
          <w:rFonts w:ascii="Angsana New" w:hAnsi="Angsana New"/>
          <w:sz w:val="30"/>
          <w:szCs w:val="30"/>
        </w:rPr>
        <w:t xml:space="preserve"> 2565 </w:t>
      </w:r>
      <w:r w:rsidRPr="004950BE">
        <w:rPr>
          <w:rFonts w:ascii="Angsana New" w:hAnsi="Angsana New" w:hint="cs"/>
          <w:sz w:val="30"/>
          <w:szCs w:val="30"/>
          <w:cs/>
        </w:rPr>
        <w:t>จะมี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รายได้จำนวน </w:t>
      </w:r>
      <w:r w:rsidRPr="004950BE">
        <w:rPr>
          <w:rFonts w:ascii="Angsana New" w:hAnsi="Angsana New" w:hint="cs"/>
          <w:spacing w:val="-2"/>
          <w:sz w:val="30"/>
          <w:szCs w:val="30"/>
        </w:rPr>
        <w:t xml:space="preserve">80.39 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และขาดทุนจำนวน </w:t>
      </w:r>
      <w:r w:rsidRPr="004950BE">
        <w:rPr>
          <w:rFonts w:ascii="Angsana New" w:hAnsi="Angsana New" w:hint="cs"/>
          <w:sz w:val="30"/>
          <w:szCs w:val="30"/>
        </w:rPr>
        <w:t xml:space="preserve">14.50 </w:t>
      </w:r>
      <w:r w:rsidRPr="004950BE">
        <w:rPr>
          <w:rFonts w:ascii="Angsana New" w:hAnsi="Angsana New" w:hint="cs"/>
          <w:sz w:val="30"/>
          <w:szCs w:val="30"/>
          <w:cs/>
        </w:rPr>
        <w:t>ล้านบาท</w:t>
      </w:r>
      <w:r w:rsidR="003E3306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F04A1E" w:rsidRPr="004950B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CF488D6" w14:textId="1687F46E" w:rsidR="006C02A7" w:rsidRPr="004950BE" w:rsidRDefault="006C02A7" w:rsidP="006C02A7">
      <w:pPr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78B8D921" w14:textId="666EB787" w:rsidR="00685BE8" w:rsidRPr="004950BE" w:rsidRDefault="00685BE8" w:rsidP="006C02A7">
      <w:pPr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4083AFA7" w14:textId="16F66BF1" w:rsidR="00685BE8" w:rsidRPr="004950BE" w:rsidRDefault="00685BE8" w:rsidP="006C02A7">
      <w:pPr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0697C0F7" w14:textId="77777777" w:rsidR="00685BE8" w:rsidRPr="004950BE" w:rsidRDefault="00685BE8" w:rsidP="006C02A7">
      <w:pPr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tbl>
      <w:tblPr>
        <w:tblW w:w="8954" w:type="dxa"/>
        <w:tblInd w:w="450" w:type="dxa"/>
        <w:tblLook w:val="04A0" w:firstRow="1" w:lastRow="0" w:firstColumn="1" w:lastColumn="0" w:noHBand="0" w:noVBand="1"/>
      </w:tblPr>
      <w:tblGrid>
        <w:gridCol w:w="5130"/>
        <w:gridCol w:w="900"/>
        <w:gridCol w:w="1358"/>
        <w:gridCol w:w="1566"/>
      </w:tblGrid>
      <w:tr w:rsidR="00B474F6" w:rsidRPr="004950BE" w14:paraId="6429FD25" w14:textId="77777777" w:rsidTr="00685BE8">
        <w:trPr>
          <w:tblHeader/>
        </w:trPr>
        <w:tc>
          <w:tcPr>
            <w:tcW w:w="5130" w:type="dxa"/>
          </w:tcPr>
          <w:p w14:paraId="722A1DCB" w14:textId="48DDD80A" w:rsidR="00B474F6" w:rsidRPr="004950BE" w:rsidRDefault="008B0DC1" w:rsidP="00B10AAB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900" w:type="dxa"/>
          </w:tcPr>
          <w:p w14:paraId="54C5E0F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654D287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3F1D5A9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474F6" w:rsidRPr="004950BE" w14:paraId="2E942397" w14:textId="77777777" w:rsidTr="00685BE8">
        <w:trPr>
          <w:tblHeader/>
        </w:trPr>
        <w:tc>
          <w:tcPr>
            <w:tcW w:w="5130" w:type="dxa"/>
          </w:tcPr>
          <w:p w14:paraId="39E1528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28CA76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7BEBBF2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1E11DE91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4F6" w:rsidRPr="004950BE" w14:paraId="170B17D7" w14:textId="77777777" w:rsidTr="00685BE8">
        <w:tc>
          <w:tcPr>
            <w:tcW w:w="5130" w:type="dxa"/>
            <w:hideMark/>
          </w:tcPr>
          <w:p w14:paraId="0426133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3BB5FF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065DA22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5121C18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3,386</w:t>
            </w:r>
          </w:p>
        </w:tc>
      </w:tr>
      <w:tr w:rsidR="00B474F6" w:rsidRPr="004950BE" w14:paraId="69FA3318" w14:textId="77777777" w:rsidTr="00685BE8">
        <w:tc>
          <w:tcPr>
            <w:tcW w:w="5130" w:type="dxa"/>
            <w:hideMark/>
          </w:tcPr>
          <w:p w14:paraId="1F9E4FE0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176B03C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F7C434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5D2EDDA7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2,712</w:t>
            </w:r>
          </w:p>
        </w:tc>
      </w:tr>
      <w:tr w:rsidR="00B474F6" w:rsidRPr="004950BE" w14:paraId="1BED4E62" w14:textId="77777777" w:rsidTr="00685BE8">
        <w:tc>
          <w:tcPr>
            <w:tcW w:w="5130" w:type="dxa"/>
            <w:hideMark/>
          </w:tcPr>
          <w:p w14:paraId="3E872158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61170FF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CCBB518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3DEF2F10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20,279</w:t>
            </w:r>
          </w:p>
        </w:tc>
      </w:tr>
      <w:tr w:rsidR="00B474F6" w:rsidRPr="004950BE" w14:paraId="46567B78" w14:textId="77777777" w:rsidTr="00685BE8">
        <w:tc>
          <w:tcPr>
            <w:tcW w:w="5130" w:type="dxa"/>
            <w:hideMark/>
          </w:tcPr>
          <w:p w14:paraId="564C18C1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405E75D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02DC594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5A59E942" w14:textId="1658D9F0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3,</w:t>
            </w:r>
            <w:r w:rsidR="0037241E" w:rsidRPr="004950BE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B474F6" w:rsidRPr="004950BE" w14:paraId="138998E3" w14:textId="77777777" w:rsidTr="00685BE8">
        <w:tc>
          <w:tcPr>
            <w:tcW w:w="5130" w:type="dxa"/>
            <w:hideMark/>
          </w:tcPr>
          <w:p w14:paraId="7ECB8A0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900" w:type="dxa"/>
          </w:tcPr>
          <w:p w14:paraId="617BFE4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6CD780E6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2278E8D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3,021</w:t>
            </w:r>
          </w:p>
        </w:tc>
      </w:tr>
      <w:tr w:rsidR="00B474F6" w:rsidRPr="004950BE" w14:paraId="75997B73" w14:textId="77777777" w:rsidTr="00685BE8">
        <w:tc>
          <w:tcPr>
            <w:tcW w:w="5130" w:type="dxa"/>
            <w:hideMark/>
          </w:tcPr>
          <w:p w14:paraId="20BAFDF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0AD4A0A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52FE37A6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7DA9C93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1,190</w:t>
            </w:r>
          </w:p>
        </w:tc>
      </w:tr>
      <w:tr w:rsidR="00B474F6" w:rsidRPr="004950BE" w14:paraId="5713F145" w14:textId="77777777" w:rsidTr="00685BE8">
        <w:tc>
          <w:tcPr>
            <w:tcW w:w="5130" w:type="dxa"/>
            <w:hideMark/>
          </w:tcPr>
          <w:p w14:paraId="1C21F2C6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5D6B637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BD43F72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1892E97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</w:tr>
      <w:tr w:rsidR="00B474F6" w:rsidRPr="004950BE" w14:paraId="384A5362" w14:textId="77777777" w:rsidTr="00685BE8">
        <w:tc>
          <w:tcPr>
            <w:tcW w:w="5130" w:type="dxa"/>
            <w:hideMark/>
          </w:tcPr>
          <w:p w14:paraId="331BB8E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4990A79E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D7B395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0B54338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(63,592)</w:t>
            </w:r>
          </w:p>
        </w:tc>
      </w:tr>
      <w:tr w:rsidR="00B474F6" w:rsidRPr="004950BE" w14:paraId="47359CB9" w14:textId="77777777" w:rsidTr="00685BE8">
        <w:tc>
          <w:tcPr>
            <w:tcW w:w="5130" w:type="dxa"/>
            <w:hideMark/>
          </w:tcPr>
          <w:p w14:paraId="623F29F2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C3906F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2CC708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18065D4A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(9,431)</w:t>
            </w:r>
          </w:p>
        </w:tc>
      </w:tr>
      <w:tr w:rsidR="00B474F6" w:rsidRPr="004950BE" w14:paraId="5D307069" w14:textId="77777777" w:rsidTr="00685BE8">
        <w:tc>
          <w:tcPr>
            <w:tcW w:w="5130" w:type="dxa"/>
            <w:hideMark/>
          </w:tcPr>
          <w:p w14:paraId="6ECA51E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2B5E070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67025E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476A89A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(526)</w:t>
            </w:r>
          </w:p>
        </w:tc>
      </w:tr>
      <w:tr w:rsidR="00B474F6" w:rsidRPr="004950BE" w14:paraId="7A1B64FF" w14:textId="77777777" w:rsidTr="00685BE8">
        <w:tc>
          <w:tcPr>
            <w:tcW w:w="5130" w:type="dxa"/>
            <w:hideMark/>
          </w:tcPr>
          <w:p w14:paraId="26555FB0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344499D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6CF6C3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7EF1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(5,206)</w:t>
            </w:r>
          </w:p>
        </w:tc>
      </w:tr>
      <w:tr w:rsidR="00B474F6" w:rsidRPr="004950BE" w14:paraId="30EE67FE" w14:textId="77777777" w:rsidTr="00685BE8">
        <w:tc>
          <w:tcPr>
            <w:tcW w:w="5130" w:type="dxa"/>
            <w:hideMark/>
          </w:tcPr>
          <w:p w14:paraId="07FE7437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รวมหนี้สินสุทธิที่ระบุได้</w:t>
            </w:r>
          </w:p>
        </w:tc>
        <w:tc>
          <w:tcPr>
            <w:tcW w:w="900" w:type="dxa"/>
          </w:tcPr>
          <w:p w14:paraId="47BD12E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3B8B3F93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12B67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>(43,382)</w:t>
            </w:r>
          </w:p>
        </w:tc>
      </w:tr>
      <w:tr w:rsidR="00B474F6" w:rsidRPr="004950BE" w14:paraId="7A6675E0" w14:textId="77777777" w:rsidTr="00685BE8">
        <w:tc>
          <w:tcPr>
            <w:tcW w:w="5130" w:type="dxa"/>
            <w:hideMark/>
          </w:tcPr>
          <w:p w14:paraId="45184BA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900" w:type="dxa"/>
          </w:tcPr>
          <w:p w14:paraId="501BDB80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57C0AB6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157D139F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21,691</w:t>
            </w:r>
          </w:p>
        </w:tc>
      </w:tr>
      <w:tr w:rsidR="00B474F6" w:rsidRPr="004950BE" w14:paraId="2A5F37AD" w14:textId="77777777" w:rsidTr="00685BE8">
        <w:tc>
          <w:tcPr>
            <w:tcW w:w="5130" w:type="dxa"/>
            <w:hideMark/>
          </w:tcPr>
          <w:p w14:paraId="47C51EA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00" w:type="dxa"/>
          </w:tcPr>
          <w:p w14:paraId="7035549D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8FBFF79" w14:textId="77777777" w:rsidR="00B474F6" w:rsidRPr="004950BE" w:rsidRDefault="00B474F6">
            <w:pPr>
              <w:pStyle w:val="BodyText"/>
              <w:tabs>
                <w:tab w:val="decimal" w:pos="0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0684A94A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31,691</w:t>
            </w:r>
          </w:p>
        </w:tc>
      </w:tr>
      <w:tr w:rsidR="00B474F6" w:rsidRPr="004950BE" w14:paraId="6F215FCA" w14:textId="77777777" w:rsidTr="00685BE8">
        <w:tc>
          <w:tcPr>
            <w:tcW w:w="5130" w:type="dxa"/>
            <w:hideMark/>
          </w:tcPr>
          <w:p w14:paraId="21E7BFBE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00" w:type="dxa"/>
          </w:tcPr>
          <w:p w14:paraId="52B391F9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DF3CEE7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555EC5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>10,000</w:t>
            </w:r>
          </w:p>
        </w:tc>
      </w:tr>
      <w:tr w:rsidR="00B474F6" w:rsidRPr="004950BE" w14:paraId="67CC0D24" w14:textId="77777777" w:rsidTr="00685BE8">
        <w:tc>
          <w:tcPr>
            <w:tcW w:w="5130" w:type="dxa"/>
          </w:tcPr>
          <w:p w14:paraId="6E64B95F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9286E6B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8" w:type="dxa"/>
          </w:tcPr>
          <w:p w14:paraId="0F20D0E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</w:tcPr>
          <w:p w14:paraId="78FB9D3C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B474F6" w:rsidRPr="004950BE" w14:paraId="08A04AB5" w14:textId="77777777" w:rsidTr="00685BE8">
        <w:tc>
          <w:tcPr>
            <w:tcW w:w="5130" w:type="dxa"/>
            <w:hideMark/>
          </w:tcPr>
          <w:p w14:paraId="6FEDA340" w14:textId="77777777" w:rsidR="00B474F6" w:rsidRPr="004950BE" w:rsidRDefault="00B474F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เงินสดสุทธิที่ได้มาจากการซื้อบริษัทย่อยทางอ้อม</w:t>
            </w:r>
          </w:p>
        </w:tc>
        <w:tc>
          <w:tcPr>
            <w:tcW w:w="900" w:type="dxa"/>
          </w:tcPr>
          <w:p w14:paraId="0A9CBF3F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3A618411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4A145226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3,386</w:t>
            </w:r>
          </w:p>
        </w:tc>
      </w:tr>
      <w:tr w:rsidR="00B474F6" w:rsidRPr="004950BE" w14:paraId="6984426A" w14:textId="77777777" w:rsidTr="00685BE8">
        <w:tc>
          <w:tcPr>
            <w:tcW w:w="5130" w:type="dxa"/>
            <w:hideMark/>
          </w:tcPr>
          <w:p w14:paraId="085EBF80" w14:textId="77777777" w:rsidR="00B474F6" w:rsidRPr="004950BE" w:rsidRDefault="00B474F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900" w:type="dxa"/>
          </w:tcPr>
          <w:p w14:paraId="35E53864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35B11238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4C988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28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(10,000)</w:t>
            </w:r>
          </w:p>
        </w:tc>
      </w:tr>
      <w:tr w:rsidR="00B474F6" w:rsidRPr="004950BE" w14:paraId="09642791" w14:textId="77777777" w:rsidTr="00685BE8">
        <w:tc>
          <w:tcPr>
            <w:tcW w:w="5130" w:type="dxa"/>
            <w:hideMark/>
          </w:tcPr>
          <w:p w14:paraId="11F4DED0" w14:textId="77777777" w:rsidR="00B474F6" w:rsidRPr="004950BE" w:rsidRDefault="00B474F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กระแสเงินสดจ่ายสุทธิจากการซื้อบริษัทย่อยทางอ้อม</w:t>
            </w:r>
          </w:p>
        </w:tc>
        <w:tc>
          <w:tcPr>
            <w:tcW w:w="900" w:type="dxa"/>
          </w:tcPr>
          <w:p w14:paraId="7A14802A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7F85CAB5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BE80E8" w14:textId="77777777" w:rsidR="00B474F6" w:rsidRPr="004950BE" w:rsidRDefault="00B47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>(6,614)</w:t>
            </w:r>
          </w:p>
        </w:tc>
      </w:tr>
    </w:tbl>
    <w:p w14:paraId="72DFF78C" w14:textId="77777777" w:rsidR="00B474F6" w:rsidRPr="004950BE" w:rsidRDefault="00B474F6" w:rsidP="00B474F6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924D16" w14:textId="47B09B78" w:rsidR="00B474F6" w:rsidRPr="004950BE" w:rsidRDefault="00B474F6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ตามที่เปิดเผยไว้ในหมายเหตุข้อ </w:t>
      </w:r>
      <w:r w:rsidR="004C130D" w:rsidRPr="004950BE">
        <w:rPr>
          <w:rFonts w:ascii="Angsana New" w:hAnsi="Angsana New"/>
          <w:sz w:val="30"/>
          <w:szCs w:val="30"/>
        </w:rPr>
        <w:t>8</w:t>
      </w:r>
      <w:r w:rsidRPr="004950BE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4950BE">
        <w:rPr>
          <w:rFonts w:ascii="Angsana New" w:hAnsi="Angsana New" w:hint="cs"/>
          <w:sz w:val="30"/>
          <w:szCs w:val="30"/>
        </w:rPr>
        <w:t xml:space="preserve"> 31</w:t>
      </w:r>
      <w:r w:rsidRPr="004950BE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4950BE">
        <w:rPr>
          <w:rFonts w:ascii="Angsana New" w:hAnsi="Angsana New" w:hint="cs"/>
          <w:sz w:val="30"/>
          <w:szCs w:val="30"/>
        </w:rPr>
        <w:t xml:space="preserve"> 2565 </w:t>
      </w:r>
      <w:r w:rsidRPr="004950BE">
        <w:rPr>
          <w:rFonts w:ascii="Angsana New" w:hAnsi="Angsana New" w:hint="cs"/>
          <w:sz w:val="30"/>
          <w:szCs w:val="30"/>
          <w:cs/>
        </w:rPr>
        <w:t>กลุ่มบริษัทได้สูญเสียอำนาจควบคุมในบริษัท แฮปปี้ โปรดักส์ แอนด์ เซอร์วิส จำกัด ซึ่งเป็นบริษัทย่อยของบริษัท เนชั่น บรอดแคสติ้ง คอร์ปอเรชั่น จำกัด (มหาชน) เนื่องจากกลุ่มบริษัทได้สูญเสียอำนาจควบคุมในบริษัท เนชั่น บรอดแคสติ้ง คอร์ปอเรชั่น จำกัด (มหาชน)</w:t>
      </w:r>
    </w:p>
    <w:p w14:paraId="5D491329" w14:textId="5770F5D8" w:rsidR="007506D7" w:rsidRPr="004950BE" w:rsidRDefault="007506D7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94332A" w14:textId="194A51A0" w:rsidR="007506D7" w:rsidRPr="004950BE" w:rsidRDefault="007506D7" w:rsidP="00B10AAB">
      <w:pPr>
        <w:pStyle w:val="ListParagraph"/>
        <w:pageBreakBefore/>
        <w:numPr>
          <w:ilvl w:val="0"/>
          <w:numId w:val="41"/>
        </w:numPr>
        <w:tabs>
          <w:tab w:val="clear" w:pos="454"/>
          <w:tab w:val="left" w:pos="540"/>
        </w:tabs>
        <w:spacing w:line="240" w:lineRule="auto"/>
        <w:ind w:left="1267" w:hanging="1267"/>
        <w:jc w:val="both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 w:rsidRPr="004950BE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lastRenderedPageBreak/>
        <w:t xml:space="preserve">บริษัท </w:t>
      </w:r>
      <w:r w:rsidRPr="004950BE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ฐานเศรษฐกิจ มัลติมีเดีย จำกัด</w:t>
      </w:r>
    </w:p>
    <w:p w14:paraId="4388AAD5" w14:textId="4BBA3069" w:rsidR="00B035EB" w:rsidRPr="004950BE" w:rsidRDefault="00B035EB" w:rsidP="004D01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ECEEA05" w14:textId="6BF7673A" w:rsidR="00591C57" w:rsidRPr="004950BE" w:rsidRDefault="004D01DB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45FED" w:rsidRPr="004950BE">
        <w:rPr>
          <w:rFonts w:ascii="Angsana New" w:hAnsi="Angsana New"/>
          <w:sz w:val="30"/>
          <w:szCs w:val="30"/>
        </w:rPr>
        <w:t xml:space="preserve">30 </w:t>
      </w:r>
      <w:r w:rsidR="00345FED"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45FED" w:rsidRPr="004950BE">
        <w:rPr>
          <w:rFonts w:ascii="Angsana New" w:hAnsi="Angsana New"/>
          <w:sz w:val="30"/>
          <w:szCs w:val="30"/>
        </w:rPr>
        <w:t>2565</w:t>
      </w:r>
      <w:r w:rsidRPr="004950BE">
        <w:rPr>
          <w:rFonts w:ascii="Angsana New" w:hAnsi="Angsana New"/>
          <w:sz w:val="30"/>
          <w:szCs w:val="30"/>
          <w:cs/>
        </w:rPr>
        <w:t xml:space="preserve"> กลุ่มบริษัทได้มาซึ่งอำนาจควบคุมในบริษัท</w:t>
      </w:r>
      <w:r w:rsidR="00345FED" w:rsidRPr="004950BE">
        <w:rPr>
          <w:rFonts w:ascii="Angsana New" w:hAnsi="Angsana New"/>
          <w:sz w:val="30"/>
          <w:szCs w:val="30"/>
        </w:rPr>
        <w:t xml:space="preserve"> </w:t>
      </w:r>
      <w:r w:rsidR="00345FED" w:rsidRPr="004950BE">
        <w:rPr>
          <w:rFonts w:ascii="Angsana New" w:hAnsi="Angsana New" w:hint="cs"/>
          <w:sz w:val="30"/>
          <w:szCs w:val="30"/>
          <w:cs/>
        </w:rPr>
        <w:t>ฐานเศรษฐกิจ มัลติมีเดีย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จำกัด ซึ่งเป็น</w:t>
      </w:r>
      <w:r w:rsidR="00345FED" w:rsidRPr="004950BE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950BE">
        <w:rPr>
          <w:rFonts w:ascii="Angsana New" w:hAnsi="Angsana New"/>
          <w:spacing w:val="-6"/>
          <w:sz w:val="30"/>
          <w:szCs w:val="30"/>
          <w:cs/>
        </w:rPr>
        <w:t>ผู้</w:t>
      </w:r>
      <w:r w:rsidR="00345FED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จำหน่ายหนังสือพิมพ์ และให้บริการโฆษณาในหนังสือพิมพ์และสื่อออนไลน์ </w:t>
      </w:r>
      <w:r w:rsidRPr="004950BE">
        <w:rPr>
          <w:rFonts w:ascii="Angsana New" w:hAnsi="Angsana New"/>
          <w:spacing w:val="-6"/>
          <w:sz w:val="30"/>
          <w:szCs w:val="30"/>
          <w:cs/>
        </w:rPr>
        <w:t>โดยการซื้อหุ้นทุนและสิทธิออกเสียง</w:t>
      </w:r>
      <w:r w:rsidR="0082672F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  </w:t>
      </w:r>
      <w:r w:rsidRPr="004950BE">
        <w:rPr>
          <w:rFonts w:ascii="Angsana New" w:hAnsi="Angsana New"/>
          <w:sz w:val="30"/>
          <w:szCs w:val="30"/>
          <w:cs/>
        </w:rPr>
        <w:t>ในบริษัทร้อยละ</w:t>
      </w:r>
      <w:r w:rsidR="00345FED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345FED" w:rsidRPr="004950BE">
        <w:rPr>
          <w:rFonts w:ascii="Angsana New" w:hAnsi="Angsana New"/>
          <w:sz w:val="30"/>
          <w:szCs w:val="30"/>
        </w:rPr>
        <w:t xml:space="preserve">99.99 </w:t>
      </w:r>
      <w:r w:rsidR="00B10AAB" w:rsidRPr="004950BE">
        <w:rPr>
          <w:rFonts w:ascii="Angsana New" w:hAnsi="Angsana New" w:hint="cs"/>
          <w:sz w:val="30"/>
          <w:szCs w:val="30"/>
          <w:cs/>
        </w:rPr>
        <w:t>จากบริษัท นิวส์</w:t>
      </w:r>
      <w:r w:rsidR="005E0E22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B10AAB" w:rsidRPr="004950BE">
        <w:rPr>
          <w:rFonts w:ascii="Angsana New" w:hAnsi="Angsana New" w:hint="cs"/>
          <w:sz w:val="30"/>
          <w:szCs w:val="30"/>
          <w:cs/>
        </w:rPr>
        <w:t xml:space="preserve">เน็ตเวิร์ค คอร์ปอเรชั่น จำกัด (มหาชน) ซึ่งเป็นกิจการที่เกี่ยวข้องกัน </w:t>
      </w:r>
      <w:r w:rsidRPr="004950BE">
        <w:rPr>
          <w:rFonts w:ascii="Angsana New" w:hAnsi="Angsana New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="0082672F" w:rsidRPr="004950BE">
        <w:rPr>
          <w:rFonts w:ascii="Angsana New" w:hAnsi="Angsana New"/>
          <w:sz w:val="30"/>
          <w:szCs w:val="30"/>
        </w:rPr>
        <w:t>10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ล้านบาท </w:t>
      </w:r>
      <w:r w:rsidR="00C07364" w:rsidRPr="004950BE">
        <w:rPr>
          <w:rFonts w:ascii="Angsana New" w:hAnsi="Angsana New" w:hint="cs"/>
          <w:sz w:val="30"/>
          <w:szCs w:val="30"/>
          <w:cs/>
        </w:rPr>
        <w:t>และเจ้าหนี้ที่ต้องจ่าย</w:t>
      </w:r>
      <w:r w:rsidRPr="004950BE">
        <w:rPr>
          <w:rFonts w:ascii="Angsana New" w:hAnsi="Angsana New"/>
          <w:sz w:val="30"/>
          <w:szCs w:val="30"/>
          <w:cs/>
        </w:rPr>
        <w:t xml:space="preserve">จำนวน </w:t>
      </w:r>
      <w:r w:rsidR="00C07364" w:rsidRPr="004950BE">
        <w:rPr>
          <w:rFonts w:ascii="Angsana New" w:hAnsi="Angsana New"/>
          <w:sz w:val="30"/>
          <w:szCs w:val="30"/>
        </w:rPr>
        <w:t xml:space="preserve">230 </w:t>
      </w:r>
      <w:r w:rsidR="00C07364"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sz w:val="30"/>
          <w:szCs w:val="30"/>
          <w:cs/>
        </w:rPr>
        <w:t xml:space="preserve">รวมทั้งสิ้น </w:t>
      </w:r>
      <w:r w:rsidR="00C07364" w:rsidRPr="004950BE">
        <w:rPr>
          <w:rFonts w:ascii="Angsana New" w:hAnsi="Angsana New"/>
          <w:sz w:val="30"/>
          <w:szCs w:val="30"/>
        </w:rPr>
        <w:t>240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ล้านบาท </w:t>
      </w:r>
      <w:r w:rsidR="00A42BD9" w:rsidRPr="004950BE">
        <w:rPr>
          <w:rFonts w:ascii="Angsana New" w:hAnsi="Angsana New" w:hint="cs"/>
          <w:sz w:val="30"/>
          <w:szCs w:val="30"/>
          <w:cs/>
        </w:rPr>
        <w:t xml:space="preserve">หักเงินเรียกเก็บประมาณหนี้สินไม่หมุนเวียนสำหรับผลประโยชน์พนักงานจำนวน </w:t>
      </w:r>
      <w:r w:rsidR="00A42BD9" w:rsidRPr="004950BE">
        <w:rPr>
          <w:rFonts w:ascii="Angsana New" w:hAnsi="Angsana New"/>
          <w:sz w:val="30"/>
          <w:szCs w:val="30"/>
        </w:rPr>
        <w:t xml:space="preserve">3.19 </w:t>
      </w:r>
      <w:r w:rsidR="00A42BD9" w:rsidRPr="004950BE">
        <w:rPr>
          <w:rFonts w:ascii="Angsana New" w:hAnsi="Angsana New" w:hint="cs"/>
          <w:sz w:val="30"/>
          <w:szCs w:val="30"/>
          <w:cs/>
        </w:rPr>
        <w:t xml:space="preserve">ล้านบาท สุทธิจำนวน </w:t>
      </w:r>
      <w:r w:rsidR="00A42BD9" w:rsidRPr="004950BE">
        <w:rPr>
          <w:rFonts w:ascii="Angsana New" w:hAnsi="Angsana New"/>
          <w:sz w:val="30"/>
          <w:szCs w:val="30"/>
        </w:rPr>
        <w:t xml:space="preserve">236.81 </w:t>
      </w:r>
      <w:r w:rsidR="00A42BD9"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sz w:val="30"/>
          <w:szCs w:val="30"/>
          <w:cs/>
        </w:rPr>
        <w:t xml:space="preserve">ทั้งนี้ กลุ่มบริษัทมีต้นทุนที่เกี่ยวข้องกับการซื้อจำนวน </w:t>
      </w:r>
      <w:r w:rsidR="00D664F9" w:rsidRPr="004950BE">
        <w:rPr>
          <w:rFonts w:ascii="Angsana New" w:hAnsi="Angsana New"/>
          <w:sz w:val="30"/>
          <w:szCs w:val="30"/>
        </w:rPr>
        <w:t>2</w:t>
      </w:r>
      <w:r w:rsidR="00C07364" w:rsidRPr="004950BE">
        <w:rPr>
          <w:rFonts w:ascii="Angsana New" w:hAnsi="Angsana New"/>
          <w:sz w:val="30"/>
          <w:szCs w:val="30"/>
        </w:rPr>
        <w:t>.</w:t>
      </w:r>
      <w:r w:rsidR="00D664F9" w:rsidRPr="004950BE">
        <w:rPr>
          <w:rFonts w:ascii="Angsana New" w:hAnsi="Angsana New"/>
          <w:sz w:val="30"/>
          <w:szCs w:val="30"/>
        </w:rPr>
        <w:t>90</w:t>
      </w:r>
      <w:r w:rsidR="00C07364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ล้านบาท</w:t>
      </w:r>
      <w:r w:rsidR="00B10AAB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ซึ่งรวมอยู่</w:t>
      </w:r>
      <w:r w:rsidR="00B10AAB" w:rsidRPr="004950BE">
        <w:rPr>
          <w:rFonts w:ascii="Angsana New" w:hAnsi="Angsana New" w:hint="cs"/>
          <w:sz w:val="30"/>
          <w:szCs w:val="30"/>
          <w:cs/>
        </w:rPr>
        <w:t>ใ</w:t>
      </w:r>
      <w:r w:rsidRPr="004950BE">
        <w:rPr>
          <w:rFonts w:ascii="Angsana New" w:hAnsi="Angsana New"/>
          <w:sz w:val="30"/>
          <w:szCs w:val="30"/>
          <w:cs/>
        </w:rPr>
        <w:t>นค่าใช้จ่ายในการบริหาร</w:t>
      </w:r>
      <w:r w:rsidR="00D664F9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D664F9" w:rsidRPr="004950BE">
        <w:rPr>
          <w:rFonts w:ascii="Angsana New" w:hAnsi="Angsana New"/>
          <w:sz w:val="30"/>
          <w:szCs w:val="30"/>
          <w:cs/>
        </w:rPr>
        <w:t xml:space="preserve">ทั้งนี้ บริษัทได้ทำสัญญาจำนำหุ้นสามัญจำนวน </w:t>
      </w:r>
      <w:r w:rsidR="00D664F9" w:rsidRPr="004950BE">
        <w:rPr>
          <w:rFonts w:ascii="Angsana New" w:hAnsi="Angsana New"/>
          <w:sz w:val="30"/>
          <w:szCs w:val="30"/>
        </w:rPr>
        <w:t>19,238,540</w:t>
      </w:r>
      <w:r w:rsidR="00D664F9" w:rsidRPr="004950BE">
        <w:rPr>
          <w:rFonts w:ascii="Angsana New" w:hAnsi="Angsana New"/>
          <w:sz w:val="30"/>
          <w:szCs w:val="30"/>
          <w:cs/>
        </w:rPr>
        <w:t xml:space="preserve"> หุ้น ของบริษัท ฐานเศรษฐกิจ มัลติมีเดีย จำกัด กับบริษัท นิวส์ เน็ตเวิร์ค คอร์ปอเรชั่น จำกัด (มหาชน) เพื่อเป็นประกันการชำระสิ่งตอบแทนจากการซื้อธุรกิจค้างชำระดังกล่าว</w:t>
      </w:r>
    </w:p>
    <w:p w14:paraId="35A60BA4" w14:textId="2EF19A10" w:rsidR="004D01DB" w:rsidRPr="004950BE" w:rsidRDefault="004D01DB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5B02119" w14:textId="7A939B1D" w:rsidR="000D7DC4" w:rsidRPr="004950BE" w:rsidRDefault="000D7DC4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การมีอำนาจควบคุมใน</w:t>
      </w:r>
      <w:r w:rsidRPr="004950BE">
        <w:rPr>
          <w:rFonts w:ascii="Angsana New" w:hAnsi="Angsana New" w:hint="cs"/>
          <w:sz w:val="30"/>
          <w:szCs w:val="30"/>
          <w:cs/>
        </w:rPr>
        <w:t>บริษัท</w:t>
      </w:r>
      <w:r w:rsidRPr="004950BE">
        <w:rPr>
          <w:rFonts w:ascii="Angsana New" w:hAnsi="Angsana New"/>
          <w:sz w:val="30"/>
          <w:szCs w:val="30"/>
          <w:cs/>
        </w:rPr>
        <w:t xml:space="preserve"> ฐานเศรษฐกิจ มัลติมีเดีย จำกัด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จะทำให้กลุ่มบริษัท</w:t>
      </w:r>
      <w:r w:rsidR="0037241E" w:rsidRPr="004950BE">
        <w:rPr>
          <w:rFonts w:ascii="Angsana New" w:hAnsi="Angsana New" w:hint="cs"/>
          <w:sz w:val="30"/>
          <w:szCs w:val="30"/>
          <w:cs/>
        </w:rPr>
        <w:t>สามารถขยายธุรกิจหลักและธุรกิจที่เกี่ยวเนื่อง ตลอดจนสามารถบริหารต้นทุนและค่าใช้จ่าย</w:t>
      </w:r>
      <w:r w:rsidR="00676D5D" w:rsidRPr="004950BE">
        <w:rPr>
          <w:rFonts w:ascii="Angsana New" w:hAnsi="Angsana New" w:hint="cs"/>
          <w:sz w:val="30"/>
          <w:szCs w:val="30"/>
          <w:cs/>
        </w:rPr>
        <w:t>ให้</w:t>
      </w:r>
      <w:r w:rsidR="0037241E" w:rsidRPr="004950BE">
        <w:rPr>
          <w:rFonts w:ascii="Angsana New" w:hAnsi="Angsana New" w:hint="cs"/>
          <w:sz w:val="30"/>
          <w:szCs w:val="30"/>
          <w:cs/>
        </w:rPr>
        <w:t>มีประสิทธิภาพมากขึ้น</w:t>
      </w:r>
    </w:p>
    <w:p w14:paraId="7DA36A28" w14:textId="57861C36" w:rsidR="000D7DC4" w:rsidRPr="004950BE" w:rsidRDefault="000D7DC4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EF53129" w14:textId="0EC1505D" w:rsidR="000D7DC4" w:rsidRPr="004950BE" w:rsidRDefault="000D7DC4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950BE">
        <w:rPr>
          <w:rFonts w:ascii="Angsana New" w:hAnsi="Angsana New"/>
          <w:sz w:val="30"/>
          <w:szCs w:val="30"/>
        </w:rPr>
        <w:t>1</w:t>
      </w:r>
      <w:r w:rsidRPr="004950BE">
        <w:rPr>
          <w:rFonts w:ascii="Angsana New" w:hAnsi="Angsana New"/>
          <w:sz w:val="30"/>
          <w:szCs w:val="30"/>
          <w:cs/>
        </w:rPr>
        <w:t xml:space="preserve"> มกราคม </w:t>
      </w:r>
      <w:r w:rsidRPr="004950BE">
        <w:rPr>
          <w:rFonts w:ascii="Angsana New" w:hAnsi="Angsana New"/>
          <w:sz w:val="30"/>
          <w:szCs w:val="30"/>
        </w:rPr>
        <w:t>2565</w:t>
      </w:r>
      <w:r w:rsidRPr="004950BE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4950BE">
        <w:rPr>
          <w:rFonts w:ascii="Angsana New" w:hAnsi="Angsana New"/>
          <w:sz w:val="30"/>
          <w:szCs w:val="30"/>
        </w:rPr>
        <w:t>12</w:t>
      </w:r>
      <w:r w:rsidR="005E0E22" w:rsidRPr="004950BE">
        <w:rPr>
          <w:rFonts w:ascii="Angsana New" w:hAnsi="Angsana New"/>
          <w:sz w:val="30"/>
          <w:szCs w:val="30"/>
        </w:rPr>
        <w:t>3</w:t>
      </w:r>
      <w:r w:rsidRPr="004950BE">
        <w:rPr>
          <w:rFonts w:ascii="Angsana New" w:hAnsi="Angsana New"/>
          <w:sz w:val="30"/>
          <w:szCs w:val="30"/>
        </w:rPr>
        <w:t>.</w:t>
      </w:r>
      <w:r w:rsidR="005E0E22" w:rsidRPr="004950BE">
        <w:rPr>
          <w:rFonts w:ascii="Angsana New" w:hAnsi="Angsana New"/>
          <w:sz w:val="30"/>
          <w:szCs w:val="30"/>
        </w:rPr>
        <w:t>83</w:t>
      </w:r>
      <w:r w:rsidRPr="004950BE">
        <w:rPr>
          <w:rFonts w:ascii="Angsana New" w:hAnsi="Angsana New"/>
          <w:sz w:val="30"/>
          <w:szCs w:val="30"/>
          <w:cs/>
        </w:rPr>
        <w:t>ล้านบาท และกำไรรวมสำหรับปี</w:t>
      </w:r>
      <w:r w:rsidR="00E12DBF" w:rsidRPr="004950BE">
        <w:rPr>
          <w:rFonts w:ascii="Angsana New" w:hAnsi="Angsana New" w:hint="cs"/>
          <w:sz w:val="30"/>
          <w:szCs w:val="30"/>
          <w:cs/>
        </w:rPr>
        <w:t>ลดลง</w:t>
      </w:r>
      <w:r w:rsidRPr="004950BE">
        <w:rPr>
          <w:rFonts w:ascii="Angsana New" w:hAnsi="Angsana New"/>
          <w:sz w:val="30"/>
          <w:szCs w:val="30"/>
          <w:cs/>
        </w:rPr>
        <w:t xml:space="preserve">จำนวน </w:t>
      </w:r>
      <w:r w:rsidR="00E12DBF" w:rsidRPr="004950BE">
        <w:rPr>
          <w:rFonts w:ascii="Angsana New" w:hAnsi="Angsana New"/>
          <w:sz w:val="30"/>
          <w:szCs w:val="30"/>
        </w:rPr>
        <w:t>3.</w:t>
      </w:r>
      <w:r w:rsidR="005E0E22" w:rsidRPr="004950BE">
        <w:rPr>
          <w:rFonts w:ascii="Angsana New" w:hAnsi="Angsana New"/>
          <w:sz w:val="30"/>
          <w:szCs w:val="30"/>
        </w:rPr>
        <w:t>59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ล้านบาท</w:t>
      </w:r>
    </w:p>
    <w:p w14:paraId="20AD1C91" w14:textId="77777777" w:rsidR="000D7DC4" w:rsidRPr="004950BE" w:rsidRDefault="000D7DC4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62" w:type="dxa"/>
        <w:tblInd w:w="450" w:type="dxa"/>
        <w:tblLook w:val="04A0" w:firstRow="1" w:lastRow="0" w:firstColumn="1" w:lastColumn="0" w:noHBand="0" w:noVBand="1"/>
      </w:tblPr>
      <w:tblGrid>
        <w:gridCol w:w="5238"/>
        <w:gridCol w:w="900"/>
        <w:gridCol w:w="1358"/>
        <w:gridCol w:w="1566"/>
      </w:tblGrid>
      <w:tr w:rsidR="00127C27" w:rsidRPr="004950BE" w14:paraId="4E1BCE34" w14:textId="77777777" w:rsidTr="0045306D">
        <w:trPr>
          <w:trHeight w:hRule="exact" w:val="374"/>
          <w:tblHeader/>
        </w:trPr>
        <w:tc>
          <w:tcPr>
            <w:tcW w:w="5238" w:type="dxa"/>
          </w:tcPr>
          <w:p w14:paraId="4B5BE8C9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28302594"/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00" w:type="dxa"/>
          </w:tcPr>
          <w:p w14:paraId="1FFE51F2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A9A6C1B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113234AF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7C27" w:rsidRPr="004950BE" w14:paraId="3F4A1B98" w14:textId="77777777" w:rsidTr="0045306D">
        <w:trPr>
          <w:trHeight w:hRule="exact" w:val="374"/>
          <w:tblHeader/>
        </w:trPr>
        <w:tc>
          <w:tcPr>
            <w:tcW w:w="5238" w:type="dxa"/>
          </w:tcPr>
          <w:p w14:paraId="1BC27650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41913D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046D9127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7A663D49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127C27" w:rsidRPr="004950BE" w14:paraId="669429EF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19117CA6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EE7AB65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28A71949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D81C5F6" w14:textId="2B2697E4" w:rsidR="00127C27" w:rsidRPr="004950BE" w:rsidRDefault="002C01F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</w:tr>
      <w:tr w:rsidR="00127C27" w:rsidRPr="004950BE" w14:paraId="014E23F3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5D199F2C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3AFC43A9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7ABC7AB7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BBCB3E5" w14:textId="19EAF14F" w:rsidR="00127C27" w:rsidRPr="004950BE" w:rsidRDefault="002C01F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38,730</w:t>
            </w:r>
          </w:p>
        </w:tc>
      </w:tr>
      <w:tr w:rsidR="00F04F24" w:rsidRPr="004950BE" w14:paraId="33B86A5F" w14:textId="77777777" w:rsidTr="0045306D">
        <w:trPr>
          <w:trHeight w:hRule="exact" w:val="374"/>
        </w:trPr>
        <w:tc>
          <w:tcPr>
            <w:tcW w:w="5238" w:type="dxa"/>
          </w:tcPr>
          <w:p w14:paraId="5D633564" w14:textId="44D59BCC" w:rsidR="00F04F24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420435D0" w14:textId="77777777" w:rsidR="00F04F24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36914966" w14:textId="77777777" w:rsidR="00F04F24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7EB9A9EA" w14:textId="6F43EEAF" w:rsidR="00F04F24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10,997</w:t>
            </w:r>
          </w:p>
        </w:tc>
      </w:tr>
      <w:tr w:rsidR="00127C27" w:rsidRPr="004950BE" w14:paraId="47C387AB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58B8175F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29658D74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37F05656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A2CE7C1" w14:textId="532BF2E7" w:rsidR="00127C27" w:rsidRPr="004950BE" w:rsidRDefault="002C01F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</w:tr>
      <w:tr w:rsidR="00127C27" w:rsidRPr="004950BE" w14:paraId="6937F572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33387992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900" w:type="dxa"/>
          </w:tcPr>
          <w:p w14:paraId="189CB6B3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F19B0A4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279A6596" w14:textId="5C881E18" w:rsidR="00127C27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3,252</w:t>
            </w:r>
          </w:p>
        </w:tc>
      </w:tr>
      <w:tr w:rsidR="00127C27" w:rsidRPr="004950BE" w14:paraId="2A39E888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22CFFAF8" w14:textId="54816BB7" w:rsidR="00127C27" w:rsidRPr="004950BE" w:rsidRDefault="003A5EB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900" w:type="dxa"/>
          </w:tcPr>
          <w:p w14:paraId="1FDBCCCB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E4C5346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12381DD" w14:textId="6CF77002" w:rsidR="00127C27" w:rsidRPr="004950BE" w:rsidRDefault="00F04F24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94,718</w:t>
            </w:r>
          </w:p>
        </w:tc>
      </w:tr>
      <w:tr w:rsidR="00127C27" w:rsidRPr="004950BE" w14:paraId="289F7466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0A9A7CC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63B2A4A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576489B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7051265" w14:textId="00C8BB08" w:rsidR="00127C27" w:rsidRPr="004950BE" w:rsidRDefault="002C01F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5,103</w:t>
            </w:r>
          </w:p>
        </w:tc>
      </w:tr>
      <w:tr w:rsidR="00127C27" w:rsidRPr="004950BE" w14:paraId="279C218E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08414061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4A4F7C1D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66594B2F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0AA64470" w14:textId="776432FE" w:rsidR="00127C27" w:rsidRPr="004950BE" w:rsidRDefault="00F04F24" w:rsidP="002C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="002C01FB" w:rsidRPr="004950BE">
              <w:rPr>
                <w:rFonts w:ascii="Angsana New" w:hAnsi="Angsana New"/>
                <w:sz w:val="30"/>
                <w:szCs w:val="30"/>
              </w:rPr>
              <w:t>9,655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7C27" w:rsidRPr="004950BE" w14:paraId="7CFA7898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2BC00626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00B8B72D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957E4E1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BF47A09" w14:textId="5F789D62" w:rsidR="00127C27" w:rsidRPr="004950BE" w:rsidRDefault="00F04F24" w:rsidP="002C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(12,</w:t>
            </w:r>
            <w:r w:rsidR="002C01FB" w:rsidRPr="004950BE">
              <w:rPr>
                <w:rFonts w:ascii="Angsana New" w:hAnsi="Angsana New"/>
                <w:sz w:val="30"/>
                <w:szCs w:val="30"/>
              </w:rPr>
              <w:t>226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7C27" w:rsidRPr="004950BE" w14:paraId="68A86AC0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2FF14A71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6C1A831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</w:tcPr>
          <w:p w14:paraId="5E5E4327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14329D3" w14:textId="08B3CF28" w:rsidR="00127C27" w:rsidRPr="004950BE" w:rsidRDefault="00F04F24" w:rsidP="002C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="00955700" w:rsidRPr="004950BE">
              <w:rPr>
                <w:rFonts w:ascii="Angsana New" w:hAnsi="Angsana New"/>
                <w:sz w:val="30"/>
                <w:szCs w:val="30"/>
              </w:rPr>
              <w:t>3,5</w:t>
            </w:r>
            <w:r w:rsidR="00A42BD9" w:rsidRPr="004950BE">
              <w:rPr>
                <w:rFonts w:ascii="Angsana New" w:hAnsi="Angsana New"/>
                <w:sz w:val="30"/>
                <w:szCs w:val="30"/>
              </w:rPr>
              <w:t>81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7C27" w:rsidRPr="004950BE" w14:paraId="7E3B4D17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2014458F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44BD3173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291EF2F4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B3CE1" w14:textId="1B7DDAB3" w:rsidR="00127C27" w:rsidRPr="004950BE" w:rsidRDefault="00F04F24" w:rsidP="002C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="002C01FB" w:rsidRPr="004950BE">
              <w:rPr>
                <w:rFonts w:ascii="Angsana New" w:hAnsi="Angsana New"/>
                <w:sz w:val="30"/>
                <w:szCs w:val="30"/>
              </w:rPr>
              <w:t>13,097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7C27" w:rsidRPr="004950BE" w14:paraId="50596802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440964E4" w14:textId="6D3633F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B5F38"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สุทธิที่ระบุได้</w:t>
            </w:r>
            <w:r w:rsidR="007B5F38"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900" w:type="dxa"/>
          </w:tcPr>
          <w:p w14:paraId="37704A48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69DE829F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5FF22" w14:textId="7B128484" w:rsidR="00127C27" w:rsidRPr="004950BE" w:rsidRDefault="002C01FB" w:rsidP="00B906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125,</w:t>
            </w:r>
            <w:r w:rsidR="00A42BD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</w:tr>
      <w:tr w:rsidR="00F31ADD" w:rsidRPr="004950BE" w14:paraId="03520363" w14:textId="77777777" w:rsidTr="00F31ADD">
        <w:trPr>
          <w:trHeight w:hRule="exact" w:val="374"/>
        </w:trPr>
        <w:tc>
          <w:tcPr>
            <w:tcW w:w="5238" w:type="dxa"/>
            <w:vMerge w:val="restart"/>
            <w:hideMark/>
          </w:tcPr>
          <w:p w14:paraId="725ECCF7" w14:textId="2354D085" w:rsidR="00F31ADD" w:rsidRPr="004950BE" w:rsidRDefault="00F31ADD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ประมาณการค่าความนิยม</w:t>
            </w:r>
            <w:r w:rsidR="00346EC1"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(ประมาณการส่วนเกินระหว่างราคา</w:t>
            </w:r>
            <w:r w:rsidR="00F12827" w:rsidRPr="004950B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จ่ายซื้อและมูลค่าสินทรัพย์สุทธิ)</w:t>
            </w:r>
          </w:p>
        </w:tc>
        <w:tc>
          <w:tcPr>
            <w:tcW w:w="900" w:type="dxa"/>
          </w:tcPr>
          <w:p w14:paraId="39EA18AA" w14:textId="77777777" w:rsidR="00F31ADD" w:rsidRPr="004950BE" w:rsidRDefault="00F31ADD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64C11230" w14:textId="77777777" w:rsidR="00F31ADD" w:rsidRPr="004950BE" w:rsidRDefault="00F31ADD" w:rsidP="00127C27">
            <w:pPr>
              <w:pStyle w:val="BodyText"/>
              <w:tabs>
                <w:tab w:val="decimal" w:pos="0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6" w:type="dxa"/>
            <w:vMerge w:val="restart"/>
            <w:vAlign w:val="bottom"/>
          </w:tcPr>
          <w:p w14:paraId="5DE3B2DF" w14:textId="09095E90" w:rsidR="00F31ADD" w:rsidRPr="004950BE" w:rsidRDefault="00F31ADD" w:rsidP="00F31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111,746</w:t>
            </w:r>
          </w:p>
        </w:tc>
      </w:tr>
      <w:tr w:rsidR="00F31ADD" w:rsidRPr="004950BE" w14:paraId="77ADD72C" w14:textId="77777777" w:rsidTr="00F31ADD">
        <w:trPr>
          <w:trHeight w:hRule="exact" w:val="374"/>
        </w:trPr>
        <w:tc>
          <w:tcPr>
            <w:tcW w:w="5238" w:type="dxa"/>
            <w:vMerge/>
          </w:tcPr>
          <w:p w14:paraId="23B0AB37" w14:textId="77777777" w:rsidR="00F31ADD" w:rsidRPr="004950BE" w:rsidRDefault="00F31ADD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A52895" w14:textId="77777777" w:rsidR="00F31ADD" w:rsidRPr="004950BE" w:rsidRDefault="00F31ADD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1A12C089" w14:textId="77777777" w:rsidR="00F31ADD" w:rsidRPr="004950BE" w:rsidRDefault="00F31ADD" w:rsidP="00127C27">
            <w:pPr>
              <w:pStyle w:val="BodyText"/>
              <w:tabs>
                <w:tab w:val="decimal" w:pos="0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5C710A87" w14:textId="77777777" w:rsidR="00F31ADD" w:rsidRPr="004950BE" w:rsidRDefault="00F31ADD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C27" w:rsidRPr="004950BE" w14:paraId="09B1A57F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7C588F6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สิ่งตอบแทนที่โอนให้</w:t>
            </w:r>
          </w:p>
        </w:tc>
        <w:tc>
          <w:tcPr>
            <w:tcW w:w="900" w:type="dxa"/>
          </w:tcPr>
          <w:p w14:paraId="6C835E14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06BD246C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12B0027" w14:textId="2DBC52B9" w:rsidR="00127C27" w:rsidRPr="004950BE" w:rsidRDefault="00081105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240,000</w:t>
            </w:r>
          </w:p>
        </w:tc>
      </w:tr>
      <w:tr w:rsidR="00B3097B" w:rsidRPr="004950BE" w14:paraId="4F2BB6E7" w14:textId="77777777" w:rsidTr="0045306D">
        <w:trPr>
          <w:trHeight w:hRule="exact" w:val="374"/>
        </w:trPr>
        <w:tc>
          <w:tcPr>
            <w:tcW w:w="7496" w:type="dxa"/>
            <w:gridSpan w:val="3"/>
          </w:tcPr>
          <w:p w14:paraId="79441B7D" w14:textId="057FAD55" w:rsidR="00B3097B" w:rsidRPr="004950BE" w:rsidRDefault="00B3097B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เงินเรียกเก็บประมาณการหนี้สินไม่หมุนเวียนสำหรับผลประโยชน์พนักงาน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44DF8CDC" w14:textId="64158816" w:rsidR="00B3097B" w:rsidRPr="004950BE" w:rsidRDefault="00B3097B" w:rsidP="00C85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="00D63BD5" w:rsidRPr="004950BE">
              <w:rPr>
                <w:rFonts w:ascii="Angsana New" w:hAnsi="Angsana New"/>
                <w:sz w:val="30"/>
                <w:szCs w:val="30"/>
              </w:rPr>
              <w:t>3,186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69BC" w:rsidRPr="004950BE" w14:paraId="62D96D9F" w14:textId="77777777" w:rsidTr="0045306D">
        <w:trPr>
          <w:trHeight w:hRule="exact" w:val="374"/>
        </w:trPr>
        <w:tc>
          <w:tcPr>
            <w:tcW w:w="5238" w:type="dxa"/>
          </w:tcPr>
          <w:p w14:paraId="327D3B95" w14:textId="1A436821" w:rsidR="00D569BC" w:rsidRPr="004950BE" w:rsidRDefault="00D569BC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สิ่งตอบแทน</w:t>
            </w: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ที่โอนให้</w:t>
            </w:r>
            <w:r w:rsidRPr="004950BE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9639195" w14:textId="77777777" w:rsidR="00D569BC" w:rsidRPr="004950BE" w:rsidRDefault="00D569BC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4BD4BB6C" w14:textId="77777777" w:rsidR="00D569BC" w:rsidRPr="004950BE" w:rsidRDefault="00D569BC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70436" w14:textId="174FB9EA" w:rsidR="00D569BC" w:rsidRPr="004950BE" w:rsidRDefault="00D63BD5" w:rsidP="00C85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236,814</w:t>
            </w:r>
          </w:p>
        </w:tc>
      </w:tr>
      <w:tr w:rsidR="00127C27" w:rsidRPr="004950BE" w14:paraId="76CA6743" w14:textId="77777777" w:rsidTr="0045306D">
        <w:trPr>
          <w:trHeight w:hRule="exact" w:val="374"/>
        </w:trPr>
        <w:tc>
          <w:tcPr>
            <w:tcW w:w="5238" w:type="dxa"/>
          </w:tcPr>
          <w:p w14:paraId="7F26BDF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C53B6B5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8" w:type="dxa"/>
          </w:tcPr>
          <w:p w14:paraId="0294F3EE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275EB174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127C27" w:rsidRPr="004950BE" w14:paraId="1B7C13F7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4DE8680E" w14:textId="24568866" w:rsidR="00127C27" w:rsidRPr="004950BE" w:rsidRDefault="00127C27" w:rsidP="00127C2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</w:t>
            </w:r>
            <w:r w:rsidR="00C765C1" w:rsidRPr="004950BE">
              <w:rPr>
                <w:rFonts w:ascii="Angsana New" w:hAnsi="Angsana New" w:hint="cs"/>
                <w:sz w:val="30"/>
                <w:szCs w:val="30"/>
                <w:cs/>
              </w:rPr>
              <w:t>่ได้มาจากการซื้อบริษัทย่อย</w:t>
            </w:r>
          </w:p>
        </w:tc>
        <w:tc>
          <w:tcPr>
            <w:tcW w:w="900" w:type="dxa"/>
          </w:tcPr>
          <w:p w14:paraId="67ECBE85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0055E191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hideMark/>
          </w:tcPr>
          <w:p w14:paraId="79BB24B4" w14:textId="33FF1D1D" w:rsidR="00127C27" w:rsidRPr="004950BE" w:rsidRDefault="001157EB" w:rsidP="00B3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9,682</w:t>
            </w:r>
          </w:p>
        </w:tc>
      </w:tr>
      <w:tr w:rsidR="00127C27" w:rsidRPr="004950BE" w14:paraId="448860FD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0216B54A" w14:textId="77777777" w:rsidR="00127C27" w:rsidRPr="004950BE" w:rsidRDefault="00127C27" w:rsidP="00127C27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900" w:type="dxa"/>
          </w:tcPr>
          <w:p w14:paraId="3C358118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6BA64BD0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75017" w14:textId="3990DCC0" w:rsidR="00127C27" w:rsidRPr="004950BE" w:rsidRDefault="00127C27" w:rsidP="00B3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(</w:t>
            </w:r>
            <w:r w:rsidR="00FB7EBB"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4950BE">
              <w:rPr>
                <w:rFonts w:ascii="Angsana New" w:hAnsi="Angsana New" w:hint="cs"/>
                <w:sz w:val="30"/>
                <w:szCs w:val="30"/>
              </w:rPr>
              <w:t>,000)</w:t>
            </w:r>
          </w:p>
        </w:tc>
      </w:tr>
      <w:tr w:rsidR="00127C27" w:rsidRPr="004950BE" w14:paraId="68DAC14E" w14:textId="77777777" w:rsidTr="0045306D">
        <w:trPr>
          <w:trHeight w:hRule="exact" w:val="374"/>
        </w:trPr>
        <w:tc>
          <w:tcPr>
            <w:tcW w:w="5238" w:type="dxa"/>
            <w:hideMark/>
          </w:tcPr>
          <w:p w14:paraId="3EFDB38F" w14:textId="7CF296D4" w:rsidR="00127C27" w:rsidRPr="004950BE" w:rsidRDefault="00127C27" w:rsidP="00127C2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900" w:type="dxa"/>
          </w:tcPr>
          <w:p w14:paraId="25DE5323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</w:tcPr>
          <w:p w14:paraId="5D28258D" w14:textId="77777777" w:rsidR="00127C27" w:rsidRPr="004950BE" w:rsidRDefault="00127C27" w:rsidP="00127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358922" w14:textId="5EB29F19" w:rsidR="00127C27" w:rsidRPr="004950BE" w:rsidRDefault="001157EB" w:rsidP="00B3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7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(318)</w:t>
            </w:r>
          </w:p>
        </w:tc>
      </w:tr>
    </w:tbl>
    <w:p w14:paraId="6E2D7908" w14:textId="61890A49" w:rsidR="00666C9C" w:rsidRPr="004950BE" w:rsidRDefault="00666C9C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B601F7B" w14:textId="19AF4924" w:rsidR="008F76EA" w:rsidRPr="004950BE" w:rsidRDefault="0045306D" w:rsidP="00B309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cs/>
          <w:lang w:val="x-none" w:eastAsia="x-none"/>
        </w:rPr>
      </w:pPr>
      <w:r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ณ วันที่ </w:t>
      </w:r>
      <w:r w:rsidRPr="004950BE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31 </w:t>
      </w:r>
      <w:r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ธันวาคม </w:t>
      </w:r>
      <w:r w:rsidRPr="004950BE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2565 </w:t>
      </w:r>
      <w:r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บริษัทบันทึกสิ่งตอบแทนจากการซื้อธุรกิจค้างชำระดังกล่าว</w:t>
      </w:r>
      <w:r w:rsidR="004C1332"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ไว้</w:t>
      </w:r>
      <w:r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ภายใต้ “เจ้าหนี้ค่าซื้อธุรกิจ” ในงบแสดงฐานะการเงินรวมและงบแสดงฐานะการเงินเฉพาะกิจการจำนวน </w:t>
      </w:r>
      <w:r w:rsidRPr="004950BE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226.81 </w:t>
      </w:r>
      <w:r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ล้านบาท </w:t>
      </w:r>
      <w:r w:rsidR="008F76EA" w:rsidRPr="004950BE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ต่อมา</w:t>
      </w:r>
      <w:r w:rsidR="00B3097B" w:rsidRPr="004950BE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เมื่อ</w:t>
      </w:r>
      <w:r w:rsidRPr="004950BE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br/>
      </w:r>
      <w:r w:rsidR="00B3097B" w:rsidRPr="004950BE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 xml:space="preserve">วันที่ </w:t>
      </w:r>
      <w:r w:rsidR="00B3097B" w:rsidRPr="004950BE">
        <w:rPr>
          <w:rFonts w:ascii="Angsana New" w:hAnsi="Angsana New"/>
          <w:spacing w:val="-6"/>
          <w:sz w:val="30"/>
          <w:szCs w:val="30"/>
          <w:lang w:val="x-none" w:eastAsia="x-none"/>
        </w:rPr>
        <w:t xml:space="preserve">27 </w:t>
      </w:r>
      <w:r w:rsidR="00B3097B" w:rsidRPr="0026557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3097B" w:rsidRPr="00265577">
        <w:rPr>
          <w:rFonts w:ascii="Angsana New" w:hAnsi="Angsana New"/>
          <w:sz w:val="30"/>
          <w:szCs w:val="30"/>
        </w:rPr>
        <w:t xml:space="preserve">2566 </w:t>
      </w:r>
      <w:r w:rsidR="008F76EA" w:rsidRPr="00265577">
        <w:rPr>
          <w:rFonts w:ascii="Angsana New" w:hAnsi="Angsana New" w:hint="cs"/>
          <w:sz w:val="30"/>
          <w:szCs w:val="30"/>
          <w:cs/>
        </w:rPr>
        <w:t>บริษัทได้จ่ายชำระค่า</w:t>
      </w:r>
      <w:r w:rsidRPr="00265577">
        <w:rPr>
          <w:rFonts w:ascii="Angsana New" w:hAnsi="Angsana New" w:hint="cs"/>
          <w:sz w:val="30"/>
          <w:szCs w:val="30"/>
          <w:cs/>
        </w:rPr>
        <w:t>ซื้อธุรกิจส่วน</w:t>
      </w:r>
      <w:r w:rsidR="008F76EA" w:rsidRPr="00265577">
        <w:rPr>
          <w:rFonts w:ascii="Angsana New" w:hAnsi="Angsana New" w:hint="cs"/>
          <w:sz w:val="30"/>
          <w:szCs w:val="30"/>
          <w:cs/>
        </w:rPr>
        <w:t>ที่เหลือ</w:t>
      </w:r>
      <w:r w:rsidR="00ED6E02" w:rsidRPr="00265577">
        <w:rPr>
          <w:rFonts w:ascii="Angsana New" w:hAnsi="Angsana New" w:hint="cs"/>
          <w:sz w:val="30"/>
          <w:szCs w:val="30"/>
          <w:cs/>
        </w:rPr>
        <w:t xml:space="preserve"> </w:t>
      </w:r>
      <w:r w:rsidR="00ED6E02" w:rsidRPr="00265577">
        <w:rPr>
          <w:rFonts w:ascii="Angsana New" w:hAnsi="Angsana New"/>
          <w:sz w:val="30"/>
          <w:szCs w:val="30"/>
          <w:cs/>
        </w:rPr>
        <w:t>และได้ไถ่ถอนหุ้นที่จำนำไว้ดังกล่าวแล้ว</w:t>
      </w:r>
    </w:p>
    <w:p w14:paraId="615C7F63" w14:textId="734A2C7D" w:rsidR="00666C9C" w:rsidRPr="004950BE" w:rsidRDefault="00666C9C" w:rsidP="00B309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AB3AE98" w14:textId="77777777" w:rsidR="00E55155" w:rsidRPr="004950BE" w:rsidRDefault="00E55155" w:rsidP="00E551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6A3DDD6D" w14:textId="77777777" w:rsidR="00E55155" w:rsidRPr="004950BE" w:rsidRDefault="00E55155" w:rsidP="00E551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99B357" w14:textId="3EE21DE1" w:rsidR="00E55155" w:rsidRPr="004950BE" w:rsidRDefault="00E55155" w:rsidP="00E551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จากการรวมธุรกิจของบริษัท</w:t>
      </w:r>
      <w:r w:rsidR="00516BF3" w:rsidRPr="004950BE">
        <w:rPr>
          <w:rFonts w:ascii="Angsana New" w:hAnsi="Angsana New" w:hint="cs"/>
          <w:sz w:val="30"/>
          <w:szCs w:val="30"/>
          <w:cs/>
        </w:rPr>
        <w:t>ที่กล่าวไปเข้ามาในกลุ่ม</w:t>
      </w:r>
      <w:r w:rsidRPr="004950BE">
        <w:rPr>
          <w:rFonts w:ascii="Angsana New" w:hAnsi="Angsana New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038FCC32" w14:textId="77777777" w:rsidR="00E55155" w:rsidRPr="004950BE" w:rsidRDefault="00E55155" w:rsidP="00B309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F3F2B7" w14:textId="2BA5FE48" w:rsidR="00B3097B" w:rsidRPr="004950BE" w:rsidRDefault="00B3097B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ณ วันที่รายงาน</w:t>
      </w:r>
      <w:r w:rsidR="0046464B" w:rsidRPr="004950BE">
        <w:rPr>
          <w:rFonts w:ascii="Angsana New" w:hAnsi="Angsana New"/>
          <w:sz w:val="30"/>
          <w:szCs w:val="30"/>
        </w:rPr>
        <w:t xml:space="preserve"> </w:t>
      </w:r>
      <w:r w:rsidR="0046464B" w:rsidRPr="004950BE">
        <w:rPr>
          <w:rFonts w:ascii="Angsana New" w:hAnsi="Angsana New"/>
          <w:sz w:val="30"/>
          <w:szCs w:val="30"/>
          <w:cs/>
        </w:rPr>
        <w:t>กลุ่มบริษัทอยู่ระหว่างการ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615F3CAC" w14:textId="1DA78979" w:rsidR="0063079D" w:rsidRPr="004950BE" w:rsidRDefault="0063079D" w:rsidP="00B474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DD08F2" w14:textId="77777777" w:rsidR="00EF0614" w:rsidRPr="004950BE" w:rsidRDefault="00EF0614" w:rsidP="00D9537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6ACDA98" w14:textId="77777777" w:rsidR="005A3957" w:rsidRPr="004950BE" w:rsidRDefault="005A3957" w:rsidP="005A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z w:val="24"/>
          <w:szCs w:val="24"/>
        </w:rPr>
      </w:pPr>
    </w:p>
    <w:p w14:paraId="104AD948" w14:textId="77777777" w:rsidR="00146352" w:rsidRPr="004950BE" w:rsidRDefault="00146352" w:rsidP="00666C9C">
      <w:pPr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950BE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26BAB93" w14:textId="20D68734" w:rsidR="00EF0614" w:rsidRPr="004950BE" w:rsidRDefault="00EF0614" w:rsidP="00C75731">
      <w:pPr>
        <w:pageBreakBefore/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lastRenderedPageBreak/>
        <w:t>ความสัมพันธ์ที่มีกับ</w:t>
      </w:r>
      <w:r w:rsidR="00CE5BA0"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บริษัทย่อย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ได้เปิดเผยในหมายเหตุข้อ</w:t>
      </w:r>
      <w:r w:rsidRPr="004950BE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="00EC28FA" w:rsidRPr="004950BE">
        <w:rPr>
          <w:rFonts w:ascii="Angsana New" w:hAnsi="Angsana New"/>
          <w:spacing w:val="-1"/>
          <w:sz w:val="30"/>
          <w:szCs w:val="30"/>
          <w:lang w:eastAsia="x-none"/>
        </w:rPr>
        <w:t>8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 xml:space="preserve"> </w:t>
      </w:r>
      <w:r w:rsidR="00146352"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สำหรับ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บุคคลหรือกิจการ</w:t>
      </w:r>
      <w:r w:rsidR="00BF5206"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อื่น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ที่เกี่ยวข้องกันที่มีรายการระหว่างกัน</w:t>
      </w:r>
      <w:r w:rsidR="00D5717B" w:rsidRPr="004950BE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ที่</w:t>
      </w:r>
      <w:r w:rsidR="00CA24B2"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มีนัยสำคัญ</w:t>
      </w:r>
      <w:r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กับกลุ่มบริษัท</w:t>
      </w:r>
      <w:r w:rsidR="00B5073C" w:rsidRPr="004950B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ในระหว่างปีมีดังต่อไปนี้</w:t>
      </w:r>
    </w:p>
    <w:p w14:paraId="578FA862" w14:textId="3D3BA320" w:rsidR="00043E1A" w:rsidRPr="004950BE" w:rsidRDefault="00043E1A" w:rsidP="00666C9C">
      <w:pPr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</w:p>
    <w:tbl>
      <w:tblPr>
        <w:tblW w:w="942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573"/>
        <w:gridCol w:w="1350"/>
        <w:gridCol w:w="4500"/>
      </w:tblGrid>
      <w:tr w:rsidR="00043E1A" w:rsidRPr="004950BE" w14:paraId="1664448A" w14:textId="77777777" w:rsidTr="009A0C8E">
        <w:trPr>
          <w:trHeight w:val="20"/>
          <w:tblHeader/>
        </w:trPr>
        <w:tc>
          <w:tcPr>
            <w:tcW w:w="3573" w:type="dxa"/>
            <w:shd w:val="clear" w:color="auto" w:fill="auto"/>
            <w:vAlign w:val="bottom"/>
          </w:tcPr>
          <w:p w14:paraId="4532C9CB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8744AA9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ind w:left="-149" w:right="-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4950B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0610E09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043E1A" w:rsidRPr="004950BE" w14:paraId="7ECAF10C" w14:textId="77777777" w:rsidTr="009A0C8E">
        <w:trPr>
          <w:trHeight w:val="20"/>
          <w:tblHeader/>
        </w:trPr>
        <w:tc>
          <w:tcPr>
            <w:tcW w:w="3573" w:type="dxa"/>
            <w:shd w:val="clear" w:color="auto" w:fill="auto"/>
            <w:vAlign w:val="bottom"/>
          </w:tcPr>
          <w:p w14:paraId="1FA630BC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ind w:firstLine="13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5A86487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68256CC7" w14:textId="77777777" w:rsidR="00043E1A" w:rsidRPr="004950BE" w:rsidRDefault="00043E1A" w:rsidP="002758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43BD" w:rsidRPr="004950BE" w14:paraId="7F9903E6" w14:textId="77777777" w:rsidTr="009A0C8E">
        <w:trPr>
          <w:trHeight w:val="20"/>
        </w:trPr>
        <w:tc>
          <w:tcPr>
            <w:tcW w:w="3573" w:type="dxa"/>
            <w:shd w:val="clear" w:color="auto" w:fill="auto"/>
          </w:tcPr>
          <w:p w14:paraId="09AB5F55" w14:textId="77777777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39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บริษัท นิวส์ เน็ตเวิร์ค คอร์ปอเรชั่น</w:t>
            </w:r>
            <w:r w:rsidRPr="004950BE">
              <w:rPr>
                <w:sz w:val="30"/>
                <w:szCs w:val="30"/>
              </w:rPr>
              <w:t xml:space="preserve"> </w:t>
            </w:r>
          </w:p>
          <w:p w14:paraId="559F3E8D" w14:textId="502E75D3" w:rsidR="009B43BD" w:rsidRPr="004950BE" w:rsidRDefault="00455CFB" w:rsidP="0045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="009B43BD" w:rsidRPr="004950BE">
              <w:rPr>
                <w:rFonts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92F7D50" w14:textId="0265066D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DE75AF4" w14:textId="194D1C31" w:rsidR="009B43BD" w:rsidRPr="004950BE" w:rsidRDefault="003E21B5" w:rsidP="003E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เป็นบริษัทที่มีผู้ถือหุ้นร่วมกัน</w:t>
            </w:r>
            <w:r w:rsidR="009B43BD"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9B43BD" w:rsidRPr="004950BE" w14:paraId="27E8903C" w14:textId="77777777" w:rsidTr="009A0C8E">
        <w:trPr>
          <w:trHeight w:val="20"/>
        </w:trPr>
        <w:tc>
          <w:tcPr>
            <w:tcW w:w="3573" w:type="dxa"/>
            <w:shd w:val="clear" w:color="auto" w:fill="auto"/>
          </w:tcPr>
          <w:p w14:paraId="4CDBF8FD" w14:textId="77777777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39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บริษัท อควา คอร์ปอเรชั่น จำกัด</w:t>
            </w:r>
          </w:p>
          <w:p w14:paraId="65A9CB3C" w14:textId="41843122" w:rsidR="009B43BD" w:rsidRPr="004950BE" w:rsidRDefault="00455CFB" w:rsidP="00455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="009B43BD" w:rsidRPr="004950BE">
              <w:rPr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DE69D3B" w14:textId="35D118A5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32AB181" w14:textId="0764229B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เป็นบริษัทที่มี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9B43BD" w:rsidRPr="004950BE" w14:paraId="671EA8EC" w14:textId="77777777" w:rsidTr="009A0C8E">
        <w:trPr>
          <w:trHeight w:val="20"/>
        </w:trPr>
        <w:tc>
          <w:tcPr>
            <w:tcW w:w="3573" w:type="dxa"/>
            <w:shd w:val="clear" w:color="auto" w:fill="auto"/>
          </w:tcPr>
          <w:p w14:paraId="3B215DD1" w14:textId="315CD9D9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39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</w:tcPr>
          <w:p w14:paraId="0A18FB83" w14:textId="2509716F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B75893B" w14:textId="4954CEAA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9B43BD" w:rsidRPr="004950BE" w14:paraId="5C6DAAD9" w14:textId="77777777" w:rsidTr="009A0C8E">
        <w:trPr>
          <w:trHeight w:val="20"/>
        </w:trPr>
        <w:tc>
          <w:tcPr>
            <w:tcW w:w="3573" w:type="dxa"/>
            <w:shd w:val="clear" w:color="auto" w:fill="auto"/>
          </w:tcPr>
          <w:p w14:paraId="6CAC6800" w14:textId="48F06C98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39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D1EAA75" w14:textId="765186B0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C7E180F" w14:textId="558920D4" w:rsidR="009B43BD" w:rsidRPr="004950BE" w:rsidRDefault="009B43BD" w:rsidP="009B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บุคคลที่มีความเกี่ยวข้องกับกรรมการ</w:t>
            </w:r>
          </w:p>
        </w:tc>
      </w:tr>
    </w:tbl>
    <w:p w14:paraId="32FD58C0" w14:textId="77777777" w:rsidR="00CE7644" w:rsidRPr="004950BE" w:rsidRDefault="00CE7644" w:rsidP="0094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28"/>
          <w:szCs w:val="28"/>
          <w:lang w:val="en-GB" w:eastAsia="x-none"/>
        </w:rPr>
      </w:pPr>
    </w:p>
    <w:p w14:paraId="62E22E0D" w14:textId="77777777" w:rsidR="00EF0614" w:rsidRPr="004950BE" w:rsidRDefault="00EF0614" w:rsidP="00EF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954"/>
        <w:gridCol w:w="846"/>
        <w:gridCol w:w="279"/>
        <w:gridCol w:w="801"/>
        <w:gridCol w:w="243"/>
        <w:gridCol w:w="909"/>
        <w:gridCol w:w="243"/>
        <w:gridCol w:w="855"/>
      </w:tblGrid>
      <w:tr w:rsidR="00D95376" w:rsidRPr="004950BE" w14:paraId="415F898E" w14:textId="77777777" w:rsidTr="00523CDF">
        <w:trPr>
          <w:tblHeader/>
        </w:trPr>
        <w:tc>
          <w:tcPr>
            <w:tcW w:w="4320" w:type="dxa"/>
          </w:tcPr>
          <w:p w14:paraId="1A0D8ABB" w14:textId="0AE7E9D9" w:rsidR="00D95376" w:rsidRPr="004950BE" w:rsidRDefault="00D95376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  <w:r w:rsidR="00817E43" w:rsidRPr="004950BE">
              <w:rPr>
                <w:rFonts w:ascii="Angsana New" w:hAnsi="Angsana New"/>
                <w:spacing w:val="2"/>
                <w:sz w:val="30"/>
                <w:szCs w:val="30"/>
                <w:cs/>
              </w:rPr>
              <w:br/>
            </w:r>
            <w:r w:rsidRPr="004950BE">
              <w:rPr>
                <w:rFonts w:ascii="Angsana New" w:hAnsi="Angsana New"/>
                <w:b/>
                <w:bCs/>
                <w:i/>
                <w:iCs/>
                <w:spacing w:val="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954" w:type="dxa"/>
          </w:tcPr>
          <w:p w14:paraId="5BD8422E" w14:textId="7FD76A75" w:rsidR="00D95376" w:rsidRPr="004950BE" w:rsidRDefault="00D95376" w:rsidP="008622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6" w:type="dxa"/>
            <w:gridSpan w:val="3"/>
          </w:tcPr>
          <w:p w14:paraId="148FF1E4" w14:textId="50AFFF74" w:rsidR="00D95376" w:rsidRPr="004950BE" w:rsidRDefault="00817E43" w:rsidP="008622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D95376"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13F7604" w14:textId="77777777" w:rsidR="00D95376" w:rsidRPr="004950BE" w:rsidRDefault="00D95376" w:rsidP="008622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14:paraId="2A9F6E84" w14:textId="0635955F" w:rsidR="00D95376" w:rsidRPr="004950BE" w:rsidRDefault="00D95376" w:rsidP="008622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17E43"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817E43"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81FEB" w:rsidRPr="004950BE" w14:paraId="6019156B" w14:textId="77777777" w:rsidTr="00523CDF">
        <w:trPr>
          <w:tblHeader/>
        </w:trPr>
        <w:tc>
          <w:tcPr>
            <w:tcW w:w="4320" w:type="dxa"/>
          </w:tcPr>
          <w:p w14:paraId="1C260309" w14:textId="0EE5ABBB" w:rsidR="00D95376" w:rsidRPr="004950BE" w:rsidRDefault="00D95376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 w:hanging="27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54" w:type="dxa"/>
          </w:tcPr>
          <w:p w14:paraId="63300915" w14:textId="061BF92D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6" w:type="dxa"/>
          </w:tcPr>
          <w:p w14:paraId="794F4409" w14:textId="126FB99A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70F2105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168E7CB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00910DAC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7C6386E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A6FAF99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59B06B8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95376" w:rsidRPr="004950BE" w14:paraId="586F6500" w14:textId="77777777" w:rsidTr="00523CDF">
        <w:trPr>
          <w:trHeight w:val="344"/>
          <w:tblHeader/>
        </w:trPr>
        <w:tc>
          <w:tcPr>
            <w:tcW w:w="4320" w:type="dxa"/>
          </w:tcPr>
          <w:p w14:paraId="3D5796BE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60ED613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76" w:type="dxa"/>
            <w:gridSpan w:val="7"/>
          </w:tcPr>
          <w:p w14:paraId="643ECDF0" w14:textId="44D9570D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FEB" w:rsidRPr="004950BE" w14:paraId="26AF049D" w14:textId="77777777" w:rsidTr="00523CDF">
        <w:tc>
          <w:tcPr>
            <w:tcW w:w="4320" w:type="dxa"/>
          </w:tcPr>
          <w:p w14:paraId="448291A8" w14:textId="77777777" w:rsidR="00D95376" w:rsidRPr="004950BE" w:rsidRDefault="00D95376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54" w:type="dxa"/>
          </w:tcPr>
          <w:p w14:paraId="2CBF043B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601AC002" w14:textId="0DB67BFB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D44EEBB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58876C40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50B7E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9AB0A67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1BAFF3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4DDCB23F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FEB" w:rsidRPr="004950BE" w14:paraId="284ABFDB" w14:textId="77777777" w:rsidTr="00523CDF">
        <w:tc>
          <w:tcPr>
            <w:tcW w:w="4320" w:type="dxa"/>
          </w:tcPr>
          <w:p w14:paraId="2350B9D4" w14:textId="77777777" w:rsidR="00D95376" w:rsidRPr="004950BE" w:rsidRDefault="00D95376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54" w:type="dxa"/>
          </w:tcPr>
          <w:p w14:paraId="4D6948E5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6AF5B5BB" w14:textId="3712202E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49BE38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B134AC6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288571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3940F19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142420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9BAA4A3" w14:textId="77777777" w:rsidR="00D95376" w:rsidRPr="004950BE" w:rsidRDefault="00D95376" w:rsidP="00CF6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FEB" w:rsidRPr="004950BE" w14:paraId="37BD6408" w14:textId="77777777" w:rsidTr="00523CDF">
        <w:tc>
          <w:tcPr>
            <w:tcW w:w="4320" w:type="dxa"/>
          </w:tcPr>
          <w:p w14:paraId="56AF08B4" w14:textId="77777777" w:rsidR="00D95376" w:rsidRPr="004950BE" w:rsidRDefault="00D95376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54" w:type="dxa"/>
          </w:tcPr>
          <w:p w14:paraId="3713582E" w14:textId="77777777" w:rsidR="00D95376" w:rsidRPr="004950BE" w:rsidRDefault="00D9537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13EDBA8F" w14:textId="5B1E5E45" w:rsidR="00D95376" w:rsidRPr="004950BE" w:rsidRDefault="00D95376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21AB946" w14:textId="77777777" w:rsidR="00D95376" w:rsidRPr="004950BE" w:rsidRDefault="00D9537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642642E" w14:textId="77777777" w:rsidR="00D95376" w:rsidRPr="004950BE" w:rsidRDefault="00D95376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0A29ED" w14:textId="77777777" w:rsidR="00D95376" w:rsidRPr="004950BE" w:rsidRDefault="00D9537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CF7549E" w14:textId="01F05F22" w:rsidR="00D95376" w:rsidRPr="004950BE" w:rsidRDefault="00D95376" w:rsidP="009D0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107,571</w:t>
            </w:r>
          </w:p>
        </w:tc>
        <w:tc>
          <w:tcPr>
            <w:tcW w:w="243" w:type="dxa"/>
          </w:tcPr>
          <w:p w14:paraId="1776246B" w14:textId="77777777" w:rsidR="00D95376" w:rsidRPr="004950BE" w:rsidRDefault="00D9537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A5FC961" w14:textId="77777777" w:rsidR="00D95376" w:rsidRPr="004950BE" w:rsidRDefault="00D9537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65,948</w:t>
            </w:r>
          </w:p>
        </w:tc>
      </w:tr>
      <w:tr w:rsidR="00C75731" w:rsidRPr="004950BE" w14:paraId="32056372" w14:textId="77777777" w:rsidTr="00523CDF">
        <w:tc>
          <w:tcPr>
            <w:tcW w:w="4320" w:type="dxa"/>
          </w:tcPr>
          <w:p w14:paraId="3773B27B" w14:textId="0AECF9DF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Pr="004950BE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จากการ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4950B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954" w:type="dxa"/>
          </w:tcPr>
          <w:p w14:paraId="0CF2192D" w14:textId="19469D6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846" w:type="dxa"/>
          </w:tcPr>
          <w:p w14:paraId="6C92F91D" w14:textId="7C2AB1C0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D6BC4F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A704C9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37F9C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B77145A" w14:textId="53197B44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254833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4F3B53A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</w:tr>
      <w:tr w:rsidR="00C75731" w:rsidRPr="004950BE" w14:paraId="430DEC2C" w14:textId="77777777" w:rsidTr="00523CDF">
        <w:tc>
          <w:tcPr>
            <w:tcW w:w="4320" w:type="dxa"/>
          </w:tcPr>
          <w:p w14:paraId="01CDF3CB" w14:textId="7B3DEAD0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รายได้จากการได้รับยกหนี้จากบริษัทย่อย</w:t>
            </w:r>
          </w:p>
        </w:tc>
        <w:tc>
          <w:tcPr>
            <w:tcW w:w="954" w:type="dxa"/>
          </w:tcPr>
          <w:p w14:paraId="60C9A71E" w14:textId="3CD30F8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846" w:type="dxa"/>
          </w:tcPr>
          <w:p w14:paraId="550E59EF" w14:textId="3EBC81B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29CFF9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C06258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2DBD9C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73DB63B" w14:textId="004DA16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243" w:type="dxa"/>
          </w:tcPr>
          <w:p w14:paraId="3584A53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3CC3EAA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118,765</w:t>
            </w:r>
          </w:p>
        </w:tc>
      </w:tr>
      <w:tr w:rsidR="00C75731" w:rsidRPr="004950BE" w14:paraId="4B3B277B" w14:textId="77777777" w:rsidTr="00523CDF">
        <w:tc>
          <w:tcPr>
            <w:tcW w:w="4320" w:type="dxa"/>
          </w:tcPr>
          <w:p w14:paraId="082A363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14:paraId="7CD467E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566EBAD7" w14:textId="331D0EF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102A24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D190F6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71D64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B369ADE" w14:textId="66D51F63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14,887</w:t>
            </w:r>
          </w:p>
        </w:tc>
        <w:tc>
          <w:tcPr>
            <w:tcW w:w="243" w:type="dxa"/>
          </w:tcPr>
          <w:p w14:paraId="08E0032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4E5B41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13,280</w:t>
            </w:r>
          </w:p>
        </w:tc>
      </w:tr>
      <w:tr w:rsidR="00C75731" w:rsidRPr="004950BE" w14:paraId="1AE9A1F2" w14:textId="77777777" w:rsidTr="00523CDF">
        <w:tc>
          <w:tcPr>
            <w:tcW w:w="4320" w:type="dxa"/>
          </w:tcPr>
          <w:p w14:paraId="376671F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54" w:type="dxa"/>
          </w:tcPr>
          <w:p w14:paraId="6027F4C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702E5011" w14:textId="7BA410DD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BC27F6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2F9D98F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C01DE5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EBBD305" w14:textId="3D364A8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4,072</w:t>
            </w:r>
          </w:p>
        </w:tc>
        <w:tc>
          <w:tcPr>
            <w:tcW w:w="243" w:type="dxa"/>
          </w:tcPr>
          <w:p w14:paraId="069B6D1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3B4D20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C75731" w:rsidRPr="004950BE" w14:paraId="55A55157" w14:textId="77777777" w:rsidTr="00523CDF">
        <w:tc>
          <w:tcPr>
            <w:tcW w:w="4320" w:type="dxa"/>
          </w:tcPr>
          <w:p w14:paraId="3559B93B" w14:textId="724A45A6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5FA1B4B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4E23D470" w14:textId="77E6784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4F99BBE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57C995DB" w14:textId="586A41B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B86DAB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F813E07" w14:textId="44985859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43" w:type="dxa"/>
          </w:tcPr>
          <w:p w14:paraId="0C35582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7583A030" w14:textId="6216F60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75731" w:rsidRPr="004950BE" w14:paraId="247A761A" w14:textId="77777777" w:rsidTr="00523CDF">
        <w:tc>
          <w:tcPr>
            <w:tcW w:w="4320" w:type="dxa"/>
          </w:tcPr>
          <w:p w14:paraId="358DD8FE" w14:textId="3F4EE844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954" w:type="dxa"/>
          </w:tcPr>
          <w:p w14:paraId="281B08B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1DCA57DA" w14:textId="599E471D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698F5E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51F539F" w14:textId="6D6C0254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D7E26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E14D1D2" w14:textId="49E392F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2,851</w:t>
            </w:r>
          </w:p>
        </w:tc>
        <w:tc>
          <w:tcPr>
            <w:tcW w:w="243" w:type="dxa"/>
          </w:tcPr>
          <w:p w14:paraId="5FC247D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3B4A17A9" w14:textId="63A23D4F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7,399</w:t>
            </w:r>
          </w:p>
        </w:tc>
      </w:tr>
      <w:tr w:rsidR="00C75731" w:rsidRPr="004950BE" w14:paraId="47F8BDA1" w14:textId="77777777" w:rsidTr="00523CDF">
        <w:tc>
          <w:tcPr>
            <w:tcW w:w="4320" w:type="dxa"/>
          </w:tcPr>
          <w:p w14:paraId="5C9FCC6F" w14:textId="2C8FAB4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954" w:type="dxa"/>
          </w:tcPr>
          <w:p w14:paraId="363DD2BD" w14:textId="69973C7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46" w:type="dxa"/>
          </w:tcPr>
          <w:p w14:paraId="7972B2AF" w14:textId="30292A0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403DE72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21D97526" w14:textId="7F689F63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E6FEC3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6C53F9D" w14:textId="30DD62C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239,728</w:t>
            </w:r>
          </w:p>
        </w:tc>
        <w:tc>
          <w:tcPr>
            <w:tcW w:w="243" w:type="dxa"/>
          </w:tcPr>
          <w:p w14:paraId="282630C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5C29BB06" w14:textId="6BB78DD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75731" w:rsidRPr="004950BE" w14:paraId="102103AF" w14:textId="77777777" w:rsidTr="00523CDF">
        <w:tc>
          <w:tcPr>
            <w:tcW w:w="4320" w:type="dxa"/>
          </w:tcPr>
          <w:p w14:paraId="0FF6872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54" w:type="dxa"/>
          </w:tcPr>
          <w:p w14:paraId="7F2DD2C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7FAA91AA" w14:textId="7CCA7D1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DA32C0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7DDF45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F2C27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41AE615" w14:textId="2E4B9909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5,118</w:t>
            </w:r>
          </w:p>
        </w:tc>
        <w:tc>
          <w:tcPr>
            <w:tcW w:w="243" w:type="dxa"/>
          </w:tcPr>
          <w:p w14:paraId="56F99CD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41024BC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</w:tr>
      <w:tr w:rsidR="00C75731" w:rsidRPr="004950BE" w14:paraId="09120BE3" w14:textId="77777777" w:rsidTr="00523CDF">
        <w:tc>
          <w:tcPr>
            <w:tcW w:w="4320" w:type="dxa"/>
          </w:tcPr>
          <w:p w14:paraId="5D96F88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954" w:type="dxa"/>
          </w:tcPr>
          <w:p w14:paraId="4076DDC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03C88C51" w14:textId="1BFC7DE8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FBBA0E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C1938A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0E9E497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9760172" w14:textId="3822E8D9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55,016</w:t>
            </w:r>
          </w:p>
        </w:tc>
        <w:tc>
          <w:tcPr>
            <w:tcW w:w="243" w:type="dxa"/>
          </w:tcPr>
          <w:p w14:paraId="6F2265B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5A57F5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C75731" w:rsidRPr="004950BE" w14:paraId="2E7377A2" w14:textId="77777777" w:rsidTr="00523CDF">
        <w:trPr>
          <w:trHeight w:val="155"/>
        </w:trPr>
        <w:tc>
          <w:tcPr>
            <w:tcW w:w="4320" w:type="dxa"/>
          </w:tcPr>
          <w:p w14:paraId="1E312DD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76D7B39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5FB90A3B" w14:textId="2B264953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8CA68A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681E213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6ED248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2A032C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C9CCC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6C27E4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731" w:rsidRPr="004950BE" w14:paraId="299B421C" w14:textId="77777777" w:rsidTr="00523CDF">
        <w:trPr>
          <w:trHeight w:val="155"/>
        </w:trPr>
        <w:tc>
          <w:tcPr>
            <w:tcW w:w="4320" w:type="dxa"/>
          </w:tcPr>
          <w:p w14:paraId="211B68A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338AD4F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7017E83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341E1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4A73DE8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2CD06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4433CA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27AD8F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5DE15C3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731" w:rsidRPr="004950BE" w14:paraId="2B2AA3B9" w14:textId="77777777" w:rsidTr="00523CDF">
        <w:trPr>
          <w:trHeight w:val="155"/>
        </w:trPr>
        <w:tc>
          <w:tcPr>
            <w:tcW w:w="4320" w:type="dxa"/>
          </w:tcPr>
          <w:p w14:paraId="4115FEB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03D87A1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2D050C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CB85B6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</w:tcPr>
          <w:p w14:paraId="3798631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C1DC11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C86875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003271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3FF7B5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5731" w:rsidRPr="004950BE" w14:paraId="46AD6287" w14:textId="77777777" w:rsidTr="00523CDF">
        <w:tc>
          <w:tcPr>
            <w:tcW w:w="4320" w:type="dxa"/>
          </w:tcPr>
          <w:p w14:paraId="1EC155C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54" w:type="dxa"/>
          </w:tcPr>
          <w:p w14:paraId="35EE345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7A045130" w14:textId="4C10A74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2AB8A7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59EC8E3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17AAC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E00020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5B20B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003A3B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731" w:rsidRPr="004950BE" w14:paraId="01D46B56" w14:textId="77777777" w:rsidTr="00523CDF">
        <w:tc>
          <w:tcPr>
            <w:tcW w:w="4320" w:type="dxa"/>
          </w:tcPr>
          <w:p w14:paraId="04A9A45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54" w:type="dxa"/>
          </w:tcPr>
          <w:p w14:paraId="2F98950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7B1307FA" w14:textId="0E5A0C5A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426089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225668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43" w:type="dxa"/>
          </w:tcPr>
          <w:p w14:paraId="4FDBD7D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FF3F174" w14:textId="253ABDB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82B84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0DE413B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C75731" w:rsidRPr="004950BE" w14:paraId="4C23AA4C" w14:textId="77777777" w:rsidTr="00523CDF">
        <w:tc>
          <w:tcPr>
            <w:tcW w:w="4320" w:type="dxa"/>
          </w:tcPr>
          <w:p w14:paraId="4D26634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54" w:type="dxa"/>
          </w:tcPr>
          <w:p w14:paraId="195FE68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54BBC555" w14:textId="0B997666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28E283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2AAAE9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43" w:type="dxa"/>
          </w:tcPr>
          <w:p w14:paraId="48F9799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5B9F39D" w14:textId="598C1DD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C3A77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1FDAEB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5731" w:rsidRPr="004950BE" w14:paraId="114759D3" w14:textId="77777777" w:rsidTr="00523CDF">
        <w:tc>
          <w:tcPr>
            <w:tcW w:w="4320" w:type="dxa"/>
          </w:tcPr>
          <w:p w14:paraId="21B5D7F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582A07E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F7DEA1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C8AE8B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780DDB2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469DC6A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DDBD4C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7DDE4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28C4644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5731" w:rsidRPr="004950BE" w14:paraId="74C0668C" w14:textId="77777777" w:rsidTr="00523CDF">
        <w:tc>
          <w:tcPr>
            <w:tcW w:w="4320" w:type="dxa"/>
          </w:tcPr>
          <w:p w14:paraId="5E303CC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4" w:type="dxa"/>
          </w:tcPr>
          <w:p w14:paraId="25E7B82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7B978EA7" w14:textId="0F1B5064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048950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B89166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2DAC3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43380D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E24B9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427A9C0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731" w:rsidRPr="004950BE" w14:paraId="468F6969" w14:textId="77777777" w:rsidTr="00523CDF">
        <w:tc>
          <w:tcPr>
            <w:tcW w:w="4320" w:type="dxa"/>
          </w:tcPr>
          <w:p w14:paraId="142AF6E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54" w:type="dxa"/>
          </w:tcPr>
          <w:p w14:paraId="62090AC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4F4FDBDB" w14:textId="5BABA701" w:rsidR="00C75731" w:rsidRPr="004950BE" w:rsidRDefault="00C55A20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59</w:t>
            </w:r>
            <w:r w:rsidR="00C75731" w:rsidRPr="004950BE">
              <w:rPr>
                <w:rFonts w:ascii="Angsana New" w:hAnsi="Angsana New"/>
                <w:sz w:val="30"/>
                <w:szCs w:val="30"/>
              </w:rPr>
              <w:t>,889</w:t>
            </w:r>
          </w:p>
        </w:tc>
        <w:tc>
          <w:tcPr>
            <w:tcW w:w="279" w:type="dxa"/>
          </w:tcPr>
          <w:p w14:paraId="45B240C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26B81B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47,592</w:t>
            </w:r>
          </w:p>
        </w:tc>
        <w:tc>
          <w:tcPr>
            <w:tcW w:w="243" w:type="dxa"/>
          </w:tcPr>
          <w:p w14:paraId="515CDDA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2B0B0D3" w14:textId="6F8A199A" w:rsidR="00C75731" w:rsidRPr="004950BE" w:rsidRDefault="00741F7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C75731" w:rsidRPr="004950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243" w:type="dxa"/>
          </w:tcPr>
          <w:p w14:paraId="7F7C885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6787247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11,916</w:t>
            </w:r>
          </w:p>
        </w:tc>
      </w:tr>
      <w:tr w:rsidR="00C75731" w:rsidRPr="004950BE" w14:paraId="110E57F4" w14:textId="77777777" w:rsidTr="00523CDF">
        <w:tc>
          <w:tcPr>
            <w:tcW w:w="4320" w:type="dxa"/>
          </w:tcPr>
          <w:p w14:paraId="7967277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14:paraId="5D5DF83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0560FE75" w14:textId="0FEEF5F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31,412</w:t>
            </w:r>
          </w:p>
        </w:tc>
        <w:tc>
          <w:tcPr>
            <w:tcW w:w="279" w:type="dxa"/>
          </w:tcPr>
          <w:p w14:paraId="750E914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4AE7B17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22,187</w:t>
            </w:r>
          </w:p>
        </w:tc>
        <w:tc>
          <w:tcPr>
            <w:tcW w:w="243" w:type="dxa"/>
          </w:tcPr>
          <w:p w14:paraId="35904BC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BB8869B" w14:textId="7930B59F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8,535</w:t>
            </w:r>
          </w:p>
        </w:tc>
        <w:tc>
          <w:tcPr>
            <w:tcW w:w="243" w:type="dxa"/>
          </w:tcPr>
          <w:p w14:paraId="7110DCA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EEE8FC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4,037</w:t>
            </w:r>
          </w:p>
        </w:tc>
      </w:tr>
      <w:tr w:rsidR="00C75731" w:rsidRPr="004950BE" w14:paraId="636DC800" w14:textId="77777777" w:rsidTr="00523CDF">
        <w:tc>
          <w:tcPr>
            <w:tcW w:w="4320" w:type="dxa"/>
          </w:tcPr>
          <w:p w14:paraId="42B4C2D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54" w:type="dxa"/>
          </w:tcPr>
          <w:p w14:paraId="6F0D939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BA26EB2" w14:textId="79092641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79" w:type="dxa"/>
          </w:tcPr>
          <w:p w14:paraId="117D60E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1FC622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3" w:type="dxa"/>
          </w:tcPr>
          <w:p w14:paraId="1A4D536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3852781" w14:textId="4A2F8CD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  <w:tc>
          <w:tcPr>
            <w:tcW w:w="243" w:type="dxa"/>
          </w:tcPr>
          <w:p w14:paraId="4649433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03A4C6D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C75731" w:rsidRPr="004950BE" w14:paraId="0B25E56A" w14:textId="77777777" w:rsidTr="00523CDF">
        <w:tc>
          <w:tcPr>
            <w:tcW w:w="4320" w:type="dxa"/>
          </w:tcPr>
          <w:p w14:paraId="126ACBA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3A3D858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613FBBF" w14:textId="76E49538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9" w:type="dxa"/>
          </w:tcPr>
          <w:p w14:paraId="67AD90B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894F35B" w14:textId="77777777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54892B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C32751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43" w:type="dxa"/>
          </w:tcPr>
          <w:p w14:paraId="16C1D23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4A93A1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731" w:rsidRPr="004950BE" w14:paraId="2BCCF96D" w14:textId="77777777" w:rsidTr="00523CDF">
        <w:tc>
          <w:tcPr>
            <w:tcW w:w="4320" w:type="dxa"/>
          </w:tcPr>
          <w:p w14:paraId="5C18039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954" w:type="dxa"/>
          </w:tcPr>
          <w:p w14:paraId="5B31A3A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204E6C02" w14:textId="65391D9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79" w:type="dxa"/>
          </w:tcPr>
          <w:p w14:paraId="7B924C6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36894CA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C4D8E3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6567427" w14:textId="5CB4921E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43" w:type="dxa"/>
          </w:tcPr>
          <w:p w14:paraId="4DB2ECA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642CF55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5731" w:rsidRPr="004950BE" w14:paraId="77CED7C9" w14:textId="77777777" w:rsidTr="00523CDF">
        <w:tc>
          <w:tcPr>
            <w:tcW w:w="4320" w:type="dxa"/>
          </w:tcPr>
          <w:p w14:paraId="718996D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54" w:type="dxa"/>
          </w:tcPr>
          <w:p w14:paraId="0815FA3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466DE5C4" w14:textId="1A60A13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11,528</w:t>
            </w:r>
          </w:p>
        </w:tc>
        <w:tc>
          <w:tcPr>
            <w:tcW w:w="279" w:type="dxa"/>
          </w:tcPr>
          <w:p w14:paraId="01147AA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9B31CF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17,590</w:t>
            </w:r>
          </w:p>
        </w:tc>
        <w:tc>
          <w:tcPr>
            <w:tcW w:w="243" w:type="dxa"/>
          </w:tcPr>
          <w:p w14:paraId="376AC23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5AA7E55" w14:textId="44376C7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10,237</w:t>
            </w:r>
          </w:p>
        </w:tc>
        <w:tc>
          <w:tcPr>
            <w:tcW w:w="243" w:type="dxa"/>
          </w:tcPr>
          <w:p w14:paraId="48BD4EB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18148B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13,644</w:t>
            </w:r>
          </w:p>
        </w:tc>
      </w:tr>
      <w:tr w:rsidR="00C75731" w:rsidRPr="004950BE" w14:paraId="15D66781" w14:textId="77777777" w:rsidTr="00523CDF">
        <w:tc>
          <w:tcPr>
            <w:tcW w:w="4320" w:type="dxa"/>
          </w:tcPr>
          <w:p w14:paraId="284C4CAE" w14:textId="58A1CA3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954" w:type="dxa"/>
          </w:tcPr>
          <w:p w14:paraId="122669F5" w14:textId="510CEE6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46" w:type="dxa"/>
          </w:tcPr>
          <w:p w14:paraId="66BB9F10" w14:textId="3B51E565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6D2187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05010CB6" w14:textId="6AB380F6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514B2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0DBDEBDF" w14:textId="5336E2C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236,814</w:t>
            </w:r>
          </w:p>
        </w:tc>
        <w:tc>
          <w:tcPr>
            <w:tcW w:w="243" w:type="dxa"/>
          </w:tcPr>
          <w:p w14:paraId="4A0E7A6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287B1B63" w14:textId="38002827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731" w:rsidRPr="004950BE" w14:paraId="32E3D70A" w14:textId="77777777" w:rsidTr="00523CDF">
        <w:tc>
          <w:tcPr>
            <w:tcW w:w="4320" w:type="dxa"/>
          </w:tcPr>
          <w:p w14:paraId="20FDE6B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954" w:type="dxa"/>
          </w:tcPr>
          <w:p w14:paraId="127915D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47881819" w14:textId="4E2C3EF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279" w:type="dxa"/>
          </w:tcPr>
          <w:p w14:paraId="4B11645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542BDE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243" w:type="dxa"/>
          </w:tcPr>
          <w:p w14:paraId="1C7C73D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D7554B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94037F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3FAEE06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C75731" w:rsidRPr="004950BE" w14:paraId="37B19838" w14:textId="77777777" w:rsidTr="00523CDF">
        <w:tc>
          <w:tcPr>
            <w:tcW w:w="4320" w:type="dxa"/>
          </w:tcPr>
          <w:p w14:paraId="1AAEAB9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24258E6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39F96000" w14:textId="4A47160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" w:type="dxa"/>
          </w:tcPr>
          <w:p w14:paraId="2EE4B6E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174A23D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124D0FF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31699CE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</w:tcPr>
          <w:p w14:paraId="3BB4B8D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1F23B3B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75731" w:rsidRPr="004950BE" w14:paraId="6AF1A5BB" w14:textId="77777777" w:rsidTr="00523CDF">
        <w:tc>
          <w:tcPr>
            <w:tcW w:w="4320" w:type="dxa"/>
          </w:tcPr>
          <w:p w14:paraId="08C877A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54" w:type="dxa"/>
          </w:tcPr>
          <w:p w14:paraId="289EC1B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0DA3A72D" w14:textId="4FD48FD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A512AD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6E5242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A84F1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06EF39A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2830DF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8BB77D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5731" w:rsidRPr="004950BE" w14:paraId="5FA49AA4" w14:textId="77777777" w:rsidTr="00523CDF">
        <w:tc>
          <w:tcPr>
            <w:tcW w:w="4320" w:type="dxa"/>
          </w:tcPr>
          <w:p w14:paraId="536FF85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54" w:type="dxa"/>
          </w:tcPr>
          <w:p w14:paraId="272B10F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0996C965" w14:textId="6D7B1D9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8EC7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6954D46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65ED7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F535A2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BB649E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1B3F1F6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731" w:rsidRPr="004950BE" w14:paraId="6A91136B" w14:textId="77777777" w:rsidTr="00523CDF">
        <w:tc>
          <w:tcPr>
            <w:tcW w:w="4320" w:type="dxa"/>
          </w:tcPr>
          <w:p w14:paraId="48CD78D1" w14:textId="0968A1F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54" w:type="dxa"/>
          </w:tcPr>
          <w:p w14:paraId="52D2144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0DA0D1B4" w14:textId="3A365E7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36,498</w:t>
            </w:r>
          </w:p>
        </w:tc>
        <w:tc>
          <w:tcPr>
            <w:tcW w:w="279" w:type="dxa"/>
          </w:tcPr>
          <w:p w14:paraId="6D99AFD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3BFAE56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47,900</w:t>
            </w:r>
          </w:p>
        </w:tc>
        <w:tc>
          <w:tcPr>
            <w:tcW w:w="243" w:type="dxa"/>
          </w:tcPr>
          <w:p w14:paraId="2340743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AB75837" w14:textId="6D0AD290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31,545</w:t>
            </w:r>
          </w:p>
        </w:tc>
        <w:tc>
          <w:tcPr>
            <w:tcW w:w="243" w:type="dxa"/>
          </w:tcPr>
          <w:p w14:paraId="66C027F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74C9536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33,615</w:t>
            </w:r>
          </w:p>
        </w:tc>
      </w:tr>
      <w:tr w:rsidR="00C75731" w:rsidRPr="004950BE" w14:paraId="17E46786" w14:textId="77777777" w:rsidTr="00523CDF">
        <w:tc>
          <w:tcPr>
            <w:tcW w:w="4320" w:type="dxa"/>
          </w:tcPr>
          <w:p w14:paraId="5AA2E5E2" w14:textId="0275AED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54" w:type="dxa"/>
          </w:tcPr>
          <w:p w14:paraId="7D63D95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659EC2A" w14:textId="6060D1F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9" w:type="dxa"/>
          </w:tcPr>
          <w:p w14:paraId="32C5D1A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6A092865" w14:textId="77777777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5F890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8189F51" w14:textId="533CC0D8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14:paraId="63A4D53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45959E3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731" w:rsidRPr="004950BE" w14:paraId="555DB305" w14:textId="77777777" w:rsidTr="00523CDF">
        <w:tc>
          <w:tcPr>
            <w:tcW w:w="4320" w:type="dxa"/>
          </w:tcPr>
          <w:p w14:paraId="30643F98" w14:textId="4541D3D6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54" w:type="dxa"/>
          </w:tcPr>
          <w:p w14:paraId="4ED9E00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0E881BD" w14:textId="7A955B3B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37,370</w:t>
            </w:r>
          </w:p>
        </w:tc>
        <w:tc>
          <w:tcPr>
            <w:tcW w:w="279" w:type="dxa"/>
          </w:tcPr>
          <w:p w14:paraId="42C5E92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3D8D7D0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47,900</w:t>
            </w:r>
          </w:p>
        </w:tc>
        <w:tc>
          <w:tcPr>
            <w:tcW w:w="243" w:type="dxa"/>
          </w:tcPr>
          <w:p w14:paraId="7802D19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F301382" w14:textId="5CBEF2E9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32,358</w:t>
            </w:r>
          </w:p>
        </w:tc>
        <w:tc>
          <w:tcPr>
            <w:tcW w:w="243" w:type="dxa"/>
          </w:tcPr>
          <w:p w14:paraId="126920C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661BD8E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33,615</w:t>
            </w:r>
          </w:p>
        </w:tc>
      </w:tr>
      <w:tr w:rsidR="00C75731" w:rsidRPr="004950BE" w14:paraId="6E3C7871" w14:textId="77777777" w:rsidTr="00523CDF">
        <w:tc>
          <w:tcPr>
            <w:tcW w:w="4320" w:type="dxa"/>
          </w:tcPr>
          <w:p w14:paraId="10AA74E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789C735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7653BFEF" w14:textId="1774D858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14:paraId="05F738B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8476A2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66C0DB7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FB0818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016515D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1E02D89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75731" w:rsidRPr="004950BE" w14:paraId="3474432F" w14:textId="77777777" w:rsidTr="00523CDF">
        <w:tc>
          <w:tcPr>
            <w:tcW w:w="4320" w:type="dxa"/>
          </w:tcPr>
          <w:p w14:paraId="1C0FE583" w14:textId="613003C0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54" w:type="dxa"/>
          </w:tcPr>
          <w:p w14:paraId="55E7769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28E484B8" w14:textId="2501ECD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1C44E2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42F7EB3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C067E48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02774E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4BDDA6D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62716D20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5731" w:rsidRPr="004950BE" w14:paraId="331F8954" w14:textId="77777777" w:rsidTr="00523CDF">
        <w:tc>
          <w:tcPr>
            <w:tcW w:w="4320" w:type="dxa"/>
          </w:tcPr>
          <w:p w14:paraId="6F743F0F" w14:textId="0A0CC0D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54" w:type="dxa"/>
          </w:tcPr>
          <w:p w14:paraId="08B89D5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59A40847" w14:textId="2BBCE562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4DE5FF1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6213535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A71836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0FC9F85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24985E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69A32717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5731" w:rsidRPr="004950BE" w14:paraId="4A529A25" w14:textId="77777777" w:rsidTr="00523CDF">
        <w:tc>
          <w:tcPr>
            <w:tcW w:w="4320" w:type="dxa"/>
          </w:tcPr>
          <w:p w14:paraId="4DF4ED08" w14:textId="7119E195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954" w:type="dxa"/>
          </w:tcPr>
          <w:p w14:paraId="3D1ADF05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48361809" w14:textId="2D7A04E7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E44D9B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126180DA" w14:textId="7BAAC912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98DB39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01F041C" w14:textId="61F0C4D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0ED56F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0C2D8BA3" w14:textId="6CBCCF36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4,675</w:t>
            </w:r>
          </w:p>
        </w:tc>
      </w:tr>
      <w:tr w:rsidR="00C75731" w:rsidRPr="004950BE" w14:paraId="0E4A5ADC" w14:textId="77777777" w:rsidTr="00523CDF">
        <w:tc>
          <w:tcPr>
            <w:tcW w:w="4320" w:type="dxa"/>
          </w:tcPr>
          <w:p w14:paraId="5D7B188D" w14:textId="226639AA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54" w:type="dxa"/>
          </w:tcPr>
          <w:p w14:paraId="250190C9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5669D441" w14:textId="4AEA9922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3500A53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74CE31FF" w14:textId="25195C8A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6104BD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5FF9F4E" w14:textId="58FFD70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0A8F223F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30217320" w14:textId="69E9DB0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75731" w:rsidRPr="004950BE" w14:paraId="472EED41" w14:textId="77777777" w:rsidTr="00523CDF">
        <w:tc>
          <w:tcPr>
            <w:tcW w:w="4320" w:type="dxa"/>
          </w:tcPr>
          <w:p w14:paraId="37FD2A0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</w:tcPr>
          <w:p w14:paraId="7A9AD159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0641BE5D" w14:textId="481C23EB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330A04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</w:tcPr>
          <w:p w14:paraId="1B81508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4AFB469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</w:tcPr>
          <w:p w14:paraId="24D04994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A37F1E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14:paraId="4C507F42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75731" w:rsidRPr="004950BE" w14:paraId="4EA8C377" w14:textId="77777777" w:rsidTr="00523CDF">
        <w:tc>
          <w:tcPr>
            <w:tcW w:w="4320" w:type="dxa"/>
          </w:tcPr>
          <w:p w14:paraId="3C1A918A" w14:textId="01508AEC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54" w:type="dxa"/>
          </w:tcPr>
          <w:p w14:paraId="5B0413EF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624E259C" w14:textId="205E4183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05C0A3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56BC2DCA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C3592E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7E514656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0447B5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323FA4F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5731" w:rsidRPr="004950BE" w14:paraId="1225F07D" w14:textId="77777777" w:rsidTr="00523CDF">
        <w:tc>
          <w:tcPr>
            <w:tcW w:w="4320" w:type="dxa"/>
          </w:tcPr>
          <w:p w14:paraId="119F8299" w14:textId="09EE2F51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954" w:type="dxa"/>
          </w:tcPr>
          <w:p w14:paraId="59A61FCD" w14:textId="77777777" w:rsidR="00C75731" w:rsidRPr="004950BE" w:rsidRDefault="00C75731" w:rsidP="00C757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2F61E4F3" w14:textId="467D8D64" w:rsidR="00C75731" w:rsidRPr="004950BE" w:rsidRDefault="00C75731" w:rsidP="00523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9990F0C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</w:tcPr>
          <w:p w14:paraId="5FE33838" w14:textId="5AA62975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243" w:type="dxa"/>
          </w:tcPr>
          <w:p w14:paraId="2AF095A9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AAA3BA6" w14:textId="33915D43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1FBF458B" w14:textId="77777777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14:paraId="07DBB11A" w14:textId="6AB396C6" w:rsidR="00C75731" w:rsidRPr="004950BE" w:rsidRDefault="00C75731" w:rsidP="00C7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B8C0367" w14:textId="543F7D8E" w:rsidR="008D3868" w:rsidRPr="004950BE" w:rsidRDefault="008D3868" w:rsidP="00EF0614">
      <w:pPr>
        <w:rPr>
          <w:rFonts w:ascii="Angsana New" w:hAnsi="Angsana New"/>
          <w:sz w:val="28"/>
          <w:szCs w:val="28"/>
        </w:rPr>
      </w:pPr>
    </w:p>
    <w:tbl>
      <w:tblPr>
        <w:tblW w:w="95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352"/>
        <w:gridCol w:w="1090"/>
        <w:gridCol w:w="264"/>
        <w:gridCol w:w="1075"/>
        <w:gridCol w:w="14"/>
        <w:gridCol w:w="267"/>
        <w:gridCol w:w="1080"/>
      </w:tblGrid>
      <w:tr w:rsidR="0092019A" w:rsidRPr="004950BE" w14:paraId="5E0DBDD5" w14:textId="77777777" w:rsidTr="00BB71F2">
        <w:trPr>
          <w:tblHeader/>
        </w:trPr>
        <w:tc>
          <w:tcPr>
            <w:tcW w:w="4320" w:type="dxa"/>
          </w:tcPr>
          <w:p w14:paraId="4C6F45F4" w14:textId="79B66854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2" w:type="dxa"/>
            <w:gridSpan w:val="3"/>
          </w:tcPr>
          <w:p w14:paraId="63DB81B2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770B849E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14:paraId="0FEBA460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19A" w:rsidRPr="004950BE" w14:paraId="42899E3A" w14:textId="77777777" w:rsidTr="00BB71F2">
        <w:trPr>
          <w:tblHeader/>
        </w:trPr>
        <w:tc>
          <w:tcPr>
            <w:tcW w:w="4320" w:type="dxa"/>
          </w:tcPr>
          <w:p w14:paraId="50386EBE" w14:textId="746C9C91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FFD4B1D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52" w:type="dxa"/>
          </w:tcPr>
          <w:p w14:paraId="53375414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CA1541E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2424B600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66F332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1" w:type="dxa"/>
            <w:gridSpan w:val="2"/>
          </w:tcPr>
          <w:p w14:paraId="1B8C8CCC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23A75" w14:textId="77777777" w:rsidR="0092019A" w:rsidRPr="004950BE" w:rsidRDefault="0092019A" w:rsidP="00920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500ED" w:rsidRPr="004950BE" w14:paraId="1A793673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320" w:type="dxa"/>
          </w:tcPr>
          <w:p w14:paraId="3487FD80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2" w:type="dxa"/>
            <w:gridSpan w:val="8"/>
            <w:vAlign w:val="bottom"/>
          </w:tcPr>
          <w:p w14:paraId="6014D697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00ED" w:rsidRPr="004950BE" w14:paraId="09294325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</w:tcPr>
          <w:p w14:paraId="372A9A37" w14:textId="18E7286A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2019A"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</w:tcPr>
          <w:p w14:paraId="786B11E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</w:tcPr>
          <w:p w14:paraId="3E9B00FE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B81F91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43E1258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C5280C6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04231EB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5E5D2C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0ED" w:rsidRPr="004950BE" w14:paraId="4ECBFE79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</w:tcPr>
          <w:p w14:paraId="0F0193F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4A966D68" w14:textId="4127DEE4" w:rsidR="00A500ED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bottom w:val="nil"/>
            </w:tcBorders>
          </w:tcPr>
          <w:p w14:paraId="07F0003B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D459BEC" w14:textId="77777777" w:rsidR="00A500ED" w:rsidRPr="004950BE" w:rsidRDefault="00A500ED" w:rsidP="008E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127B60F6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24387FF" w14:textId="73510308" w:rsidR="00A500ED" w:rsidRPr="004950BE" w:rsidRDefault="00127C27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126,995</w:t>
            </w:r>
          </w:p>
        </w:tc>
        <w:tc>
          <w:tcPr>
            <w:tcW w:w="281" w:type="dxa"/>
            <w:gridSpan w:val="2"/>
            <w:tcBorders>
              <w:bottom w:val="nil"/>
            </w:tcBorders>
          </w:tcPr>
          <w:p w14:paraId="13C5182F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D6EB0" w14:textId="3719A91E" w:rsidR="00A500ED" w:rsidRPr="004950BE" w:rsidRDefault="008E737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68,709</w:t>
            </w:r>
          </w:p>
        </w:tc>
      </w:tr>
      <w:tr w:rsidR="00A500ED" w:rsidRPr="004950BE" w14:paraId="7572DD34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2EE4C11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8CF11" w14:textId="319EB7B5" w:rsidR="00A500ED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5C7D12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6E75C" w14:textId="1492D320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28,</w:t>
            </w:r>
            <w:r w:rsidR="008E737D" w:rsidRPr="004950BE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3056781F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083B" w14:textId="520266A0" w:rsidR="00A500ED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7BC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4C6FE" w14:textId="17B1DC71" w:rsidR="00A500ED" w:rsidRPr="004950BE" w:rsidRDefault="008E737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</w:tr>
      <w:tr w:rsidR="00A500ED" w:rsidRPr="004950BE" w14:paraId="27198C96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  <w:tcBorders>
              <w:top w:val="nil"/>
              <w:bottom w:val="nil"/>
            </w:tcBorders>
          </w:tcPr>
          <w:p w14:paraId="529D196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4C55B" w14:textId="30FA5D4B" w:rsidR="00A500ED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367429B2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21707266" w14:textId="548BBB83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8E737D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71E179A2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2044019" w14:textId="1C6E72AA" w:rsidR="00A500ED" w:rsidRPr="004950BE" w:rsidRDefault="00127C27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126,995</w:t>
            </w: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281BEFDA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D3FE8" w14:textId="7C3FD097" w:rsidR="00A500ED" w:rsidRPr="004950BE" w:rsidRDefault="008E737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71,557</w:t>
            </w:r>
          </w:p>
        </w:tc>
      </w:tr>
      <w:tr w:rsidR="00FA14A1" w:rsidRPr="004950BE" w14:paraId="185A0EDE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  <w:tcBorders>
              <w:top w:val="nil"/>
            </w:tcBorders>
          </w:tcPr>
          <w:p w14:paraId="02C604B4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1AF0FC9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33FD53CF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nil"/>
            </w:tcBorders>
          </w:tcPr>
          <w:p w14:paraId="1885091C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2BB2BFF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nil"/>
            </w:tcBorders>
          </w:tcPr>
          <w:p w14:paraId="2193B1A7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3A13093E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756647F" w14:textId="77777777" w:rsidR="00FA14A1" w:rsidRPr="004950BE" w:rsidRDefault="00FA14A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6905" w:rsidRPr="004950BE" w14:paraId="2E576138" w14:textId="77777777" w:rsidTr="00BB71F2">
        <w:trPr>
          <w:trHeight w:val="864"/>
          <w:tblHeader/>
        </w:trPr>
        <w:tc>
          <w:tcPr>
            <w:tcW w:w="4320" w:type="dxa"/>
          </w:tcPr>
          <w:p w14:paraId="47FC83B2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กลับรายการผลขาดทุนด้านเครดิตที่</w:t>
            </w:r>
            <w:r w:rsidRPr="004950B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คาดว่า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</w:t>
            </w:r>
            <w:r w:rsidRPr="004950B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สิ้นสุดวันที่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D551D47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52" w:type="dxa"/>
            <w:vAlign w:val="bottom"/>
          </w:tcPr>
          <w:p w14:paraId="05510FED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1DCB67D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  <w:vAlign w:val="bottom"/>
          </w:tcPr>
          <w:p w14:paraId="5B51A683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66DC5E8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7" w:type="dxa"/>
            <w:vAlign w:val="bottom"/>
          </w:tcPr>
          <w:p w14:paraId="1C4E38B7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E27960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46905" w:rsidRPr="004950BE" w14:paraId="03D2369F" w14:textId="77777777" w:rsidTr="00BB71F2">
        <w:trPr>
          <w:trHeight w:val="425"/>
        </w:trPr>
        <w:tc>
          <w:tcPr>
            <w:tcW w:w="4320" w:type="dxa"/>
          </w:tcPr>
          <w:p w14:paraId="6939793C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2" w:type="dxa"/>
            <w:gridSpan w:val="8"/>
          </w:tcPr>
          <w:p w14:paraId="5CECCF1B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905" w:rsidRPr="004950BE" w14:paraId="53686BE5" w14:textId="77777777" w:rsidTr="00BB71F2">
        <w:trPr>
          <w:trHeight w:val="425"/>
        </w:trPr>
        <w:tc>
          <w:tcPr>
            <w:tcW w:w="4320" w:type="dxa"/>
          </w:tcPr>
          <w:p w14:paraId="3286363F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</w:tcPr>
          <w:p w14:paraId="61DBE979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</w:tcPr>
          <w:p w14:paraId="4C98B7F3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9D5BBD2" w14:textId="6C2D7154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3,601</w:t>
            </w:r>
          </w:p>
        </w:tc>
        <w:tc>
          <w:tcPr>
            <w:tcW w:w="264" w:type="dxa"/>
          </w:tcPr>
          <w:p w14:paraId="37933943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6088E3E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1459E44" w14:textId="77777777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563F4" w14:textId="09F545A1" w:rsidR="00546905" w:rsidRPr="004950BE" w:rsidRDefault="00546905" w:rsidP="0044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343,374</w:t>
            </w:r>
          </w:p>
        </w:tc>
      </w:tr>
      <w:tr w:rsidR="00546905" w:rsidRPr="004950BE" w14:paraId="74AD0064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</w:tcPr>
          <w:p w14:paraId="09D7FBD2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DE45B37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7C8C2218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705001C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5E202B9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4A8F30CC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724FE7C9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7BF683" w14:textId="77777777" w:rsidR="00546905" w:rsidRPr="004950BE" w:rsidRDefault="00546905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4A1" w:rsidRPr="004950BE" w14:paraId="55C2C897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</w:tcPr>
          <w:p w14:paraId="3280D033" w14:textId="5297BD68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BFF5F1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694AE7FA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9B26252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4B72D155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0ED5994D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3366D645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36F0DB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4A1" w:rsidRPr="004950BE" w14:paraId="7E829E3F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</w:tcPr>
          <w:p w14:paraId="4F3643E8" w14:textId="6267FF91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D7EB27" w14:textId="2F354C9B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49652922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8E7E1D5" w14:textId="2AC8A582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02CF721D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14:paraId="6B596BD1" w14:textId="6E8245D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10,468</w:t>
            </w: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608A345A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07422E" w14:textId="16BE2C3D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</w:tr>
      <w:tr w:rsidR="00FA14A1" w:rsidRPr="004950BE" w14:paraId="18226D80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  <w:tcBorders>
              <w:bottom w:val="nil"/>
            </w:tcBorders>
          </w:tcPr>
          <w:p w14:paraId="569F318D" w14:textId="4AC44C92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43CE390" w14:textId="18B3DFA1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1EF2D006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</w:tcPr>
          <w:p w14:paraId="64233F4F" w14:textId="4796D132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3,549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7409E54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</w:tcPr>
          <w:p w14:paraId="4506D42F" w14:textId="7FE43D5B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3206D67B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5F0A7E" w14:textId="7212D639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4A1" w:rsidRPr="004950BE" w14:paraId="2A6D739F" w14:textId="77777777" w:rsidTr="00BB71F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20" w:type="dxa"/>
            <w:tcBorders>
              <w:top w:val="nil"/>
              <w:bottom w:val="nil"/>
            </w:tcBorders>
          </w:tcPr>
          <w:p w14:paraId="7B462F94" w14:textId="67BA6749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9C3F2B" w14:textId="57B146CF" w:rsidR="00FA14A1" w:rsidRPr="004950BE" w:rsidRDefault="00FA14A1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52" w:type="dxa"/>
            <w:tcBorders>
              <w:top w:val="nil"/>
              <w:bottom w:val="nil"/>
            </w:tcBorders>
          </w:tcPr>
          <w:p w14:paraId="5B303EF1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4EB9A16" w14:textId="46F66803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3,549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D832578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B414083" w14:textId="76011BBF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10,468</w:t>
            </w:r>
          </w:p>
        </w:tc>
        <w:tc>
          <w:tcPr>
            <w:tcW w:w="281" w:type="dxa"/>
            <w:gridSpan w:val="2"/>
            <w:tcBorders>
              <w:top w:val="nil"/>
              <w:bottom w:val="nil"/>
            </w:tcBorders>
          </w:tcPr>
          <w:p w14:paraId="4154CC37" w14:textId="77777777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2B1FBC" w14:textId="2392545E" w:rsidR="00FA14A1" w:rsidRPr="004950BE" w:rsidRDefault="00FA14A1" w:rsidP="00FA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2,232</w:t>
            </w:r>
          </w:p>
        </w:tc>
      </w:tr>
    </w:tbl>
    <w:p w14:paraId="42C02723" w14:textId="77777777" w:rsidR="002A0FB7" w:rsidRPr="004950BE" w:rsidRDefault="002A0FB7" w:rsidP="00DA0B18">
      <w:pPr>
        <w:spacing w:line="240" w:lineRule="auto"/>
        <w:ind w:left="547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</w:p>
    <w:p w14:paraId="6B1E9C00" w14:textId="2EEC853C" w:rsidR="00707D63" w:rsidRPr="004950BE" w:rsidRDefault="004633FE" w:rsidP="00CD6A47">
      <w:pPr>
        <w:tabs>
          <w:tab w:val="clear" w:pos="454"/>
        </w:tabs>
        <w:spacing w:line="240" w:lineRule="auto"/>
        <w:ind w:left="47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และบริษัทประเมินค่าเผื่อผลขาดทุนด้านเครดิตที่คาดว่าจะเกิดขึ้นสำหรับลูกหนี้การค้าและลูกหนี้หมุนเวียนอื่นกับกิจการที่เกี่ยวข้องกัน โดยประเมินจากสถานะปัจจุบันของลูกหนี้ </w:t>
      </w:r>
      <w:r w:rsidR="00707D63" w:rsidRPr="004950BE">
        <w:rPr>
          <w:rFonts w:ascii="Angsana New" w:hAnsi="Angsana New"/>
          <w:sz w:val="30"/>
          <w:szCs w:val="30"/>
          <w:cs/>
        </w:rPr>
        <w:t>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หมุนเวียนอื่น</w:t>
      </w:r>
    </w:p>
    <w:p w14:paraId="73CF7305" w14:textId="77777777" w:rsidR="00D143B6" w:rsidRPr="004950BE" w:rsidRDefault="00D143B6" w:rsidP="00CD6A47">
      <w:pPr>
        <w:spacing w:line="240" w:lineRule="auto"/>
        <w:ind w:left="468"/>
        <w:jc w:val="thaiDistribute"/>
        <w:rPr>
          <w:rFonts w:ascii="Angsana New" w:hAnsi="Angsana New"/>
          <w:spacing w:val="-1"/>
          <w:sz w:val="28"/>
          <w:szCs w:val="28"/>
          <w:lang w:val="x-none" w:eastAsia="x-none"/>
        </w:rPr>
      </w:pPr>
    </w:p>
    <w:p w14:paraId="701689FA" w14:textId="6FBB7C21" w:rsidR="00B26A92" w:rsidRPr="004950BE" w:rsidRDefault="002101EC" w:rsidP="00CD6A47">
      <w:pPr>
        <w:spacing w:line="240" w:lineRule="auto"/>
        <w:ind w:left="468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4950BE">
        <w:rPr>
          <w:rFonts w:ascii="Angsana New" w:hAnsi="Angsana New"/>
          <w:sz w:val="30"/>
          <w:szCs w:val="30"/>
        </w:rPr>
        <w:t xml:space="preserve">14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950BE">
        <w:rPr>
          <w:rFonts w:ascii="Angsana New" w:hAnsi="Angsana New"/>
          <w:sz w:val="30"/>
          <w:szCs w:val="30"/>
        </w:rPr>
        <w:t xml:space="preserve">2564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การปรับโครงสร้างทุนของบริษัทย่อยและหนี้สินระหว่างกันภายในกลุ่มบริษัท ในการนี้บริษัทได้รับชำระคืนหนี้ที่ค้างชำระจากบริษัทย่อย ดังนั้น บริษัทจึงกลับรายการค่าเผื่อผลขาดทุนด้านเครดิตที่คาดว่าจะเกิดขึ้นในงบกำไรขาดทุนเบ็ดเสร็จเฉพาะกิจการสำหรับปีสิ้นสุดวันที่ </w:t>
      </w:r>
      <w:r w:rsidRPr="004950BE">
        <w:rPr>
          <w:rFonts w:ascii="Angsana New" w:hAnsi="Angsana New"/>
          <w:sz w:val="30"/>
          <w:szCs w:val="30"/>
        </w:rPr>
        <w:t xml:space="preserve">31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/>
          <w:sz w:val="30"/>
          <w:szCs w:val="30"/>
        </w:rPr>
        <w:t xml:space="preserve">2564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/>
          <w:sz w:val="30"/>
          <w:szCs w:val="30"/>
        </w:rPr>
        <w:t>34</w:t>
      </w:r>
      <w:r w:rsidR="00945C82" w:rsidRPr="004950BE">
        <w:rPr>
          <w:rFonts w:ascii="Angsana New" w:hAnsi="Angsana New"/>
          <w:sz w:val="30"/>
          <w:szCs w:val="30"/>
        </w:rPr>
        <w:t>3</w:t>
      </w:r>
      <w:r w:rsidRPr="004950BE">
        <w:rPr>
          <w:rFonts w:ascii="Angsana New" w:hAnsi="Angsana New"/>
          <w:sz w:val="30"/>
          <w:szCs w:val="30"/>
        </w:rPr>
        <w:t xml:space="preserve">.37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นอกจากนี้ ในระหว่างปีสิ้นสุดวันที่ </w:t>
      </w:r>
      <w:r w:rsidRPr="004950BE">
        <w:rPr>
          <w:rFonts w:ascii="Angsana New" w:hAnsi="Angsana New"/>
          <w:sz w:val="30"/>
          <w:szCs w:val="30"/>
        </w:rPr>
        <w:t xml:space="preserve">31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/>
          <w:sz w:val="30"/>
          <w:szCs w:val="30"/>
        </w:rPr>
        <w:t xml:space="preserve">2564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ได้ตัดจำหน่ายหนี้สูญสำหรับลูกหนี้การค้าและลูกหนี้อื่นจากบริษัทย่อยที่ได้เคยตั้งค่าเผื่อผลขาดทุนด้านเครดิตที่คาดว่าจะเกิดขึ้นเต็มจำนวนแล้วในงวดก่อนๆ จำนวน </w:t>
      </w:r>
      <w:r w:rsidRPr="004950BE">
        <w:rPr>
          <w:rFonts w:ascii="Angsana New" w:hAnsi="Angsana New"/>
          <w:sz w:val="30"/>
          <w:szCs w:val="30"/>
        </w:rPr>
        <w:t xml:space="preserve">218.39 </w:t>
      </w:r>
      <w:r w:rsidRPr="004950BE">
        <w:rPr>
          <w:rFonts w:ascii="Angsana New" w:hAnsi="Angsana New" w:hint="cs"/>
          <w:sz w:val="30"/>
          <w:szCs w:val="30"/>
          <w:cs/>
        </w:rPr>
        <w:t>ล้านบาท เนื่องจากบริษัทได้ยกหนี้ให้กับบริษัทย่อยแล้ว</w:t>
      </w:r>
    </w:p>
    <w:p w14:paraId="1BA174DC" w14:textId="1BDC459E" w:rsidR="00B26A92" w:rsidRPr="004950BE" w:rsidRDefault="00B26A92" w:rsidP="00EF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4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86"/>
        <w:gridCol w:w="1044"/>
        <w:gridCol w:w="273"/>
        <w:gridCol w:w="1078"/>
        <w:gridCol w:w="273"/>
        <w:gridCol w:w="1079"/>
        <w:gridCol w:w="274"/>
        <w:gridCol w:w="1079"/>
      </w:tblGrid>
      <w:tr w:rsidR="00E95B03" w:rsidRPr="004950BE" w14:paraId="34A28CBC" w14:textId="77777777" w:rsidTr="00CD6A47">
        <w:trPr>
          <w:tblHeader/>
        </w:trPr>
        <w:tc>
          <w:tcPr>
            <w:tcW w:w="4386" w:type="dxa"/>
          </w:tcPr>
          <w:p w14:paraId="1D2708A0" w14:textId="051C2661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395" w:type="dxa"/>
            <w:gridSpan w:val="3"/>
          </w:tcPr>
          <w:p w14:paraId="7D82A93B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8A324BD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45C51424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5B03" w:rsidRPr="004950BE" w14:paraId="69481A70" w14:textId="77777777" w:rsidTr="00CD6A47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386" w:type="dxa"/>
          </w:tcPr>
          <w:p w14:paraId="5AFDD21A" w14:textId="7F58DC4B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  <w:tcBorders>
              <w:bottom w:val="nil"/>
            </w:tcBorders>
          </w:tcPr>
          <w:p w14:paraId="56720610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  <w:tcBorders>
              <w:bottom w:val="nil"/>
            </w:tcBorders>
          </w:tcPr>
          <w:p w14:paraId="6F5F6CC0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3ADBF2E4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tcBorders>
              <w:bottom w:val="nil"/>
            </w:tcBorders>
          </w:tcPr>
          <w:p w14:paraId="2301F975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DCBD52C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  <w:tcBorders>
              <w:bottom w:val="nil"/>
            </w:tcBorders>
          </w:tcPr>
          <w:p w14:paraId="2FBDC064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1D8A9A24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95B03" w:rsidRPr="004950BE" w14:paraId="4310CB5C" w14:textId="77777777" w:rsidTr="00CD6A47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386" w:type="dxa"/>
          </w:tcPr>
          <w:p w14:paraId="0E2B1FD8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0" w:type="dxa"/>
            <w:gridSpan w:val="7"/>
            <w:tcBorders>
              <w:top w:val="nil"/>
              <w:bottom w:val="nil"/>
            </w:tcBorders>
            <w:vAlign w:val="bottom"/>
          </w:tcPr>
          <w:p w14:paraId="27715D30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5B03" w:rsidRPr="004950BE" w14:paraId="2210E7A0" w14:textId="77777777" w:rsidTr="00CD6A4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86" w:type="dxa"/>
            <w:tcBorders>
              <w:top w:val="nil"/>
              <w:bottom w:val="nil"/>
            </w:tcBorders>
          </w:tcPr>
          <w:p w14:paraId="765668DA" w14:textId="7FB952BE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C016AA1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D649103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61BD091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41D3885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00E2B19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3A981D52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78A9B851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5B03" w:rsidRPr="004950BE" w14:paraId="795AE1BA" w14:textId="77777777" w:rsidTr="00CD6A4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386" w:type="dxa"/>
            <w:tcBorders>
              <w:top w:val="nil"/>
              <w:bottom w:val="nil"/>
            </w:tcBorders>
          </w:tcPr>
          <w:p w14:paraId="6DF06AF4" w14:textId="71F06084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4" w:type="dxa"/>
            <w:tcBorders>
              <w:top w:val="nil"/>
              <w:bottom w:val="double" w:sz="4" w:space="0" w:color="auto"/>
            </w:tcBorders>
          </w:tcPr>
          <w:p w14:paraId="3B43F7F2" w14:textId="315C6C7C" w:rsidR="00E95B03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98BC892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double" w:sz="4" w:space="0" w:color="auto"/>
            </w:tcBorders>
          </w:tcPr>
          <w:p w14:paraId="429A51B8" w14:textId="5A275107" w:rsidR="00E95B03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53DE107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</w:tcPr>
          <w:p w14:paraId="21EE9393" w14:textId="41973C56" w:rsidR="00E95B03" w:rsidRPr="004950BE" w:rsidRDefault="00127C27" w:rsidP="00115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337,</w:t>
            </w:r>
            <w:r w:rsidR="001157EB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4" w:type="dxa"/>
            <w:tcBorders>
              <w:top w:val="nil"/>
              <w:bottom w:val="nil"/>
            </w:tcBorders>
          </w:tcPr>
          <w:p w14:paraId="58A0338F" w14:textId="77777777" w:rsidR="00E95B03" w:rsidRPr="004950BE" w:rsidRDefault="00E95B03" w:rsidP="00275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</w:tcPr>
          <w:p w14:paraId="14E6E7E4" w14:textId="0B265F6B" w:rsidR="00E95B03" w:rsidRPr="004950BE" w:rsidRDefault="00127C27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C678F52" w14:textId="5BF21D38" w:rsidR="00E95B03" w:rsidRPr="004950BE" w:rsidRDefault="00E95B03" w:rsidP="00C578AD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7257E4DA" w14:textId="787C8B70" w:rsidR="00E95B03" w:rsidRPr="004950BE" w:rsidRDefault="00F024F5" w:rsidP="00CD6A47">
      <w:pPr>
        <w:spacing w:line="240" w:lineRule="auto"/>
        <w:ind w:left="46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950B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ณ วันที่ </w:t>
      </w:r>
      <w:r w:rsidRPr="004950BE">
        <w:rPr>
          <w:rFonts w:ascii="Angsana New" w:hAnsi="Angsana New"/>
          <w:sz w:val="30"/>
          <w:szCs w:val="30"/>
          <w:lang w:eastAsia="x-none"/>
        </w:rPr>
        <w:t>31</w:t>
      </w:r>
      <w:r w:rsidRPr="004950BE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4950BE">
        <w:rPr>
          <w:rFonts w:ascii="Angsana New" w:hAnsi="Angsana New"/>
          <w:sz w:val="30"/>
          <w:szCs w:val="30"/>
          <w:lang w:val="x-none" w:eastAsia="x-none"/>
        </w:rPr>
        <w:t xml:space="preserve">2565 </w:t>
      </w:r>
      <w:r w:rsidR="00C578AD" w:rsidRPr="004950B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บริษัทมีสัญญาให้กู้ยืมเงินระยะสั้นแก่บริษัทย่อย โดยเงินให้กู้ยืมดังกล่าวมีอัตราดอกเบี้ยร้อยละ </w:t>
      </w:r>
      <w:r w:rsidR="00C578AD" w:rsidRPr="004950BE">
        <w:rPr>
          <w:rFonts w:ascii="Angsana New" w:hAnsi="Angsana New"/>
          <w:sz w:val="30"/>
          <w:szCs w:val="30"/>
          <w:lang w:val="x-none" w:eastAsia="x-none"/>
        </w:rPr>
        <w:t xml:space="preserve">2 </w:t>
      </w:r>
      <w:r w:rsidR="00C578AD" w:rsidRPr="004950BE">
        <w:rPr>
          <w:rFonts w:ascii="Angsana New" w:hAnsi="Angsana New" w:hint="cs"/>
          <w:sz w:val="30"/>
          <w:szCs w:val="30"/>
          <w:cs/>
          <w:lang w:val="x-none" w:eastAsia="x-none"/>
        </w:rPr>
        <w:t>ต่อปี</w:t>
      </w:r>
    </w:p>
    <w:p w14:paraId="5CFE3502" w14:textId="77777777" w:rsidR="00D143B6" w:rsidRPr="004950BE" w:rsidRDefault="00D143B6" w:rsidP="00CD6A47">
      <w:pPr>
        <w:spacing w:line="240" w:lineRule="auto"/>
        <w:ind w:left="468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990"/>
        <w:gridCol w:w="900"/>
        <w:gridCol w:w="273"/>
        <w:gridCol w:w="981"/>
        <w:gridCol w:w="6"/>
        <w:gridCol w:w="270"/>
        <w:gridCol w:w="987"/>
        <w:gridCol w:w="273"/>
        <w:gridCol w:w="990"/>
      </w:tblGrid>
      <w:tr w:rsidR="00192866" w:rsidRPr="004950BE" w14:paraId="20AE1305" w14:textId="77777777" w:rsidTr="00A22F8B">
        <w:tc>
          <w:tcPr>
            <w:tcW w:w="3960" w:type="dxa"/>
          </w:tcPr>
          <w:p w14:paraId="0EB865F9" w14:textId="36709138" w:rsidR="00192866" w:rsidRPr="004950BE" w:rsidRDefault="00192866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990" w:type="dxa"/>
          </w:tcPr>
          <w:p w14:paraId="562EB7C2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4" w:type="dxa"/>
            <w:gridSpan w:val="3"/>
          </w:tcPr>
          <w:p w14:paraId="532CB17C" w14:textId="55526D0F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74A1CC71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E2D088D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866" w:rsidRPr="004950BE" w14:paraId="3D63C98D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</w:tcPr>
          <w:p w14:paraId="511C5BCA" w14:textId="177FE6EA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3695CFE" w14:textId="5F91F203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tcBorders>
              <w:bottom w:val="nil"/>
            </w:tcBorders>
          </w:tcPr>
          <w:p w14:paraId="47FA3E55" w14:textId="594C691D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  <w:tcBorders>
              <w:bottom w:val="nil"/>
            </w:tcBorders>
          </w:tcPr>
          <w:p w14:paraId="66361692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nil"/>
            </w:tcBorders>
          </w:tcPr>
          <w:p w14:paraId="440CDB1F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3C3F064F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58E1DA91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  <w:tcBorders>
              <w:bottom w:val="nil"/>
            </w:tcBorders>
          </w:tcPr>
          <w:p w14:paraId="6B8ACCA8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DA3D05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2866" w:rsidRPr="004950BE" w14:paraId="79181B88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</w:tcPr>
          <w:p w14:paraId="3837ECCE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4D0D0D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8"/>
            <w:tcBorders>
              <w:top w:val="nil"/>
              <w:bottom w:val="nil"/>
            </w:tcBorders>
            <w:vAlign w:val="bottom"/>
          </w:tcPr>
          <w:p w14:paraId="548478B8" w14:textId="5C2165D9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92866" w:rsidRPr="004950BE" w14:paraId="7BF442F8" w14:textId="77777777" w:rsidTr="00A22F8B">
        <w:tc>
          <w:tcPr>
            <w:tcW w:w="3960" w:type="dxa"/>
          </w:tcPr>
          <w:p w14:paraId="7A6C825C" w14:textId="49355F64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br w:type="page"/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990" w:type="dxa"/>
          </w:tcPr>
          <w:p w14:paraId="389B5CC0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4" w:type="dxa"/>
            <w:gridSpan w:val="3"/>
          </w:tcPr>
          <w:p w14:paraId="2FD207D2" w14:textId="0EFA6FB0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  <w:gridSpan w:val="2"/>
          </w:tcPr>
          <w:p w14:paraId="2782DBA2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2308F3F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2866" w:rsidRPr="004950BE" w14:paraId="51E53BAA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64BA1130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0EDC34" w14:textId="77777777" w:rsidR="00192866" w:rsidRPr="004950BE" w:rsidRDefault="00192866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324A42" w14:textId="3B41F2DD" w:rsidR="00192866" w:rsidRPr="004950BE" w:rsidRDefault="00192866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157AE6E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6BCB6D60" w14:textId="77777777" w:rsidR="00192866" w:rsidRPr="004950BE" w:rsidRDefault="00192866" w:rsidP="00C5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FFDA6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A22BA39" w14:textId="2F23F031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107,339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14EEC5C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CE3C1F" w14:textId="3ABA531C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</w:tr>
      <w:tr w:rsidR="00192866" w:rsidRPr="004950BE" w14:paraId="3AB15054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622ED0C2" w14:textId="77777777" w:rsidR="00192866" w:rsidRPr="004950BE" w:rsidRDefault="00192866" w:rsidP="00A7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B0AB5" w14:textId="77777777" w:rsidR="00192866" w:rsidRPr="004950BE" w:rsidRDefault="00192866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90B80D0" w14:textId="1122A184" w:rsidR="00192866" w:rsidRPr="004950BE" w:rsidRDefault="00192866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9597957" w14:textId="77777777" w:rsidR="00192866" w:rsidRPr="004950BE" w:rsidRDefault="00192866" w:rsidP="00A7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single" w:sz="4" w:space="0" w:color="auto"/>
            </w:tcBorders>
          </w:tcPr>
          <w:p w14:paraId="4890C6E9" w14:textId="77777777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2BBD58" w14:textId="77777777" w:rsidR="00192866" w:rsidRPr="004950BE" w:rsidRDefault="00192866" w:rsidP="00A7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A0BDDF8" w14:textId="10C26072" w:rsidR="00192866" w:rsidRPr="004950BE" w:rsidRDefault="00192866" w:rsidP="00A7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44F3675" w14:textId="77777777" w:rsidR="00192866" w:rsidRPr="004950BE" w:rsidRDefault="00192866" w:rsidP="00A7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DE8E54C" w14:textId="77777777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2866" w:rsidRPr="004950BE" w14:paraId="115F73B7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F637770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19BEB7" w14:textId="77777777" w:rsidR="00192866" w:rsidRPr="004950BE" w:rsidRDefault="00192866" w:rsidP="0018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E9E41E" w14:textId="6EF6C613" w:rsidR="00192866" w:rsidRPr="004950BE" w:rsidRDefault="00192866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8E14A55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D8D3F" w14:textId="77777777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509915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00D8362" w14:textId="0BFAA453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107,339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1762EC1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EC6806" w14:textId="1014C889" w:rsidR="00192866" w:rsidRPr="004950BE" w:rsidRDefault="00192866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17,439</w:t>
            </w:r>
          </w:p>
        </w:tc>
      </w:tr>
      <w:tr w:rsidR="00192866" w:rsidRPr="004950BE" w14:paraId="7DA0128F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CBC67A4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6A5C31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E0C876" w14:textId="52B6370A" w:rsidR="00192866" w:rsidRPr="004950BE" w:rsidRDefault="00192866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4770E17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06645D2E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75280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804D975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D1738FE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F239CC" w14:textId="77777777" w:rsidR="00192866" w:rsidRPr="004950BE" w:rsidRDefault="0019286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2F8" w:rsidRPr="004950BE" w14:paraId="0A977F24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9AFE1FE" w14:textId="72F7BF94" w:rsidR="001672F8" w:rsidRPr="004950BE" w:rsidRDefault="001672F8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B7D906A" w14:textId="77777777" w:rsidR="001672F8" w:rsidRPr="004950BE" w:rsidRDefault="001672F8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B19DC64" w14:textId="563B1EDC" w:rsidR="001672F8" w:rsidRPr="004950BE" w:rsidRDefault="001672F8" w:rsidP="0016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A28D6C5" w14:textId="77777777" w:rsidR="001672F8" w:rsidRPr="004950BE" w:rsidRDefault="001672F8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</w:tcBorders>
          </w:tcPr>
          <w:p w14:paraId="6BC439E0" w14:textId="7D703F58" w:rsidR="001672F8" w:rsidRPr="004950BE" w:rsidRDefault="001672F8" w:rsidP="0016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ED3F4F" w14:textId="77777777" w:rsidR="001672F8" w:rsidRPr="004950BE" w:rsidRDefault="001672F8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</w:tcBorders>
          </w:tcPr>
          <w:p w14:paraId="65A29A21" w14:textId="7519E4ED" w:rsidR="001672F8" w:rsidRPr="004950BE" w:rsidRDefault="001672F8" w:rsidP="0016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9FFDB6D" w14:textId="77777777" w:rsidR="001672F8" w:rsidRPr="004950BE" w:rsidRDefault="001672F8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791AC9A" w14:textId="6092A6E7" w:rsidR="001672F8" w:rsidRPr="004950BE" w:rsidRDefault="001672F8" w:rsidP="00167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2F8" w:rsidRPr="004950BE" w14:paraId="7C54E18C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7647383" w14:textId="6B1AA287" w:rsidR="001672F8" w:rsidRPr="004950BE" w:rsidRDefault="001672F8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B021D7" w14:textId="4350589D" w:rsidR="001672F8" w:rsidRPr="004950BE" w:rsidRDefault="00A61A40" w:rsidP="00A6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0EDFE4" w14:textId="30575E60" w:rsidR="001672F8" w:rsidRPr="004950BE" w:rsidRDefault="006778FA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226,814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0AFFCCE" w14:textId="77777777" w:rsidR="001672F8" w:rsidRPr="004950BE" w:rsidRDefault="001672F8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6A822F8B" w14:textId="0BB79DEF" w:rsidR="001672F8" w:rsidRPr="004950BE" w:rsidRDefault="006778FA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66D6FE" w14:textId="77777777" w:rsidR="001672F8" w:rsidRPr="004950BE" w:rsidRDefault="001672F8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7528C8A" w14:textId="6C79482A" w:rsidR="001672F8" w:rsidRPr="004950BE" w:rsidRDefault="006778FA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226,814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4E661CD" w14:textId="77777777" w:rsidR="001672F8" w:rsidRPr="004950BE" w:rsidRDefault="001672F8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542BCE1" w14:textId="6FFD3978" w:rsidR="001672F8" w:rsidRPr="004950BE" w:rsidRDefault="006778FA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97367" w:rsidRPr="004950BE" w14:paraId="316369D3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3EF374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29676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E71B45C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B211F9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bottom w:val="nil"/>
            </w:tcBorders>
          </w:tcPr>
          <w:p w14:paraId="50C69CFB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25F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nil"/>
            </w:tcBorders>
          </w:tcPr>
          <w:p w14:paraId="6B9989C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C489C64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8A4B293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C1D" w:rsidRPr="004950BE" w14:paraId="5ED07A3F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11CEA89" w14:textId="0E54561B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D5E512E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5D0928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6A352D41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1515FBD8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B5029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AEEDB55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8612CAF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FC297D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C1D" w:rsidRPr="004950BE" w14:paraId="3171990A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37A8BBA" w14:textId="4506E254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4F0F1F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7040D12" w14:textId="7D3799F4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176728F" w14:textId="77777777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6815BE13" w14:textId="591A1A14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9CEEC" w14:textId="77777777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FF3FC6A" w14:textId="6AB151CA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E274FB0" w14:textId="77777777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290355" w14:textId="2F9BB3B6" w:rsidR="00D36C1D" w:rsidRPr="004950BE" w:rsidRDefault="00D36C1D" w:rsidP="00D36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36C1D" w:rsidRPr="004950BE" w14:paraId="24D16686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21C41C71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83E454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0DDB5D16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38EBE21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  <w:bottom w:val="nil"/>
            </w:tcBorders>
          </w:tcPr>
          <w:p w14:paraId="0620C71E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83762F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nil"/>
            </w:tcBorders>
          </w:tcPr>
          <w:p w14:paraId="7859A9F6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2DA27BF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6339B16" w14:textId="77777777" w:rsidR="00D36C1D" w:rsidRPr="004950BE" w:rsidRDefault="00D36C1D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367" w:rsidRPr="004950BE" w14:paraId="76D84D28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59C20A80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49CF9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19B296" w14:textId="125F8A50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68E4CF0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2CE80628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0FD9A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44DEB5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C494B4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D8EBBC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367" w:rsidRPr="004950BE" w14:paraId="613BAA5F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6314EAC5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769B9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47F6F7E" w14:textId="08AEAEDA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7E50C25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490F92F9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8648C0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BA1D5FA" w14:textId="7AA7EB68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4,387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A9AA4C5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B00850" w14:textId="7777777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3,668</w:t>
            </w:r>
          </w:p>
        </w:tc>
      </w:tr>
      <w:tr w:rsidR="00997367" w:rsidRPr="004950BE" w14:paraId="108FD936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903D906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5451DC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3A9A534" w14:textId="513AD042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E33968F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single" w:sz="4" w:space="0" w:color="auto"/>
            </w:tcBorders>
          </w:tcPr>
          <w:p w14:paraId="6C23972E" w14:textId="7777777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BB87F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3B91B27C" w14:textId="16FEFC68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5F790A6C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191C719" w14:textId="7777777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7367" w:rsidRPr="004950BE" w14:paraId="6A3DE72E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98C98E6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42491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296CF" w14:textId="35D5559D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6F0425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2EC858" w14:textId="7777777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C8BAA7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2AD549C" w14:textId="4F579E71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4,387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E93CA7F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C64A6" w14:textId="7777777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3,668</w:t>
            </w:r>
          </w:p>
        </w:tc>
      </w:tr>
      <w:tr w:rsidR="00997367" w:rsidRPr="004950BE" w14:paraId="38C3BA42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CF9A945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045B4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DFC62A" w14:textId="0DF9F3A3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3C1E3B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704AC97C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2095C2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D1DE2C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7E90F78D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75EAF7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F8B" w:rsidRPr="004950BE" w14:paraId="7F03F2EB" w14:textId="77777777" w:rsidTr="00F4576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595359A3" w14:textId="75F22C44" w:rsidR="00A22F8B" w:rsidRPr="004950BE" w:rsidRDefault="00A22F8B" w:rsidP="00A22F8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A2B9F3" w14:textId="7777777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tcBorders>
              <w:top w:val="nil"/>
              <w:bottom w:val="nil"/>
            </w:tcBorders>
          </w:tcPr>
          <w:p w14:paraId="6FC318A5" w14:textId="66992C3B" w:rsidR="00A22F8B" w:rsidRPr="004950BE" w:rsidRDefault="00A22F8B" w:rsidP="00895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56E40" w14:textId="7777777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7F8A7DAB" w14:textId="1D42B345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2F8B" w:rsidRPr="004950BE" w14:paraId="4C8F10F0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773C3C8" w14:textId="22E41DC2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2AD315" w14:textId="25FC963C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F0972F" w14:textId="20645E31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60E4B5A5" w14:textId="7777777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41197766" w14:textId="457E3C5E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65295" w14:textId="3FC065E4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29ADF64" w14:textId="68B3D14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A78E130" w14:textId="55708AA0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63AA75" w14:textId="5983034D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22F8B" w:rsidRPr="004950BE" w14:paraId="3C856A1E" w14:textId="77777777" w:rsidTr="00F94E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94B2219" w14:textId="7777777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67E5F6" w14:textId="77777777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0" w:type="dxa"/>
            <w:gridSpan w:val="8"/>
            <w:tcBorders>
              <w:top w:val="nil"/>
              <w:bottom w:val="nil"/>
            </w:tcBorders>
            <w:vAlign w:val="bottom"/>
          </w:tcPr>
          <w:p w14:paraId="5565C6B8" w14:textId="16DEAF54" w:rsidR="00A22F8B" w:rsidRPr="004950BE" w:rsidRDefault="00A22F8B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7367" w:rsidRPr="004950BE" w14:paraId="64D91BE2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020C3147" w14:textId="77777777" w:rsidR="00997367" w:rsidRPr="004950BE" w:rsidRDefault="00997367" w:rsidP="00A2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3DF9FF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CB3069" w14:textId="472D9871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60CE7CB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08251158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71219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D1DF43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12FB9FA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EFE8249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7367" w:rsidRPr="004950BE" w14:paraId="2E4DA308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80FA67B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F985F3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72C6C8" w14:textId="53AC8866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4D409124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nil"/>
            </w:tcBorders>
          </w:tcPr>
          <w:p w14:paraId="410CEB8B" w14:textId="682B1858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137,500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B508B1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671B35EE" w14:textId="6F6640A5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19F0DE2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8841B5" w14:textId="46D32644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997367" w:rsidRPr="004950BE" w14:paraId="599153E9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374416B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015EE3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DFEAC11" w14:textId="2B948D66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E1BEE4E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nil"/>
              <w:bottom w:val="single" w:sz="4" w:space="0" w:color="auto"/>
            </w:tcBorders>
          </w:tcPr>
          <w:p w14:paraId="5091EFEA" w14:textId="1FEFAAA4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DCC16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6B7B26EE" w14:textId="6F4C1F2E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6E91687A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B61FF70" w14:textId="1D0A4ED7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185,000</w:t>
            </w:r>
          </w:p>
        </w:tc>
      </w:tr>
      <w:tr w:rsidR="00997367" w:rsidRPr="004950BE" w14:paraId="413BCADF" w14:textId="77777777" w:rsidTr="00A22F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74D04E3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995074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C139E1" w14:textId="38A22CB1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129,000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FD6362B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E8E9C2" w14:textId="260B6FAF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342,500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5CA505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633A015" w14:textId="56550F1C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129,000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35913BB8" w14:textId="77777777" w:rsidR="00997367" w:rsidRPr="004950BE" w:rsidRDefault="00997367" w:rsidP="00997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ACBF83" w14:textId="3ED59E12" w:rsidR="00997367" w:rsidRPr="004950BE" w:rsidRDefault="00997367" w:rsidP="00677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230,000</w:t>
            </w:r>
          </w:p>
        </w:tc>
      </w:tr>
    </w:tbl>
    <w:p w14:paraId="42A8C41E" w14:textId="5F789175" w:rsidR="00646F61" w:rsidRPr="004950BE" w:rsidRDefault="00646F61" w:rsidP="00BB0F0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 w:eastAsia="x-none"/>
        </w:rPr>
      </w:pPr>
    </w:p>
    <w:p w14:paraId="19739C8B" w14:textId="2D9B1F63" w:rsidR="006D15C3" w:rsidRPr="004950BE" w:rsidRDefault="006D15C3" w:rsidP="00CD6A47">
      <w:pPr>
        <w:spacing w:line="240" w:lineRule="auto"/>
        <w:ind w:left="46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 w:hint="cs"/>
          <w:b/>
          <w:bCs/>
          <w:i/>
          <w:iCs/>
          <w:sz w:val="30"/>
          <w:szCs w:val="30"/>
          <w:cs/>
          <w:lang w:val="x-none" w:eastAsia="x-none"/>
        </w:rPr>
        <w:t>สัญญา</w:t>
      </w:r>
      <w:r w:rsidRPr="004950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กู้ยืมเงิน</w:t>
      </w:r>
    </w:p>
    <w:p w14:paraId="0349364C" w14:textId="77777777" w:rsidR="006D15C3" w:rsidRPr="004950BE" w:rsidRDefault="006D15C3" w:rsidP="006D15C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AB4C51F" w14:textId="45BD485A" w:rsidR="006D15C3" w:rsidRPr="004950BE" w:rsidRDefault="006D15C3" w:rsidP="00CD6A47">
      <w:pPr>
        <w:spacing w:line="240" w:lineRule="auto"/>
        <w:ind w:left="468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ณ </w:t>
      </w:r>
      <w:r w:rsidRPr="004950BE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 w:hint="cs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บริษัทมีสัญญากู้ยืมเงินระยะยาวที่ไม่มีหลักประกันกับบุคคลที่เกี่ยวข้องกันเป็นจำนวน </w:t>
      </w:r>
      <w:r w:rsidR="00A700C1" w:rsidRPr="004950BE">
        <w:rPr>
          <w:rFonts w:ascii="Angsana New" w:hAnsi="Angsana New"/>
          <w:sz w:val="30"/>
          <w:szCs w:val="30"/>
        </w:rPr>
        <w:t>129.00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 w:hint="cs"/>
          <w:i/>
          <w:iCs/>
          <w:sz w:val="30"/>
          <w:szCs w:val="30"/>
        </w:rPr>
        <w:t>(256</w:t>
      </w:r>
      <w:r w:rsidR="00945C82" w:rsidRPr="004950BE">
        <w:rPr>
          <w:rFonts w:ascii="Angsana New" w:hAnsi="Angsana New"/>
          <w:i/>
          <w:iCs/>
          <w:sz w:val="30"/>
          <w:szCs w:val="30"/>
        </w:rPr>
        <w:t>4</w:t>
      </w:r>
      <w:r w:rsidRPr="004950BE">
        <w:rPr>
          <w:rFonts w:ascii="Angsana New" w:hAnsi="Angsana New" w:hint="cs"/>
          <w:i/>
          <w:iCs/>
          <w:sz w:val="30"/>
          <w:szCs w:val="30"/>
        </w:rPr>
        <w:t>: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i/>
          <w:iCs/>
          <w:sz w:val="30"/>
          <w:szCs w:val="30"/>
        </w:rPr>
        <w:t xml:space="preserve">342.50 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4950BE">
        <w:rPr>
          <w:rFonts w:ascii="Angsana New" w:hAnsi="Angsana New" w:hint="cs"/>
          <w:i/>
          <w:iCs/>
          <w:sz w:val="30"/>
          <w:szCs w:val="30"/>
        </w:rPr>
        <w:t xml:space="preserve">230.00 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>ล้านบาท สำหรับกลุ่มบริษัทและบริษัทตามลำดับ</w:t>
      </w:r>
      <w:r w:rsidRPr="004950BE">
        <w:rPr>
          <w:rFonts w:ascii="Angsana New" w:hAnsi="Angsana New" w:hint="cs"/>
          <w:i/>
          <w:iCs/>
          <w:sz w:val="30"/>
          <w:szCs w:val="30"/>
        </w:rPr>
        <w:t>)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โดยเงินกู้ยืมดังกล่าวมีอัตราดอกเบี้ยร้อยละ </w:t>
      </w:r>
      <w:r w:rsidR="00A700C1" w:rsidRPr="004950BE">
        <w:rPr>
          <w:rFonts w:ascii="Angsana New" w:hAnsi="Angsana New"/>
          <w:sz w:val="30"/>
          <w:szCs w:val="30"/>
        </w:rPr>
        <w:t>6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ต่อปี </w:t>
      </w:r>
      <w:bookmarkStart w:id="2" w:name="_Hlk122955682"/>
      <w:r w:rsidRPr="004950BE">
        <w:rPr>
          <w:rFonts w:ascii="Angsana New" w:hAnsi="Angsana New" w:hint="cs"/>
          <w:i/>
          <w:iCs/>
          <w:sz w:val="30"/>
          <w:szCs w:val="30"/>
        </w:rPr>
        <w:t>(2564: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4950BE">
        <w:rPr>
          <w:rFonts w:ascii="Angsana New" w:hAnsi="Angsana New" w:hint="cs"/>
          <w:i/>
          <w:iCs/>
          <w:sz w:val="30"/>
          <w:szCs w:val="30"/>
        </w:rPr>
        <w:t xml:space="preserve">6 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4950BE">
        <w:rPr>
          <w:rFonts w:ascii="Angsana New" w:hAnsi="Angsana New" w:hint="cs"/>
          <w:i/>
          <w:iCs/>
          <w:sz w:val="30"/>
          <w:szCs w:val="30"/>
        </w:rPr>
        <w:t>)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Pr="004950BE">
        <w:rPr>
          <w:rFonts w:ascii="Angsana New" w:hAnsi="Angsana New" w:hint="cs"/>
          <w:sz w:val="30"/>
          <w:szCs w:val="30"/>
          <w:cs/>
        </w:rPr>
        <w:t>ซึ่งมีกำหนดชำระดอกเบี้ยเป็นรายเดือนและมีระยะเวลาครบกำหนดชำระหนี้ตามที่กำหนดในสัญญา ทั้งนี้ในกรณีที่กลุ่มบริษัทประสงค์จะเลื่อนกำหนด</w:t>
      </w:r>
      <w:r w:rsidR="00817E43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Pr="004950BE">
        <w:rPr>
          <w:rFonts w:ascii="Angsana New" w:hAnsi="Angsana New" w:hint="cs"/>
          <w:sz w:val="30"/>
          <w:szCs w:val="30"/>
        </w:rPr>
        <w:t xml:space="preserve">15 </w:t>
      </w:r>
      <w:r w:rsidRPr="004950BE">
        <w:rPr>
          <w:rFonts w:ascii="Angsana New" w:hAnsi="Angsana New" w:hint="cs"/>
          <w:sz w:val="30"/>
          <w:szCs w:val="30"/>
          <w:cs/>
        </w:rPr>
        <w:t>วัน</w:t>
      </w:r>
      <w:r w:rsidR="00817E43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</w:t>
      </w:r>
      <w:r w:rsidR="00817E43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ให้สอดคล้องกับวันชำระคืนเงินกู้ที่คู่สัญญาตกลงกันเลื่อนออกไป</w:t>
      </w:r>
    </w:p>
    <w:p w14:paraId="05A65223" w14:textId="6D6AA379" w:rsidR="00C80A84" w:rsidRPr="004950BE" w:rsidRDefault="00C80A84" w:rsidP="00CC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4"/>
          <w:szCs w:val="24"/>
        </w:rPr>
      </w:pPr>
    </w:p>
    <w:p w14:paraId="7FE229D6" w14:textId="77777777" w:rsidR="006D15C3" w:rsidRPr="004950BE" w:rsidRDefault="006D15C3" w:rsidP="00CD6A47">
      <w:pPr>
        <w:spacing w:line="240" w:lineRule="auto"/>
        <w:ind w:left="46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รายการสำคัญที่ทำกับกิจการที่เกี่ยวข้องกัน</w:t>
      </w:r>
    </w:p>
    <w:p w14:paraId="226C0003" w14:textId="77777777" w:rsidR="006D15C3" w:rsidRPr="004950BE" w:rsidRDefault="006D15C3" w:rsidP="006D15C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59C5F1C" w14:textId="796DCEA3" w:rsidR="00C0129A" w:rsidRPr="004950BE" w:rsidRDefault="00C0129A" w:rsidP="00CD6A47">
      <w:pPr>
        <w:spacing w:line="240" w:lineRule="auto"/>
        <w:ind w:left="468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 w:hint="cs"/>
          <w:i/>
          <w:iCs/>
          <w:sz w:val="30"/>
          <w:szCs w:val="30"/>
          <w:cs/>
        </w:rPr>
        <w:t>การปรับโครงสร้างภายใต้ยุทธศาสตร์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>“</w:t>
      </w:r>
      <w:r w:rsidRPr="004950BE">
        <w:rPr>
          <w:rFonts w:ascii="Angsana New" w:hAnsi="Angsana New" w:hint="cs"/>
          <w:i/>
          <w:iCs/>
          <w:sz w:val="30"/>
          <w:szCs w:val="30"/>
        </w:rPr>
        <w:t>One Nation</w:t>
      </w:r>
      <w:r w:rsidRPr="004950BE">
        <w:rPr>
          <w:rFonts w:ascii="Angsana New" w:hAnsi="Angsana New" w:hint="cs"/>
          <w:i/>
          <w:iCs/>
          <w:sz w:val="30"/>
          <w:szCs w:val="30"/>
          <w:cs/>
        </w:rPr>
        <w:t>”</w:t>
      </w:r>
    </w:p>
    <w:p w14:paraId="438AB8B7" w14:textId="77777777" w:rsidR="00C0129A" w:rsidRPr="004950BE" w:rsidRDefault="00C0129A" w:rsidP="00CD6A47">
      <w:pPr>
        <w:spacing w:line="240" w:lineRule="auto"/>
        <w:ind w:left="468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244943F1" w14:textId="5B5CE3CF" w:rsidR="006D15C3" w:rsidRPr="004950BE" w:rsidRDefault="006D15C3" w:rsidP="00CD6A47">
      <w:pPr>
        <w:spacing w:line="240" w:lineRule="auto"/>
        <w:ind w:left="468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ในการประชุมคณะกรรมการบริหารของบริษัทและบริษัทย่อยในเดือนมีนาคม </w:t>
      </w:r>
      <w:r w:rsidRPr="004950BE">
        <w:rPr>
          <w:rFonts w:ascii="Angsana New" w:hAnsi="Angsana New" w:hint="cs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คณะกรรมการบริหารมีมติอนุมัติรายการซึ่งเป็นไปตามแผนการปรับโครงสร้างภายใต้ยุทธศาสตร์ </w:t>
      </w:r>
      <w:r w:rsidRPr="004950BE">
        <w:rPr>
          <w:rFonts w:ascii="Angsana New" w:hAnsi="Angsana New" w:hint="cs"/>
          <w:sz w:val="30"/>
          <w:szCs w:val="30"/>
        </w:rPr>
        <w:t xml:space="preserve">“One Nation” </w:t>
      </w:r>
      <w:r w:rsidRPr="004950BE">
        <w:rPr>
          <w:rFonts w:ascii="Angsana New" w:hAnsi="Angsana New" w:hint="cs"/>
          <w:sz w:val="30"/>
          <w:szCs w:val="30"/>
          <w:cs/>
        </w:rPr>
        <w:t>ตามที่กล่าวไว้ในหมายเหตุ</w:t>
      </w:r>
      <w:r w:rsidR="0080580C" w:rsidRPr="004950BE">
        <w:rPr>
          <w:rFonts w:ascii="Angsana New" w:hAnsi="Angsana New"/>
          <w:sz w:val="30"/>
          <w:szCs w:val="30"/>
        </w:rPr>
        <w:t xml:space="preserve">   </w:t>
      </w:r>
      <w:r w:rsidRPr="004950BE">
        <w:rPr>
          <w:rFonts w:ascii="Angsana New" w:hAnsi="Angsana New" w:hint="cs"/>
          <w:sz w:val="30"/>
          <w:szCs w:val="30"/>
          <w:cs/>
        </w:rPr>
        <w:t xml:space="preserve">ข้อ </w:t>
      </w:r>
      <w:r w:rsidR="006A7E4E"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โดยกลุ่มบริษัทมีการปรับโครงสร้าง ดังนี้</w:t>
      </w:r>
    </w:p>
    <w:p w14:paraId="29C027A7" w14:textId="77777777" w:rsidR="006D15C3" w:rsidRPr="004950BE" w:rsidRDefault="006D15C3" w:rsidP="006D15C3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BBE06DC" w14:textId="2B677F29" w:rsidR="006D15C3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บริษัท เนชั่น บรอดแคสติ้ง คอร์ปอเรชั่น จำกัด (มหาชน) </w:t>
      </w:r>
      <w:r w:rsidRPr="004950BE">
        <w:rPr>
          <w:rFonts w:ascii="Angsana New" w:hAnsi="Angsana New" w:hint="cs"/>
          <w:sz w:val="30"/>
          <w:szCs w:val="30"/>
        </w:rPr>
        <w:t>(“NBC”)</w:t>
      </w:r>
      <w:r w:rsidRPr="004950BE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ซื้อ</w:t>
      </w:r>
      <w:r w:rsidRPr="004950BE">
        <w:rPr>
          <w:rFonts w:ascii="Angsana New" w:hAnsi="Angsana New" w:hint="cs"/>
          <w:spacing w:val="5"/>
          <w:sz w:val="30"/>
          <w:szCs w:val="30"/>
          <w:cs/>
        </w:rPr>
        <w:t xml:space="preserve">ธุรกิจให้บริการลูกค้าผ่านระบบโทรศัพท์ </w:t>
      </w:r>
      <w:r w:rsidRPr="004950BE">
        <w:rPr>
          <w:rFonts w:ascii="Angsana New" w:hAnsi="Angsana New" w:hint="cs"/>
          <w:sz w:val="30"/>
          <w:szCs w:val="30"/>
          <w:cs/>
        </w:rPr>
        <w:t>ซึ่งเป็นหน่วยธุรกิจที่ดำเนินการภายใต้บริษัท เนชั่น นิวส์ จำกัด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Pr="004950BE">
        <w:rPr>
          <w:rFonts w:ascii="Angsana New" w:hAnsi="Angsana New" w:hint="cs"/>
          <w:spacing w:val="-2"/>
          <w:sz w:val="30"/>
          <w:szCs w:val="30"/>
        </w:rPr>
        <w:t xml:space="preserve">“NTN”) 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4950BE">
        <w:rPr>
          <w:rFonts w:ascii="Angsana New" w:hAnsi="Angsana New" w:hint="cs"/>
          <w:sz w:val="30"/>
          <w:szCs w:val="30"/>
          <w:cs/>
        </w:rPr>
        <w:t xml:space="preserve">เป็นบริษัทย่อยทางอ้อม จาก </w:t>
      </w:r>
      <w:r w:rsidRPr="004950BE">
        <w:rPr>
          <w:rFonts w:ascii="Angsana New" w:hAnsi="Angsana New" w:hint="cs"/>
          <w:sz w:val="30"/>
          <w:szCs w:val="30"/>
        </w:rPr>
        <w:t>NTN</w:t>
      </w:r>
      <w:r w:rsidRPr="004950BE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4950BE">
        <w:rPr>
          <w:rFonts w:ascii="Angsana New" w:hAnsi="Angsana New" w:hint="cs"/>
          <w:sz w:val="30"/>
          <w:szCs w:val="30"/>
        </w:rPr>
        <w:t>40</w:t>
      </w:r>
      <w:r w:rsidR="00797FB5" w:rsidRPr="004950BE">
        <w:rPr>
          <w:rFonts w:ascii="Angsana New" w:hAnsi="Angsana New"/>
          <w:sz w:val="30"/>
          <w:szCs w:val="30"/>
        </w:rPr>
        <w:t>.00</w:t>
      </w:r>
      <w:r w:rsidRPr="004950BE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541A13EA" w14:textId="77777777" w:rsidR="006D15C3" w:rsidRPr="004950BE" w:rsidRDefault="006D15C3" w:rsidP="006D15C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20"/>
          <w:szCs w:val="20"/>
        </w:rPr>
      </w:pPr>
    </w:p>
    <w:p w14:paraId="077AEABA" w14:textId="190592A0" w:rsidR="006D15C3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เอ็นบีซี เน็กซ์ วิชั่น จำกัด </w:t>
      </w:r>
      <w:r w:rsidRPr="004950BE">
        <w:rPr>
          <w:rFonts w:ascii="Angsana New" w:hAnsi="Angsana New" w:hint="cs"/>
          <w:spacing w:val="-6"/>
          <w:sz w:val="30"/>
          <w:szCs w:val="30"/>
        </w:rPr>
        <w:t>(“NNV”)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ซึ่งเป็นบริษัทย่อยทางอ้อม ซื้อธุรกิจคมชัดลึก จาก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pacing w:val="-2"/>
          <w:sz w:val="30"/>
          <w:szCs w:val="30"/>
        </w:rPr>
        <w:t>70</w:t>
      </w:r>
      <w:r w:rsidR="00797FB5" w:rsidRPr="004950BE">
        <w:rPr>
          <w:rFonts w:ascii="Angsana New" w:hAnsi="Angsana New"/>
          <w:spacing w:val="-2"/>
          <w:sz w:val="30"/>
          <w:szCs w:val="30"/>
        </w:rPr>
        <w:t>.00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ล้าน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</w:p>
    <w:p w14:paraId="118B9892" w14:textId="77777777" w:rsidR="006D15C3" w:rsidRPr="004950BE" w:rsidRDefault="006D15C3" w:rsidP="006D15C3">
      <w:pPr>
        <w:pStyle w:val="ListParagraph"/>
        <w:rPr>
          <w:rFonts w:ascii="Angsana New" w:hAnsi="Angsana New"/>
          <w:sz w:val="20"/>
          <w:szCs w:val="20"/>
          <w:lang w:eastAsia="x-none"/>
        </w:rPr>
      </w:pPr>
    </w:p>
    <w:p w14:paraId="3368D8F4" w14:textId="740CEE8D" w:rsidR="006D15C3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950BE">
        <w:rPr>
          <w:rFonts w:ascii="Angsana New" w:hAnsi="Angsana New" w:hint="cs"/>
          <w:spacing w:val="-4"/>
          <w:sz w:val="30"/>
          <w:szCs w:val="30"/>
        </w:rPr>
        <w:lastRenderedPageBreak/>
        <w:t>NNV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 ซื้อสินทรัพย์ที่เกี่ยวข้องกับธุรกิจสื่อโทรทัศน์และรับโอนพนักงานจาก </w:t>
      </w:r>
      <w:r w:rsidRPr="004950BE">
        <w:rPr>
          <w:rFonts w:ascii="Angsana New" w:hAnsi="Angsana New" w:hint="cs"/>
          <w:spacing w:val="-4"/>
          <w:sz w:val="30"/>
          <w:szCs w:val="30"/>
        </w:rPr>
        <w:t>NBC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 เป็นจำนวนเงิน </w:t>
      </w:r>
      <w:r w:rsidRPr="004950BE">
        <w:rPr>
          <w:rFonts w:ascii="Angsana New" w:hAnsi="Angsana New" w:hint="cs"/>
          <w:spacing w:val="-4"/>
          <w:sz w:val="30"/>
          <w:szCs w:val="30"/>
        </w:rPr>
        <w:t>60</w:t>
      </w:r>
      <w:r w:rsidR="00797FB5" w:rsidRPr="004950BE">
        <w:rPr>
          <w:rFonts w:ascii="Angsana New" w:hAnsi="Angsana New"/>
          <w:spacing w:val="-4"/>
          <w:sz w:val="30"/>
          <w:szCs w:val="30"/>
        </w:rPr>
        <w:t>.00</w:t>
      </w:r>
      <w:r w:rsidRPr="004950B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</w:p>
    <w:p w14:paraId="5857E028" w14:textId="77777777" w:rsidR="006D15C3" w:rsidRPr="004950BE" w:rsidRDefault="006D15C3" w:rsidP="006D15C3">
      <w:pPr>
        <w:pStyle w:val="ListParagraph"/>
        <w:rPr>
          <w:rFonts w:ascii="Angsana New" w:hAnsi="Angsana New"/>
          <w:sz w:val="20"/>
          <w:szCs w:val="20"/>
        </w:rPr>
      </w:pPr>
    </w:p>
    <w:p w14:paraId="3E3F3E5D" w14:textId="603E4989" w:rsidR="006D15C3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ซื้อหุ้นสามัญจำนวน </w:t>
      </w:r>
      <w:r w:rsidR="00945C82" w:rsidRPr="004950BE">
        <w:rPr>
          <w:rFonts w:ascii="Angsana New" w:hAnsi="Angsana New"/>
          <w:sz w:val="30"/>
          <w:szCs w:val="30"/>
        </w:rPr>
        <w:t>1</w:t>
      </w:r>
      <w:r w:rsidRPr="004950BE">
        <w:rPr>
          <w:rFonts w:ascii="Angsana New" w:hAnsi="Angsana New" w:hint="cs"/>
          <w:sz w:val="30"/>
          <w:szCs w:val="30"/>
        </w:rPr>
        <w:t xml:space="preserve">.50 </w:t>
      </w:r>
      <w:r w:rsidRPr="004950BE">
        <w:rPr>
          <w:rFonts w:ascii="Angsana New" w:hAnsi="Angsana New" w:hint="cs"/>
          <w:sz w:val="30"/>
          <w:szCs w:val="30"/>
          <w:cs/>
        </w:rPr>
        <w:t>ล้านหุ้น ของบริษัท แฮปปี้ โปรดักส์ แอนด์ เซอร์วิส จำกัด</w:t>
      </w:r>
      <w:r w:rsidRPr="004950BE">
        <w:rPr>
          <w:rFonts w:ascii="Angsana New" w:hAnsi="Angsana New" w:hint="cs"/>
          <w:sz w:val="30"/>
          <w:szCs w:val="30"/>
        </w:rPr>
        <w:t xml:space="preserve"> (“HPS”) </w:t>
      </w:r>
      <w:r w:rsidRPr="004950BE">
        <w:rPr>
          <w:rFonts w:ascii="Angsana New" w:hAnsi="Angsana New" w:hint="cs"/>
          <w:sz w:val="30"/>
          <w:szCs w:val="30"/>
          <w:cs/>
        </w:rPr>
        <w:t>ซึ่งเป็น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บริษัทย่อยทางอ้อม ที่ถือโดย </w:t>
      </w:r>
      <w:r w:rsidRPr="004950BE">
        <w:rPr>
          <w:rFonts w:ascii="Angsana New" w:hAnsi="Angsana New" w:hint="cs"/>
          <w:spacing w:val="-6"/>
          <w:sz w:val="30"/>
          <w:szCs w:val="30"/>
        </w:rPr>
        <w:t>NNV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เป็นจำนวนเงิน </w:t>
      </w:r>
      <w:r w:rsidRPr="004950BE">
        <w:rPr>
          <w:rFonts w:ascii="Angsana New" w:hAnsi="Angsana New" w:hint="cs"/>
          <w:spacing w:val="-6"/>
          <w:sz w:val="30"/>
          <w:szCs w:val="30"/>
        </w:rPr>
        <w:t>25</w:t>
      </w:r>
      <w:r w:rsidR="00797FB5" w:rsidRPr="004950BE">
        <w:rPr>
          <w:rFonts w:ascii="Angsana New" w:hAnsi="Angsana New"/>
          <w:spacing w:val="-6"/>
          <w:sz w:val="30"/>
          <w:szCs w:val="30"/>
        </w:rPr>
        <w:t>.00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ภายหลังจากที่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NNV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ซื้อธุรกิจ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HPS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ตามที่กล่าวไว้</w:t>
      </w:r>
      <w:r w:rsidRPr="004950BE"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Pr="004950BE">
        <w:rPr>
          <w:rFonts w:ascii="Angsana New" w:hAnsi="Angsana New" w:hint="cs"/>
          <w:sz w:val="30"/>
          <w:szCs w:val="30"/>
        </w:rPr>
        <w:t>4</w:t>
      </w:r>
    </w:p>
    <w:p w14:paraId="1B485BD7" w14:textId="77777777" w:rsidR="006D15C3" w:rsidRPr="004950BE" w:rsidRDefault="006D15C3" w:rsidP="006D15C3">
      <w:pPr>
        <w:pStyle w:val="ListParagraph"/>
        <w:rPr>
          <w:rFonts w:ascii="Angsana New" w:hAnsi="Angsana New"/>
          <w:sz w:val="20"/>
          <w:szCs w:val="20"/>
        </w:rPr>
      </w:pPr>
    </w:p>
    <w:p w14:paraId="41F809B8" w14:textId="77777777" w:rsidR="006D15C3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ลงทุนในหุ้นสามัญเพิ่มทุนของ </w:t>
      </w:r>
      <w:r w:rsidRPr="004950BE">
        <w:rPr>
          <w:rFonts w:ascii="Angsana New" w:hAnsi="Angsana New" w:hint="cs"/>
          <w:sz w:val="30"/>
          <w:szCs w:val="30"/>
        </w:rPr>
        <w:t xml:space="preserve">NNV </w:t>
      </w:r>
      <w:r w:rsidRPr="004950B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60.00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63999DAD" w14:textId="77777777" w:rsidR="006D15C3" w:rsidRPr="004950BE" w:rsidRDefault="006D15C3" w:rsidP="006D15C3">
      <w:pPr>
        <w:pStyle w:val="ListParagraph"/>
        <w:rPr>
          <w:rFonts w:ascii="Angsana New" w:hAnsi="Angsana New"/>
          <w:sz w:val="20"/>
          <w:szCs w:val="20"/>
        </w:rPr>
      </w:pPr>
    </w:p>
    <w:p w14:paraId="535A3397" w14:textId="50928EDB" w:rsidR="006A7E4E" w:rsidRPr="004950BE" w:rsidRDefault="006D15C3" w:rsidP="00CD6A4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บริษัทซื้อ </w:t>
      </w:r>
      <w:r w:rsidRPr="004950BE">
        <w:rPr>
          <w:rFonts w:ascii="Angsana New" w:hAnsi="Angsana New" w:hint="cs"/>
          <w:sz w:val="30"/>
          <w:szCs w:val="30"/>
        </w:rPr>
        <w:t xml:space="preserve">NNV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239.73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ตามที่กล่าวไว้ในหมายเหตุข้อ </w:t>
      </w:r>
      <w:r w:rsidR="006A7E4E" w:rsidRPr="004950BE">
        <w:rPr>
          <w:rFonts w:ascii="Angsana New" w:hAnsi="Angsana New"/>
          <w:sz w:val="30"/>
          <w:szCs w:val="30"/>
        </w:rPr>
        <w:t>8</w:t>
      </w:r>
    </w:p>
    <w:p w14:paraId="217F3F14" w14:textId="77777777" w:rsidR="00D36C1D" w:rsidRPr="004950BE" w:rsidRDefault="00D36C1D" w:rsidP="00D36C1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1E032B" w14:textId="77777777" w:rsidR="007C79BC" w:rsidRPr="004950BE" w:rsidRDefault="007C79BC" w:rsidP="00D36C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 w:hint="cs"/>
          <w:i/>
          <w:iCs/>
          <w:sz w:val="30"/>
          <w:szCs w:val="30"/>
          <w:cs/>
        </w:rPr>
        <w:t>กา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รซื้อหุ้นสามัญในบริษัท ฐานเศรษฐกิจ มัลติมีเดีย จำกัด</w:t>
      </w:r>
    </w:p>
    <w:p w14:paraId="1A6C3595" w14:textId="77777777" w:rsidR="007C79BC" w:rsidRPr="004950BE" w:rsidRDefault="007C79BC" w:rsidP="007C7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Cs w:val="18"/>
        </w:rPr>
      </w:pPr>
    </w:p>
    <w:p w14:paraId="44504802" w14:textId="76D917A4" w:rsidR="007C79BC" w:rsidRPr="004950BE" w:rsidRDefault="007C79BC" w:rsidP="007C79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 w:rsidRPr="004950BE">
        <w:rPr>
          <w:rFonts w:ascii="Angsana New" w:hAnsi="Angsana New"/>
          <w:sz w:val="30"/>
          <w:szCs w:val="30"/>
        </w:rPr>
        <w:t xml:space="preserve"> 4</w:t>
      </w:r>
      <w:r w:rsidRPr="004950BE">
        <w:rPr>
          <w:rFonts w:ascii="Angsana New" w:hAnsi="Angsana New"/>
          <w:sz w:val="30"/>
          <w:szCs w:val="30"/>
          <w:cs/>
        </w:rPr>
        <w:t xml:space="preserve"> ในการประชุมวิสามัญผู้ถือหุ้นของบริษัท เมื่อวันที่</w:t>
      </w:r>
      <w:r w:rsidRPr="004950BE">
        <w:rPr>
          <w:rFonts w:ascii="Angsana New" w:hAnsi="Angsana New"/>
          <w:sz w:val="30"/>
          <w:szCs w:val="30"/>
        </w:rPr>
        <w:t xml:space="preserve"> 29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50BE">
        <w:rPr>
          <w:rFonts w:ascii="Angsana New" w:hAnsi="Angsana New"/>
          <w:sz w:val="30"/>
          <w:szCs w:val="30"/>
        </w:rPr>
        <w:t xml:space="preserve"> 2565 </w:t>
      </w:r>
      <w:r w:rsidRPr="004950BE">
        <w:rPr>
          <w:rFonts w:ascii="Angsana New" w:hAnsi="Angsana New"/>
          <w:sz w:val="30"/>
          <w:szCs w:val="30"/>
          <w:cs/>
        </w:rPr>
        <w:t>ผู้ถือหุ้นมีมติอนุมัติการซื้อหุ้นสามัญ</w:t>
      </w:r>
      <w:r w:rsidR="00DC3472" w:rsidRPr="004950BE">
        <w:rPr>
          <w:rFonts w:ascii="Angsana New" w:hAnsi="Angsana New" w:hint="cs"/>
          <w:sz w:val="30"/>
          <w:szCs w:val="30"/>
          <w:cs/>
        </w:rPr>
        <w:t>ของ</w:t>
      </w:r>
      <w:r w:rsidRPr="004950BE">
        <w:rPr>
          <w:rFonts w:ascii="Angsana New" w:hAnsi="Angsana New"/>
          <w:sz w:val="30"/>
          <w:szCs w:val="30"/>
          <w:cs/>
        </w:rPr>
        <w:t>บริษัท ฐานเศรษฐกิจ มัลติมีเดีย จำกัด จำนวน</w:t>
      </w:r>
      <w:r w:rsidRPr="004950BE">
        <w:rPr>
          <w:rFonts w:ascii="Angsana New" w:hAnsi="Angsana New"/>
          <w:sz w:val="30"/>
          <w:szCs w:val="30"/>
        </w:rPr>
        <w:t xml:space="preserve"> 20,074,998 </w:t>
      </w:r>
      <w:r w:rsidRPr="004950BE">
        <w:rPr>
          <w:rFonts w:ascii="Angsana New" w:hAnsi="Angsana New"/>
          <w:sz w:val="30"/>
          <w:szCs w:val="30"/>
          <w:cs/>
        </w:rPr>
        <w:t>หุ้น หรือคิดเป็นร้อยละ</w:t>
      </w:r>
      <w:r w:rsidR="00817E43" w:rsidRPr="004950BE">
        <w:rPr>
          <w:rFonts w:ascii="Angsana New" w:hAnsi="Angsana New"/>
          <w:sz w:val="30"/>
          <w:szCs w:val="30"/>
        </w:rPr>
        <w:t xml:space="preserve"> </w:t>
      </w:r>
      <w:r w:rsidR="00324653">
        <w:rPr>
          <w:rFonts w:ascii="Angsana New" w:hAnsi="Angsana New"/>
          <w:sz w:val="30"/>
          <w:szCs w:val="30"/>
        </w:rPr>
        <w:t>99.99</w:t>
      </w:r>
      <w:r w:rsidR="00D36C1D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ของหุ้นทั้งหมดจากบริษัท นิวส์ เน็ตเวิร์ค คอร์ปอเรชั่น จำกัด (มหาชน) ซึ่งเป็นกิจการที่เกี่ยวข้องกัน ในราคาซื้อขายทั้งสิ้นไม่เกิน</w:t>
      </w:r>
      <w:r w:rsidRPr="004950BE">
        <w:rPr>
          <w:rFonts w:ascii="Angsana New" w:hAnsi="Angsana New"/>
          <w:sz w:val="30"/>
          <w:szCs w:val="30"/>
        </w:rPr>
        <w:t xml:space="preserve"> 240 </w:t>
      </w:r>
      <w:r w:rsidRPr="004950BE">
        <w:rPr>
          <w:rFonts w:ascii="Angsana New" w:hAnsi="Angsana New"/>
          <w:sz w:val="30"/>
          <w:szCs w:val="30"/>
          <w:cs/>
        </w:rPr>
        <w:t>ล้านบาท</w:t>
      </w:r>
    </w:p>
    <w:p w14:paraId="2570EA84" w14:textId="77777777" w:rsidR="007C79BC" w:rsidRPr="004950BE" w:rsidRDefault="007C79BC" w:rsidP="007C79B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22BA8F0B" w14:textId="77777777" w:rsidR="00440277" w:rsidRPr="004950BE" w:rsidRDefault="00440277" w:rsidP="00CD6A4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A0E4AF9" w14:textId="77777777" w:rsidR="00440277" w:rsidRPr="004950BE" w:rsidRDefault="00440277" w:rsidP="0070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74AA710" w14:textId="06D63981" w:rsidR="00A500ED" w:rsidRPr="004950BE" w:rsidRDefault="00D12A75" w:rsidP="00CD6A4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  <w:r w:rsidRPr="004950B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5F7FDE9" w14:textId="2A62684E" w:rsidR="00D12A75" w:rsidRPr="004950BE" w:rsidRDefault="00D12A75" w:rsidP="00CD6A47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pacing w:val="-10"/>
          <w:sz w:val="30"/>
          <w:szCs w:val="30"/>
          <w:cs/>
        </w:rPr>
        <w:t>เงินสดและ</w:t>
      </w:r>
      <w:r w:rsidRPr="004950BE">
        <w:rPr>
          <w:rFonts w:ascii="Angsana New" w:hAnsi="Angsana New"/>
          <w:sz w:val="30"/>
          <w:szCs w:val="30"/>
          <w:cs/>
        </w:rPr>
        <w:t>รายการ</w:t>
      </w:r>
      <w:r w:rsidRPr="004950BE">
        <w:rPr>
          <w:rFonts w:ascii="Angsana New" w:hAnsi="Angsana New"/>
          <w:spacing w:val="-10"/>
          <w:sz w:val="30"/>
          <w:szCs w:val="30"/>
          <w:cs/>
        </w:rPr>
        <w:t>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661556" w:rsidRPr="004950BE">
        <w:rPr>
          <w:rFonts w:ascii="Angsana New" w:hAnsi="Angsana New"/>
          <w:sz w:val="30"/>
          <w:szCs w:val="30"/>
        </w:rPr>
        <w:t xml:space="preserve">   </w:t>
      </w:r>
      <w:r w:rsidRPr="004950BE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184A5E8" w14:textId="77777777" w:rsidR="006A7E4E" w:rsidRPr="004950BE" w:rsidRDefault="006A7E4E" w:rsidP="00D12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4188"/>
        <w:gridCol w:w="1079"/>
        <w:gridCol w:w="270"/>
        <w:gridCol w:w="1080"/>
        <w:gridCol w:w="270"/>
        <w:gridCol w:w="1080"/>
        <w:gridCol w:w="270"/>
        <w:gridCol w:w="1006"/>
      </w:tblGrid>
      <w:tr w:rsidR="002D65A1" w:rsidRPr="004950BE" w14:paraId="3C488A40" w14:textId="77777777" w:rsidTr="00CD6A47">
        <w:tc>
          <w:tcPr>
            <w:tcW w:w="4188" w:type="dxa"/>
            <w:vAlign w:val="bottom"/>
          </w:tcPr>
          <w:p w14:paraId="180262E6" w14:textId="77777777" w:rsidR="002D65A1" w:rsidRPr="004950BE" w:rsidRDefault="002D65A1" w:rsidP="00CD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2E98CCF9" w14:textId="77777777" w:rsidR="002D65A1" w:rsidRPr="004950BE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6FC47DF" w14:textId="77777777" w:rsidR="002D65A1" w:rsidRPr="004950BE" w:rsidRDefault="002D65A1" w:rsidP="0045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vAlign w:val="bottom"/>
          </w:tcPr>
          <w:p w14:paraId="075E0092" w14:textId="77777777" w:rsidR="002D65A1" w:rsidRPr="004950BE" w:rsidRDefault="002D65A1" w:rsidP="004575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00ED" w:rsidRPr="004950BE" w14:paraId="2DC8E314" w14:textId="77777777" w:rsidTr="00CD6A47">
        <w:tc>
          <w:tcPr>
            <w:tcW w:w="4188" w:type="dxa"/>
            <w:vAlign w:val="bottom"/>
          </w:tcPr>
          <w:p w14:paraId="45EC8F58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F43F17F" w14:textId="77777777" w:rsidR="00A500ED" w:rsidRPr="004950BE" w:rsidRDefault="00A500ED" w:rsidP="00A500E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 w:cs="Cordia New"/>
                <w:sz w:val="30"/>
                <w:szCs w:val="38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C945667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368EA" w14:textId="77777777" w:rsidR="00A500ED" w:rsidRPr="004950BE" w:rsidRDefault="00A500ED" w:rsidP="00A500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09C9507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DF3FB" w14:textId="77777777" w:rsidR="00A500ED" w:rsidRPr="004950BE" w:rsidRDefault="00A500ED" w:rsidP="00A500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C558DC4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14:paraId="292C9124" w14:textId="77777777" w:rsidR="00A500ED" w:rsidRPr="004950BE" w:rsidRDefault="00A500ED" w:rsidP="00A500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500ED" w:rsidRPr="004950BE" w14:paraId="24ED7744" w14:textId="77777777" w:rsidTr="00CD6A47">
        <w:tc>
          <w:tcPr>
            <w:tcW w:w="4188" w:type="dxa"/>
            <w:vAlign w:val="bottom"/>
          </w:tcPr>
          <w:p w14:paraId="0EBC374F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5" w:type="dxa"/>
            <w:gridSpan w:val="7"/>
            <w:vAlign w:val="bottom"/>
          </w:tcPr>
          <w:p w14:paraId="65A27849" w14:textId="77777777" w:rsidR="00A500ED" w:rsidRPr="004950BE" w:rsidRDefault="00A500ED" w:rsidP="00A500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00ED" w:rsidRPr="004950BE" w14:paraId="6381C24B" w14:textId="77777777" w:rsidTr="00CD6A47">
        <w:tc>
          <w:tcPr>
            <w:tcW w:w="4188" w:type="dxa"/>
          </w:tcPr>
          <w:p w14:paraId="45053103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9" w:type="dxa"/>
          </w:tcPr>
          <w:p w14:paraId="73361A9A" w14:textId="3F9D96CB" w:rsidR="00A500ED" w:rsidRPr="004950BE" w:rsidRDefault="00A700C1" w:rsidP="007E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54</w:t>
            </w:r>
            <w:r w:rsidR="007E5C23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A76FF7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F57D6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7F595F04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F1816" w14:textId="63FFB2C7" w:rsidR="00A500ED" w:rsidRPr="004950BE" w:rsidRDefault="00A700C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C6BD2BE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14:paraId="5F809930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A500ED" w:rsidRPr="004950BE" w14:paraId="3AAD5F2E" w14:textId="77777777" w:rsidTr="00CD6A47">
        <w:tc>
          <w:tcPr>
            <w:tcW w:w="4188" w:type="dxa"/>
          </w:tcPr>
          <w:p w14:paraId="04079AC1" w14:textId="40F28C32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9" w:type="dxa"/>
          </w:tcPr>
          <w:p w14:paraId="32C899FB" w14:textId="460ACCE2" w:rsidR="00A500ED" w:rsidRPr="004950BE" w:rsidRDefault="00B705BA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45,722</w:t>
            </w:r>
          </w:p>
        </w:tc>
        <w:tc>
          <w:tcPr>
            <w:tcW w:w="270" w:type="dxa"/>
          </w:tcPr>
          <w:p w14:paraId="54C8110B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2AB30" w14:textId="339FD966" w:rsidR="00A500ED" w:rsidRPr="004950BE" w:rsidRDefault="0066155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29,061</w:t>
            </w:r>
          </w:p>
        </w:tc>
        <w:tc>
          <w:tcPr>
            <w:tcW w:w="270" w:type="dxa"/>
          </w:tcPr>
          <w:p w14:paraId="0AAE2243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5254D" w14:textId="3EECD97B" w:rsidR="00A500ED" w:rsidRPr="004950BE" w:rsidRDefault="00A700C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21,42</w:t>
            </w:r>
            <w:r w:rsidR="002E4CE6" w:rsidRPr="004950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54E752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14:paraId="683B014A" w14:textId="3997ACA5" w:rsidR="00A500ED" w:rsidRPr="004950BE" w:rsidRDefault="00661556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8,179</w:t>
            </w:r>
          </w:p>
        </w:tc>
      </w:tr>
      <w:tr w:rsidR="00A500ED" w:rsidRPr="004950BE" w14:paraId="658BD8A4" w14:textId="77777777" w:rsidTr="00CD6A47">
        <w:tc>
          <w:tcPr>
            <w:tcW w:w="4188" w:type="dxa"/>
          </w:tcPr>
          <w:p w14:paraId="0112C927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8BB7D03" w14:textId="4419D255" w:rsidR="00A500ED" w:rsidRPr="004950BE" w:rsidRDefault="00A700C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B7BD7F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ED9B8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074ADE9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40A6FF" w14:textId="6B7A37A7" w:rsidR="00A500ED" w:rsidRPr="004950BE" w:rsidRDefault="00A700C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537F4C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C47476C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00ED" w:rsidRPr="004950BE" w14:paraId="3AC0E2F4" w14:textId="77777777" w:rsidTr="00CD6A47">
        <w:trPr>
          <w:trHeight w:val="262"/>
        </w:trPr>
        <w:tc>
          <w:tcPr>
            <w:tcW w:w="4188" w:type="dxa"/>
          </w:tcPr>
          <w:p w14:paraId="410306B0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245220" w14:textId="3C653147" w:rsidR="00A500ED" w:rsidRPr="004950BE" w:rsidRDefault="00B705BA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46,269</w:t>
            </w:r>
          </w:p>
        </w:tc>
        <w:tc>
          <w:tcPr>
            <w:tcW w:w="270" w:type="dxa"/>
          </w:tcPr>
          <w:p w14:paraId="086F5458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368B8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29,766</w:t>
            </w:r>
          </w:p>
        </w:tc>
        <w:tc>
          <w:tcPr>
            <w:tcW w:w="270" w:type="dxa"/>
          </w:tcPr>
          <w:p w14:paraId="47D52FE3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AF786" w14:textId="455F2F18" w:rsidR="00A500ED" w:rsidRPr="004950BE" w:rsidRDefault="00A700C1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21,76</w:t>
            </w:r>
            <w:r w:rsidR="002E4CE6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16A446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BA8EE0B" w14:textId="77777777" w:rsidR="00A500ED" w:rsidRPr="004950BE" w:rsidRDefault="00A500ED" w:rsidP="00A50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8,412</w:t>
            </w:r>
          </w:p>
        </w:tc>
      </w:tr>
    </w:tbl>
    <w:p w14:paraId="14CF8502" w14:textId="2438FBB4" w:rsidR="00D12A75" w:rsidRPr="004950BE" w:rsidRDefault="00D12A75" w:rsidP="00D12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244445AF" w14:textId="3C3E636F" w:rsidR="00D12A75" w:rsidRPr="004950BE" w:rsidRDefault="005D6741" w:rsidP="00D36C1D">
      <w:pPr>
        <w:pStyle w:val="ListParagraph"/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4950BE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7598DF3" w14:textId="77777777" w:rsidR="005D6741" w:rsidRPr="004950BE" w:rsidRDefault="005D6741" w:rsidP="00D12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F52D7B3" w14:textId="3B1DE6A0" w:rsidR="00A500ED" w:rsidRPr="004950BE" w:rsidRDefault="00D12A75" w:rsidP="00B20592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="Angsana New" w:hAnsi="Angsana New"/>
          <w:bCs/>
          <w:i/>
          <w:iCs/>
          <w:sz w:val="20"/>
          <w:szCs w:val="20"/>
        </w:rPr>
      </w:pPr>
      <w:r w:rsidRPr="004950BE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829C338" w14:textId="77777777" w:rsidR="00D12A75" w:rsidRPr="004950BE" w:rsidRDefault="00D12A75" w:rsidP="00D12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color w:val="0000FF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4950BE">
        <w:rPr>
          <w:rFonts w:ascii="Angsana New" w:hAnsi="Angsana New"/>
          <w:sz w:val="30"/>
          <w:szCs w:val="30"/>
          <w:cs/>
        </w:rPr>
        <w:br/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5332958" w14:textId="77777777" w:rsidR="00D12A75" w:rsidRPr="004950BE" w:rsidRDefault="00D12A75" w:rsidP="00D12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6C5BAF6" w14:textId="3D82FD31" w:rsidR="00D12A75" w:rsidRPr="004950BE" w:rsidRDefault="00D12A75" w:rsidP="00D12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707AF9" w:rsidRPr="004950BE">
        <w:rPr>
          <w:rFonts w:ascii="Angsana New" w:hAnsi="Angsana New"/>
          <w:sz w:val="30"/>
          <w:szCs w:val="30"/>
          <w:cs/>
        </w:rPr>
        <w:br/>
      </w:r>
      <w:r w:rsidRPr="004950BE">
        <w:rPr>
          <w:rFonts w:ascii="Angsana New" w:hAnsi="Angsana New"/>
          <w:sz w:val="30"/>
          <w:szCs w:val="30"/>
          <w:cs/>
        </w:rPr>
        <w:t>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0BA9517" w14:textId="77777777" w:rsidR="006946A0" w:rsidRPr="004950BE" w:rsidRDefault="006946A0" w:rsidP="007C7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</w:rPr>
      </w:pPr>
    </w:p>
    <w:tbl>
      <w:tblPr>
        <w:tblW w:w="906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4"/>
        <w:gridCol w:w="809"/>
        <w:gridCol w:w="1094"/>
        <w:gridCol w:w="180"/>
        <w:gridCol w:w="1192"/>
        <w:gridCol w:w="178"/>
        <w:gridCol w:w="1278"/>
        <w:gridCol w:w="178"/>
        <w:gridCol w:w="1116"/>
      </w:tblGrid>
      <w:tr w:rsidR="006946A0" w:rsidRPr="004950BE" w14:paraId="0D60141A" w14:textId="77777777" w:rsidTr="00B20592">
        <w:trPr>
          <w:cantSplit/>
          <w:trHeight w:val="421"/>
          <w:tblHeader/>
        </w:trPr>
        <w:tc>
          <w:tcPr>
            <w:tcW w:w="3044" w:type="dxa"/>
            <w:vAlign w:val="bottom"/>
            <w:hideMark/>
          </w:tcPr>
          <w:p w14:paraId="772039EB" w14:textId="77777777" w:rsidR="006946A0" w:rsidRPr="004950BE" w:rsidRDefault="006946A0" w:rsidP="00BD4BB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09" w:type="dxa"/>
          </w:tcPr>
          <w:p w14:paraId="2A5AD44C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6" w:type="dxa"/>
            <w:gridSpan w:val="3"/>
            <w:vAlign w:val="bottom"/>
          </w:tcPr>
          <w:p w14:paraId="798F3F0C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772AE97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3"/>
            <w:vAlign w:val="bottom"/>
          </w:tcPr>
          <w:p w14:paraId="55A09AD0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46A0" w:rsidRPr="004950BE" w14:paraId="65F0B775" w14:textId="77777777" w:rsidTr="00B20592">
        <w:trPr>
          <w:cantSplit/>
          <w:trHeight w:val="410"/>
          <w:tblHeader/>
        </w:trPr>
        <w:tc>
          <w:tcPr>
            <w:tcW w:w="3044" w:type="dxa"/>
            <w:vAlign w:val="bottom"/>
          </w:tcPr>
          <w:p w14:paraId="0D5A32C1" w14:textId="439A276B" w:rsidR="006946A0" w:rsidRPr="004950BE" w:rsidRDefault="006946A0" w:rsidP="0027582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950B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9" w:type="dxa"/>
          </w:tcPr>
          <w:p w14:paraId="5859D534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0955037C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D736C7D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015B2FA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B800A2C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A12FC72" w14:textId="77777777" w:rsidR="006946A0" w:rsidRPr="004950BE" w:rsidRDefault="006946A0" w:rsidP="00275828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8" w:type="dxa"/>
            <w:vAlign w:val="bottom"/>
          </w:tcPr>
          <w:p w14:paraId="556B7FAC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0DD6A8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6946A0" w:rsidRPr="004950BE" w14:paraId="0A042AB6" w14:textId="77777777" w:rsidTr="00B20592">
        <w:trPr>
          <w:cantSplit/>
          <w:trHeight w:val="432"/>
          <w:tblHeader/>
        </w:trPr>
        <w:tc>
          <w:tcPr>
            <w:tcW w:w="3044" w:type="dxa"/>
            <w:vAlign w:val="bottom"/>
            <w:hideMark/>
          </w:tcPr>
          <w:p w14:paraId="5EBAE7D5" w14:textId="77777777" w:rsidR="006946A0" w:rsidRPr="004950BE" w:rsidRDefault="006946A0" w:rsidP="0027582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09" w:type="dxa"/>
          </w:tcPr>
          <w:p w14:paraId="435CB889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6" w:type="dxa"/>
            <w:gridSpan w:val="7"/>
            <w:vAlign w:val="bottom"/>
            <w:hideMark/>
          </w:tcPr>
          <w:p w14:paraId="572037A9" w14:textId="77777777" w:rsidR="006946A0" w:rsidRPr="004950BE" w:rsidRDefault="006946A0" w:rsidP="00275828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46A0" w:rsidRPr="004950BE" w14:paraId="6CD9D750" w14:textId="77777777" w:rsidTr="00B20592">
        <w:trPr>
          <w:cantSplit/>
          <w:trHeight w:val="399"/>
        </w:trPr>
        <w:tc>
          <w:tcPr>
            <w:tcW w:w="3044" w:type="dxa"/>
            <w:hideMark/>
          </w:tcPr>
          <w:p w14:paraId="2F36790F" w14:textId="77777777" w:rsidR="006946A0" w:rsidRPr="004950BE" w:rsidRDefault="006946A0" w:rsidP="00275828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9" w:type="dxa"/>
          </w:tcPr>
          <w:p w14:paraId="57CF0811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C75694A" w14:textId="7CF7BB79" w:rsidR="006946A0" w:rsidRPr="004950BE" w:rsidRDefault="00201CB6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92,803</w:t>
            </w:r>
          </w:p>
        </w:tc>
        <w:tc>
          <w:tcPr>
            <w:tcW w:w="180" w:type="dxa"/>
          </w:tcPr>
          <w:p w14:paraId="7F55120C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DA25236" w14:textId="6B3C9559" w:rsidR="006946A0" w:rsidRPr="004950BE" w:rsidRDefault="002C1EDF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  <w:r w:rsidR="006946A0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178" w:type="dxa"/>
          </w:tcPr>
          <w:p w14:paraId="5738EB8F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B1B639" w14:textId="5400EB4E" w:rsidR="006946A0" w:rsidRPr="004950BE" w:rsidRDefault="00C53FFF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64,529</w:t>
            </w:r>
          </w:p>
        </w:tc>
        <w:tc>
          <w:tcPr>
            <w:tcW w:w="178" w:type="dxa"/>
          </w:tcPr>
          <w:p w14:paraId="65A88A69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DD2D8F5" w14:textId="7564C5A7" w:rsidR="006946A0" w:rsidRPr="004950BE" w:rsidRDefault="00533B78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6946A0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6946A0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6946A0" w:rsidRPr="004950BE" w14:paraId="4C8DB52B" w14:textId="77777777" w:rsidTr="00B20592">
        <w:trPr>
          <w:cantSplit/>
          <w:trHeight w:val="410"/>
        </w:trPr>
        <w:tc>
          <w:tcPr>
            <w:tcW w:w="3044" w:type="dxa"/>
            <w:hideMark/>
          </w:tcPr>
          <w:p w14:paraId="7C260D9F" w14:textId="77777777" w:rsidR="006946A0" w:rsidRPr="004950BE" w:rsidRDefault="006946A0" w:rsidP="00275828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9" w:type="dxa"/>
          </w:tcPr>
          <w:p w14:paraId="5AE58CD0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357F1BD" w14:textId="77777777" w:rsidR="006946A0" w:rsidRPr="004950BE" w:rsidRDefault="006946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FE1A1E5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E0CBDE9" w14:textId="77777777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9DE66D0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1B2B3B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1563EF6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BA5CFB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946A0" w:rsidRPr="004950BE" w14:paraId="097C494D" w14:textId="77777777" w:rsidTr="00B20592">
        <w:trPr>
          <w:cantSplit/>
          <w:trHeight w:val="399"/>
        </w:trPr>
        <w:tc>
          <w:tcPr>
            <w:tcW w:w="3044" w:type="dxa"/>
            <w:hideMark/>
          </w:tcPr>
          <w:p w14:paraId="736BFDFF" w14:textId="77777777" w:rsidR="006946A0" w:rsidRPr="004950BE" w:rsidRDefault="006946A0" w:rsidP="00275828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</w:tcPr>
          <w:p w14:paraId="10FC1581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D19EB3" w14:textId="27AD82E6" w:rsidR="006946A0" w:rsidRPr="004950BE" w:rsidRDefault="007D21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21,799</w:t>
            </w:r>
          </w:p>
        </w:tc>
        <w:tc>
          <w:tcPr>
            <w:tcW w:w="180" w:type="dxa"/>
          </w:tcPr>
          <w:p w14:paraId="51C212A4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D5200B6" w14:textId="21CA41E5" w:rsidR="006946A0" w:rsidRPr="004950BE" w:rsidRDefault="002C1EDF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6946A0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056</w:t>
            </w:r>
          </w:p>
        </w:tc>
        <w:tc>
          <w:tcPr>
            <w:tcW w:w="178" w:type="dxa"/>
          </w:tcPr>
          <w:p w14:paraId="6DF20581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CA1953" w14:textId="74597F6D" w:rsidR="006946A0" w:rsidRPr="004950BE" w:rsidRDefault="00C53FFF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15,637</w:t>
            </w:r>
          </w:p>
        </w:tc>
        <w:tc>
          <w:tcPr>
            <w:tcW w:w="178" w:type="dxa"/>
          </w:tcPr>
          <w:p w14:paraId="7C3A81E8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B968BC1" w14:textId="6902E43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33B78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33B78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558</w:t>
            </w:r>
          </w:p>
        </w:tc>
      </w:tr>
      <w:tr w:rsidR="006946A0" w:rsidRPr="004950BE" w14:paraId="192DC1DC" w14:textId="77777777" w:rsidTr="00B20592">
        <w:trPr>
          <w:cantSplit/>
          <w:trHeight w:val="410"/>
        </w:trPr>
        <w:tc>
          <w:tcPr>
            <w:tcW w:w="3044" w:type="dxa"/>
            <w:hideMark/>
          </w:tcPr>
          <w:p w14:paraId="0014CEE4" w14:textId="77777777" w:rsidR="006946A0" w:rsidRPr="004950BE" w:rsidRDefault="006946A0" w:rsidP="00275828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</w:tcPr>
          <w:p w14:paraId="3951B1FB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0E25CA06" w14:textId="46837B49" w:rsidR="006946A0" w:rsidRPr="004950BE" w:rsidRDefault="007D21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2,876</w:t>
            </w:r>
          </w:p>
        </w:tc>
        <w:tc>
          <w:tcPr>
            <w:tcW w:w="180" w:type="dxa"/>
          </w:tcPr>
          <w:p w14:paraId="5AC3EF24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9BA234D" w14:textId="4E63247F" w:rsidR="006946A0" w:rsidRPr="004950BE" w:rsidRDefault="002C1EDF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946A0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178" w:type="dxa"/>
          </w:tcPr>
          <w:p w14:paraId="64E9180A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4C1405" w14:textId="2128ED2F" w:rsidR="006946A0" w:rsidRPr="004950BE" w:rsidRDefault="00A700C1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78" w:type="dxa"/>
          </w:tcPr>
          <w:p w14:paraId="4AA8DC3B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B15AA29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</w:p>
        </w:tc>
      </w:tr>
      <w:tr w:rsidR="006946A0" w:rsidRPr="004950BE" w14:paraId="3D0EF2BE" w14:textId="77777777" w:rsidTr="00B20592">
        <w:trPr>
          <w:cantSplit/>
          <w:trHeight w:val="399"/>
        </w:trPr>
        <w:tc>
          <w:tcPr>
            <w:tcW w:w="3044" w:type="dxa"/>
            <w:hideMark/>
          </w:tcPr>
          <w:p w14:paraId="0B72DC08" w14:textId="77777777" w:rsidR="006946A0" w:rsidRPr="004950BE" w:rsidRDefault="006946A0" w:rsidP="00275828">
            <w:pPr>
              <w:widowControl w:val="0"/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9" w:type="dxa"/>
          </w:tcPr>
          <w:p w14:paraId="506FE0D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F119250" w14:textId="3D1D6F2B" w:rsidR="006946A0" w:rsidRPr="004950BE" w:rsidRDefault="007D21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4,554</w:t>
            </w:r>
          </w:p>
        </w:tc>
        <w:tc>
          <w:tcPr>
            <w:tcW w:w="180" w:type="dxa"/>
          </w:tcPr>
          <w:p w14:paraId="1026EAB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0075ECC" w14:textId="3684AD75" w:rsidR="006946A0" w:rsidRPr="004950BE" w:rsidRDefault="002C1EDF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1,574</w:t>
            </w:r>
          </w:p>
        </w:tc>
        <w:tc>
          <w:tcPr>
            <w:tcW w:w="178" w:type="dxa"/>
          </w:tcPr>
          <w:p w14:paraId="75CC9CA9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A2F675" w14:textId="3A1FE3C4" w:rsidR="006946A0" w:rsidRPr="004950BE" w:rsidRDefault="00A700C1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956</w:t>
            </w:r>
          </w:p>
        </w:tc>
        <w:tc>
          <w:tcPr>
            <w:tcW w:w="178" w:type="dxa"/>
          </w:tcPr>
          <w:p w14:paraId="17D5B21C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1E9A36" w14:textId="7E9F1B4B" w:rsidR="006946A0" w:rsidRPr="004950BE" w:rsidRDefault="00533B78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</w:tr>
      <w:tr w:rsidR="006946A0" w:rsidRPr="004950BE" w14:paraId="6B2CC1B0" w14:textId="77777777" w:rsidTr="00B20592">
        <w:trPr>
          <w:cantSplit/>
          <w:trHeight w:val="410"/>
        </w:trPr>
        <w:tc>
          <w:tcPr>
            <w:tcW w:w="3044" w:type="dxa"/>
            <w:hideMark/>
          </w:tcPr>
          <w:p w14:paraId="018336DF" w14:textId="77777777" w:rsidR="006946A0" w:rsidRPr="004950BE" w:rsidRDefault="006946A0" w:rsidP="00275828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950BE">
              <w:rPr>
                <w:rFonts w:ascii="Angsana New" w:hAnsi="Angsana New"/>
                <w:sz w:val="30"/>
                <w:szCs w:val="30"/>
              </w:rPr>
              <w:t>12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9" w:type="dxa"/>
          </w:tcPr>
          <w:p w14:paraId="21DCC64E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06825" w14:textId="0C69532A" w:rsidR="006946A0" w:rsidRPr="004950BE" w:rsidRDefault="007D21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35,28</w:t>
            </w:r>
            <w:r w:rsidR="00201CB6"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3980F32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BD8C0" w14:textId="77777777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34,531</w:t>
            </w:r>
          </w:p>
        </w:tc>
        <w:tc>
          <w:tcPr>
            <w:tcW w:w="178" w:type="dxa"/>
          </w:tcPr>
          <w:p w14:paraId="1F072F5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00487" w14:textId="747198D0" w:rsidR="006946A0" w:rsidRPr="004950BE" w:rsidRDefault="00A700C1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28,134</w:t>
            </w:r>
          </w:p>
        </w:tc>
        <w:tc>
          <w:tcPr>
            <w:tcW w:w="178" w:type="dxa"/>
          </w:tcPr>
          <w:p w14:paraId="08AAACC7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9FB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30,525</w:t>
            </w:r>
          </w:p>
        </w:tc>
      </w:tr>
      <w:tr w:rsidR="006946A0" w:rsidRPr="004950BE" w14:paraId="77B3409F" w14:textId="77777777" w:rsidTr="00B20592">
        <w:trPr>
          <w:cantSplit/>
          <w:trHeight w:val="410"/>
        </w:trPr>
        <w:tc>
          <w:tcPr>
            <w:tcW w:w="3044" w:type="dxa"/>
            <w:hideMark/>
          </w:tcPr>
          <w:p w14:paraId="2F0F5CEC" w14:textId="77777777" w:rsidR="006946A0" w:rsidRPr="004950BE" w:rsidRDefault="006946A0" w:rsidP="00275828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</w:tcPr>
          <w:p w14:paraId="7B6C976F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6507" w14:textId="1EDC4797" w:rsidR="006946A0" w:rsidRPr="004950BE" w:rsidRDefault="00201CB6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157,318</w:t>
            </w:r>
          </w:p>
        </w:tc>
        <w:tc>
          <w:tcPr>
            <w:tcW w:w="180" w:type="dxa"/>
          </w:tcPr>
          <w:p w14:paraId="14028002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584A0" w14:textId="514FD99D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61209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61209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178" w:type="dxa"/>
          </w:tcPr>
          <w:p w14:paraId="6BEDB4EE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30141" w14:textId="62F3D39B" w:rsidR="006946A0" w:rsidRPr="004950BE" w:rsidRDefault="00C53FFF" w:rsidP="00275828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109,855</w:t>
            </w:r>
          </w:p>
        </w:tc>
        <w:tc>
          <w:tcPr>
            <w:tcW w:w="178" w:type="dxa"/>
          </w:tcPr>
          <w:p w14:paraId="3A93D894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54E887EC" w14:textId="7558A440" w:rsidR="006946A0" w:rsidRPr="004950BE" w:rsidRDefault="00533B78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6946A0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</w:tr>
      <w:tr w:rsidR="006946A0" w:rsidRPr="004950BE" w14:paraId="78C61FA5" w14:textId="77777777" w:rsidTr="00B20592">
        <w:trPr>
          <w:cantSplit/>
          <w:trHeight w:val="71"/>
        </w:trPr>
        <w:tc>
          <w:tcPr>
            <w:tcW w:w="3044" w:type="dxa"/>
            <w:vAlign w:val="bottom"/>
            <w:hideMark/>
          </w:tcPr>
          <w:p w14:paraId="32C31670" w14:textId="77777777" w:rsidR="006946A0" w:rsidRPr="004950BE" w:rsidRDefault="006946A0" w:rsidP="00CD6A47">
            <w:pPr>
              <w:widowControl w:val="0"/>
              <w:spacing w:line="240" w:lineRule="auto"/>
              <w:ind w:left="288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809" w:type="dxa"/>
          </w:tcPr>
          <w:p w14:paraId="01409824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24D9DED3" w14:textId="77777777" w:rsidR="006946A0" w:rsidRPr="004950BE" w:rsidRDefault="006946A0" w:rsidP="004926E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87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100EE1E" w14:textId="5545FC9F" w:rsidR="007D21A0" w:rsidRPr="004950BE" w:rsidRDefault="007D21A0" w:rsidP="004926E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(35,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704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BBCB0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</w:tcPr>
          <w:p w14:paraId="3E68B0BC" w14:textId="77777777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150EEAE" w14:textId="77777777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(34,700)</w:t>
            </w:r>
          </w:p>
        </w:tc>
        <w:tc>
          <w:tcPr>
            <w:tcW w:w="178" w:type="dxa"/>
            <w:vAlign w:val="bottom"/>
          </w:tcPr>
          <w:p w14:paraId="28E16B3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800AA68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09A0129" w14:textId="0C9624F6" w:rsidR="00A700C1" w:rsidRPr="004950BE" w:rsidRDefault="00A700C1" w:rsidP="00797FB5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-4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(28,457)</w:t>
            </w:r>
          </w:p>
        </w:tc>
        <w:tc>
          <w:tcPr>
            <w:tcW w:w="178" w:type="dxa"/>
            <w:vAlign w:val="bottom"/>
          </w:tcPr>
          <w:p w14:paraId="5F2B791B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2" w:space="0" w:color="auto"/>
              <w:right w:val="nil"/>
            </w:tcBorders>
          </w:tcPr>
          <w:p w14:paraId="21D1DA5A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AB2647F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(30,534)</w:t>
            </w:r>
          </w:p>
        </w:tc>
      </w:tr>
      <w:tr w:rsidR="006946A0" w:rsidRPr="004950BE" w14:paraId="717B23AE" w14:textId="77777777" w:rsidTr="00B20592">
        <w:trPr>
          <w:cantSplit/>
          <w:trHeight w:val="410"/>
        </w:trPr>
        <w:tc>
          <w:tcPr>
            <w:tcW w:w="3044" w:type="dxa"/>
          </w:tcPr>
          <w:p w14:paraId="47680103" w14:textId="77777777" w:rsidR="006946A0" w:rsidRPr="004950BE" w:rsidRDefault="006946A0" w:rsidP="00275828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9" w:type="dxa"/>
          </w:tcPr>
          <w:p w14:paraId="7BFBAF52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left w:val="nil"/>
              <w:bottom w:val="double" w:sz="4" w:space="0" w:color="auto"/>
              <w:right w:val="nil"/>
            </w:tcBorders>
          </w:tcPr>
          <w:p w14:paraId="0181D7D3" w14:textId="7698A847" w:rsidR="006946A0" w:rsidRPr="004950BE" w:rsidRDefault="00201CB6" w:rsidP="00797FB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121,614</w:t>
            </w:r>
          </w:p>
        </w:tc>
        <w:tc>
          <w:tcPr>
            <w:tcW w:w="180" w:type="dxa"/>
          </w:tcPr>
          <w:p w14:paraId="6D417704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left w:val="nil"/>
              <w:bottom w:val="double" w:sz="4" w:space="0" w:color="auto"/>
              <w:right w:val="nil"/>
            </w:tcBorders>
          </w:tcPr>
          <w:p w14:paraId="037FCB98" w14:textId="77777777" w:rsidR="006946A0" w:rsidRPr="004950BE" w:rsidRDefault="006946A0" w:rsidP="00914E53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130,317</w:t>
            </w:r>
          </w:p>
        </w:tc>
        <w:tc>
          <w:tcPr>
            <w:tcW w:w="178" w:type="dxa"/>
          </w:tcPr>
          <w:p w14:paraId="58B23DE4" w14:textId="77777777" w:rsidR="006946A0" w:rsidRPr="004950BE" w:rsidRDefault="006946A0" w:rsidP="00275828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48FD2C18" w14:textId="33E5936B" w:rsidR="006946A0" w:rsidRPr="004950BE" w:rsidRDefault="00C53FFF" w:rsidP="00797FB5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81,398</w:t>
            </w:r>
          </w:p>
        </w:tc>
        <w:tc>
          <w:tcPr>
            <w:tcW w:w="178" w:type="dxa"/>
          </w:tcPr>
          <w:p w14:paraId="33916D83" w14:textId="77777777" w:rsidR="006946A0" w:rsidRPr="004950BE" w:rsidRDefault="006946A0" w:rsidP="00275828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D22F76E" w14:textId="77777777" w:rsidR="006946A0" w:rsidRPr="004950BE" w:rsidRDefault="006946A0" w:rsidP="00533B7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69,419</w:t>
            </w:r>
          </w:p>
        </w:tc>
      </w:tr>
    </w:tbl>
    <w:p w14:paraId="0ADB9E56" w14:textId="6DC2C762" w:rsidR="00DC3472" w:rsidRPr="004950BE" w:rsidRDefault="00DC3472">
      <w:pPr>
        <w:rPr>
          <w:rFonts w:ascii="Angsana New" w:hAnsi="Angsana New"/>
          <w:sz w:val="14"/>
          <w:szCs w:val="14"/>
          <w:cs/>
        </w:rPr>
      </w:pPr>
    </w:p>
    <w:p w14:paraId="6467F003" w14:textId="77777777" w:rsidR="00DC3472" w:rsidRPr="004950BE" w:rsidRDefault="00DC3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  <w:r w:rsidRPr="004950BE">
        <w:rPr>
          <w:rFonts w:ascii="Angsana New" w:hAnsi="Angsana New"/>
          <w:sz w:val="14"/>
          <w:szCs w:val="14"/>
          <w:cs/>
        </w:rPr>
        <w:br w:type="page"/>
      </w: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7"/>
        <w:gridCol w:w="1079"/>
        <w:gridCol w:w="180"/>
        <w:gridCol w:w="1169"/>
        <w:gridCol w:w="180"/>
        <w:gridCol w:w="1259"/>
        <w:gridCol w:w="180"/>
        <w:gridCol w:w="1175"/>
      </w:tblGrid>
      <w:tr w:rsidR="00D12A75" w:rsidRPr="004950BE" w14:paraId="1A73DA45" w14:textId="77777777" w:rsidTr="00B20592">
        <w:trPr>
          <w:cantSplit/>
          <w:tblHeader/>
        </w:trPr>
        <w:tc>
          <w:tcPr>
            <w:tcW w:w="3947" w:type="dxa"/>
            <w:vAlign w:val="bottom"/>
            <w:hideMark/>
          </w:tcPr>
          <w:p w14:paraId="265607F6" w14:textId="77777777" w:rsidR="00D12A75" w:rsidRPr="004950BE" w:rsidRDefault="00D12A75" w:rsidP="00D36C1D">
            <w:pPr>
              <w:pStyle w:val="acctfourfigures"/>
              <w:tabs>
                <w:tab w:val="clear" w:pos="765"/>
              </w:tabs>
              <w:spacing w:line="240" w:lineRule="auto"/>
              <w:ind w:left="187" w:right="-72" w:hanging="1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28" w:type="dxa"/>
            <w:gridSpan w:val="3"/>
            <w:vAlign w:val="bottom"/>
          </w:tcPr>
          <w:p w14:paraId="4D7C1D1E" w14:textId="77777777" w:rsidR="00D12A75" w:rsidRPr="004950BE" w:rsidRDefault="00D12A75" w:rsidP="00D9222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D75DCF2" w14:textId="77777777" w:rsidR="00D12A75" w:rsidRPr="004950BE" w:rsidRDefault="00D12A75" w:rsidP="00D92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1DA9E99C" w14:textId="77777777" w:rsidR="00D12A75" w:rsidRPr="004950BE" w:rsidRDefault="00D12A75" w:rsidP="00D922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00ED" w:rsidRPr="004950BE" w14:paraId="3DA052CC" w14:textId="77777777" w:rsidTr="00B20592">
        <w:trPr>
          <w:cantSplit/>
          <w:tblHeader/>
        </w:trPr>
        <w:tc>
          <w:tcPr>
            <w:tcW w:w="3947" w:type="dxa"/>
            <w:vAlign w:val="bottom"/>
          </w:tcPr>
          <w:p w14:paraId="69893F50" w14:textId="77777777" w:rsidR="00A500ED" w:rsidRPr="004950BE" w:rsidRDefault="00A500ED" w:rsidP="00A500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14ECD62" w14:textId="77777777" w:rsidR="00A500ED" w:rsidRPr="004950BE" w:rsidRDefault="00A500ED" w:rsidP="00A500E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72A02F7" w14:textId="77777777" w:rsidR="00A500ED" w:rsidRPr="004950BE" w:rsidRDefault="00A500ED" w:rsidP="00A500E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1C099D2" w14:textId="77777777" w:rsidR="00A500ED" w:rsidRPr="004950BE" w:rsidRDefault="00A500ED" w:rsidP="00A500E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4D9C9D5" w14:textId="77777777" w:rsidR="00A500ED" w:rsidRPr="004950BE" w:rsidRDefault="00A500ED" w:rsidP="00A500E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220C13B" w14:textId="77777777" w:rsidR="00A500ED" w:rsidRPr="004950BE" w:rsidRDefault="00A500ED" w:rsidP="00A500ED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7DA1BE89" w14:textId="77777777" w:rsidR="00A500ED" w:rsidRPr="004950BE" w:rsidRDefault="00A500ED" w:rsidP="00A500E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1178043" w14:textId="77777777" w:rsidR="00A500ED" w:rsidRPr="004950BE" w:rsidRDefault="00A500ED" w:rsidP="00A500E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A500ED" w:rsidRPr="004950BE" w14:paraId="15547176" w14:textId="77777777" w:rsidTr="00B20592">
        <w:trPr>
          <w:cantSplit/>
          <w:tblHeader/>
        </w:trPr>
        <w:tc>
          <w:tcPr>
            <w:tcW w:w="3947" w:type="dxa"/>
            <w:vAlign w:val="bottom"/>
            <w:hideMark/>
          </w:tcPr>
          <w:p w14:paraId="4A952863" w14:textId="77777777" w:rsidR="00A500ED" w:rsidRPr="004950BE" w:rsidRDefault="00A500ED" w:rsidP="00A500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573B345B" w14:textId="77777777" w:rsidR="00A500ED" w:rsidRPr="004950BE" w:rsidRDefault="00A500ED" w:rsidP="00A500E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00ED" w:rsidRPr="004950BE" w14:paraId="32FBBA0C" w14:textId="77777777" w:rsidTr="00B20592">
        <w:trPr>
          <w:cantSplit/>
        </w:trPr>
        <w:tc>
          <w:tcPr>
            <w:tcW w:w="3947" w:type="dxa"/>
          </w:tcPr>
          <w:p w14:paraId="63916CA5" w14:textId="77777777" w:rsidR="00A500ED" w:rsidRPr="004950BE" w:rsidRDefault="00A500ED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79" w:type="dxa"/>
          </w:tcPr>
          <w:p w14:paraId="5D01D94B" w14:textId="40C0C9AE" w:rsidR="00A500ED" w:rsidRPr="004950BE" w:rsidRDefault="00FF6943" w:rsidP="00797F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34,700</w:t>
            </w:r>
          </w:p>
        </w:tc>
        <w:tc>
          <w:tcPr>
            <w:tcW w:w="180" w:type="dxa"/>
          </w:tcPr>
          <w:p w14:paraId="2AFA0CE8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CDE105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37,203</w:t>
            </w:r>
          </w:p>
        </w:tc>
        <w:tc>
          <w:tcPr>
            <w:tcW w:w="180" w:type="dxa"/>
          </w:tcPr>
          <w:p w14:paraId="563E5442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03340D8" w14:textId="6E88FE30" w:rsidR="00A500ED" w:rsidRPr="004950BE" w:rsidRDefault="00A700C1" w:rsidP="00FE042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80" w:type="dxa"/>
          </w:tcPr>
          <w:p w14:paraId="394B6248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1C062665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305,843</w:t>
            </w:r>
          </w:p>
        </w:tc>
      </w:tr>
      <w:tr w:rsidR="00A500ED" w:rsidRPr="004950BE" w14:paraId="1F5A00A6" w14:textId="77777777" w:rsidTr="00B20592">
        <w:trPr>
          <w:cantSplit/>
        </w:trPr>
        <w:tc>
          <w:tcPr>
            <w:tcW w:w="3947" w:type="dxa"/>
          </w:tcPr>
          <w:p w14:paraId="7E1D3187" w14:textId="77777777" w:rsidR="00A500ED" w:rsidRPr="004950BE" w:rsidRDefault="00A500ED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4101F9B6" w14:textId="2380EC8B" w:rsidR="00A500ED" w:rsidRPr="004950BE" w:rsidRDefault="007D21A0" w:rsidP="00797F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9,012</w:t>
            </w:r>
          </w:p>
        </w:tc>
        <w:tc>
          <w:tcPr>
            <w:tcW w:w="180" w:type="dxa"/>
          </w:tcPr>
          <w:p w14:paraId="03D583BA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2B2A6C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1,882</w:t>
            </w:r>
          </w:p>
        </w:tc>
        <w:tc>
          <w:tcPr>
            <w:tcW w:w="180" w:type="dxa"/>
          </w:tcPr>
          <w:p w14:paraId="60073F62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177DC1" w14:textId="188C7971" w:rsidR="00A500ED" w:rsidRPr="004950BE" w:rsidRDefault="00A700C1" w:rsidP="00FE042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D3FFED9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2B20AB57" w14:textId="77777777" w:rsidR="00A500ED" w:rsidRPr="004950BE" w:rsidRDefault="00A500ED" w:rsidP="00533B7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500ED" w:rsidRPr="004950BE" w14:paraId="64500AEE" w14:textId="77777777" w:rsidTr="00B20592">
        <w:trPr>
          <w:cantSplit/>
        </w:trPr>
        <w:tc>
          <w:tcPr>
            <w:tcW w:w="3947" w:type="dxa"/>
          </w:tcPr>
          <w:p w14:paraId="5AD7A430" w14:textId="6EFD6F1A" w:rsidR="00A500ED" w:rsidRPr="004950BE" w:rsidRDefault="00A500ED" w:rsidP="00591C57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</w:t>
            </w:r>
            <w:r w:rsidR="00591C57" w:rsidRPr="004950BE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079" w:type="dxa"/>
          </w:tcPr>
          <w:p w14:paraId="1DC2B502" w14:textId="10148D3A" w:rsidR="00A500ED" w:rsidRPr="004950BE" w:rsidRDefault="007D21A0" w:rsidP="00797F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7,247</w:t>
            </w:r>
          </w:p>
        </w:tc>
        <w:tc>
          <w:tcPr>
            <w:tcW w:w="180" w:type="dxa"/>
          </w:tcPr>
          <w:p w14:paraId="51A6D2F6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F7FAEA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</w:tcPr>
          <w:p w14:paraId="4F61AACA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E1E1AB" w14:textId="601B9D38" w:rsidR="00A500ED" w:rsidRPr="004950BE" w:rsidRDefault="00A700C1" w:rsidP="00FE042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49B589B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6A2F2F8" w14:textId="77777777" w:rsidR="00A500ED" w:rsidRPr="004950BE" w:rsidRDefault="00A500ED" w:rsidP="00533B7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D21A0" w:rsidRPr="004950BE" w14:paraId="6A7151E4" w14:textId="77777777" w:rsidTr="00B20592">
        <w:trPr>
          <w:cantSplit/>
        </w:trPr>
        <w:tc>
          <w:tcPr>
            <w:tcW w:w="3947" w:type="dxa"/>
          </w:tcPr>
          <w:p w14:paraId="47E6FF72" w14:textId="185F74F7" w:rsidR="007D21A0" w:rsidRPr="004950BE" w:rsidRDefault="007D21A0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โอนออกจากการสูญเสียอำนาจควบคุม</w:t>
            </w:r>
          </w:p>
        </w:tc>
        <w:tc>
          <w:tcPr>
            <w:tcW w:w="1079" w:type="dxa"/>
          </w:tcPr>
          <w:p w14:paraId="03E29029" w14:textId="6D09FE0C" w:rsidR="007D21A0" w:rsidRPr="004950BE" w:rsidRDefault="007D21A0" w:rsidP="00797F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(11,519)</w:t>
            </w:r>
          </w:p>
        </w:tc>
        <w:tc>
          <w:tcPr>
            <w:tcW w:w="180" w:type="dxa"/>
          </w:tcPr>
          <w:p w14:paraId="25C11CE8" w14:textId="77777777" w:rsidR="007D21A0" w:rsidRPr="004950BE" w:rsidRDefault="007D21A0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C7EC9F8" w14:textId="2116F91B" w:rsidR="007D21A0" w:rsidRPr="004950BE" w:rsidRDefault="007D21A0" w:rsidP="00FE042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7171932" w14:textId="77777777" w:rsidR="007D21A0" w:rsidRPr="004950BE" w:rsidRDefault="007D21A0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2E4E6F" w14:textId="095F3E54" w:rsidR="007D21A0" w:rsidRPr="004950BE" w:rsidRDefault="007D21A0" w:rsidP="00FE042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783C5CD" w14:textId="77777777" w:rsidR="007D21A0" w:rsidRPr="004950BE" w:rsidRDefault="007D21A0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5481C44" w14:textId="25E6D4DD" w:rsidR="007D21A0" w:rsidRPr="004950BE" w:rsidRDefault="007D21A0" w:rsidP="00533B7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500ED" w:rsidRPr="004950BE" w14:paraId="1472EF6C" w14:textId="77777777" w:rsidTr="00B20592">
        <w:trPr>
          <w:cantSplit/>
        </w:trPr>
        <w:tc>
          <w:tcPr>
            <w:tcW w:w="3947" w:type="dxa"/>
          </w:tcPr>
          <w:p w14:paraId="6DC02998" w14:textId="77777777" w:rsidR="00A500ED" w:rsidRPr="004950BE" w:rsidRDefault="00A500ED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9" w:type="dxa"/>
          </w:tcPr>
          <w:p w14:paraId="0008A3F5" w14:textId="7F7AA87B" w:rsidR="00A500ED" w:rsidRPr="004950BE" w:rsidRDefault="007D21A0" w:rsidP="00797FB5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(3,736)</w:t>
            </w:r>
          </w:p>
        </w:tc>
        <w:tc>
          <w:tcPr>
            <w:tcW w:w="180" w:type="dxa"/>
          </w:tcPr>
          <w:p w14:paraId="6686ABAB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74ABC4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(4,</w:t>
            </w:r>
            <w:r w:rsidRPr="004950B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146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1EE7437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ED3F0B" w14:textId="1E6B5DE3" w:rsidR="00A500ED" w:rsidRPr="004950BE" w:rsidRDefault="00A700C1" w:rsidP="00FE042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(2,077)</w:t>
            </w:r>
          </w:p>
        </w:tc>
        <w:tc>
          <w:tcPr>
            <w:tcW w:w="180" w:type="dxa"/>
          </w:tcPr>
          <w:p w14:paraId="5F985366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1C4580D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(191,731)</w:t>
            </w:r>
          </w:p>
        </w:tc>
      </w:tr>
      <w:tr w:rsidR="00A500ED" w:rsidRPr="004950BE" w14:paraId="438EC613" w14:textId="77777777" w:rsidTr="00B20592">
        <w:trPr>
          <w:cantSplit/>
        </w:trPr>
        <w:tc>
          <w:tcPr>
            <w:tcW w:w="3947" w:type="dxa"/>
          </w:tcPr>
          <w:p w14:paraId="1857D016" w14:textId="77777777" w:rsidR="00A500ED" w:rsidRPr="004950BE" w:rsidRDefault="00A500ED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D6AB43" w14:textId="12E818BE" w:rsidR="00A500ED" w:rsidRPr="004950BE" w:rsidRDefault="007D21A0" w:rsidP="00FE042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5753048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BCA3F9B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4950B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819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8F6E41F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29A1F54" w14:textId="08C4BF6C" w:rsidR="00A500ED" w:rsidRPr="004950BE" w:rsidRDefault="00766D65" w:rsidP="00273C4A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B0977B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AB02BD8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(83,578)</w:t>
            </w:r>
          </w:p>
        </w:tc>
      </w:tr>
      <w:tr w:rsidR="00A500ED" w:rsidRPr="004950BE" w14:paraId="2D4FE5F6" w14:textId="77777777" w:rsidTr="00B20592">
        <w:trPr>
          <w:cantSplit/>
        </w:trPr>
        <w:tc>
          <w:tcPr>
            <w:tcW w:w="3947" w:type="dxa"/>
          </w:tcPr>
          <w:p w14:paraId="5751A11D" w14:textId="77777777" w:rsidR="00A500ED" w:rsidRPr="004950BE" w:rsidRDefault="00A500ED" w:rsidP="00A500E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9ECA0C" w14:textId="23FF4433" w:rsidR="00A500ED" w:rsidRPr="004950BE" w:rsidRDefault="007D21A0" w:rsidP="00452A0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35,704</w:t>
            </w:r>
          </w:p>
        </w:tc>
        <w:tc>
          <w:tcPr>
            <w:tcW w:w="180" w:type="dxa"/>
          </w:tcPr>
          <w:p w14:paraId="73BA1981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571607A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34,700</w:t>
            </w:r>
          </w:p>
        </w:tc>
        <w:tc>
          <w:tcPr>
            <w:tcW w:w="180" w:type="dxa"/>
          </w:tcPr>
          <w:p w14:paraId="298EF07A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BAC4F16" w14:textId="7EF0458F" w:rsidR="00A500ED" w:rsidRPr="004950BE" w:rsidRDefault="00766D65" w:rsidP="00FE042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83" w:right="2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28,457</w:t>
            </w:r>
          </w:p>
        </w:tc>
        <w:tc>
          <w:tcPr>
            <w:tcW w:w="180" w:type="dxa"/>
          </w:tcPr>
          <w:p w14:paraId="4C62E5DE" w14:textId="77777777" w:rsidR="00A500ED" w:rsidRPr="004950BE" w:rsidRDefault="00A500ED" w:rsidP="00A500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9195EA0" w14:textId="77777777" w:rsidR="00A500ED" w:rsidRPr="004950BE" w:rsidRDefault="00A500ED" w:rsidP="00FE042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30,534</w:t>
            </w:r>
          </w:p>
        </w:tc>
      </w:tr>
    </w:tbl>
    <w:p w14:paraId="4D5C5543" w14:textId="77777777" w:rsidR="004C5340" w:rsidRPr="004950BE" w:rsidRDefault="004C5340" w:rsidP="00B2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both"/>
        <w:rPr>
          <w:rFonts w:ascii="Angsana New" w:hAnsi="Angsana New"/>
        </w:rPr>
      </w:pPr>
    </w:p>
    <w:p w14:paraId="4403BA00" w14:textId="29742215" w:rsidR="00910742" w:rsidRPr="004950BE" w:rsidRDefault="00910742" w:rsidP="00B2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02B5A" w:rsidRPr="004950BE">
        <w:rPr>
          <w:rFonts w:ascii="Angsana New" w:hAnsi="Angsana New" w:hint="cs"/>
          <w:sz w:val="30"/>
          <w:szCs w:val="30"/>
          <w:cs/>
        </w:rPr>
        <w:t>เ</w:t>
      </w:r>
      <w:r w:rsidRPr="004950BE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A80409" w:rsidRPr="004950BE">
        <w:rPr>
          <w:rFonts w:ascii="Angsana New" w:hAnsi="Angsana New"/>
          <w:sz w:val="30"/>
          <w:szCs w:val="30"/>
        </w:rPr>
        <w:t>2</w:t>
      </w:r>
      <w:r w:rsidR="00BD4BBC"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/>
          <w:sz w:val="30"/>
          <w:szCs w:val="30"/>
        </w:rPr>
        <w:t xml:space="preserve"> (</w:t>
      </w:r>
      <w:r w:rsidRPr="004950BE">
        <w:rPr>
          <w:rFonts w:ascii="Angsana New" w:hAnsi="Angsana New"/>
          <w:sz w:val="30"/>
          <w:szCs w:val="30"/>
          <w:cs/>
        </w:rPr>
        <w:t>ข.</w:t>
      </w:r>
      <w:r w:rsidR="00A80409" w:rsidRPr="004950BE">
        <w:rPr>
          <w:rFonts w:ascii="Angsana New" w:hAnsi="Angsana New"/>
          <w:sz w:val="30"/>
          <w:szCs w:val="30"/>
        </w:rPr>
        <w:t>1</w:t>
      </w:r>
      <w:r w:rsidRPr="004950BE">
        <w:rPr>
          <w:rFonts w:ascii="Angsana New" w:hAnsi="Angsana New"/>
          <w:sz w:val="30"/>
          <w:szCs w:val="30"/>
        </w:rPr>
        <w:t>)</w:t>
      </w:r>
    </w:p>
    <w:p w14:paraId="674C4A2E" w14:textId="77777777" w:rsidR="00D36C1D" w:rsidRPr="004950BE" w:rsidRDefault="00D36C1D" w:rsidP="00B2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4D6E292" w14:textId="77777777" w:rsidR="00F60451" w:rsidRPr="004950BE" w:rsidRDefault="00F60451" w:rsidP="00D36C1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2BECE70" w14:textId="77777777" w:rsidR="008C7F62" w:rsidRPr="004950BE" w:rsidRDefault="008C7F6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E0B3BF1" w14:textId="38F39C8F" w:rsidR="00A500ED" w:rsidRPr="004950BE" w:rsidRDefault="00826F78" w:rsidP="00826F78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6007518F" w14:textId="02A3FA5C" w:rsidR="00826F78" w:rsidRPr="004950BE" w:rsidRDefault="00826F78" w:rsidP="00B205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4950B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137121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="00137121" w:rsidRPr="004950BE">
        <w:rPr>
          <w:rFonts w:ascii="Angsana New" w:hAnsi="Angsana New"/>
          <w:sz w:val="30"/>
          <w:szCs w:val="30"/>
        </w:rPr>
        <w:t xml:space="preserve">   </w:t>
      </w:r>
      <w:r w:rsidRPr="004950BE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รวมถึงรายได้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ถูกตัดรายการในการจัดทำ</w:t>
      </w:r>
      <w:r w:rsidR="00B02B5A"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>งบการเงินรวม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</w:t>
      </w:r>
      <w:r w:rsidRPr="004950BE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กำไรที่ยังไม่เกิดขึ้นจริงแต่เท่าที่เมื่อไม่มีหลักฐานการด้อยค่าเกิดขึ้น</w:t>
      </w:r>
    </w:p>
    <w:p w14:paraId="13D0BFF5" w14:textId="77777777" w:rsidR="004928E6" w:rsidRPr="004950BE" w:rsidRDefault="004928E6" w:rsidP="00B205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outlineLvl w:val="0"/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</w:pPr>
    </w:p>
    <w:p w14:paraId="4A60C7C9" w14:textId="77777777" w:rsidR="004928E6" w:rsidRPr="004950BE" w:rsidRDefault="004928E6" w:rsidP="0049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7DDD432E" w14:textId="77777777" w:rsidR="004928E6" w:rsidRPr="004950BE" w:rsidRDefault="004928E6" w:rsidP="0049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BBDE3C" w14:textId="77777777" w:rsidR="00DC3472" w:rsidRPr="004950BE" w:rsidRDefault="00DC3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br w:type="page"/>
      </w:r>
    </w:p>
    <w:p w14:paraId="2C6741C2" w14:textId="026F9536" w:rsidR="004928E6" w:rsidRPr="004950BE" w:rsidRDefault="004928E6" w:rsidP="0049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05287AC" w14:textId="77777777" w:rsidR="00A500ED" w:rsidRPr="004950BE" w:rsidRDefault="00A500ED" w:rsidP="0049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6510E1" w14:textId="48802041" w:rsidR="00826F78" w:rsidRPr="004950BE" w:rsidRDefault="004928E6" w:rsidP="00273C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3FFA5283" w14:textId="07BEF601" w:rsidR="00270F79" w:rsidRPr="004950BE" w:rsidRDefault="00270F79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80"/>
        <w:gridCol w:w="1350"/>
        <w:gridCol w:w="180"/>
        <w:gridCol w:w="1350"/>
      </w:tblGrid>
      <w:tr w:rsidR="00270F79" w:rsidRPr="004950BE" w14:paraId="2B00E208" w14:textId="77777777" w:rsidTr="00BD4BBC">
        <w:trPr>
          <w:cantSplit/>
          <w:tblHeader/>
        </w:trPr>
        <w:tc>
          <w:tcPr>
            <w:tcW w:w="5310" w:type="dxa"/>
          </w:tcPr>
          <w:p w14:paraId="28042C77" w14:textId="7FA7AEEF" w:rsidR="00270F79" w:rsidRPr="004950BE" w:rsidRDefault="00270F79" w:rsidP="00D36C1D">
            <w:pPr>
              <w:pStyle w:val="acctfourfigures"/>
              <w:tabs>
                <w:tab w:val="left" w:pos="720"/>
              </w:tabs>
              <w:spacing w:line="240" w:lineRule="auto"/>
              <w:ind w:left="187" w:hanging="1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4950BE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2A8741" w14:textId="77777777" w:rsidR="00270F79" w:rsidRPr="004950BE" w:rsidRDefault="00270F79" w:rsidP="0027582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93A107" w14:textId="77777777" w:rsidR="00270F79" w:rsidRPr="004950BE" w:rsidRDefault="00270F79" w:rsidP="002758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27957045" w14:textId="60E6F169" w:rsidR="00270F79" w:rsidRPr="004950BE" w:rsidRDefault="00270F79" w:rsidP="002758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D4BBC" w:rsidRPr="004950BE" w14:paraId="4CEEE116" w14:textId="77777777" w:rsidTr="00BD4BBC">
        <w:trPr>
          <w:cantSplit/>
          <w:tblHeader/>
        </w:trPr>
        <w:tc>
          <w:tcPr>
            <w:tcW w:w="5310" w:type="dxa"/>
          </w:tcPr>
          <w:p w14:paraId="5BEC1403" w14:textId="77777777" w:rsidR="00BD4BBC" w:rsidRPr="004950BE" w:rsidRDefault="00BD4BBC" w:rsidP="002758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4AF5E2A3" w14:textId="77777777" w:rsidR="00BD4BBC" w:rsidRPr="004950BE" w:rsidRDefault="00BD4BBC" w:rsidP="0027582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56047762" w14:textId="77777777" w:rsidR="00BD4BBC" w:rsidRPr="004950BE" w:rsidRDefault="00BD4BBC" w:rsidP="002758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64C139" w14:textId="77777777" w:rsidR="00BD4BBC" w:rsidRPr="004950BE" w:rsidRDefault="00BD4BBC" w:rsidP="0027582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28555A49" w14:textId="77777777" w:rsidR="00BD4BBC" w:rsidRPr="004950BE" w:rsidRDefault="00BD4BBC" w:rsidP="0027582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756D4C" w14:textId="77777777" w:rsidR="00BD4BBC" w:rsidRPr="004950BE" w:rsidRDefault="00BD4BBC" w:rsidP="0027582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 w:val="0"/>
                <w:sz w:val="30"/>
                <w:szCs w:val="30"/>
              </w:rPr>
              <w:t>2564</w:t>
            </w:r>
          </w:p>
        </w:tc>
      </w:tr>
      <w:tr w:rsidR="00BD4BBC" w:rsidRPr="004950BE" w14:paraId="14801B54" w14:textId="77777777" w:rsidTr="00BD4BBC">
        <w:trPr>
          <w:cantSplit/>
        </w:trPr>
        <w:tc>
          <w:tcPr>
            <w:tcW w:w="5310" w:type="dxa"/>
          </w:tcPr>
          <w:p w14:paraId="033DF92A" w14:textId="77777777" w:rsidR="00BD4BBC" w:rsidRPr="004950BE" w:rsidRDefault="00BD4BBC" w:rsidP="002758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D8531" w14:textId="77777777" w:rsidR="00BD4BBC" w:rsidRPr="004950BE" w:rsidRDefault="00BD4BBC" w:rsidP="002758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B5DDA" w14:textId="77777777" w:rsidR="00BD4BBC" w:rsidRPr="004950BE" w:rsidRDefault="00BD4BBC" w:rsidP="0027582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77C3EC0" w14:textId="4A60D8B9" w:rsidR="00BD4BBC" w:rsidRPr="004950BE" w:rsidRDefault="00BD4BBC" w:rsidP="0027582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950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4BBC" w:rsidRPr="004950BE" w14:paraId="041EEA47" w14:textId="77777777" w:rsidTr="00BD4BBC">
        <w:trPr>
          <w:cantSplit/>
        </w:trPr>
        <w:tc>
          <w:tcPr>
            <w:tcW w:w="5310" w:type="dxa"/>
          </w:tcPr>
          <w:p w14:paraId="7D9B7F75" w14:textId="77777777" w:rsidR="00BD4BBC" w:rsidRPr="004950BE" w:rsidRDefault="00BD4BBC" w:rsidP="00270F79">
            <w:pPr>
              <w:spacing w:line="240" w:lineRule="auto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 xml:space="preserve">ซื้อเงินลงทุนในบริษัท เนชั่น ทีวี จำกัด (เดิมชื่อ </w:t>
            </w:r>
          </w:p>
          <w:p w14:paraId="11A51540" w14:textId="22AE02FB" w:rsidR="00BD4BBC" w:rsidRPr="004950BE" w:rsidRDefault="00BD4BBC" w:rsidP="00270F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Pr="004950BE">
              <w:rPr>
                <w:sz w:val="30"/>
                <w:szCs w:val="30"/>
                <w:cs/>
              </w:rPr>
              <w:t>บริษัท เอ็นบีซี เน็กซ์ วิชั่น จำกัด)</w:t>
            </w:r>
          </w:p>
        </w:tc>
        <w:tc>
          <w:tcPr>
            <w:tcW w:w="1170" w:type="dxa"/>
            <w:vAlign w:val="bottom"/>
          </w:tcPr>
          <w:p w14:paraId="065F7E6D" w14:textId="5CEFFA7B" w:rsidR="00BD4BBC" w:rsidRPr="004950BE" w:rsidRDefault="00BD4BBC" w:rsidP="00BD4BB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1881D79E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80C65" w14:textId="77777777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8398ED5" w14:textId="6F73BB5F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239,728</w:t>
            </w:r>
          </w:p>
        </w:tc>
        <w:tc>
          <w:tcPr>
            <w:tcW w:w="180" w:type="dxa"/>
          </w:tcPr>
          <w:p w14:paraId="63295153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9C4D23" w14:textId="77777777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321D616" w14:textId="13483200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14EC0DC6" w14:textId="77777777" w:rsidTr="00BD4BBC">
        <w:trPr>
          <w:cantSplit/>
        </w:trPr>
        <w:tc>
          <w:tcPr>
            <w:tcW w:w="5310" w:type="dxa"/>
          </w:tcPr>
          <w:p w14:paraId="6730C362" w14:textId="62EB6655" w:rsidR="00BD4BBC" w:rsidRPr="004950BE" w:rsidRDefault="00BD4BBC" w:rsidP="00BD4BBC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4950BE">
              <w:rPr>
                <w:rFonts w:hint="cs"/>
                <w:sz w:val="30"/>
                <w:szCs w:val="30"/>
                <w:cs/>
              </w:rPr>
              <w:t>ฐานเศรษฐกิจ มัลติมีเดีย</w:t>
            </w:r>
            <w:r w:rsidRPr="004950BE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BAAB858" w14:textId="53040992" w:rsidR="00BD4BBC" w:rsidRPr="004950BE" w:rsidRDefault="00BD4BBC" w:rsidP="00BD4BB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4, 5</w:t>
            </w:r>
          </w:p>
        </w:tc>
        <w:tc>
          <w:tcPr>
            <w:tcW w:w="180" w:type="dxa"/>
          </w:tcPr>
          <w:p w14:paraId="7F6ED19F" w14:textId="77777777" w:rsidR="00BD4BBC" w:rsidRPr="004950BE" w:rsidRDefault="00BD4BBC" w:rsidP="00BD4BB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6CAFCE" w14:textId="530EE804" w:rsidR="00BD4BBC" w:rsidRPr="004950BE" w:rsidRDefault="00BD4BBC" w:rsidP="00BD4BB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236,814</w:t>
            </w:r>
          </w:p>
        </w:tc>
        <w:tc>
          <w:tcPr>
            <w:tcW w:w="180" w:type="dxa"/>
          </w:tcPr>
          <w:p w14:paraId="39A1532B" w14:textId="77777777" w:rsidR="00BD4BBC" w:rsidRPr="004950BE" w:rsidRDefault="00BD4BBC" w:rsidP="00BD4BB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007095" w14:textId="7DE7D66A" w:rsidR="00BD4BBC" w:rsidRPr="004950BE" w:rsidRDefault="00BD4BBC" w:rsidP="00BD4BB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7049905D" w14:textId="77777777" w:rsidTr="00BD4BBC">
        <w:trPr>
          <w:cantSplit/>
        </w:trPr>
        <w:tc>
          <w:tcPr>
            <w:tcW w:w="5310" w:type="dxa"/>
          </w:tcPr>
          <w:p w14:paraId="310E68EE" w14:textId="2DAFB39E" w:rsidR="00BD4BBC" w:rsidRPr="004950BE" w:rsidRDefault="00BD4BBC" w:rsidP="00270F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  <w:cs/>
              </w:rPr>
              <w:t>ลงทุนในบริษัท โพสต์ทูเดย์ จำกัด</w:t>
            </w:r>
          </w:p>
        </w:tc>
        <w:tc>
          <w:tcPr>
            <w:tcW w:w="1170" w:type="dxa"/>
          </w:tcPr>
          <w:p w14:paraId="025F5C54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65C73A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98C534" w14:textId="3DA3473D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180" w:type="dxa"/>
          </w:tcPr>
          <w:p w14:paraId="65D23128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B4C07E" w14:textId="53B2EE42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35C7D4F3" w14:textId="77777777" w:rsidTr="00BD4BBC">
        <w:trPr>
          <w:cantSplit/>
        </w:trPr>
        <w:tc>
          <w:tcPr>
            <w:tcW w:w="5310" w:type="dxa"/>
          </w:tcPr>
          <w:p w14:paraId="26079451" w14:textId="77777777" w:rsidR="00BD4BBC" w:rsidRPr="004950BE" w:rsidRDefault="00BD4BBC" w:rsidP="00270F79">
            <w:pPr>
              <w:spacing w:line="240" w:lineRule="auto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 xml:space="preserve">จำหน่ายเงินลงทุนในบริษัท เนชั่น บรอดแคสติ้ง </w:t>
            </w:r>
          </w:p>
          <w:p w14:paraId="513443E2" w14:textId="5625FE2C" w:rsidR="00BD4BBC" w:rsidRPr="004950BE" w:rsidRDefault="00BD4BBC" w:rsidP="00270F7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Pr="004950BE">
              <w:rPr>
                <w:sz w:val="30"/>
                <w:szCs w:val="30"/>
                <w:cs/>
              </w:rPr>
              <w:t>คอร์ปอเรชั่น จำกัด (มหาชน)</w:t>
            </w:r>
          </w:p>
        </w:tc>
        <w:tc>
          <w:tcPr>
            <w:tcW w:w="1170" w:type="dxa"/>
          </w:tcPr>
          <w:p w14:paraId="717DD7F9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D366A5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F7F422" w14:textId="77777777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156CBB" w14:textId="72305348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(445,232)</w:t>
            </w:r>
          </w:p>
        </w:tc>
        <w:tc>
          <w:tcPr>
            <w:tcW w:w="180" w:type="dxa"/>
          </w:tcPr>
          <w:p w14:paraId="30F922E4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6A2B2C" w14:textId="77777777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0BC6050" w14:textId="5C070C67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28B4161C" w14:textId="77777777" w:rsidTr="00BD4BBC">
        <w:trPr>
          <w:cantSplit/>
        </w:trPr>
        <w:tc>
          <w:tcPr>
            <w:tcW w:w="5310" w:type="dxa"/>
          </w:tcPr>
          <w:p w14:paraId="1F69C458" w14:textId="2F7711F3" w:rsidR="00BD4BBC" w:rsidRPr="004950BE" w:rsidRDefault="00BD4BBC" w:rsidP="00270F79">
            <w:pPr>
              <w:spacing w:line="240" w:lineRule="auto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โอน</w:t>
            </w:r>
            <w:r w:rsidRPr="004950BE">
              <w:rPr>
                <w:rFonts w:hint="cs"/>
                <w:sz w:val="30"/>
                <w:szCs w:val="30"/>
                <w:cs/>
              </w:rPr>
              <w:t xml:space="preserve">เงินลงทุนในบริษัท เนชั่น บรอดแคสติ้ง คอร์ปอเรชั่น จำกัด </w:t>
            </w:r>
          </w:p>
          <w:p w14:paraId="50A02B2F" w14:textId="77777777" w:rsidR="00A61A40" w:rsidRPr="004950BE" w:rsidRDefault="00BD4BBC" w:rsidP="00270F79">
            <w:pPr>
              <w:spacing w:line="240" w:lineRule="auto"/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Pr="004950BE">
              <w:rPr>
                <w:rFonts w:hint="cs"/>
                <w:sz w:val="30"/>
                <w:szCs w:val="30"/>
                <w:cs/>
              </w:rPr>
              <w:t xml:space="preserve"> (มหาชน) </w:t>
            </w:r>
            <w:r w:rsidRPr="004950BE">
              <w:rPr>
                <w:sz w:val="30"/>
                <w:szCs w:val="30"/>
                <w:cs/>
              </w:rPr>
              <w:t>ไป</w:t>
            </w:r>
            <w:r w:rsidR="00A61A40" w:rsidRPr="004950BE">
              <w:rPr>
                <w:rFonts w:hint="cs"/>
                <w:sz w:val="30"/>
                <w:szCs w:val="30"/>
                <w:cs/>
              </w:rPr>
              <w:t>เป็น</w:t>
            </w:r>
            <w:r w:rsidRPr="004950BE">
              <w:rPr>
                <w:sz w:val="30"/>
                <w:szCs w:val="30"/>
                <w:cs/>
              </w:rPr>
              <w:t>เงินลงทุนในตราสารทุนในกิจการที่</w:t>
            </w:r>
          </w:p>
          <w:p w14:paraId="4E4139BB" w14:textId="7DA5D313" w:rsidR="00BD4BBC" w:rsidRPr="004950BE" w:rsidRDefault="00A61A40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</w:rPr>
              <w:t xml:space="preserve">   </w:t>
            </w:r>
            <w:r w:rsidRPr="004950BE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D4BBC" w:rsidRPr="004950BE">
              <w:rPr>
                <w:sz w:val="30"/>
                <w:szCs w:val="30"/>
                <w:cs/>
              </w:rPr>
              <w:t>เกี่ยวข้องกันเนื่องจากสูญเสียอำนาจควบคุม</w:t>
            </w:r>
          </w:p>
        </w:tc>
        <w:tc>
          <w:tcPr>
            <w:tcW w:w="1170" w:type="dxa"/>
          </w:tcPr>
          <w:p w14:paraId="3D48ED41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2BA58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834810" w14:textId="77777777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B2417F0" w14:textId="77777777" w:rsidR="00DC3472" w:rsidRPr="004950BE" w:rsidRDefault="00DC3472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7392BF" w14:textId="63ED2151" w:rsidR="00BD4BBC" w:rsidRPr="004950BE" w:rsidRDefault="00BD4BBC" w:rsidP="00270F79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(72,386)</w:t>
            </w:r>
          </w:p>
        </w:tc>
        <w:tc>
          <w:tcPr>
            <w:tcW w:w="180" w:type="dxa"/>
          </w:tcPr>
          <w:p w14:paraId="6AD15584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FF21FF" w14:textId="77777777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6800CF7" w14:textId="77777777" w:rsidR="00DC3472" w:rsidRPr="004950BE" w:rsidRDefault="00DC3472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BCAA8A1" w14:textId="52B72129" w:rsidR="00BD4BBC" w:rsidRPr="004950BE" w:rsidRDefault="00BD4BBC" w:rsidP="006876F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662F9538" w14:textId="77777777" w:rsidTr="00BD4BBC">
        <w:trPr>
          <w:cantSplit/>
        </w:trPr>
        <w:tc>
          <w:tcPr>
            <w:tcW w:w="5310" w:type="dxa"/>
          </w:tcPr>
          <w:p w14:paraId="1D80A966" w14:textId="4A7C7D9A" w:rsidR="00BD4BBC" w:rsidRPr="004950BE" w:rsidRDefault="00BD4BBC" w:rsidP="00FC6820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จำหน่ายเงินลงทุนในบริษัท เนชั่น ดิจิทัล คอนเทนท์ จำกัด</w:t>
            </w:r>
          </w:p>
        </w:tc>
        <w:tc>
          <w:tcPr>
            <w:tcW w:w="1170" w:type="dxa"/>
          </w:tcPr>
          <w:p w14:paraId="4BF51DBE" w14:textId="77777777" w:rsidR="00BD4BBC" w:rsidRPr="004950BE" w:rsidRDefault="00BD4BBC" w:rsidP="00FC682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82E8AE" w14:textId="77777777" w:rsidR="00BD4BBC" w:rsidRPr="004950BE" w:rsidRDefault="00BD4BBC" w:rsidP="00FC68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2508D7" w14:textId="4FB6D5DE" w:rsidR="00BD4BBC" w:rsidRPr="004950BE" w:rsidRDefault="00BD4BBC" w:rsidP="00060E55">
            <w:pPr>
              <w:pStyle w:val="acctfourfigures"/>
              <w:tabs>
                <w:tab w:val="decimal" w:pos="701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(1,499,000)</w:t>
            </w:r>
          </w:p>
        </w:tc>
        <w:tc>
          <w:tcPr>
            <w:tcW w:w="180" w:type="dxa"/>
          </w:tcPr>
          <w:p w14:paraId="59D111B2" w14:textId="77777777" w:rsidR="00BD4BBC" w:rsidRPr="004950BE" w:rsidRDefault="00BD4BBC" w:rsidP="00FC68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A0C197" w14:textId="7EC3F2CC" w:rsidR="00BD4BBC" w:rsidRPr="004950BE" w:rsidRDefault="00BD4BBC" w:rsidP="00FC682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D4BBC" w:rsidRPr="004950BE" w14:paraId="014C4BFF" w14:textId="77777777" w:rsidTr="00BD4BBC">
        <w:trPr>
          <w:cantSplit/>
        </w:trPr>
        <w:tc>
          <w:tcPr>
            <w:tcW w:w="5310" w:type="dxa"/>
          </w:tcPr>
          <w:p w14:paraId="5532BF81" w14:textId="77777777" w:rsidR="00BD4BBC" w:rsidRPr="004950BE" w:rsidRDefault="00BD4BBC" w:rsidP="00366920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กลับรายการ (ขาดทุน) จากการด้อยค่า</w:t>
            </w:r>
          </w:p>
        </w:tc>
        <w:tc>
          <w:tcPr>
            <w:tcW w:w="1170" w:type="dxa"/>
          </w:tcPr>
          <w:p w14:paraId="6AC0AF8E" w14:textId="77777777" w:rsidR="00BD4BBC" w:rsidRPr="004950BE" w:rsidRDefault="00BD4BBC" w:rsidP="0036692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BD637" w14:textId="77777777" w:rsidR="00BD4BBC" w:rsidRPr="004950BE" w:rsidRDefault="00BD4BBC" w:rsidP="003669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F5F0F2" w14:textId="77777777" w:rsidR="00BD4BBC" w:rsidRPr="004950BE" w:rsidRDefault="00BD4BBC" w:rsidP="0036692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1,499,000</w:t>
            </w:r>
          </w:p>
        </w:tc>
        <w:tc>
          <w:tcPr>
            <w:tcW w:w="180" w:type="dxa"/>
          </w:tcPr>
          <w:p w14:paraId="09293C39" w14:textId="77777777" w:rsidR="00BD4BBC" w:rsidRPr="004950BE" w:rsidRDefault="00BD4BBC" w:rsidP="00366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F8150D" w14:textId="77777777" w:rsidR="00BD4BBC" w:rsidRPr="004950BE" w:rsidRDefault="00BD4BBC" w:rsidP="0036692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(177,139)</w:t>
            </w:r>
          </w:p>
        </w:tc>
      </w:tr>
      <w:tr w:rsidR="00BD4BBC" w:rsidRPr="004950BE" w14:paraId="327CEBE0" w14:textId="77777777" w:rsidTr="00BD4BBC">
        <w:trPr>
          <w:cantSplit/>
        </w:trPr>
        <w:tc>
          <w:tcPr>
            <w:tcW w:w="5310" w:type="dxa"/>
          </w:tcPr>
          <w:p w14:paraId="30EDC9DF" w14:textId="509516B9" w:rsidR="00BD4BBC" w:rsidRPr="004950BE" w:rsidRDefault="00BD4BBC" w:rsidP="00FC6820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ลงทุนในบริษัท เนชั่น คอฟฟี่ จำกัด</w:t>
            </w:r>
          </w:p>
        </w:tc>
        <w:tc>
          <w:tcPr>
            <w:tcW w:w="1170" w:type="dxa"/>
          </w:tcPr>
          <w:p w14:paraId="1E690B5A" w14:textId="77777777" w:rsidR="00BD4BBC" w:rsidRPr="004950BE" w:rsidRDefault="00BD4BBC" w:rsidP="00FC682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52D73" w14:textId="77777777" w:rsidR="00BD4BBC" w:rsidRPr="004950BE" w:rsidRDefault="00BD4BBC" w:rsidP="00FC682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0D5FA1" w14:textId="7CBA07A7" w:rsidR="00BD4BBC" w:rsidRPr="004950BE" w:rsidRDefault="00BD4BBC" w:rsidP="00FC682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11A8EF0" w14:textId="77777777" w:rsidR="00BD4BBC" w:rsidRPr="004950BE" w:rsidRDefault="00BD4BBC" w:rsidP="00FC68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A52F2" w14:textId="68112179" w:rsidR="00BD4BBC" w:rsidRPr="004950BE" w:rsidRDefault="00BD4BBC" w:rsidP="00FC682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1,000</w:t>
            </w:r>
          </w:p>
        </w:tc>
      </w:tr>
      <w:tr w:rsidR="00BD4BBC" w:rsidRPr="004950BE" w14:paraId="1B7614F0" w14:textId="77777777" w:rsidTr="00BD4BBC">
        <w:trPr>
          <w:cantSplit/>
        </w:trPr>
        <w:tc>
          <w:tcPr>
            <w:tcW w:w="5310" w:type="dxa"/>
          </w:tcPr>
          <w:p w14:paraId="644E1053" w14:textId="249A8450" w:rsidR="00BD4BBC" w:rsidRPr="004950BE" w:rsidRDefault="00BD4BBC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ลงทุนในบริษัท ขอบสนาม จำกัด</w:t>
            </w:r>
          </w:p>
        </w:tc>
        <w:tc>
          <w:tcPr>
            <w:tcW w:w="1170" w:type="dxa"/>
          </w:tcPr>
          <w:p w14:paraId="67666656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70DE30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08B553" w14:textId="1D9D881F" w:rsidR="00BD4BBC" w:rsidRPr="004950BE" w:rsidRDefault="00BD4BBC" w:rsidP="00E82A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820FB7C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C7EB6" w14:textId="4CE167C1" w:rsidR="00BD4BBC" w:rsidRPr="004950BE" w:rsidRDefault="00BD4BBC" w:rsidP="00E82A6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1,000</w:t>
            </w:r>
          </w:p>
        </w:tc>
      </w:tr>
      <w:tr w:rsidR="00BD4BBC" w:rsidRPr="004950BE" w14:paraId="677CA66F" w14:textId="77777777" w:rsidTr="00BD4BBC">
        <w:trPr>
          <w:cantSplit/>
        </w:trPr>
        <w:tc>
          <w:tcPr>
            <w:tcW w:w="5310" w:type="dxa"/>
          </w:tcPr>
          <w:p w14:paraId="52BAC39A" w14:textId="1193DFA4" w:rsidR="00BD4BBC" w:rsidRPr="004950BE" w:rsidRDefault="00BD4BBC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เพิ่มทุนในบริษัท สเวน คอร์ปอเรชั่น จำกัด</w:t>
            </w:r>
          </w:p>
        </w:tc>
        <w:tc>
          <w:tcPr>
            <w:tcW w:w="1170" w:type="dxa"/>
          </w:tcPr>
          <w:p w14:paraId="22CDF3AA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0991D4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2C6062" w14:textId="1D99E19E" w:rsidR="00BD4BBC" w:rsidRPr="004950BE" w:rsidRDefault="00BD4BBC" w:rsidP="00E82A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57A7ECC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F20DE" w14:textId="4B47991B" w:rsidR="00BD4BBC" w:rsidRPr="004950BE" w:rsidRDefault="00BD4BBC" w:rsidP="00E82A6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52,466</w:t>
            </w:r>
          </w:p>
        </w:tc>
      </w:tr>
      <w:tr w:rsidR="00BD4BBC" w:rsidRPr="004950BE" w14:paraId="2857F296" w14:textId="77777777" w:rsidTr="00BD4BBC">
        <w:trPr>
          <w:cantSplit/>
        </w:trPr>
        <w:tc>
          <w:tcPr>
            <w:tcW w:w="5310" w:type="dxa"/>
          </w:tcPr>
          <w:p w14:paraId="75465456" w14:textId="294A4F61" w:rsidR="00BD4BBC" w:rsidRPr="004950BE" w:rsidRDefault="00BD4BBC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เพิ่มทุนในบริษัท คมชัดลึก มีเดีย จำกัด</w:t>
            </w:r>
          </w:p>
        </w:tc>
        <w:tc>
          <w:tcPr>
            <w:tcW w:w="1170" w:type="dxa"/>
          </w:tcPr>
          <w:p w14:paraId="1E45CC3B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8C793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D51EF" w14:textId="337125AB" w:rsidR="00BD4BBC" w:rsidRPr="004950BE" w:rsidRDefault="00BD4BBC" w:rsidP="00E82A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CCF74B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37DE4D" w14:textId="2C797F55" w:rsidR="00BD4BBC" w:rsidRPr="004950BE" w:rsidRDefault="00BD4BBC" w:rsidP="00E82A6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150,000</w:t>
            </w:r>
          </w:p>
        </w:tc>
      </w:tr>
      <w:tr w:rsidR="00BD4BBC" w:rsidRPr="004950BE" w14:paraId="63895A15" w14:textId="77777777" w:rsidTr="00BD4BBC">
        <w:trPr>
          <w:cantSplit/>
        </w:trPr>
        <w:tc>
          <w:tcPr>
            <w:tcW w:w="5310" w:type="dxa"/>
          </w:tcPr>
          <w:p w14:paraId="08E13BFC" w14:textId="10A9E6AE" w:rsidR="00BD4BBC" w:rsidRPr="004950BE" w:rsidRDefault="00BD4BBC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เพิ่มทุนในบริษัท กรุงเทพธุรกิจ มีเดีย จำกัด</w:t>
            </w:r>
          </w:p>
        </w:tc>
        <w:tc>
          <w:tcPr>
            <w:tcW w:w="1170" w:type="dxa"/>
          </w:tcPr>
          <w:p w14:paraId="1AFB57DC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665B8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5912AA" w14:textId="16BEDE9A" w:rsidR="00BD4BBC" w:rsidRPr="004950BE" w:rsidRDefault="00BD4BBC" w:rsidP="00E82A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A2E0741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9406D" w14:textId="3AE58533" w:rsidR="00BD4BBC" w:rsidRPr="004950BE" w:rsidRDefault="00BD4BBC" w:rsidP="00E82A6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28,481</w:t>
            </w:r>
          </w:p>
        </w:tc>
      </w:tr>
      <w:tr w:rsidR="00BD4BBC" w:rsidRPr="004950BE" w14:paraId="0B702970" w14:textId="77777777" w:rsidTr="00BD4BBC">
        <w:trPr>
          <w:cantSplit/>
        </w:trPr>
        <w:tc>
          <w:tcPr>
            <w:tcW w:w="5310" w:type="dxa"/>
          </w:tcPr>
          <w:p w14:paraId="41E6E3C2" w14:textId="3122441E" w:rsidR="00BD4BBC" w:rsidRPr="004950BE" w:rsidRDefault="00BD4BBC" w:rsidP="00270F79">
            <w:pPr>
              <w:spacing w:line="240" w:lineRule="auto"/>
              <w:rPr>
                <w:sz w:val="30"/>
                <w:szCs w:val="30"/>
                <w:cs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จำหน่ายเงินลงทุนในบริษัท คมชัดลึก มีเดีย จำกัด</w:t>
            </w:r>
          </w:p>
        </w:tc>
        <w:tc>
          <w:tcPr>
            <w:tcW w:w="1170" w:type="dxa"/>
          </w:tcPr>
          <w:p w14:paraId="058CE272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D7D089" w14:textId="77777777" w:rsidR="00BD4BBC" w:rsidRPr="004950BE" w:rsidRDefault="00BD4BBC" w:rsidP="00270F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67D62F" w14:textId="336E6661" w:rsidR="00BD4BBC" w:rsidRPr="004950BE" w:rsidRDefault="00BD4BBC" w:rsidP="00E82A6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C90AEAD" w14:textId="77777777" w:rsidR="00BD4BBC" w:rsidRPr="004950BE" w:rsidRDefault="00BD4BBC" w:rsidP="00270F7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A0860" w14:textId="4E57897F" w:rsidR="00BD4BBC" w:rsidRPr="004950BE" w:rsidRDefault="00BD4BBC" w:rsidP="00E82A6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50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(14,261)</w:t>
            </w:r>
          </w:p>
        </w:tc>
      </w:tr>
    </w:tbl>
    <w:p w14:paraId="5F7EC99A" w14:textId="77777777" w:rsidR="00467FBB" w:rsidRPr="004950BE" w:rsidRDefault="00467FBB" w:rsidP="00D0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45044B" w14:textId="15590A75" w:rsidR="00BD4BBC" w:rsidRPr="004950BE" w:rsidRDefault="00467FBB" w:rsidP="00D36C1D">
      <w:pPr>
        <w:pageBreakBefore/>
        <w:tabs>
          <w:tab w:val="clear" w:pos="227"/>
          <w:tab w:val="clear" w:pos="454"/>
          <w:tab w:val="left" w:pos="540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ซื้อเงินลงทุน</w:t>
      </w:r>
    </w:p>
    <w:p w14:paraId="09762AEA" w14:textId="77777777" w:rsidR="00BD4BBC" w:rsidRPr="004950BE" w:rsidRDefault="00BD4BBC" w:rsidP="00467FBB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3538F92" w14:textId="77777777" w:rsidR="00BD4BBC" w:rsidRPr="004950BE" w:rsidRDefault="00467FBB" w:rsidP="00BD4BB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 w:hint="cs"/>
          <w:i/>
          <w:iCs/>
          <w:sz w:val="30"/>
          <w:szCs w:val="30"/>
          <w:cs/>
        </w:rPr>
        <w:t>บริษัท เนชั่น ทีวี จำกัด (เดิมชื่อ บริษัท เอ็นบีซี เน็กซ์ วิชั่น จำกัด</w:t>
      </w:r>
      <w:r w:rsidRPr="004950BE">
        <w:rPr>
          <w:rFonts w:ascii="Angsana New" w:hAnsi="Angsana New" w:hint="cs"/>
          <w:i/>
          <w:iCs/>
          <w:sz w:val="30"/>
          <w:szCs w:val="30"/>
        </w:rPr>
        <w:t>)</w:t>
      </w:r>
    </w:p>
    <w:p w14:paraId="762BF852" w14:textId="77777777" w:rsidR="00BD4BBC" w:rsidRPr="004950BE" w:rsidRDefault="00BD4BBC" w:rsidP="00BD4BBC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3F79D629" w14:textId="271AF60E" w:rsidR="00BD4BBC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pacing w:val="-8"/>
          <w:sz w:val="30"/>
          <w:szCs w:val="30"/>
          <w:cs/>
        </w:rPr>
        <w:t xml:space="preserve">ตามมติที่ประชุมสามัญผู้ถือหุ้นของบริษัทเมื่อวันที่ </w:t>
      </w:r>
      <w:r w:rsidRPr="004950BE">
        <w:rPr>
          <w:rFonts w:ascii="Angsana New" w:hAnsi="Angsana New" w:hint="cs"/>
          <w:spacing w:val="-8"/>
          <w:sz w:val="30"/>
          <w:szCs w:val="30"/>
        </w:rPr>
        <w:t xml:space="preserve">29 </w:t>
      </w:r>
      <w:r w:rsidRPr="004950BE">
        <w:rPr>
          <w:rFonts w:ascii="Angsana New" w:hAnsi="Angsana New" w:hint="cs"/>
          <w:spacing w:val="-8"/>
          <w:sz w:val="30"/>
          <w:szCs w:val="30"/>
          <w:cs/>
        </w:rPr>
        <w:t xml:space="preserve">เมษายน </w:t>
      </w:r>
      <w:r w:rsidRPr="004950BE">
        <w:rPr>
          <w:rFonts w:ascii="Angsana New" w:hAnsi="Angsana New" w:hint="cs"/>
          <w:spacing w:val="-8"/>
          <w:sz w:val="30"/>
          <w:szCs w:val="30"/>
        </w:rPr>
        <w:t xml:space="preserve">2565  </w:t>
      </w:r>
      <w:r w:rsidRPr="004950BE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4950BE">
        <w:rPr>
          <w:rFonts w:ascii="Angsana New" w:hAnsi="Angsana New" w:hint="cs"/>
          <w:spacing w:val="-8"/>
          <w:sz w:val="30"/>
          <w:szCs w:val="30"/>
        </w:rPr>
        <w:t xml:space="preserve">30 </w:t>
      </w:r>
      <w:r w:rsidRPr="004950BE">
        <w:rPr>
          <w:rFonts w:ascii="Angsana New" w:hAnsi="Angsana New" w:hint="cs"/>
          <w:spacing w:val="-8"/>
          <w:sz w:val="30"/>
          <w:szCs w:val="30"/>
          <w:cs/>
        </w:rPr>
        <w:t xml:space="preserve">พฤษภาคม </w:t>
      </w:r>
      <w:r w:rsidRPr="004950BE">
        <w:rPr>
          <w:rFonts w:ascii="Angsana New" w:hAnsi="Angsana New" w:hint="cs"/>
          <w:spacing w:val="-8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pacing w:val="-8"/>
          <w:sz w:val="30"/>
          <w:szCs w:val="30"/>
          <w:cs/>
        </w:rPr>
        <w:t>บริษัทได้ซื้อหุ้นสามัญ</w:t>
      </w:r>
      <w:r w:rsidRPr="004950BE">
        <w:rPr>
          <w:rFonts w:ascii="Angsana New" w:hAnsi="Angsana New" w:hint="cs"/>
          <w:sz w:val="30"/>
          <w:szCs w:val="30"/>
          <w:cs/>
        </w:rPr>
        <w:t xml:space="preserve">ของบริษัท เอ็นบีซี เน็กซ์ วิชั่น จำกัด </w:t>
      </w:r>
      <w:r w:rsidRPr="004950BE">
        <w:rPr>
          <w:rFonts w:ascii="Angsana New" w:hAnsi="Angsana New" w:hint="cs"/>
          <w:sz w:val="30"/>
          <w:szCs w:val="30"/>
        </w:rPr>
        <w:t>(“NNV”)</w:t>
      </w:r>
      <w:r w:rsidRPr="004950BE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 จำนวน </w:t>
      </w:r>
      <w:r w:rsidRPr="004950BE">
        <w:rPr>
          <w:rFonts w:ascii="Angsana New" w:hAnsi="Angsana New" w:hint="cs"/>
          <w:sz w:val="30"/>
          <w:szCs w:val="30"/>
        </w:rPr>
        <w:t xml:space="preserve">85,999,997 </w:t>
      </w:r>
      <w:r w:rsidRPr="004950BE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4950BE">
        <w:rPr>
          <w:rFonts w:ascii="Angsana New" w:hAnsi="Angsana New" w:hint="cs"/>
          <w:sz w:val="30"/>
          <w:szCs w:val="30"/>
        </w:rPr>
        <w:t xml:space="preserve">2.7875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บาท รวมทั้งสิ้น </w:t>
      </w:r>
      <w:r w:rsidRPr="004950BE">
        <w:rPr>
          <w:rFonts w:ascii="Angsana New" w:hAnsi="Angsana New" w:hint="cs"/>
          <w:sz w:val="30"/>
          <w:szCs w:val="30"/>
        </w:rPr>
        <w:t xml:space="preserve">239.73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จากบริษัท เนชั่น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บรอดแคสติ้ง คอร์ปอเรชั่น จำกัด (มหาชน) (</w:t>
      </w:r>
      <w:r w:rsidRPr="004950BE">
        <w:rPr>
          <w:rFonts w:ascii="Angsana New" w:hAnsi="Angsana New" w:hint="cs"/>
          <w:spacing w:val="-6"/>
          <w:sz w:val="30"/>
          <w:szCs w:val="30"/>
        </w:rPr>
        <w:t>“NBC”)</w:t>
      </w:r>
      <w:r w:rsidR="00BD4BBC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ทำให้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NNV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เปลี่ยนสถานะจากบริษัทย่อยทางอ้อมเป็นบริษัทย่อย</w:t>
      </w:r>
      <w:r w:rsidRPr="004950BE">
        <w:rPr>
          <w:rFonts w:ascii="Angsana New" w:hAnsi="Angsana New" w:hint="cs"/>
          <w:sz w:val="30"/>
          <w:szCs w:val="30"/>
          <w:cs/>
        </w:rPr>
        <w:t>ทางตรงของบริษัท และสัดส่วนความเป็นเจ้าของเพิ่มขึ้นจากร้อยละ</w:t>
      </w:r>
      <w:r w:rsidRPr="004950BE">
        <w:rPr>
          <w:rFonts w:ascii="Angsana New" w:hAnsi="Angsana New" w:hint="cs"/>
          <w:sz w:val="30"/>
          <w:szCs w:val="30"/>
        </w:rPr>
        <w:t xml:space="preserve"> 71.45</w:t>
      </w:r>
      <w:r w:rsidRPr="004950BE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4950BE">
        <w:rPr>
          <w:rFonts w:ascii="Angsana New" w:hAnsi="Angsana New" w:hint="cs"/>
          <w:sz w:val="30"/>
          <w:szCs w:val="30"/>
        </w:rPr>
        <w:t xml:space="preserve">99.99 </w:t>
      </w:r>
      <w:r w:rsidRPr="004950BE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4950BE">
        <w:rPr>
          <w:rFonts w:ascii="Angsana New" w:hAnsi="Angsana New" w:hint="cs"/>
          <w:sz w:val="30"/>
          <w:szCs w:val="30"/>
        </w:rPr>
        <w:t xml:space="preserve">NNV </w:t>
      </w:r>
      <w:r w:rsidRPr="004950BE">
        <w:rPr>
          <w:rFonts w:ascii="Angsana New" w:hAnsi="Angsana New" w:hint="cs"/>
          <w:sz w:val="30"/>
          <w:szCs w:val="30"/>
          <w:cs/>
        </w:rPr>
        <w:t>ถือหุ้นใน</w:t>
      </w:r>
      <w:r w:rsidR="00FC013B" w:rsidRPr="004950BE">
        <w:rPr>
          <w:rFonts w:ascii="Angsana New" w:hAnsi="Angsana New"/>
          <w:sz w:val="30"/>
          <w:szCs w:val="30"/>
        </w:rPr>
        <w:t xml:space="preserve">             </w:t>
      </w:r>
      <w:r w:rsidRPr="004950BE">
        <w:rPr>
          <w:rFonts w:ascii="Angsana New" w:hAnsi="Angsana New" w:hint="cs"/>
          <w:sz w:val="30"/>
          <w:szCs w:val="30"/>
          <w:cs/>
        </w:rPr>
        <w:t>บริษัท เนชั่น คอฟฟี่ จำกัด (</w:t>
      </w:r>
      <w:r w:rsidRPr="004950BE">
        <w:rPr>
          <w:rFonts w:ascii="Angsana New" w:hAnsi="Angsana New" w:hint="cs"/>
          <w:sz w:val="30"/>
          <w:szCs w:val="30"/>
        </w:rPr>
        <w:t xml:space="preserve">“Nation Coffee”)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 w:hint="cs"/>
          <w:sz w:val="30"/>
          <w:szCs w:val="30"/>
        </w:rPr>
        <w:t xml:space="preserve">60,000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Pr="004950BE">
        <w:rPr>
          <w:rFonts w:ascii="Angsana New" w:hAnsi="Angsana New" w:hint="cs"/>
          <w:sz w:val="30"/>
          <w:szCs w:val="30"/>
        </w:rPr>
        <w:t xml:space="preserve">60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 </w:t>
      </w:r>
      <w:r w:rsidRPr="004950BE">
        <w:rPr>
          <w:rFonts w:ascii="Angsana New" w:hAnsi="Angsana New" w:hint="cs"/>
          <w:sz w:val="30"/>
          <w:szCs w:val="30"/>
        </w:rPr>
        <w:t>Nation Coffee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2C0121" w14:textId="77777777" w:rsidR="00DC3472" w:rsidRPr="004950BE" w:rsidRDefault="00DC3472" w:rsidP="00DC3472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20"/>
          <w:szCs w:val="20"/>
        </w:rPr>
      </w:pPr>
    </w:p>
    <w:p w14:paraId="0FA47EEA" w14:textId="77777777" w:rsidR="00BD4BBC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pacing w:val="-6"/>
          <w:sz w:val="30"/>
          <w:szCs w:val="30"/>
          <w:cs/>
        </w:rPr>
        <w:t>มูลค่าตามบัญชีของสินทรัพย์สุทธิของ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 NNV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Nation Coffee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ในงบการเงินรวมของกลุ่มบริษัท ณ วันที่ซื้อมี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 w:hint="cs"/>
          <w:sz w:val="30"/>
          <w:szCs w:val="30"/>
        </w:rPr>
        <w:t xml:space="preserve">109.21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4950BE">
        <w:rPr>
          <w:rFonts w:ascii="Angsana New" w:hAnsi="Angsana New" w:hint="cs"/>
          <w:sz w:val="30"/>
          <w:szCs w:val="30"/>
        </w:rPr>
        <w:t xml:space="preserve">32.19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ซึ่งเกิดจากการเปลี่ยนแปลงส่วนของเจ้าของใน </w:t>
      </w:r>
      <w:r w:rsidRPr="004950BE">
        <w:rPr>
          <w:rFonts w:ascii="Angsana New" w:hAnsi="Angsana New" w:hint="cs"/>
          <w:sz w:val="30"/>
          <w:szCs w:val="30"/>
        </w:rPr>
        <w:t>NNV</w:t>
      </w:r>
      <w:r w:rsidRPr="004950BE">
        <w:rPr>
          <w:rFonts w:ascii="Angsana New" w:hAnsi="Angsana New" w:hint="cs"/>
          <w:sz w:val="30"/>
          <w:szCs w:val="30"/>
          <w:cs/>
        </w:rPr>
        <w:t xml:space="preserve"> โดยแสดงในงบแสดงการเปลี่ยนแปลงส่วนของผู้ถือหุ้นรวม </w:t>
      </w:r>
    </w:p>
    <w:p w14:paraId="4E6B00F5" w14:textId="77777777" w:rsidR="00BD4BBC" w:rsidRPr="004950BE" w:rsidRDefault="00BD4BBC" w:rsidP="00BD4BBC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20"/>
          <w:szCs w:val="20"/>
        </w:rPr>
      </w:pPr>
    </w:p>
    <w:p w14:paraId="0E227CF5" w14:textId="34A58EFB" w:rsidR="00E82A6E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เอ็นบีซี เน็กซ์ วิชั่น จำกัด </w:t>
      </w:r>
      <w:r w:rsidRPr="004950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50BE">
        <w:rPr>
          <w:rFonts w:ascii="Angsana New" w:hAnsi="Angsana New" w:hint="cs"/>
          <w:sz w:val="30"/>
          <w:szCs w:val="30"/>
        </w:rPr>
        <w:t xml:space="preserve">22 </w:t>
      </w:r>
      <w:r w:rsidRPr="004950BE">
        <w:rPr>
          <w:rFonts w:ascii="Angsana New" w:hAnsi="Angsana New" w:hint="cs"/>
          <w:sz w:val="30"/>
          <w:szCs w:val="30"/>
          <w:cs/>
        </w:rPr>
        <w:t>มิถุนายน</w:t>
      </w:r>
      <w:r w:rsidRPr="004950BE">
        <w:rPr>
          <w:rFonts w:ascii="Angsana New" w:hAnsi="Angsana New" w:hint="cs"/>
          <w:sz w:val="30"/>
          <w:szCs w:val="30"/>
        </w:rPr>
        <w:t xml:space="preserve"> 2565 </w:t>
      </w:r>
      <w:r w:rsidRPr="004950BE">
        <w:rPr>
          <w:rFonts w:ascii="Angsana New" w:hAnsi="Angsana New" w:hint="cs"/>
          <w:sz w:val="30"/>
          <w:szCs w:val="30"/>
          <w:cs/>
        </w:rPr>
        <w:t>คณะกรรมการของบริษัทย่อยมีมติอนุมัติการ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เปลี่ยนแปลงชื่อบริษัทย่อยจากเดิมชื่อ </w:t>
      </w:r>
      <w:r w:rsidRPr="004950BE">
        <w:rPr>
          <w:rFonts w:ascii="Angsana New" w:hAnsi="Angsana New" w:hint="cs"/>
          <w:spacing w:val="-4"/>
          <w:sz w:val="30"/>
          <w:szCs w:val="30"/>
        </w:rPr>
        <w:t>“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>บริษัท เอ็นบีซี เน็กซ์ วิชั่น จำกัด</w:t>
      </w:r>
      <w:r w:rsidRPr="004950BE">
        <w:rPr>
          <w:rFonts w:ascii="Angsana New" w:hAnsi="Angsana New" w:hint="cs"/>
          <w:spacing w:val="-4"/>
          <w:sz w:val="30"/>
          <w:szCs w:val="30"/>
        </w:rPr>
        <w:t>”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 เป็น </w:t>
      </w:r>
      <w:r w:rsidRPr="004950BE">
        <w:rPr>
          <w:rFonts w:ascii="Angsana New" w:hAnsi="Angsana New" w:hint="cs"/>
          <w:spacing w:val="-4"/>
          <w:sz w:val="30"/>
          <w:szCs w:val="30"/>
        </w:rPr>
        <w:t>“</w:t>
      </w:r>
      <w:r w:rsidRPr="004950BE">
        <w:rPr>
          <w:rFonts w:ascii="Angsana New" w:hAnsi="Angsana New" w:hint="cs"/>
          <w:spacing w:val="-4"/>
          <w:sz w:val="30"/>
          <w:szCs w:val="30"/>
          <w:cs/>
        </w:rPr>
        <w:t>บริษัท เนชั่น ทีวี</w:t>
      </w:r>
      <w:r w:rsidRPr="004950BE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4950BE">
        <w:rPr>
          <w:rFonts w:ascii="Angsana New" w:hAnsi="Angsana New" w:hint="cs"/>
          <w:sz w:val="30"/>
          <w:szCs w:val="30"/>
        </w:rPr>
        <w:t xml:space="preserve">”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บริษัทย่อยดังกล่าวได้จดทะเบียนการเปลี่ยนแปลงชื่อกับกระทรวงพาณิชย์เมื่อวันที่ </w:t>
      </w:r>
      <w:r w:rsidRPr="004950BE">
        <w:rPr>
          <w:rFonts w:ascii="Angsana New" w:hAnsi="Angsana New" w:hint="cs"/>
          <w:sz w:val="30"/>
          <w:szCs w:val="30"/>
        </w:rPr>
        <w:t xml:space="preserve">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950BE">
        <w:rPr>
          <w:rFonts w:ascii="Angsana New" w:hAnsi="Angsana New" w:hint="cs"/>
          <w:sz w:val="30"/>
          <w:szCs w:val="30"/>
        </w:rPr>
        <w:t>2565</w:t>
      </w:r>
    </w:p>
    <w:p w14:paraId="65BB8F5A" w14:textId="77777777" w:rsidR="00E82A6E" w:rsidRPr="004950BE" w:rsidRDefault="00E82A6E" w:rsidP="00E82A6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6F6D729" w14:textId="77777777" w:rsidR="00BD4BBC" w:rsidRPr="004950BE" w:rsidRDefault="00BD4BBC" w:rsidP="00BD4BBC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 w:hanging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4950B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467FBB" w:rsidRPr="004950BE">
        <w:rPr>
          <w:rFonts w:ascii="Angsana New" w:hAnsi="Angsana New" w:hint="cs"/>
          <w:i/>
          <w:iCs/>
          <w:spacing w:val="-6"/>
          <w:sz w:val="30"/>
          <w:szCs w:val="30"/>
          <w:cs/>
        </w:rPr>
        <w:t>บริษัท โพสต์ทูเดย์ จำกัด</w:t>
      </w:r>
    </w:p>
    <w:p w14:paraId="6D8CD2A7" w14:textId="77777777" w:rsidR="00BD4BBC" w:rsidRPr="004950BE" w:rsidRDefault="00BD4BBC" w:rsidP="00BD4BBC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i/>
          <w:iCs/>
          <w:spacing w:val="-6"/>
          <w:sz w:val="20"/>
          <w:szCs w:val="20"/>
        </w:rPr>
      </w:pPr>
    </w:p>
    <w:p w14:paraId="7E5FF712" w14:textId="2C671DDF" w:rsidR="00BD4BBC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ในการประชุมคณะกรรมการบริหารของบริษัทเมื่อวันที่ </w:t>
      </w:r>
      <w:r w:rsidRPr="004950BE">
        <w:rPr>
          <w:rFonts w:ascii="Angsana New" w:hAnsi="Angsana New" w:hint="cs"/>
          <w:sz w:val="30"/>
          <w:szCs w:val="30"/>
        </w:rPr>
        <w:t>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4950BE">
        <w:rPr>
          <w:rFonts w:ascii="Angsana New" w:hAnsi="Angsana New" w:hint="cs"/>
          <w:sz w:val="30"/>
          <w:szCs w:val="30"/>
        </w:rPr>
        <w:t>2565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คณะกรรมการบริหารของบริษัทมีมติอนุมัติ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ซื้อ</w:t>
      </w:r>
      <w:r w:rsidRPr="004950BE">
        <w:rPr>
          <w:rFonts w:ascii="Angsana New" w:hAnsi="Angsana New" w:hint="cs"/>
          <w:sz w:val="30"/>
          <w:szCs w:val="30"/>
          <w:cs/>
        </w:rPr>
        <w:t>เครื่องหมาย</w:t>
      </w:r>
      <w:r w:rsidR="003D52FB" w:rsidRPr="004950BE">
        <w:rPr>
          <w:rFonts w:ascii="Angsana New" w:hAnsi="Angsana New" w:hint="cs"/>
          <w:sz w:val="30"/>
          <w:szCs w:val="30"/>
          <w:cs/>
        </w:rPr>
        <w:t>การค้า</w:t>
      </w:r>
      <w:r w:rsidRPr="004950BE">
        <w:rPr>
          <w:rFonts w:ascii="Angsana New" w:hAnsi="Angsana New" w:hint="cs"/>
          <w:sz w:val="30"/>
          <w:szCs w:val="30"/>
          <w:cs/>
        </w:rPr>
        <w:t>และลิขสิทธิ์ในสื่อออนไลน์ภายใต้ชื่อ “โพสต์ ทูเดย์” และ “นิวส์เคลียร์ ออนไลน์”</w:t>
      </w:r>
      <w:r w:rsidR="00A61A40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จากบริษัท บางกอกโพสต์ จำกัด (มหาชน) ในมูลค่า </w:t>
      </w:r>
      <w:r w:rsidRPr="004950BE">
        <w:rPr>
          <w:rFonts w:ascii="Angsana New" w:hAnsi="Angsana New" w:hint="cs"/>
          <w:sz w:val="30"/>
          <w:szCs w:val="30"/>
        </w:rPr>
        <w:t xml:space="preserve">55 </w:t>
      </w:r>
      <w:r w:rsidRPr="004950BE">
        <w:rPr>
          <w:rFonts w:ascii="Angsana New" w:hAnsi="Angsana New" w:hint="cs"/>
          <w:sz w:val="30"/>
          <w:szCs w:val="30"/>
          <w:cs/>
        </w:rPr>
        <w:t>ล้านบาท (ไม่รวมภาษีมูลค่าเพิ่ม)</w:t>
      </w:r>
    </w:p>
    <w:p w14:paraId="1DBB1DD8" w14:textId="77777777" w:rsidR="00BD4BBC" w:rsidRPr="004950BE" w:rsidRDefault="00BD4BBC" w:rsidP="00BD4BBC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22"/>
        </w:rPr>
      </w:pPr>
    </w:p>
    <w:p w14:paraId="445A53DF" w14:textId="42965EAE" w:rsidR="00467FBB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950BE">
        <w:rPr>
          <w:rFonts w:ascii="Angsana New" w:hAnsi="Angsana New" w:hint="cs"/>
          <w:sz w:val="30"/>
          <w:szCs w:val="30"/>
        </w:rPr>
        <w:t xml:space="preserve">26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950BE">
        <w:rPr>
          <w:rFonts w:ascii="Angsana New" w:hAnsi="Angsana New" w:hint="cs"/>
          <w:sz w:val="30"/>
          <w:szCs w:val="30"/>
        </w:rPr>
        <w:t>2565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คณะกรรมการของบริษัทมีมติอนุมัติการลงทุน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ในธุรกิจผลิตและให้บริการเนื้อหาในสื่อรูปแบบใหม่ โดยจัดตั้งบริษัท โพสต์ทูเดย์ จำกัด มีทุนจดทะเบียน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120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4950BE">
        <w:rPr>
          <w:rFonts w:ascii="Angsana New" w:hAnsi="Angsana New" w:hint="cs"/>
          <w:sz w:val="30"/>
          <w:szCs w:val="30"/>
          <w:cs/>
        </w:rPr>
        <w:t xml:space="preserve"> (หุ้นสามัญจำนวน </w:t>
      </w:r>
      <w:r w:rsidRPr="004950BE">
        <w:rPr>
          <w:rFonts w:ascii="Angsana New" w:hAnsi="Angsana New" w:hint="cs"/>
          <w:sz w:val="30"/>
          <w:szCs w:val="30"/>
        </w:rPr>
        <w:t xml:space="preserve">12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4950B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950BE">
        <w:rPr>
          <w:rFonts w:ascii="Angsana New" w:hAnsi="Angsana New" w:hint="cs"/>
          <w:sz w:val="30"/>
          <w:szCs w:val="30"/>
        </w:rPr>
        <w:t xml:space="preserve">10 </w:t>
      </w:r>
      <w:r w:rsidRPr="004950BE">
        <w:rPr>
          <w:rFonts w:ascii="Angsana New" w:hAnsi="Angsana New" w:hint="cs"/>
          <w:sz w:val="30"/>
          <w:szCs w:val="30"/>
          <w:cs/>
        </w:rPr>
        <w:t>บาท</w:t>
      </w:r>
      <w:r w:rsidRPr="004950BE">
        <w:rPr>
          <w:rFonts w:ascii="Angsana New" w:hAnsi="Angsana New" w:hint="cs"/>
          <w:sz w:val="30"/>
          <w:szCs w:val="30"/>
        </w:rPr>
        <w:t>)</w:t>
      </w:r>
      <w:r w:rsidRPr="004950BE">
        <w:rPr>
          <w:rFonts w:ascii="Angsana New" w:hAnsi="Angsana New" w:hint="cs"/>
          <w:sz w:val="30"/>
          <w:szCs w:val="30"/>
          <w:cs/>
        </w:rPr>
        <w:t xml:space="preserve"> บริษัทได้จ่ายชำระค่าหุ้นของบริษัทย่อยดังกล่าวบางส่วน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60.00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ทำให้บริษัทมีส่วนได้เสียในบริษัทย่อยร้อยละ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99.99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ของทุนจดทะเบียนและชำระแล้ว </w:t>
      </w:r>
      <w:r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บริษัทย่อยดังกล่าวได้จดทะเบียนกับกระทรวงพาณิชย์เมื่อวันที่ </w:t>
      </w:r>
      <w:r w:rsidRPr="004950BE">
        <w:rPr>
          <w:rFonts w:ascii="Angsana New" w:hAnsi="Angsana New" w:hint="cs"/>
          <w:spacing w:val="-2"/>
          <w:sz w:val="30"/>
          <w:szCs w:val="30"/>
          <w:lang w:eastAsia="x-none"/>
        </w:rPr>
        <w:t xml:space="preserve">29 </w:t>
      </w:r>
      <w:r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กันยายน </w:t>
      </w:r>
      <w:r w:rsidRPr="004950BE">
        <w:rPr>
          <w:rFonts w:ascii="Angsana New" w:hAnsi="Angsana New" w:hint="cs"/>
          <w:spacing w:val="-2"/>
          <w:sz w:val="30"/>
          <w:szCs w:val="30"/>
          <w:lang w:eastAsia="x-none"/>
        </w:rPr>
        <w:t>2565</w:t>
      </w:r>
    </w:p>
    <w:p w14:paraId="1CACF968" w14:textId="77777777" w:rsidR="008F76EA" w:rsidRPr="004950BE" w:rsidRDefault="008F76EA" w:rsidP="00467F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62A06E4" w14:textId="77777777" w:rsidR="007400B6" w:rsidRPr="004950BE" w:rsidRDefault="008F76EA" w:rsidP="007400B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 w:hanging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4950BE">
        <w:rPr>
          <w:rFonts w:ascii="Angsana New" w:hAnsi="Angsana New" w:hint="cs"/>
          <w:i/>
          <w:iCs/>
          <w:spacing w:val="-6"/>
          <w:sz w:val="30"/>
          <w:szCs w:val="30"/>
          <w:cs/>
        </w:rPr>
        <w:lastRenderedPageBreak/>
        <w:t>บริษัท เนชั่น นิวส์ จำกัด</w:t>
      </w:r>
    </w:p>
    <w:p w14:paraId="116A2064" w14:textId="259881AB" w:rsidR="007400B6" w:rsidRPr="004950BE" w:rsidRDefault="007400B6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i/>
          <w:iCs/>
          <w:spacing w:val="-6"/>
          <w:szCs w:val="18"/>
        </w:rPr>
      </w:pPr>
    </w:p>
    <w:p w14:paraId="66B34BDE" w14:textId="5274402E" w:rsidR="007400B6" w:rsidRPr="004950BE" w:rsidRDefault="007E5B4D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4950BE">
        <w:rPr>
          <w:rFonts w:ascii="Angsana New" w:hAnsi="Angsana New" w:hint="cs"/>
          <w:spacing w:val="-6"/>
          <w:sz w:val="30"/>
          <w:szCs w:val="30"/>
          <w:cs/>
        </w:rPr>
        <w:t>ในการประชุมคณะกรรมการบริษัท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207CBA" w:rsidRPr="004950BE">
        <w:rPr>
          <w:rFonts w:ascii="Angsana New" w:hAnsi="Angsana New"/>
          <w:spacing w:val="-6"/>
          <w:sz w:val="30"/>
          <w:szCs w:val="30"/>
        </w:rPr>
        <w:t xml:space="preserve"> </w:t>
      </w:r>
      <w:r w:rsidRPr="004950BE">
        <w:rPr>
          <w:rFonts w:ascii="Angsana New" w:hAnsi="Angsana New"/>
          <w:spacing w:val="-2"/>
          <w:sz w:val="30"/>
          <w:szCs w:val="30"/>
          <w:lang w:eastAsia="x-none"/>
        </w:rPr>
        <w:t>17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ตุลาคม </w:t>
      </w:r>
      <w:r w:rsidR="007400B6" w:rsidRPr="004950BE">
        <w:rPr>
          <w:rFonts w:ascii="Angsana New" w:hAnsi="Angsana New"/>
          <w:spacing w:val="-2"/>
          <w:sz w:val="30"/>
          <w:szCs w:val="30"/>
          <w:lang w:eastAsia="x-none"/>
        </w:rPr>
        <w:t>2565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คณะกรรมการบริษัทมีมติอนุมัติให้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 xml:space="preserve">ท </w:t>
      </w:r>
      <w:r w:rsidRPr="004950BE">
        <w:rPr>
          <w:rFonts w:ascii="Angsana New" w:hAnsi="Angsana New"/>
          <w:spacing w:val="-6"/>
          <w:sz w:val="30"/>
          <w:szCs w:val="30"/>
          <w:cs/>
        </w:rPr>
        <w:br/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 xml:space="preserve">เนชั่น ทีวี จำกัด (เดิมชื่อ บริษัท เอ็นบีซี เน็กซ์ วิชั่น จำกัด) ซึ่งเป็นบริษัทย่อยซื้อหุ้นสามัญของบริษัท เนชั่น นิวส์ จำกัด จากบริษัท คิง เจน จำกัด (มหาชน) (เดิมชื่อบริษัท เนชั่น บรอดแคสติ้ง คอร์ปอเรชั่น จำกัด (มหาชน))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จำนว</w:t>
      </w:r>
      <w:r w:rsidR="00207CBA"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น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189,997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หุ้น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 xml:space="preserve"> คิดเป็นร้อยล</w:t>
      </w:r>
      <w:r w:rsidR="00207CBA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ะ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99.998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ของ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ทุนจดทะเบียนและชำระแล้วของบริษัทดังกล่าว เป็นจำนวน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เ</w:t>
      </w:r>
      <w:r w:rsidR="00207CBA"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งิน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293.77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ล้าน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บาท</w:t>
      </w:r>
      <w:r w:rsidR="005710BC" w:rsidRPr="004950BE">
        <w:rPr>
          <w:rFonts w:ascii="Angsana New" w:hAnsi="Angsana New"/>
          <w:spacing w:val="-6"/>
          <w:sz w:val="30"/>
          <w:szCs w:val="30"/>
        </w:rPr>
        <w:t xml:space="preserve"> 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โดยบริษัทย่อยดังกล่าวได้ชำระค่าซื้อหุ้นสามัญไปแล้วจำนว</w:t>
      </w:r>
      <w:r w:rsidR="00207CBA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น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63.77 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ล้านบาท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F1142" w:rsidRPr="004950BE">
        <w:rPr>
          <w:rFonts w:ascii="Angsana New" w:hAnsi="Angsana New" w:hint="cs"/>
          <w:spacing w:val="-6"/>
          <w:sz w:val="30"/>
          <w:szCs w:val="30"/>
          <w:cs/>
        </w:rPr>
        <w:t>บริษัทได้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บันทึกการจ่ายชำระเงินดังกล่าว</w:t>
      </w:r>
      <w:r w:rsidR="00A61A40" w:rsidRPr="004950BE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7400B6" w:rsidRPr="004950BE">
        <w:rPr>
          <w:rFonts w:ascii="Angsana New" w:hAnsi="Angsana New"/>
          <w:spacing w:val="-6"/>
          <w:sz w:val="30"/>
          <w:szCs w:val="30"/>
          <w:cs/>
        </w:rPr>
        <w:t>ภายใต้ “เงินจ่ายล่วงหน้าค่าซื้อธุรกิจ” ในงบแสดงฐานะการเงินรวม ณ วัน</w:t>
      </w:r>
      <w:r w:rsidR="00207CBA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 xml:space="preserve">31 </w:t>
      </w:r>
      <w:r w:rsidR="00207CBA"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ธั</w:t>
      </w:r>
      <w:r w:rsidR="007400B6" w:rsidRPr="004950BE">
        <w:rPr>
          <w:rFonts w:ascii="Angsana New" w:hAnsi="Angsana New"/>
          <w:spacing w:val="-2"/>
          <w:sz w:val="30"/>
          <w:szCs w:val="30"/>
          <w:cs/>
          <w:lang w:eastAsia="x-none"/>
        </w:rPr>
        <w:t>นวาค</w:t>
      </w:r>
      <w:r w:rsidR="00207CBA"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ม </w:t>
      </w:r>
      <w:r w:rsidR="00207CBA" w:rsidRPr="004950BE">
        <w:rPr>
          <w:rFonts w:ascii="Angsana New" w:hAnsi="Angsana New"/>
          <w:spacing w:val="-2"/>
          <w:sz w:val="30"/>
          <w:szCs w:val="30"/>
          <w:lang w:eastAsia="x-none"/>
        </w:rPr>
        <w:t>2565</w:t>
      </w:r>
    </w:p>
    <w:p w14:paraId="081ECF6C" w14:textId="77777777" w:rsidR="008F76EA" w:rsidRPr="004950BE" w:rsidRDefault="008F76EA" w:rsidP="00467F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59C4EC0E" w14:textId="2DFE8222" w:rsidR="007400B6" w:rsidRPr="004950BE" w:rsidRDefault="00467FBB" w:rsidP="00D36C1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4950BE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การจำหน่ายเงินลงทุน</w:t>
      </w:r>
    </w:p>
    <w:p w14:paraId="17D31ACF" w14:textId="77777777" w:rsidR="007400B6" w:rsidRPr="004950BE" w:rsidRDefault="007400B6" w:rsidP="007400B6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pacing w:val="-6"/>
        </w:rPr>
      </w:pPr>
    </w:p>
    <w:p w14:paraId="1D525DE2" w14:textId="6AC4BAA9" w:rsidR="00467FBB" w:rsidRPr="004950BE" w:rsidRDefault="00467FBB" w:rsidP="007400B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 w:hanging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4950BE">
        <w:rPr>
          <w:rFonts w:ascii="Angsana New" w:hAnsi="Angsana New" w:hint="cs"/>
          <w:i/>
          <w:iCs/>
          <w:spacing w:val="-6"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7BE863CA" w14:textId="77777777" w:rsidR="00467FBB" w:rsidRPr="004950BE" w:rsidRDefault="00467FBB" w:rsidP="00467F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6"/>
        </w:rPr>
      </w:pPr>
    </w:p>
    <w:p w14:paraId="1D494188" w14:textId="4E3A0DA3" w:rsidR="00467FBB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ตามมติที่ประชุมสามัญผู้ถือหุ้นของบริษัทเมื่อวันที่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29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 2565 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31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พฤษภาคม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 2565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บริษัทได้ขาย</w:t>
      </w:r>
      <w:r w:rsidRPr="004950BE">
        <w:rPr>
          <w:rFonts w:ascii="Angsana New" w:hAnsi="Angsana New" w:hint="cs"/>
          <w:spacing w:val="-6"/>
          <w:sz w:val="30"/>
          <w:szCs w:val="30"/>
        </w:rPr>
        <w:t xml:space="preserve">           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หุ้นสามัญ</w:t>
      </w:r>
      <w:r w:rsidRPr="004950BE">
        <w:rPr>
          <w:rFonts w:ascii="Angsana New" w:hAnsi="Angsana New" w:hint="cs"/>
          <w:sz w:val="30"/>
          <w:szCs w:val="30"/>
          <w:cs/>
        </w:rPr>
        <w:t xml:space="preserve">ในบริษัท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เนชั่น</w:t>
      </w:r>
      <w:r w:rsidRPr="004950BE">
        <w:rPr>
          <w:rFonts w:ascii="Angsana New" w:hAnsi="Angsana New" w:hint="cs"/>
          <w:sz w:val="30"/>
          <w:szCs w:val="30"/>
          <w:cs/>
        </w:rPr>
        <w:t xml:space="preserve"> บรอดแคสติ้ง คอร์ปอเรชั่น จำกัด (มหาชน) (“</w:t>
      </w:r>
      <w:r w:rsidRPr="004950BE">
        <w:rPr>
          <w:rFonts w:ascii="Angsana New" w:hAnsi="Angsana New" w:hint="cs"/>
          <w:sz w:val="30"/>
          <w:szCs w:val="30"/>
        </w:rPr>
        <w:t xml:space="preserve">NBC”) </w:t>
      </w:r>
      <w:r w:rsidRPr="004950BE">
        <w:rPr>
          <w:rFonts w:ascii="Angsana New" w:hAnsi="Angsana New" w:hint="cs"/>
          <w:sz w:val="30"/>
          <w:szCs w:val="30"/>
          <w:cs/>
        </w:rPr>
        <w:t>ซึ่งเป็นบริษัทย่อยทางตรงออกไปจำนวน</w:t>
      </w:r>
      <w:r w:rsidRPr="004950BE">
        <w:rPr>
          <w:rFonts w:ascii="Angsana New" w:hAnsi="Angsana New" w:hint="cs"/>
          <w:sz w:val="30"/>
          <w:szCs w:val="30"/>
        </w:rPr>
        <w:t xml:space="preserve"> 691.03 </w:t>
      </w:r>
      <w:r w:rsidRPr="004950BE">
        <w:rPr>
          <w:rFonts w:ascii="Angsana New" w:hAnsi="Angsana New" w:hint="cs"/>
          <w:sz w:val="30"/>
          <w:szCs w:val="30"/>
          <w:cs/>
        </w:rPr>
        <w:t>ล้านหุ้น คิดเป็นร้อยละ</w:t>
      </w:r>
      <w:r w:rsidRPr="004950BE">
        <w:rPr>
          <w:rFonts w:ascii="Angsana New" w:hAnsi="Angsana New" w:hint="cs"/>
          <w:sz w:val="30"/>
          <w:szCs w:val="30"/>
        </w:rPr>
        <w:t xml:space="preserve"> 61.46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4950BE">
        <w:rPr>
          <w:rFonts w:ascii="Angsana New" w:hAnsi="Angsana New" w:hint="cs"/>
          <w:sz w:val="30"/>
          <w:szCs w:val="30"/>
        </w:rPr>
        <w:t xml:space="preserve"> 1.30 </w:t>
      </w:r>
      <w:r w:rsidRPr="004950BE">
        <w:rPr>
          <w:rFonts w:ascii="Angsana New" w:hAnsi="Angsana New" w:hint="cs"/>
          <w:sz w:val="30"/>
          <w:szCs w:val="30"/>
          <w:cs/>
        </w:rPr>
        <w:t>บาท</w:t>
      </w:r>
      <w:r w:rsidR="007400B6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898.34 </w:t>
      </w:r>
      <w:r w:rsidRPr="004950BE">
        <w:rPr>
          <w:rFonts w:ascii="Angsana New" w:hAnsi="Angsana New" w:hint="cs"/>
          <w:sz w:val="30"/>
          <w:szCs w:val="30"/>
          <w:cs/>
        </w:rPr>
        <w:t>ล้านบาท ให้แก่บุคคลที่ไม่เกี่ยวข้องกัน</w:t>
      </w:r>
      <w:r w:rsidRPr="004950BE">
        <w:rPr>
          <w:rFonts w:ascii="Angsana New" w:hAnsi="Angsana New" w:hint="cs"/>
          <w:sz w:val="30"/>
          <w:szCs w:val="30"/>
        </w:rPr>
        <w:t xml:space="preserve"> 2</w:t>
      </w:r>
      <w:r w:rsidRPr="004950BE">
        <w:rPr>
          <w:rFonts w:ascii="Angsana New" w:hAnsi="Angsana New" w:hint="cs"/>
          <w:sz w:val="30"/>
          <w:szCs w:val="30"/>
          <w:cs/>
        </w:rPr>
        <w:t xml:space="preserve"> ราย ทั้งนี้ บริษัทได้รับเงินสดเป็นจำนวนเงิน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875.86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สุทธิจากค่าธรรมเนียมและการจ่ายชำระหนี้ที่ค้างชำระจำนวน </w:t>
      </w:r>
      <w:r w:rsidRPr="004950BE">
        <w:rPr>
          <w:rFonts w:ascii="Angsana New" w:hAnsi="Angsana New" w:hint="cs"/>
          <w:sz w:val="30"/>
          <w:szCs w:val="30"/>
        </w:rPr>
        <w:t xml:space="preserve">22.48 </w:t>
      </w:r>
      <w:r w:rsidRPr="004950BE">
        <w:rPr>
          <w:rFonts w:ascii="Angsana New" w:hAnsi="Angsana New" w:hint="cs"/>
          <w:sz w:val="30"/>
          <w:szCs w:val="30"/>
          <w:cs/>
        </w:rPr>
        <w:t>ล้านบาท</w:t>
      </w:r>
    </w:p>
    <w:p w14:paraId="1E63CFB5" w14:textId="77777777" w:rsidR="00467FBB" w:rsidRPr="004950BE" w:rsidRDefault="00467FBB" w:rsidP="00467F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cs/>
        </w:rPr>
      </w:pPr>
    </w:p>
    <w:p w14:paraId="7624094C" w14:textId="5B343424" w:rsidR="00467FBB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ภายหลังการจำหน่ายเงินลงทุนดังกล่าว สัดส่วนความเป็นเจ้าของใน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>ลดลงจากร้อยละ</w:t>
      </w:r>
      <w:r w:rsidRPr="004950BE">
        <w:rPr>
          <w:rFonts w:ascii="Angsana New" w:hAnsi="Angsana New" w:hint="cs"/>
          <w:sz w:val="30"/>
          <w:szCs w:val="30"/>
        </w:rPr>
        <w:t xml:space="preserve"> 71.45 </w:t>
      </w:r>
      <w:r w:rsidRPr="004950BE">
        <w:rPr>
          <w:rFonts w:ascii="Angsana New" w:hAnsi="Angsana New" w:hint="cs"/>
          <w:sz w:val="30"/>
          <w:szCs w:val="30"/>
          <w:cs/>
        </w:rPr>
        <w:t>เป็น</w:t>
      </w:r>
      <w:r w:rsidR="00A61A40" w:rsidRPr="004950BE">
        <w:rPr>
          <w:rFonts w:ascii="Angsana New" w:hAnsi="Angsana New" w:hint="cs"/>
          <w:sz w:val="30"/>
          <w:szCs w:val="30"/>
          <w:cs/>
        </w:rPr>
        <w:t xml:space="preserve">     </w:t>
      </w:r>
      <w:r w:rsidRPr="004950B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4950BE">
        <w:rPr>
          <w:rFonts w:ascii="Angsana New" w:hAnsi="Angsana New" w:hint="cs"/>
          <w:sz w:val="30"/>
          <w:szCs w:val="30"/>
        </w:rPr>
        <w:t>9.99</w:t>
      </w:r>
      <w:r w:rsidRPr="004950BE">
        <w:rPr>
          <w:rFonts w:ascii="Angsana New" w:hAnsi="Angsana New" w:hint="cs"/>
          <w:sz w:val="30"/>
          <w:szCs w:val="30"/>
          <w:cs/>
        </w:rPr>
        <w:t xml:space="preserve"> มีผลให้กลุ่มบริษัท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สูญเสีย</w:t>
      </w:r>
      <w:r w:rsidRPr="004950BE">
        <w:rPr>
          <w:rFonts w:ascii="Angsana New" w:hAnsi="Angsana New" w:hint="cs"/>
          <w:sz w:val="30"/>
          <w:szCs w:val="30"/>
          <w:cs/>
        </w:rPr>
        <w:t xml:space="preserve">อำนาจควบคุมใน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>กลุ่มบริษัทและบริษัทจึงได้จัดประเภท</w:t>
      </w:r>
      <w:r w:rsidR="00DC3472" w:rsidRPr="004950BE">
        <w:rPr>
          <w:rFonts w:ascii="Angsana New" w:hAnsi="Angsana New"/>
          <w:sz w:val="30"/>
          <w:szCs w:val="30"/>
          <w:cs/>
        </w:rPr>
        <w:br/>
      </w:r>
      <w:r w:rsidRPr="004950BE">
        <w:rPr>
          <w:rFonts w:ascii="Angsana New" w:hAnsi="Angsana New" w:hint="cs"/>
          <w:sz w:val="30"/>
          <w:szCs w:val="30"/>
          <w:cs/>
        </w:rPr>
        <w:t xml:space="preserve">เงินลงทุนใน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>ซึ่งมีมูลค่าตามบัญชี ณ วันที่สูญเสียอำนาจควบคุมจำนวน</w:t>
      </w:r>
      <w:r w:rsidRPr="004950BE">
        <w:rPr>
          <w:rFonts w:ascii="Angsana New" w:hAnsi="Angsana New" w:hint="cs"/>
          <w:sz w:val="30"/>
          <w:szCs w:val="30"/>
        </w:rPr>
        <w:t xml:space="preserve"> 67.96 </w:t>
      </w:r>
      <w:r w:rsidRPr="004950BE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4950BE">
        <w:rPr>
          <w:rFonts w:ascii="Angsana New" w:hAnsi="Angsana New" w:hint="cs"/>
          <w:sz w:val="30"/>
          <w:szCs w:val="30"/>
        </w:rPr>
        <w:t xml:space="preserve"> 72.39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ตามลำดับ เป็นเงินลงทุนในตราสารทุนในกิจการที่เกี่ยวข้องกัน มูลค่ายุติธรรมของเงินลงทุนดังกล่าว ณ วันที่สูญเสียอำนาจควบคุมมีจำนวน </w:t>
      </w:r>
      <w:r w:rsidRPr="004950BE">
        <w:rPr>
          <w:rFonts w:ascii="Angsana New" w:hAnsi="Angsana New" w:hint="cs"/>
          <w:sz w:val="30"/>
          <w:szCs w:val="30"/>
        </w:rPr>
        <w:t xml:space="preserve">292.06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ได้ถือเป็นมูลค่าเริ่มแรกของเงินลงทุนในตราสารทุนในกิจการที่เกี่ยวข้องกันนั้น </w:t>
      </w:r>
    </w:p>
    <w:p w14:paraId="5F85B1CD" w14:textId="77777777" w:rsidR="00467FBB" w:rsidRPr="004950BE" w:rsidRDefault="00467FBB" w:rsidP="00467F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2702F5CB" w14:textId="3867B37C" w:rsidR="00467FBB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นอกจากนี้ มูลค่าตามบัญชีของสินทรัพย์สุทธิของ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ที่จำหน่ายไปในงบการเงินรวมของกลุ่มบริษัท และมูลค่าตามบัญชีของเงินลงทุนในบริษัทย่อยในงบแสดงฐานะการเงินเฉพาะกิจการ ณ วันที่สูญเสียอำนาจควบคุมมีจำนวน </w:t>
      </w:r>
      <w:r w:rsidRPr="004950BE">
        <w:rPr>
          <w:rFonts w:ascii="Angsana New" w:hAnsi="Angsana New" w:hint="cs"/>
          <w:sz w:val="30"/>
          <w:szCs w:val="30"/>
        </w:rPr>
        <w:t xml:space="preserve">418.10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4950BE">
        <w:rPr>
          <w:rFonts w:ascii="Angsana New" w:hAnsi="Angsana New" w:hint="cs"/>
          <w:sz w:val="30"/>
          <w:szCs w:val="30"/>
        </w:rPr>
        <w:t xml:space="preserve">445.23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ตามลำดับ ทั้งนี้ ณ วันดังกล่าว กลุ่มบริษัทรับรู้ส่วนได้เสียที่ไม่มีอำนาจควบคุมลดลงเป็นจำนวน </w:t>
      </w:r>
      <w:r w:rsidRPr="004950BE">
        <w:rPr>
          <w:rFonts w:ascii="Angsana New" w:hAnsi="Angsana New" w:hint="cs"/>
          <w:sz w:val="30"/>
          <w:szCs w:val="30"/>
        </w:rPr>
        <w:t xml:space="preserve">220.35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และส่วนเกินทุนจากการเปลี่ยนแปลงสัดส่วนการถือหุ้นในบริษัทย่อยลดลงเป็นจำนวน </w:t>
      </w:r>
      <w:r w:rsidRPr="004950BE">
        <w:rPr>
          <w:rFonts w:ascii="Angsana New" w:hAnsi="Angsana New" w:hint="cs"/>
          <w:sz w:val="30"/>
          <w:szCs w:val="30"/>
        </w:rPr>
        <w:t xml:space="preserve">80.72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นอกจากนี้ กลุ่มบริษัทและบริษัทรับรู้กำไรจากการจำหน่ายเงินลงทุนในบริษัทย่อยดังกล่าวเป็นจำนวน </w:t>
      </w:r>
      <w:r w:rsidRPr="004950BE">
        <w:rPr>
          <w:rFonts w:ascii="Angsana New" w:hAnsi="Angsana New" w:hint="cs"/>
          <w:sz w:val="30"/>
          <w:szCs w:val="30"/>
        </w:rPr>
        <w:t xml:space="preserve">457.76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4950BE">
        <w:rPr>
          <w:rFonts w:ascii="Angsana New" w:hAnsi="Angsana New" w:hint="cs"/>
          <w:sz w:val="30"/>
          <w:szCs w:val="30"/>
        </w:rPr>
        <w:t>4</w:t>
      </w:r>
      <w:r w:rsidR="00321351" w:rsidRPr="004950BE">
        <w:rPr>
          <w:rFonts w:ascii="Angsana New" w:hAnsi="Angsana New"/>
          <w:sz w:val="30"/>
          <w:szCs w:val="30"/>
        </w:rPr>
        <w:t>30</w:t>
      </w:r>
      <w:r w:rsidRPr="004950BE">
        <w:rPr>
          <w:rFonts w:ascii="Angsana New" w:hAnsi="Angsana New" w:hint="cs"/>
          <w:sz w:val="30"/>
          <w:szCs w:val="30"/>
        </w:rPr>
        <w:t xml:space="preserve">.63 </w:t>
      </w:r>
      <w:r w:rsidRPr="004950BE">
        <w:rPr>
          <w:rFonts w:ascii="Angsana New" w:hAnsi="Angsana New" w:hint="cs"/>
          <w:sz w:val="30"/>
          <w:szCs w:val="30"/>
          <w:cs/>
        </w:rPr>
        <w:t>ล้านบาท ตามลำดับ ในงบกำไรขาดทุนเบ็ดเสร็จรวมและงบกำไรขาดทุนเบ็ดเสร็จเฉพาะกิจการ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048"/>
        <w:gridCol w:w="1350"/>
        <w:gridCol w:w="1890"/>
      </w:tblGrid>
      <w:tr w:rsidR="00467FBB" w:rsidRPr="004950BE" w14:paraId="653A8298" w14:textId="77777777" w:rsidTr="00B20592">
        <w:trPr>
          <w:cantSplit/>
          <w:trHeight w:hRule="exact" w:val="403"/>
          <w:tblHeader/>
        </w:trPr>
        <w:tc>
          <w:tcPr>
            <w:tcW w:w="6048" w:type="dxa"/>
            <w:vAlign w:val="bottom"/>
            <w:hideMark/>
          </w:tcPr>
          <w:p w14:paraId="17E4ACDF" w14:textId="77777777" w:rsidR="00467FBB" w:rsidRPr="004950BE" w:rsidRDefault="00467FBB" w:rsidP="00D36C1D">
            <w:pPr>
              <w:tabs>
                <w:tab w:val="center" w:pos="4536"/>
                <w:tab w:val="right" w:pos="9072"/>
              </w:tabs>
              <w:ind w:hanging="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3" w:name="_Hlk122957553"/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ผลกระทบจากการสูญเสียอำนาจควบคุมต่อฐานะการเงินของกลุ่มบริษัท</w:t>
            </w:r>
          </w:p>
        </w:tc>
        <w:tc>
          <w:tcPr>
            <w:tcW w:w="1350" w:type="dxa"/>
          </w:tcPr>
          <w:p w14:paraId="3AC89B7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3D00DD67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ind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7FBB" w:rsidRPr="004950BE" w14:paraId="05EE708A" w14:textId="77777777" w:rsidTr="00B20592">
        <w:trPr>
          <w:cantSplit/>
          <w:trHeight w:hRule="exact" w:val="403"/>
          <w:tblHeader/>
        </w:trPr>
        <w:tc>
          <w:tcPr>
            <w:tcW w:w="6048" w:type="dxa"/>
            <w:vAlign w:val="bottom"/>
          </w:tcPr>
          <w:p w14:paraId="10B0FAAE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ind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8DA98B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05AE2C84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ind w:hanging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BB" w:rsidRPr="004950BE" w14:paraId="7D03AB8D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27601488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350" w:type="dxa"/>
          </w:tcPr>
          <w:p w14:paraId="2C007A4D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2960AE19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sz w:val="30"/>
                <w:szCs w:val="38"/>
                <w:lang w:val="en-US" w:bidi="th-TH"/>
              </w:rPr>
              <w:t>341,300</w:t>
            </w:r>
          </w:p>
        </w:tc>
      </w:tr>
      <w:tr w:rsidR="00467FBB" w:rsidRPr="004950BE" w14:paraId="5030EF22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10D94274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79D703ED" w14:textId="77777777" w:rsidR="00467FBB" w:rsidRPr="004950BE" w:rsidRDefault="00467FBB">
            <w:pPr>
              <w:pStyle w:val="acctfourfigures"/>
              <w:tabs>
                <w:tab w:val="decimal" w:pos="71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48BE863F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119,411</w:t>
            </w:r>
          </w:p>
        </w:tc>
      </w:tr>
      <w:tr w:rsidR="00467FBB" w:rsidRPr="004950BE" w14:paraId="603693B0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0052D9CD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057A36E9" w14:textId="77777777" w:rsidR="00467FBB" w:rsidRPr="004950BE" w:rsidRDefault="00467FBB">
            <w:pPr>
              <w:pStyle w:val="acctfourfigures"/>
              <w:tabs>
                <w:tab w:val="decimal" w:pos="71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3C994D48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9,069</w:t>
            </w:r>
          </w:p>
        </w:tc>
      </w:tr>
      <w:tr w:rsidR="00467FBB" w:rsidRPr="004950BE" w14:paraId="3FBFFCD5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28CCBA67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5117D7B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1ABC2ABB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20,935</w:t>
            </w:r>
          </w:p>
        </w:tc>
      </w:tr>
      <w:tr w:rsidR="00467FBB" w:rsidRPr="004950BE" w14:paraId="61C7CA81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43535A5C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6FBE533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738C2080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sz w:val="30"/>
                <w:szCs w:val="38"/>
                <w:lang w:val="en-US" w:bidi="th-TH"/>
              </w:rPr>
              <w:t>2,715</w:t>
            </w:r>
          </w:p>
        </w:tc>
      </w:tr>
      <w:tr w:rsidR="00467FBB" w:rsidRPr="004950BE" w14:paraId="793BAF30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48B0A861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3C387232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5C81C3A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6,774</w:t>
            </w:r>
          </w:p>
        </w:tc>
      </w:tr>
      <w:tr w:rsidR="00467FBB" w:rsidRPr="004950BE" w14:paraId="10B38CC5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01BCB642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350" w:type="dxa"/>
          </w:tcPr>
          <w:p w14:paraId="3FA8B228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45C77A81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5,628</w:t>
            </w:r>
          </w:p>
        </w:tc>
      </w:tr>
      <w:tr w:rsidR="00467FBB" w:rsidRPr="004950BE" w14:paraId="7750400E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532C163D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5D5E1699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7D95CFC2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50,466</w:t>
            </w:r>
          </w:p>
        </w:tc>
      </w:tr>
      <w:tr w:rsidR="00467FBB" w:rsidRPr="004950BE" w14:paraId="2ECD84F8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5CB65F95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</w:tcPr>
          <w:p w14:paraId="5B7DB2C4" w14:textId="77777777" w:rsidR="00467FBB" w:rsidRPr="004950BE" w:rsidRDefault="00467FBB">
            <w:pPr>
              <w:pStyle w:val="acctfourfigures"/>
              <w:tabs>
                <w:tab w:val="decimal" w:pos="71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003FE8AA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229,014</w:t>
            </w:r>
          </w:p>
        </w:tc>
      </w:tr>
      <w:tr w:rsidR="00467FBB" w:rsidRPr="004950BE" w14:paraId="0A7C3F2F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1D72F550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5E39D068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6AFD1785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0"/>
                <w:lang w:val="en-US" w:bidi="th-TH"/>
              </w:rPr>
              <w:t>50,597</w:t>
            </w:r>
          </w:p>
        </w:tc>
      </w:tr>
      <w:tr w:rsidR="00467FBB" w:rsidRPr="004950BE" w14:paraId="0D190E91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5B9096E9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54FA4242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1FCCC11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(97,167)</w:t>
            </w:r>
          </w:p>
        </w:tc>
      </w:tr>
      <w:tr w:rsidR="00467FBB" w:rsidRPr="004950BE" w14:paraId="377605E4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1550776B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0" w:type="dxa"/>
          </w:tcPr>
          <w:p w14:paraId="4B01F3D3" w14:textId="77777777" w:rsidR="00467FBB" w:rsidRPr="004950BE" w:rsidRDefault="00467FBB">
            <w:pPr>
              <w:pStyle w:val="acctfourfigures"/>
              <w:tabs>
                <w:tab w:val="decimal" w:pos="71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24F3C91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(42,500)</w:t>
            </w:r>
          </w:p>
        </w:tc>
      </w:tr>
      <w:tr w:rsidR="00467FBB" w:rsidRPr="004950BE" w14:paraId="6C6A38AD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45CCDECF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F8C8303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2C8B05C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(13,849)</w:t>
            </w:r>
          </w:p>
        </w:tc>
      </w:tr>
      <w:tr w:rsidR="00467FBB" w:rsidRPr="004950BE" w14:paraId="35EC4BF2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420D2F52" w14:textId="77777777" w:rsidR="00467FBB" w:rsidRPr="004950BE" w:rsidRDefault="00467FB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0EDD3AFA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582C48A8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(19,916)</w:t>
            </w:r>
          </w:p>
        </w:tc>
      </w:tr>
      <w:tr w:rsidR="00467FBB" w:rsidRPr="004950BE" w14:paraId="6C28B6ED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452A4081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0F97A8C" w14:textId="77777777" w:rsidR="00467FBB" w:rsidRPr="004950BE" w:rsidRDefault="00467FBB">
            <w:pPr>
              <w:pStyle w:val="acctfourfigures"/>
              <w:tabs>
                <w:tab w:val="decimal" w:pos="71"/>
              </w:tabs>
              <w:spacing w:line="240" w:lineRule="auto"/>
              <w:ind w:right="-110"/>
              <w:jc w:val="center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7DDEECA0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0"/>
                <w:lang w:val="en-US" w:bidi="th-TH"/>
              </w:rPr>
              <w:t>(106)</w:t>
            </w:r>
          </w:p>
        </w:tc>
      </w:tr>
      <w:tr w:rsidR="00467FBB" w:rsidRPr="004950BE" w14:paraId="45F1897E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70FE90C4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710493FB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DE9D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0"/>
                <w:lang w:val="en-US" w:bidi="th-TH"/>
              </w:rPr>
              <w:t>(8,153)</w:t>
            </w:r>
          </w:p>
        </w:tc>
      </w:tr>
      <w:tr w:rsidR="00467FBB" w:rsidRPr="004950BE" w14:paraId="5C310B25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5E34882E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1350" w:type="dxa"/>
          </w:tcPr>
          <w:p w14:paraId="20592BA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C381A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  <w:lang w:val="en-US" w:bidi="th-TH"/>
              </w:rPr>
              <w:t>654,218</w:t>
            </w:r>
          </w:p>
        </w:tc>
      </w:tr>
      <w:tr w:rsidR="00467FBB" w:rsidRPr="004950BE" w14:paraId="589E66AB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60857224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350" w:type="dxa"/>
          </w:tcPr>
          <w:p w14:paraId="7A78B7E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3F72F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0"/>
                <w:lang w:val="en-US" w:bidi="th-TH"/>
              </w:rPr>
              <w:t>26,098</w:t>
            </w:r>
          </w:p>
        </w:tc>
      </w:tr>
      <w:tr w:rsidR="00467FBB" w:rsidRPr="004950BE" w14:paraId="666944D2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  <w:hideMark/>
          </w:tcPr>
          <w:p w14:paraId="4FD5887C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มูลค่าตามบัญชีของส่วนได้เสียของบริษัทย่อยที่สูญเสียการควบคุม</w:t>
            </w:r>
          </w:p>
        </w:tc>
        <w:tc>
          <w:tcPr>
            <w:tcW w:w="1350" w:type="dxa"/>
          </w:tcPr>
          <w:p w14:paraId="4DE1D922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53D041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8"/>
                <w:lang w:val="en-US" w:bidi="th-TH"/>
              </w:rPr>
              <w:t>680,316</w:t>
            </w:r>
          </w:p>
        </w:tc>
      </w:tr>
      <w:tr w:rsidR="00467FBB" w:rsidRPr="004950BE" w14:paraId="6A4DA9D0" w14:textId="77777777" w:rsidTr="00B20592">
        <w:trPr>
          <w:cantSplit/>
        </w:trPr>
        <w:tc>
          <w:tcPr>
            <w:tcW w:w="6048" w:type="dxa"/>
            <w:vAlign w:val="bottom"/>
            <w:hideMark/>
          </w:tcPr>
          <w:p w14:paraId="18A5ACAA" w14:textId="26DDA8F0" w:rsidR="00E82A6E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มูลค่าตามบัญชีของส่วนได้เสียของบริษัทย่อยที่สูญเสียการควบคุม</w:t>
            </w:r>
          </w:p>
          <w:p w14:paraId="6FE62FF6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ตามสัดส่วนที่ขายไป (ร้อยละ </w:t>
            </w: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>61.46)</w:t>
            </w:r>
          </w:p>
        </w:tc>
        <w:tc>
          <w:tcPr>
            <w:tcW w:w="1350" w:type="dxa"/>
          </w:tcPr>
          <w:p w14:paraId="6CCADA63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290911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8"/>
                <w:lang w:val="en-US" w:bidi="th-TH"/>
              </w:rPr>
              <w:t>418,102</w:t>
            </w:r>
          </w:p>
        </w:tc>
      </w:tr>
      <w:tr w:rsidR="00467FBB" w:rsidRPr="004950BE" w14:paraId="01FE1310" w14:textId="77777777" w:rsidTr="00B20592">
        <w:trPr>
          <w:cantSplit/>
          <w:trHeight w:hRule="exact" w:val="403"/>
        </w:trPr>
        <w:tc>
          <w:tcPr>
            <w:tcW w:w="6048" w:type="dxa"/>
            <w:vAlign w:val="bottom"/>
          </w:tcPr>
          <w:p w14:paraId="40788C32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6BA728C3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D3AF70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67FBB" w:rsidRPr="004950BE" w14:paraId="3F36717D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0B2E0935" w14:textId="77777777" w:rsidR="00467FBB" w:rsidRPr="004950BE" w:rsidRDefault="00467FBB" w:rsidP="00766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350" w:type="dxa"/>
          </w:tcPr>
          <w:p w14:paraId="0023F92C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7F1AB8F4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898,342</w:t>
            </w:r>
          </w:p>
        </w:tc>
      </w:tr>
      <w:tr w:rsidR="00467FBB" w:rsidRPr="004950BE" w14:paraId="509DE066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26ACABB1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i/>
                <w:iCs/>
                <w:sz w:val="30"/>
                <w:szCs w:val="30"/>
              </w:rPr>
            </w:pPr>
            <w:r w:rsidRPr="004950BE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4950BE">
              <w:rPr>
                <w:rFonts w:hint="cs"/>
                <w:sz w:val="30"/>
                <w:szCs w:val="30"/>
                <w:cs/>
              </w:rPr>
              <w:t xml:space="preserve"> ค่าธรรมเนียมและการจ่ายชำระหนี้ที่ค้างชำระสุทธิ</w:t>
            </w:r>
          </w:p>
        </w:tc>
        <w:tc>
          <w:tcPr>
            <w:tcW w:w="1350" w:type="dxa"/>
          </w:tcPr>
          <w:p w14:paraId="494372A0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14F59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(22,</w:t>
            </w:r>
            <w:r w:rsidRPr="004950BE">
              <w:rPr>
                <w:rFonts w:ascii="Angsana New" w:hAnsi="Angsana New" w:cs="Cordia New" w:hint="cs"/>
                <w:sz w:val="30"/>
                <w:szCs w:val="30"/>
                <w:lang w:val="en-US" w:bidi="th-TH"/>
              </w:rPr>
              <w:t>479</w:t>
            </w: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)</w:t>
            </w:r>
          </w:p>
        </w:tc>
      </w:tr>
      <w:tr w:rsidR="00467FBB" w:rsidRPr="004950BE" w14:paraId="1DE258F8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53B68571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hint="cs"/>
                <w:b/>
                <w:bCs/>
                <w:sz w:val="30"/>
                <w:szCs w:val="30"/>
                <w:cs/>
              </w:rPr>
              <w:t>สิ่งตอบแทนในการขายที่ได้รับในรูปเงินสดสุทธิ</w:t>
            </w:r>
          </w:p>
        </w:tc>
        <w:tc>
          <w:tcPr>
            <w:tcW w:w="1350" w:type="dxa"/>
          </w:tcPr>
          <w:p w14:paraId="1C2A1878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F973F6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  <w:lang w:val="en-US" w:bidi="th-TH"/>
              </w:rPr>
              <w:t>875,863</w:t>
            </w:r>
          </w:p>
        </w:tc>
      </w:tr>
      <w:tr w:rsidR="00467FBB" w:rsidRPr="004950BE" w14:paraId="21E28C94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0F7BE934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50BE">
              <w:rPr>
                <w:rFonts w:hint="cs"/>
                <w:sz w:val="30"/>
                <w:szCs w:val="3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350" w:type="dxa"/>
          </w:tcPr>
          <w:p w14:paraId="1FAE31D4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A65DB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sz w:val="30"/>
                <w:szCs w:val="38"/>
                <w:lang w:val="en-US" w:bidi="th-TH"/>
              </w:rPr>
              <w:t>(341,300)</w:t>
            </w:r>
          </w:p>
        </w:tc>
      </w:tr>
      <w:tr w:rsidR="00467FBB" w:rsidRPr="004950BE" w14:paraId="59A45AB7" w14:textId="77777777" w:rsidTr="00B20592">
        <w:trPr>
          <w:cantSplit/>
          <w:trHeight w:hRule="exact" w:val="403"/>
        </w:trPr>
        <w:tc>
          <w:tcPr>
            <w:tcW w:w="6048" w:type="dxa"/>
            <w:hideMark/>
          </w:tcPr>
          <w:p w14:paraId="0B37D3B9" w14:textId="77777777" w:rsidR="00467FBB" w:rsidRPr="004950BE" w:rsidRDefault="00467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50BE">
              <w:rPr>
                <w:rFonts w:hint="cs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350" w:type="dxa"/>
          </w:tcPr>
          <w:p w14:paraId="77C21E65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14FFC0" w14:textId="77777777" w:rsidR="00467FBB" w:rsidRPr="004950BE" w:rsidRDefault="00467FB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8"/>
                <w:lang w:val="en-US" w:bidi="th-TH"/>
              </w:rPr>
              <w:t>534,563</w:t>
            </w:r>
          </w:p>
        </w:tc>
        <w:bookmarkEnd w:id="3"/>
      </w:tr>
    </w:tbl>
    <w:p w14:paraId="1FF68D8F" w14:textId="4E64B0D3" w:rsidR="001753AC" w:rsidRPr="004950BE" w:rsidRDefault="001753AC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3101474" w14:textId="4BC309F9" w:rsidR="00403C02" w:rsidRPr="004950BE" w:rsidRDefault="00467FBB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Pr="004950BE">
        <w:rPr>
          <w:rFonts w:ascii="Angsana New" w:hAnsi="Angsana New" w:hint="cs"/>
          <w:sz w:val="30"/>
          <w:szCs w:val="30"/>
        </w:rPr>
        <w:t>17</w:t>
      </w:r>
      <w:r w:rsidRPr="004950BE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4950BE">
        <w:rPr>
          <w:rFonts w:ascii="Angsana New" w:hAnsi="Angsana New" w:hint="cs"/>
          <w:sz w:val="30"/>
          <w:szCs w:val="30"/>
        </w:rPr>
        <w:t>2565</w:t>
      </w:r>
      <w:r w:rsidRPr="004950BE">
        <w:rPr>
          <w:rFonts w:ascii="Angsana New" w:hAnsi="Angsana New" w:hint="cs"/>
          <w:sz w:val="30"/>
          <w:szCs w:val="30"/>
          <w:cs/>
        </w:rPr>
        <w:t xml:space="preserve"> คณะกรรมการบริษัทมีมติอนุมัติการขายหุ้นสามัญของ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ที่เหลือจำนวน </w:t>
      </w:r>
      <w:r w:rsidRPr="004950BE">
        <w:rPr>
          <w:rFonts w:ascii="Angsana New" w:hAnsi="Angsana New" w:hint="cs"/>
          <w:sz w:val="30"/>
          <w:szCs w:val="30"/>
        </w:rPr>
        <w:t>90</w:t>
      </w:r>
      <w:r w:rsidRPr="004950BE">
        <w:rPr>
          <w:rFonts w:ascii="Angsana New" w:hAnsi="Angsana New" w:hint="cs"/>
          <w:sz w:val="30"/>
          <w:szCs w:val="30"/>
          <w:cs/>
        </w:rPr>
        <w:t xml:space="preserve"> ล้านหุ้น คิดเป็นร้อยละ </w:t>
      </w:r>
      <w:r w:rsidRPr="004950BE">
        <w:rPr>
          <w:rFonts w:ascii="Angsana New" w:hAnsi="Angsana New" w:hint="cs"/>
          <w:sz w:val="30"/>
          <w:szCs w:val="30"/>
        </w:rPr>
        <w:t xml:space="preserve">8 </w:t>
      </w:r>
      <w:r w:rsidRPr="004950BE">
        <w:rPr>
          <w:rFonts w:ascii="Angsana New" w:hAnsi="Angsana New" w:hint="cs"/>
          <w:sz w:val="30"/>
          <w:szCs w:val="30"/>
          <w:cs/>
        </w:rPr>
        <w:t xml:space="preserve">ของหุ้นที่จำหน่ายได้แล้วทั้งหมดของ </w:t>
      </w:r>
      <w:r w:rsidRPr="004950BE">
        <w:rPr>
          <w:rFonts w:ascii="Angsana New" w:hAnsi="Angsana New" w:hint="cs"/>
          <w:sz w:val="30"/>
          <w:szCs w:val="30"/>
        </w:rPr>
        <w:t xml:space="preserve">NBC </w:t>
      </w:r>
      <w:r w:rsidRPr="004950BE">
        <w:rPr>
          <w:rFonts w:ascii="Angsana New" w:hAnsi="Angsana New" w:hint="cs"/>
          <w:sz w:val="30"/>
          <w:szCs w:val="30"/>
          <w:cs/>
        </w:rPr>
        <w:t xml:space="preserve">ในราคา ไม่ต่ำกว่าหุ้นละ </w:t>
      </w:r>
      <w:r w:rsidRPr="004950BE">
        <w:rPr>
          <w:rFonts w:ascii="Angsana New" w:hAnsi="Angsana New" w:hint="cs"/>
          <w:sz w:val="30"/>
          <w:szCs w:val="30"/>
        </w:rPr>
        <w:t xml:space="preserve">2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บาท ต่อมา เมื่อวันที่ </w:t>
      </w:r>
      <w:r w:rsidRPr="004950BE">
        <w:rPr>
          <w:rFonts w:ascii="Angsana New" w:hAnsi="Angsana New" w:hint="cs"/>
          <w:sz w:val="30"/>
          <w:szCs w:val="30"/>
        </w:rPr>
        <w:t xml:space="preserve">21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950BE">
        <w:rPr>
          <w:rFonts w:ascii="Angsana New" w:hAnsi="Angsana New" w:hint="cs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บริษัทได้จำหน่ายหุ้นดังกล่าวจำนวน </w:t>
      </w:r>
      <w:r w:rsidRPr="004950BE">
        <w:rPr>
          <w:rFonts w:ascii="Angsana New" w:hAnsi="Angsana New" w:hint="cs"/>
          <w:sz w:val="30"/>
          <w:szCs w:val="30"/>
        </w:rPr>
        <w:t xml:space="preserve">90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180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ผ่านการซื้อขายในกระดานหลักซื้อขายหลักทรัพย์ นอกจากนี้ในเดือนกันยายน </w:t>
      </w:r>
      <w:r w:rsidRPr="004950BE">
        <w:rPr>
          <w:rFonts w:ascii="Angsana New" w:hAnsi="Angsana New" w:hint="cs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บริษัทได้จำหน่ายหุ้นสามัญของ </w:t>
      </w:r>
      <w:r w:rsidRPr="004950BE">
        <w:rPr>
          <w:rFonts w:ascii="Angsana New" w:hAnsi="Angsana New" w:hint="cs"/>
          <w:sz w:val="30"/>
          <w:szCs w:val="30"/>
        </w:rPr>
        <w:t>NBC</w:t>
      </w:r>
      <w:r w:rsidRPr="004950BE">
        <w:rPr>
          <w:rFonts w:ascii="Angsana New" w:hAnsi="Angsana New" w:hint="cs"/>
          <w:sz w:val="30"/>
          <w:szCs w:val="30"/>
          <w:cs/>
        </w:rPr>
        <w:t xml:space="preserve"> เพิ่มเติมจำนวน </w:t>
      </w:r>
      <w:r w:rsidRPr="004950BE">
        <w:rPr>
          <w:rFonts w:ascii="Angsana New" w:hAnsi="Angsana New" w:hint="cs"/>
          <w:sz w:val="30"/>
          <w:szCs w:val="30"/>
        </w:rPr>
        <w:t xml:space="preserve">5.56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ล้านหุ้น ผ่านการซื้อขายในกระดานหลักซื้อขายหลักทรัพย์เป็นจำนวนเงิน </w:t>
      </w:r>
      <w:r w:rsidRPr="004950BE">
        <w:rPr>
          <w:rFonts w:ascii="Angsana New" w:hAnsi="Angsana New" w:hint="cs"/>
          <w:sz w:val="30"/>
          <w:szCs w:val="30"/>
        </w:rPr>
        <w:t xml:space="preserve">13.39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14628135" w14:textId="22038960" w:rsidR="00B24F95" w:rsidRPr="004950BE" w:rsidRDefault="00B24F95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73B899AD" w14:textId="3F72614A" w:rsidR="0013159F" w:rsidRPr="004950BE" w:rsidRDefault="0013159F" w:rsidP="0013159F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4950BE">
        <w:rPr>
          <w:rFonts w:ascii="Angsana New" w:hAnsi="Angsana New"/>
          <w:sz w:val="30"/>
          <w:szCs w:val="30"/>
        </w:rPr>
        <w:t xml:space="preserve">2565 </w:t>
      </w:r>
      <w:r w:rsidRPr="004950BE">
        <w:rPr>
          <w:rFonts w:ascii="Angsana New" w:hAnsi="Angsana New" w:hint="cs"/>
          <w:sz w:val="30"/>
          <w:szCs w:val="30"/>
          <w:cs/>
        </w:rPr>
        <w:t>บริษัทได้จำหน่าย</w:t>
      </w:r>
      <w:r w:rsidRPr="004950BE">
        <w:rPr>
          <w:rFonts w:ascii="Angsana New" w:hAnsi="Angsana New"/>
          <w:sz w:val="30"/>
          <w:szCs w:val="30"/>
          <w:cs/>
        </w:rPr>
        <w:t>หุ้นสามัญในบริษัท เนชั่น บรอดแคสติ้ง คอร์ปอเรชั่น จำกัด (มหาชน)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ผ่านการซื้อขายในกระดานหลักซื้อขายหลักทรัพย์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/>
          <w:sz w:val="30"/>
          <w:szCs w:val="30"/>
        </w:rPr>
        <w:t xml:space="preserve">16.77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ล้านหุ้น เป็นจำนวนเงิน </w:t>
      </w:r>
      <w:r w:rsidRPr="004950BE">
        <w:rPr>
          <w:rFonts w:ascii="Angsana New" w:hAnsi="Angsana New"/>
          <w:sz w:val="30"/>
          <w:szCs w:val="30"/>
        </w:rPr>
        <w:t xml:space="preserve">40.55 </w:t>
      </w:r>
      <w:r w:rsidRPr="004950BE">
        <w:rPr>
          <w:rFonts w:ascii="Angsana New" w:hAnsi="Angsana New" w:hint="cs"/>
          <w:sz w:val="30"/>
          <w:szCs w:val="30"/>
          <w:cs/>
        </w:rPr>
        <w:t>ล้านบาท</w:t>
      </w:r>
    </w:p>
    <w:p w14:paraId="7CB9E769" w14:textId="77777777" w:rsidR="00B24F95" w:rsidRPr="004950BE" w:rsidRDefault="00B24F95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18052DA7" w14:textId="2051F35A" w:rsidR="00403C02" w:rsidRPr="004950BE" w:rsidRDefault="008137A9" w:rsidP="007400B6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 w:hanging="540"/>
        <w:jc w:val="thaiDistribute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4950BE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บริษัท เนชั่น ดิจิทัล คอนเทนท์ จำกัด</w:t>
      </w:r>
    </w:p>
    <w:p w14:paraId="19B51D69" w14:textId="77777777" w:rsidR="00403C02" w:rsidRPr="004950BE" w:rsidRDefault="00403C02" w:rsidP="00403C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4361265" w14:textId="6FFDD755" w:rsidR="00403C02" w:rsidRPr="004950BE" w:rsidRDefault="00403C02" w:rsidP="007400B6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950BE">
        <w:rPr>
          <w:rFonts w:ascii="Angsana New" w:hAnsi="Angsana New"/>
          <w:sz w:val="30"/>
          <w:szCs w:val="30"/>
        </w:rPr>
        <w:t xml:space="preserve">14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950BE">
        <w:rPr>
          <w:rFonts w:ascii="Angsana New" w:hAnsi="Angsana New"/>
          <w:sz w:val="30"/>
          <w:szCs w:val="30"/>
        </w:rPr>
        <w:t>2565</w:t>
      </w:r>
      <w:r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คณะกรรมการของบริษัทมีมติ</w:t>
      </w:r>
      <w:r w:rsidRPr="004950BE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อนุมัติ</w:t>
      </w:r>
      <w:r w:rsidRPr="004950BE">
        <w:rPr>
          <w:rFonts w:ascii="Angsana New" w:hAnsi="Angsana New" w:hint="cs"/>
          <w:sz w:val="30"/>
          <w:szCs w:val="30"/>
          <w:cs/>
        </w:rPr>
        <w:t>การ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จำหน่ายเงินลงทุนในบริษัท เนชั่น ดิจิทัล คอนเทนท์ จำกัด</w:t>
      </w:r>
      <w:r w:rsidRPr="004950BE">
        <w:rPr>
          <w:rFonts w:ascii="Angsana New" w:hAnsi="Angsana New"/>
          <w:spacing w:val="-6"/>
          <w:sz w:val="30"/>
          <w:szCs w:val="30"/>
        </w:rPr>
        <w:t xml:space="preserve">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FE26AF"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26AF" w:rsidRPr="004950BE">
        <w:rPr>
          <w:rFonts w:ascii="Angsana New" w:hAnsi="Angsana New"/>
          <w:spacing w:val="-6"/>
          <w:sz w:val="30"/>
          <w:szCs w:val="30"/>
        </w:rPr>
        <w:t xml:space="preserve">150 </w:t>
      </w:r>
      <w:r w:rsidR="00FE26AF" w:rsidRPr="004950BE">
        <w:rPr>
          <w:rFonts w:ascii="Angsana New" w:hAnsi="Angsana New" w:hint="cs"/>
          <w:spacing w:val="-6"/>
          <w:sz w:val="30"/>
          <w:szCs w:val="30"/>
          <w:cs/>
        </w:rPr>
        <w:t>ล้านหุ้น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 xml:space="preserve"> คิดเป็นมูลค่ารวมทั้งสิ้น </w:t>
      </w:r>
      <w:r w:rsidRPr="004950BE">
        <w:rPr>
          <w:rFonts w:ascii="Angsana New" w:hAnsi="Angsana New"/>
          <w:spacing w:val="-6"/>
          <w:sz w:val="30"/>
          <w:szCs w:val="30"/>
        </w:rPr>
        <w:t xml:space="preserve">11.95 </w:t>
      </w:r>
      <w:r w:rsidRPr="004950B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4950BE">
        <w:rPr>
          <w:rFonts w:ascii="Angsana New" w:hAnsi="Angsana New" w:hint="cs"/>
          <w:sz w:val="30"/>
          <w:szCs w:val="30"/>
          <w:cs/>
        </w:rPr>
        <w:t xml:space="preserve"> ให้แก่บุคคลที่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>ไม่เกี่ยวข้องกัน กลุ่มบริษัท</w:t>
      </w:r>
      <w:r w:rsidR="003C0B60" w:rsidRPr="004950BE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รับรู้กำไรจากการจำหน่ายเงินลงทุนเป็นจำนวน </w:t>
      </w:r>
      <w:r w:rsidRPr="004950BE">
        <w:rPr>
          <w:rFonts w:ascii="Angsana New" w:hAnsi="Angsana New"/>
          <w:spacing w:val="-2"/>
          <w:sz w:val="30"/>
          <w:szCs w:val="30"/>
        </w:rPr>
        <w:t>9.86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3C0B60"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3C0B60" w:rsidRPr="004950BE">
        <w:rPr>
          <w:rFonts w:ascii="Angsana New" w:hAnsi="Angsana New"/>
          <w:spacing w:val="-2"/>
          <w:sz w:val="30"/>
          <w:szCs w:val="30"/>
        </w:rPr>
        <w:t xml:space="preserve">11.95 </w:t>
      </w:r>
      <w:r w:rsidR="003C0B60" w:rsidRPr="004950BE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  <w:r w:rsidRPr="004950BE">
        <w:rPr>
          <w:rFonts w:ascii="Angsana New" w:hAnsi="Angsana New" w:hint="cs"/>
          <w:spacing w:val="-2"/>
          <w:sz w:val="30"/>
          <w:szCs w:val="30"/>
          <w:cs/>
        </w:rPr>
        <w:t xml:space="preserve"> ในงบกำไรขาดทุนเบ็ดเสร็จรวม</w:t>
      </w:r>
      <w:r w:rsidR="007400B6" w:rsidRPr="004950BE">
        <w:rPr>
          <w:rFonts w:ascii="Angsana New" w:hAnsi="Angsana New" w:hint="cs"/>
          <w:spacing w:val="-2"/>
          <w:sz w:val="30"/>
          <w:szCs w:val="30"/>
          <w:cs/>
        </w:rPr>
        <w:t>และงบกำไรขาดทุน</w:t>
      </w:r>
      <w:r w:rsidR="00C55A20" w:rsidRPr="004950B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="007400B6" w:rsidRPr="004950BE"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 w:rsidRPr="004950BE">
        <w:rPr>
          <w:rFonts w:ascii="Angsana New" w:hAnsi="Angsana New" w:hint="cs"/>
          <w:sz w:val="30"/>
          <w:szCs w:val="30"/>
          <w:cs/>
        </w:rPr>
        <w:t>สำหรับปี</w:t>
      </w:r>
      <w:r w:rsidR="00D17854" w:rsidRPr="004950B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C3472" w:rsidRPr="004950BE">
        <w:rPr>
          <w:rFonts w:ascii="Angsana New" w:hAnsi="Angsana New"/>
          <w:sz w:val="30"/>
          <w:szCs w:val="30"/>
        </w:rPr>
        <w:t xml:space="preserve">31 </w:t>
      </w:r>
      <w:r w:rsidR="00DC3472" w:rsidRPr="004950BE">
        <w:rPr>
          <w:rFonts w:ascii="Angsana New" w:hAnsi="Angsana New" w:hint="cs"/>
          <w:sz w:val="30"/>
          <w:szCs w:val="30"/>
          <w:cs/>
        </w:rPr>
        <w:t>ธันวาคม</w:t>
      </w:r>
      <w:r w:rsidR="00D17854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D17854" w:rsidRPr="004950BE">
        <w:rPr>
          <w:rFonts w:ascii="Angsana New" w:hAnsi="Angsana New"/>
          <w:sz w:val="30"/>
          <w:szCs w:val="30"/>
        </w:rPr>
        <w:t>2565</w:t>
      </w:r>
    </w:p>
    <w:p w14:paraId="07E0668C" w14:textId="77777777" w:rsidR="00467FBB" w:rsidRPr="004950BE" w:rsidRDefault="00467FBB" w:rsidP="00D2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35678C" w14:textId="77777777" w:rsidR="001753AC" w:rsidRPr="004950BE" w:rsidRDefault="001753AC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A15E8C" w14:textId="7E0FEE49" w:rsidR="00467FBB" w:rsidRPr="004950BE" w:rsidRDefault="00467FBB" w:rsidP="00D2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67FBB" w:rsidRPr="004950BE" w:rsidSect="006778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pgNumType w:start="21"/>
          <w:cols w:space="708"/>
          <w:docGrid w:linePitch="360"/>
        </w:sectPr>
      </w:pPr>
    </w:p>
    <w:tbl>
      <w:tblPr>
        <w:tblW w:w="15127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737"/>
        <w:gridCol w:w="2313"/>
        <w:gridCol w:w="747"/>
        <w:gridCol w:w="725"/>
        <w:gridCol w:w="179"/>
        <w:gridCol w:w="794"/>
        <w:gridCol w:w="797"/>
        <w:gridCol w:w="178"/>
        <w:gridCol w:w="793"/>
        <w:gridCol w:w="178"/>
        <w:gridCol w:w="827"/>
        <w:gridCol w:w="178"/>
        <w:gridCol w:w="812"/>
        <w:gridCol w:w="178"/>
        <w:gridCol w:w="812"/>
        <w:gridCol w:w="178"/>
        <w:gridCol w:w="754"/>
        <w:gridCol w:w="180"/>
        <w:gridCol w:w="778"/>
        <w:gridCol w:w="178"/>
        <w:gridCol w:w="812"/>
        <w:gridCol w:w="180"/>
        <w:gridCol w:w="813"/>
        <w:gridCol w:w="6"/>
      </w:tblGrid>
      <w:tr w:rsidR="00467FBB" w:rsidRPr="004950BE" w14:paraId="7E958C13" w14:textId="77777777" w:rsidTr="0013159F">
        <w:trPr>
          <w:gridAfter w:val="1"/>
          <w:wAfter w:w="6" w:type="dxa"/>
          <w:tblHeader/>
        </w:trPr>
        <w:tc>
          <w:tcPr>
            <w:tcW w:w="4050" w:type="dxa"/>
            <w:gridSpan w:val="2"/>
          </w:tcPr>
          <w:p w14:paraId="2F7DCD9E" w14:textId="77777777" w:rsidR="00467FBB" w:rsidRPr="004950BE" w:rsidRDefault="00467FBB" w:rsidP="00D217E6">
            <w:pPr>
              <w:pStyle w:val="acctmergecolhdg"/>
              <w:tabs>
                <w:tab w:val="left" w:pos="540"/>
              </w:tabs>
              <w:spacing w:line="240" w:lineRule="auto"/>
              <w:ind w:left="14" w:right="-115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11071" w:type="dxa"/>
            <w:gridSpan w:val="21"/>
            <w:hideMark/>
          </w:tcPr>
          <w:p w14:paraId="0845F35B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bCs/>
                <w:color w:val="000000"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467FBB" w:rsidRPr="004950BE" w14:paraId="54FC02FC" w14:textId="77777777" w:rsidTr="0013159F">
        <w:trPr>
          <w:gridAfter w:val="1"/>
          <w:wAfter w:w="6" w:type="dxa"/>
          <w:tblHeader/>
        </w:trPr>
        <w:tc>
          <w:tcPr>
            <w:tcW w:w="1737" w:type="dxa"/>
            <w:vAlign w:val="bottom"/>
          </w:tcPr>
          <w:p w14:paraId="4A2BA093" w14:textId="77777777" w:rsidR="00467FBB" w:rsidRPr="004950BE" w:rsidRDefault="00467FBB">
            <w:pPr>
              <w:pStyle w:val="acctfourfigures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2313" w:type="dxa"/>
            <w:vAlign w:val="bottom"/>
            <w:hideMark/>
          </w:tcPr>
          <w:p w14:paraId="06BC01FF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472" w:type="dxa"/>
            <w:gridSpan w:val="2"/>
            <w:vAlign w:val="bottom"/>
            <w:hideMark/>
          </w:tcPr>
          <w:p w14:paraId="75A537E6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5E5E6F75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  <w:rtl/>
                <w:cs/>
                <w:lang w:val="en-US"/>
              </w:rPr>
            </w:pPr>
          </w:p>
        </w:tc>
        <w:tc>
          <w:tcPr>
            <w:tcW w:w="1591" w:type="dxa"/>
            <w:gridSpan w:val="2"/>
            <w:vAlign w:val="bottom"/>
            <w:hideMark/>
          </w:tcPr>
          <w:p w14:paraId="67E6D3E9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D5C8DE1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  <w:rtl/>
                <w:cs/>
              </w:rPr>
            </w:pPr>
          </w:p>
        </w:tc>
        <w:tc>
          <w:tcPr>
            <w:tcW w:w="1798" w:type="dxa"/>
            <w:gridSpan w:val="3"/>
            <w:vAlign w:val="bottom"/>
            <w:hideMark/>
          </w:tcPr>
          <w:p w14:paraId="02BBAA5D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7483590B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  <w:rtl/>
                <w:cs/>
              </w:rPr>
            </w:pPr>
          </w:p>
        </w:tc>
        <w:tc>
          <w:tcPr>
            <w:tcW w:w="1802" w:type="dxa"/>
            <w:gridSpan w:val="3"/>
            <w:vAlign w:val="bottom"/>
            <w:hideMark/>
          </w:tcPr>
          <w:p w14:paraId="6DFC0217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77E9304D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  <w:rtl/>
                <w:cs/>
                <w:lang w:val="en-US"/>
              </w:rPr>
            </w:pPr>
          </w:p>
        </w:tc>
        <w:tc>
          <w:tcPr>
            <w:tcW w:w="1712" w:type="dxa"/>
            <w:gridSpan w:val="3"/>
            <w:vAlign w:val="bottom"/>
            <w:hideMark/>
          </w:tcPr>
          <w:p w14:paraId="47EEF53B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 xml:space="preserve">ราคาทุน </w:t>
            </w: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lang w:val="en-US" w:bidi="th-TH"/>
              </w:rPr>
              <w:t>-</w:t>
            </w: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 xml:space="preserve"> </w:t>
            </w: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3542AAA2" w14:textId="77777777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0"/>
                <w:rtl/>
                <w:cs/>
              </w:rPr>
            </w:pPr>
          </w:p>
        </w:tc>
        <w:tc>
          <w:tcPr>
            <w:tcW w:w="1805" w:type="dxa"/>
            <w:gridSpan w:val="3"/>
            <w:hideMark/>
          </w:tcPr>
          <w:p w14:paraId="5998C64B" w14:textId="785BECD0" w:rsidR="00467FBB" w:rsidRPr="004950BE" w:rsidRDefault="00467FBB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0"/>
                <w:lang w:bidi="th-TH"/>
              </w:rPr>
            </w:pP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เงินปันผลรับสำหรับ</w:t>
            </w:r>
            <w:r w:rsidR="00C46AD6"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t>ปี</w:t>
            </w:r>
            <w:r w:rsidRPr="004950BE">
              <w:rPr>
                <w:rFonts w:ascii="Angsana New" w:hAnsi="Angsana New" w:cs="Angsana New" w:hint="cs"/>
                <w:b w:val="0"/>
                <w:color w:val="000000"/>
                <w:sz w:val="20"/>
                <w:cs/>
                <w:lang w:bidi="th-TH"/>
              </w:rPr>
              <w:br/>
              <w:t>สิ้นสุดวันที่</w:t>
            </w:r>
          </w:p>
        </w:tc>
      </w:tr>
      <w:tr w:rsidR="00467FBB" w:rsidRPr="004950BE" w14:paraId="3E9D87D5" w14:textId="77777777" w:rsidTr="0013159F">
        <w:trPr>
          <w:trHeight w:val="270"/>
          <w:tblHeader/>
        </w:trPr>
        <w:tc>
          <w:tcPr>
            <w:tcW w:w="1737" w:type="dxa"/>
          </w:tcPr>
          <w:p w14:paraId="2C63AC5D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3" w:type="dxa"/>
          </w:tcPr>
          <w:p w14:paraId="06D82A94" w14:textId="77777777" w:rsidR="00467FBB" w:rsidRPr="004950BE" w:rsidRDefault="00467FB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14:paraId="2DE62B7C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25" w:type="dxa"/>
            <w:hideMark/>
          </w:tcPr>
          <w:p w14:paraId="721F04F7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79" w:type="dxa"/>
          </w:tcPr>
          <w:p w14:paraId="2B0E7E87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4" w:type="dxa"/>
            <w:hideMark/>
          </w:tcPr>
          <w:p w14:paraId="6618D230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97" w:type="dxa"/>
            <w:hideMark/>
          </w:tcPr>
          <w:p w14:paraId="614470C6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78" w:type="dxa"/>
          </w:tcPr>
          <w:p w14:paraId="19A74701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3" w:type="dxa"/>
            <w:hideMark/>
          </w:tcPr>
          <w:p w14:paraId="415BBA7E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78" w:type="dxa"/>
          </w:tcPr>
          <w:p w14:paraId="770E5866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hideMark/>
          </w:tcPr>
          <w:p w14:paraId="7C623F15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78" w:type="dxa"/>
          </w:tcPr>
          <w:p w14:paraId="601AF68C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hideMark/>
          </w:tcPr>
          <w:p w14:paraId="057144AF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78" w:type="dxa"/>
          </w:tcPr>
          <w:p w14:paraId="6564AFA9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hideMark/>
          </w:tcPr>
          <w:p w14:paraId="62B3C82D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78" w:type="dxa"/>
          </w:tcPr>
          <w:p w14:paraId="261341C3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hideMark/>
          </w:tcPr>
          <w:p w14:paraId="4BCEA065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80" w:type="dxa"/>
          </w:tcPr>
          <w:p w14:paraId="50EC1244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hideMark/>
          </w:tcPr>
          <w:p w14:paraId="0B8590CD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78" w:type="dxa"/>
          </w:tcPr>
          <w:p w14:paraId="1E10B0A3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hideMark/>
          </w:tcPr>
          <w:p w14:paraId="01551E7B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80" w:type="dxa"/>
          </w:tcPr>
          <w:p w14:paraId="397F102D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gridSpan w:val="2"/>
            <w:hideMark/>
          </w:tcPr>
          <w:p w14:paraId="5A9C70BA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467FBB" w:rsidRPr="004950BE" w14:paraId="514D6235" w14:textId="77777777" w:rsidTr="0013159F">
        <w:trPr>
          <w:gridAfter w:val="1"/>
          <w:wAfter w:w="6" w:type="dxa"/>
          <w:trHeight w:val="270"/>
          <w:tblHeader/>
        </w:trPr>
        <w:tc>
          <w:tcPr>
            <w:tcW w:w="1737" w:type="dxa"/>
          </w:tcPr>
          <w:p w14:paraId="3C70BE5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13" w:type="dxa"/>
          </w:tcPr>
          <w:p w14:paraId="4C41C4E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2" w:type="dxa"/>
            <w:gridSpan w:val="2"/>
            <w:hideMark/>
          </w:tcPr>
          <w:p w14:paraId="122C84FA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9" w:type="dxa"/>
          </w:tcPr>
          <w:p w14:paraId="50F62C3B" w14:textId="77777777" w:rsidR="00467FBB" w:rsidRPr="004950BE" w:rsidRDefault="00467F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20" w:type="dxa"/>
            <w:gridSpan w:val="18"/>
            <w:vAlign w:val="bottom"/>
            <w:hideMark/>
          </w:tcPr>
          <w:p w14:paraId="0F0BC33B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467FBB" w:rsidRPr="004950BE" w14:paraId="0DDF1CA4" w14:textId="77777777" w:rsidTr="0013159F">
        <w:trPr>
          <w:trHeight w:val="270"/>
        </w:trPr>
        <w:tc>
          <w:tcPr>
            <w:tcW w:w="1737" w:type="dxa"/>
            <w:hideMark/>
          </w:tcPr>
          <w:p w14:paraId="20BD78C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313" w:type="dxa"/>
          </w:tcPr>
          <w:p w14:paraId="1FD01961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0D6A6DF7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</w:tcPr>
          <w:p w14:paraId="47095A65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14:paraId="4CDDC156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724EE89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7" w:type="dxa"/>
          </w:tcPr>
          <w:p w14:paraId="583ED036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14:paraId="7CC68726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73BAD58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77760293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</w:tcPr>
          <w:p w14:paraId="054DBA0A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11E6D63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5FB3F75B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16254AEF" w14:textId="77777777" w:rsidR="00467FBB" w:rsidRPr="004950BE" w:rsidRDefault="00467FBB">
            <w:pPr>
              <w:tabs>
                <w:tab w:val="clear" w:pos="227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2FB86361" w14:textId="77777777" w:rsidR="00467FBB" w:rsidRPr="004950BE" w:rsidRDefault="00467FBB">
            <w:pPr>
              <w:tabs>
                <w:tab w:val="clear" w:pos="227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4FC94EB0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78DC9698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418A2B3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14:paraId="6CA7FF3E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03F7E4D0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5811B9A1" w14:textId="77777777" w:rsidR="00467FBB" w:rsidRPr="004950BE" w:rsidRDefault="00467FBB">
            <w:pPr>
              <w:tabs>
                <w:tab w:val="clear" w:pos="227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3B0B4CE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</w:tcPr>
          <w:p w14:paraId="3B92E81B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FBB" w:rsidRPr="004950BE" w14:paraId="087EAF43" w14:textId="77777777" w:rsidTr="0013159F">
        <w:trPr>
          <w:trHeight w:val="270"/>
        </w:trPr>
        <w:tc>
          <w:tcPr>
            <w:tcW w:w="1737" w:type="dxa"/>
            <w:hideMark/>
          </w:tcPr>
          <w:p w14:paraId="435A8855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right="-80" w:hanging="11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เนชั่น บรอดแคสติ้ง</w:t>
            </w:r>
          </w:p>
          <w:p w14:paraId="032D0D09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คอร์ปอเรชั่น จำกัด </w:t>
            </w:r>
          </w:p>
          <w:p w14:paraId="7259B1D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(มหาชน)</w:t>
            </w:r>
          </w:p>
        </w:tc>
        <w:tc>
          <w:tcPr>
            <w:tcW w:w="2313" w:type="dxa"/>
            <w:hideMark/>
          </w:tcPr>
          <w:p w14:paraId="76076475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66" w:right="10" w:hanging="90"/>
              <w:jc w:val="thaiDistribute"/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pacing w:val="-2"/>
                <w:sz w:val="20"/>
                <w:szCs w:val="20"/>
                <w:cs/>
              </w:rPr>
              <w:t>ภายหลังการปรับโครงสร้างดำเนินธุรกิจศูนย์บริการลูกค้า (ก่อนปรับโครงสร้างดำเนินธุรกิจผลิตรายการโทรทัศน์ และให้บริการโฆษณาผ่านสื่อโทรทัศน์และสื่อรูปแบบใหม่)</w:t>
            </w:r>
          </w:p>
        </w:tc>
        <w:tc>
          <w:tcPr>
            <w:tcW w:w="747" w:type="dxa"/>
            <w:vAlign w:val="bottom"/>
            <w:hideMark/>
          </w:tcPr>
          <w:p w14:paraId="14A5E301" w14:textId="77777777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5" w:type="dxa"/>
            <w:vAlign w:val="bottom"/>
            <w:hideMark/>
          </w:tcPr>
          <w:p w14:paraId="3B0252A3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71.45</w:t>
            </w:r>
          </w:p>
        </w:tc>
        <w:tc>
          <w:tcPr>
            <w:tcW w:w="179" w:type="dxa"/>
            <w:vAlign w:val="bottom"/>
          </w:tcPr>
          <w:p w14:paraId="632916AC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3A57AE0F" w14:textId="77777777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  <w:hideMark/>
          </w:tcPr>
          <w:p w14:paraId="50BD4CAA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1,124,417</w:t>
            </w:r>
          </w:p>
        </w:tc>
        <w:tc>
          <w:tcPr>
            <w:tcW w:w="178" w:type="dxa"/>
            <w:vAlign w:val="bottom"/>
          </w:tcPr>
          <w:p w14:paraId="09330016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0496F5CE" w14:textId="77777777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E60A0F3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4C0B5E3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1,212,618</w:t>
            </w:r>
          </w:p>
        </w:tc>
        <w:tc>
          <w:tcPr>
            <w:tcW w:w="178" w:type="dxa"/>
            <w:vAlign w:val="bottom"/>
          </w:tcPr>
          <w:p w14:paraId="6B298EC9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3457A111" w14:textId="77777777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0CAE052" w14:textId="77777777" w:rsidR="00467FBB" w:rsidRPr="004950BE" w:rsidRDefault="00467FBB">
            <w:pPr>
              <w:tabs>
                <w:tab w:val="clear" w:pos="227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220C66C8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(695,000)</w:t>
            </w:r>
          </w:p>
        </w:tc>
        <w:tc>
          <w:tcPr>
            <w:tcW w:w="178" w:type="dxa"/>
            <w:vAlign w:val="bottom"/>
          </w:tcPr>
          <w:p w14:paraId="50CFDAF3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510F8361" w14:textId="77777777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5B2FF7AE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5A3DA713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517,618</w:t>
            </w:r>
          </w:p>
        </w:tc>
        <w:tc>
          <w:tcPr>
            <w:tcW w:w="178" w:type="dxa"/>
            <w:vAlign w:val="bottom"/>
          </w:tcPr>
          <w:p w14:paraId="0A3F6E14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3E6EB781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8829938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053CCC85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31865672" w14:textId="77777777" w:rsidTr="0013159F">
        <w:trPr>
          <w:trHeight w:val="56"/>
        </w:trPr>
        <w:tc>
          <w:tcPr>
            <w:tcW w:w="1737" w:type="dxa"/>
            <w:hideMark/>
          </w:tcPr>
          <w:p w14:paraId="7F163F81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right="-80" w:hanging="113"/>
              <w:rPr>
                <w:rFonts w:ascii="Angsana New" w:hAnsi="Angsana New"/>
                <w:color w:val="000000"/>
                <w:spacing w:val="-8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pacing w:val="-8"/>
                <w:sz w:val="20"/>
                <w:szCs w:val="20"/>
                <w:cs/>
              </w:rPr>
              <w:t>บริษัท สเวน คอร์ปอเรชั่น จำกัด</w:t>
            </w:r>
            <w:r w:rsidRPr="004950BE">
              <w:rPr>
                <w:rFonts w:ascii="Angsana New" w:hAnsi="Angsana New" w:hint="cs"/>
                <w:color w:val="00000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2313" w:type="dxa"/>
            <w:hideMark/>
          </w:tcPr>
          <w:p w14:paraId="138F317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00" w:hanging="1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ให้บริการงานด้านดิจิตอล</w:t>
            </w:r>
          </w:p>
        </w:tc>
        <w:tc>
          <w:tcPr>
            <w:tcW w:w="747" w:type="dxa"/>
            <w:vAlign w:val="bottom"/>
            <w:hideMark/>
          </w:tcPr>
          <w:p w14:paraId="7769C14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2F2998B7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179" w:type="dxa"/>
            <w:vAlign w:val="bottom"/>
          </w:tcPr>
          <w:p w14:paraId="69D47421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1677F30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102,466</w:t>
            </w:r>
          </w:p>
        </w:tc>
        <w:tc>
          <w:tcPr>
            <w:tcW w:w="797" w:type="dxa"/>
            <w:vAlign w:val="bottom"/>
            <w:hideMark/>
          </w:tcPr>
          <w:p w14:paraId="12B40421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102,466</w:t>
            </w:r>
          </w:p>
        </w:tc>
        <w:tc>
          <w:tcPr>
            <w:tcW w:w="178" w:type="dxa"/>
            <w:vAlign w:val="bottom"/>
          </w:tcPr>
          <w:p w14:paraId="1F0F27A1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23700376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102,466</w:t>
            </w:r>
          </w:p>
        </w:tc>
        <w:tc>
          <w:tcPr>
            <w:tcW w:w="178" w:type="dxa"/>
            <w:vAlign w:val="bottom"/>
          </w:tcPr>
          <w:p w14:paraId="1B4193A5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3DC9E93F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102,466</w:t>
            </w:r>
          </w:p>
        </w:tc>
        <w:tc>
          <w:tcPr>
            <w:tcW w:w="178" w:type="dxa"/>
            <w:vAlign w:val="bottom"/>
          </w:tcPr>
          <w:p w14:paraId="0605FA98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2E6B517E" w14:textId="77777777" w:rsidR="00467FBB" w:rsidRPr="004950BE" w:rsidRDefault="00467FBB">
            <w:pPr>
              <w:tabs>
                <w:tab w:val="clear" w:pos="227"/>
                <w:tab w:val="clear" w:pos="454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(91,400)</w:t>
            </w:r>
          </w:p>
        </w:tc>
        <w:tc>
          <w:tcPr>
            <w:tcW w:w="178" w:type="dxa"/>
            <w:vAlign w:val="bottom"/>
          </w:tcPr>
          <w:p w14:paraId="6622120F" w14:textId="77777777" w:rsidR="00467FBB" w:rsidRPr="004950BE" w:rsidRDefault="00467FBB">
            <w:pPr>
              <w:tabs>
                <w:tab w:val="clear" w:pos="227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41BA7A2" w14:textId="77777777" w:rsidR="00467FBB" w:rsidRPr="004950BE" w:rsidRDefault="00467FBB">
            <w:pPr>
              <w:tabs>
                <w:tab w:val="clear" w:pos="227"/>
                <w:tab w:val="clear" w:pos="454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(91,400)</w:t>
            </w:r>
          </w:p>
        </w:tc>
        <w:tc>
          <w:tcPr>
            <w:tcW w:w="178" w:type="dxa"/>
            <w:vAlign w:val="bottom"/>
          </w:tcPr>
          <w:p w14:paraId="73FAD80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793F61A1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11,066</w:t>
            </w:r>
          </w:p>
        </w:tc>
        <w:tc>
          <w:tcPr>
            <w:tcW w:w="180" w:type="dxa"/>
            <w:vAlign w:val="bottom"/>
          </w:tcPr>
          <w:p w14:paraId="0F9167E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584B0F75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11,066</w:t>
            </w:r>
          </w:p>
        </w:tc>
        <w:tc>
          <w:tcPr>
            <w:tcW w:w="178" w:type="dxa"/>
            <w:vAlign w:val="bottom"/>
          </w:tcPr>
          <w:p w14:paraId="529CEAD9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68EA5D86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212BD98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24001084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4BCF0CE5" w14:textId="77777777" w:rsidTr="00676A96">
        <w:trPr>
          <w:trHeight w:val="270"/>
        </w:trPr>
        <w:tc>
          <w:tcPr>
            <w:tcW w:w="1737" w:type="dxa"/>
            <w:vAlign w:val="bottom"/>
            <w:hideMark/>
          </w:tcPr>
          <w:p w14:paraId="09AF30A1" w14:textId="0BB46A2F" w:rsidR="00467FBB" w:rsidRPr="004950BE" w:rsidRDefault="00467FBB" w:rsidP="00676A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 กรุงเทพธุรกิจ มีเดีย </w:t>
            </w:r>
          </w:p>
          <w:p w14:paraId="20E94278" w14:textId="77777777" w:rsidR="00467FBB" w:rsidRPr="004950BE" w:rsidRDefault="00467FBB" w:rsidP="00676A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2313" w:type="dxa"/>
            <w:vAlign w:val="bottom"/>
            <w:hideMark/>
          </w:tcPr>
          <w:p w14:paraId="2FA7AEFD" w14:textId="47357BED" w:rsidR="00467FBB" w:rsidRPr="004950BE" w:rsidRDefault="00467FBB" w:rsidP="00676A96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ให้บริการด้านโฆษณาผ่านสื่อ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4EF0FEF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0E73435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179" w:type="dxa"/>
            <w:vAlign w:val="bottom"/>
          </w:tcPr>
          <w:p w14:paraId="76EC58F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641E0A8B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53,482</w:t>
            </w:r>
          </w:p>
        </w:tc>
        <w:tc>
          <w:tcPr>
            <w:tcW w:w="797" w:type="dxa"/>
            <w:vAlign w:val="bottom"/>
            <w:hideMark/>
          </w:tcPr>
          <w:p w14:paraId="6F87586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53,482</w:t>
            </w:r>
          </w:p>
        </w:tc>
        <w:tc>
          <w:tcPr>
            <w:tcW w:w="178" w:type="dxa"/>
            <w:vAlign w:val="bottom"/>
          </w:tcPr>
          <w:p w14:paraId="365836F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7140CABC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53,481</w:t>
            </w:r>
          </w:p>
        </w:tc>
        <w:tc>
          <w:tcPr>
            <w:tcW w:w="178" w:type="dxa"/>
            <w:vAlign w:val="bottom"/>
          </w:tcPr>
          <w:p w14:paraId="5DAE92E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0D472EB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53,481</w:t>
            </w:r>
          </w:p>
        </w:tc>
        <w:tc>
          <w:tcPr>
            <w:tcW w:w="178" w:type="dxa"/>
            <w:vAlign w:val="bottom"/>
          </w:tcPr>
          <w:p w14:paraId="7ED716A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1C8D53D9" w14:textId="11030D25" w:rsidR="00467FBB" w:rsidRPr="004950BE" w:rsidRDefault="00467FBB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4D6687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6071DB9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0B022B9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6D4E08E1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53,481</w:t>
            </w:r>
          </w:p>
        </w:tc>
        <w:tc>
          <w:tcPr>
            <w:tcW w:w="180" w:type="dxa"/>
            <w:vAlign w:val="bottom"/>
          </w:tcPr>
          <w:p w14:paraId="65B78A3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4D3E17C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53,481</w:t>
            </w:r>
          </w:p>
        </w:tc>
        <w:tc>
          <w:tcPr>
            <w:tcW w:w="178" w:type="dxa"/>
            <w:vAlign w:val="bottom"/>
          </w:tcPr>
          <w:p w14:paraId="6223F9A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192E3266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1C5030A6" w14:textId="77777777" w:rsidR="00467FBB" w:rsidRPr="004950BE" w:rsidRDefault="00467FBB" w:rsidP="006E2795">
            <w:pPr>
              <w:tabs>
                <w:tab w:val="left" w:pos="260"/>
                <w:tab w:val="left" w:pos="540"/>
              </w:tabs>
              <w:spacing w:line="280" w:lineRule="exact"/>
              <w:ind w:right="-16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4B670F9E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03369429" w14:textId="77777777" w:rsidTr="00A663E8">
        <w:trPr>
          <w:trHeight w:val="274"/>
        </w:trPr>
        <w:tc>
          <w:tcPr>
            <w:tcW w:w="1737" w:type="dxa"/>
            <w:vAlign w:val="bottom"/>
            <w:hideMark/>
          </w:tcPr>
          <w:p w14:paraId="612E87A1" w14:textId="77777777" w:rsidR="00467FBB" w:rsidRPr="004950BE" w:rsidRDefault="00467FBB" w:rsidP="00A663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 เนชั่น ดิจิทัล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br/>
              <w:t>คอนเทนท์ จำกัด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13" w:type="dxa"/>
            <w:vAlign w:val="bottom"/>
            <w:hideMark/>
          </w:tcPr>
          <w:p w14:paraId="51160E8B" w14:textId="798C7BD5" w:rsidR="00467FBB" w:rsidRPr="004950BE" w:rsidRDefault="00467FBB" w:rsidP="00676A96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ผลิตและให้บริการเนื้อหาในสื่อ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5638C948" w14:textId="2AF57639" w:rsidR="00467FBB" w:rsidRPr="004950BE" w:rsidRDefault="00766D65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5" w:type="dxa"/>
            <w:vAlign w:val="bottom"/>
            <w:hideMark/>
          </w:tcPr>
          <w:p w14:paraId="5B8EA06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179" w:type="dxa"/>
            <w:vAlign w:val="bottom"/>
          </w:tcPr>
          <w:p w14:paraId="09AB7F2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133AEEAA" w14:textId="185AEBC8" w:rsidR="00467FBB" w:rsidRPr="004950BE" w:rsidRDefault="00766D65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7" w:type="dxa"/>
            <w:vAlign w:val="bottom"/>
            <w:hideMark/>
          </w:tcPr>
          <w:p w14:paraId="56E2B94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1,500,000</w:t>
            </w:r>
          </w:p>
        </w:tc>
        <w:tc>
          <w:tcPr>
            <w:tcW w:w="178" w:type="dxa"/>
            <w:vAlign w:val="bottom"/>
          </w:tcPr>
          <w:p w14:paraId="52EA207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7AEB9ED6" w14:textId="628EADF0" w:rsidR="00467FBB" w:rsidRPr="004950BE" w:rsidRDefault="00766D65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C39676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01400D52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,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499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,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8" w:type="dxa"/>
            <w:vAlign w:val="bottom"/>
          </w:tcPr>
          <w:p w14:paraId="114BB9CA" w14:textId="77777777" w:rsidR="00467FBB" w:rsidRPr="004950BE" w:rsidRDefault="00467FBB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bottom"/>
            <w:hideMark/>
          </w:tcPr>
          <w:p w14:paraId="21233A4D" w14:textId="05F61B90" w:rsidR="00467FBB" w:rsidRPr="004950BE" w:rsidRDefault="00766D65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F8058A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59D4E09B" w14:textId="77777777" w:rsidR="00467FBB" w:rsidRPr="004950BE" w:rsidRDefault="00467FBB">
            <w:pPr>
              <w:tabs>
                <w:tab w:val="clear" w:pos="227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(1,499,000)</w:t>
            </w:r>
          </w:p>
        </w:tc>
        <w:tc>
          <w:tcPr>
            <w:tcW w:w="178" w:type="dxa"/>
            <w:vAlign w:val="bottom"/>
          </w:tcPr>
          <w:p w14:paraId="56B980C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258F719F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0B06B43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1B3D229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1365991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3BAE8F60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2BF1A10" w14:textId="77777777" w:rsidR="00467FBB" w:rsidRPr="004950BE" w:rsidRDefault="00467FBB" w:rsidP="006E2795">
            <w:pPr>
              <w:tabs>
                <w:tab w:val="left" w:pos="260"/>
                <w:tab w:val="left" w:pos="540"/>
              </w:tabs>
              <w:spacing w:line="280" w:lineRule="exact"/>
              <w:ind w:right="-16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68579686" w14:textId="77777777" w:rsidR="00467FBB" w:rsidRPr="004950BE" w:rsidRDefault="00467FBB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86764" w:rsidRPr="004950BE" w14:paraId="45C75E11" w14:textId="77777777" w:rsidTr="0013159F">
        <w:trPr>
          <w:trHeight w:val="270"/>
        </w:trPr>
        <w:tc>
          <w:tcPr>
            <w:tcW w:w="1737" w:type="dxa"/>
            <w:hideMark/>
          </w:tcPr>
          <w:p w14:paraId="5FDE9793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5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สปริงนิวส์ จำกัด</w:t>
            </w:r>
          </w:p>
        </w:tc>
        <w:tc>
          <w:tcPr>
            <w:tcW w:w="2313" w:type="dxa"/>
            <w:hideMark/>
          </w:tcPr>
          <w:p w14:paraId="7969C276" w14:textId="0C12B974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00" w:hanging="1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ให้บริการด้านโฆษณาผ่านสื่อ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69561476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265BECC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179" w:type="dxa"/>
            <w:vAlign w:val="bottom"/>
          </w:tcPr>
          <w:p w14:paraId="2F975613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5BCDF131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97" w:type="dxa"/>
            <w:vAlign w:val="bottom"/>
            <w:hideMark/>
          </w:tcPr>
          <w:p w14:paraId="06AAB9EC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78" w:type="dxa"/>
            <w:vAlign w:val="bottom"/>
          </w:tcPr>
          <w:p w14:paraId="5EAB5365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6DAB4086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78" w:type="dxa"/>
            <w:vAlign w:val="bottom"/>
          </w:tcPr>
          <w:p w14:paraId="5DD7580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2958EE6B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78" w:type="dxa"/>
            <w:vAlign w:val="bottom"/>
          </w:tcPr>
          <w:p w14:paraId="53BF4B99" w14:textId="77777777" w:rsidR="00186764" w:rsidRPr="004950BE" w:rsidRDefault="00186764" w:rsidP="00186764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6CC4066B" w14:textId="577D21F0" w:rsidR="00186764" w:rsidRPr="004950BE" w:rsidRDefault="00186764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7372EE8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5B0F53D2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760F7B73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4AFFD4A7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80" w:type="dxa"/>
            <w:vAlign w:val="bottom"/>
          </w:tcPr>
          <w:p w14:paraId="538DD778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038FF768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78" w:type="dxa"/>
            <w:vAlign w:val="bottom"/>
          </w:tcPr>
          <w:p w14:paraId="4512F7F8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03BFBEDD" w14:textId="77777777" w:rsidR="00186764" w:rsidRPr="004950BE" w:rsidRDefault="00186764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09C89F" w14:textId="77777777" w:rsidR="00186764" w:rsidRPr="004950BE" w:rsidRDefault="00186764" w:rsidP="006E2795">
            <w:pPr>
              <w:tabs>
                <w:tab w:val="left" w:pos="260"/>
                <w:tab w:val="left" w:pos="54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08627FA4" w14:textId="77777777" w:rsidR="00186764" w:rsidRPr="004950BE" w:rsidRDefault="00186764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86764" w:rsidRPr="004950BE" w14:paraId="3B5814B1" w14:textId="77777777" w:rsidTr="0013159F">
        <w:trPr>
          <w:trHeight w:val="270"/>
        </w:trPr>
        <w:tc>
          <w:tcPr>
            <w:tcW w:w="1737" w:type="dxa"/>
            <w:hideMark/>
          </w:tcPr>
          <w:p w14:paraId="0C708174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5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ขอบสนาม จำกัด</w:t>
            </w:r>
          </w:p>
        </w:tc>
        <w:tc>
          <w:tcPr>
            <w:tcW w:w="2313" w:type="dxa"/>
            <w:hideMark/>
          </w:tcPr>
          <w:p w14:paraId="5322F95C" w14:textId="3156F760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00" w:hanging="1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ผลิตและให้บริการเนื้อหาในสื่อ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7FC51D6D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4806EB1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99.99</w:t>
            </w:r>
          </w:p>
        </w:tc>
        <w:tc>
          <w:tcPr>
            <w:tcW w:w="179" w:type="dxa"/>
            <w:vAlign w:val="bottom"/>
          </w:tcPr>
          <w:p w14:paraId="4C759B02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56C88AC5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797" w:type="dxa"/>
            <w:vAlign w:val="bottom"/>
            <w:hideMark/>
          </w:tcPr>
          <w:p w14:paraId="668088BF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78" w:type="dxa"/>
            <w:vAlign w:val="bottom"/>
          </w:tcPr>
          <w:p w14:paraId="6C0AF7C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7BD078D0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178" w:type="dxa"/>
            <w:vAlign w:val="bottom"/>
          </w:tcPr>
          <w:p w14:paraId="07B7B695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2DE41EB6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1,000</w:t>
            </w:r>
          </w:p>
        </w:tc>
        <w:tc>
          <w:tcPr>
            <w:tcW w:w="178" w:type="dxa"/>
            <w:vAlign w:val="bottom"/>
          </w:tcPr>
          <w:p w14:paraId="237B08E1" w14:textId="77777777" w:rsidR="00186764" w:rsidRPr="004950BE" w:rsidRDefault="00186764" w:rsidP="00186764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21074A2" w14:textId="6B775F35" w:rsidR="00186764" w:rsidRPr="004950BE" w:rsidRDefault="00186764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C573CFA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09CAF94C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ACA8E1C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57BA962C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80" w:type="dxa"/>
            <w:vAlign w:val="bottom"/>
          </w:tcPr>
          <w:p w14:paraId="2C1FF332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60C19D81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78" w:type="dxa"/>
            <w:vAlign w:val="bottom"/>
          </w:tcPr>
          <w:p w14:paraId="7EC43D9E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97CDBD8" w14:textId="77777777" w:rsidR="00186764" w:rsidRPr="004950BE" w:rsidRDefault="00186764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560ADAA3" w14:textId="77777777" w:rsidR="00186764" w:rsidRPr="004950BE" w:rsidRDefault="00186764" w:rsidP="006E2795">
            <w:pPr>
              <w:tabs>
                <w:tab w:val="left" w:pos="260"/>
                <w:tab w:val="left" w:pos="54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79729200" w14:textId="77777777" w:rsidR="00186764" w:rsidRPr="004950BE" w:rsidRDefault="00186764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86764" w:rsidRPr="004950BE" w14:paraId="04F9AFDD" w14:textId="77777777" w:rsidTr="0013159F">
        <w:trPr>
          <w:trHeight w:val="270"/>
        </w:trPr>
        <w:tc>
          <w:tcPr>
            <w:tcW w:w="1737" w:type="dxa"/>
            <w:hideMark/>
          </w:tcPr>
          <w:p w14:paraId="3D1EAC88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5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เนชั่น ทีวี จำกัด            (เดิมเชื่อ บริษัท เอ็นบีซี เน็กซ์ วิชั่น จำกัด)</w:t>
            </w:r>
          </w:p>
        </w:tc>
        <w:tc>
          <w:tcPr>
            <w:tcW w:w="2313" w:type="dxa"/>
            <w:hideMark/>
          </w:tcPr>
          <w:p w14:paraId="5CCDBC44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ผลิตรายการโทรทัศน์</w:t>
            </w:r>
          </w:p>
          <w:p w14:paraId="5BBC54E4" w14:textId="1A2D7836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73" w:hanging="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และให้บริการโฆษณาผ่านสื่อโทรทัศน์และ</w:t>
            </w:r>
            <w:r w:rsidR="00A73D77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6311A703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3741056B" w14:textId="77777777" w:rsidR="00186764" w:rsidRPr="004950BE" w:rsidRDefault="00186764" w:rsidP="00446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54799FDA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  <w:hideMark/>
          </w:tcPr>
          <w:p w14:paraId="58F6610F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860,000</w:t>
            </w:r>
          </w:p>
        </w:tc>
        <w:tc>
          <w:tcPr>
            <w:tcW w:w="797" w:type="dxa"/>
            <w:vAlign w:val="bottom"/>
            <w:hideMark/>
          </w:tcPr>
          <w:p w14:paraId="7EF667BE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4DF6E86C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143F4F94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239,728</w:t>
            </w:r>
          </w:p>
        </w:tc>
        <w:tc>
          <w:tcPr>
            <w:tcW w:w="178" w:type="dxa"/>
            <w:vAlign w:val="bottom"/>
          </w:tcPr>
          <w:p w14:paraId="5BDC9A29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3912F5FB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77364EB" w14:textId="77777777" w:rsidR="00186764" w:rsidRPr="004950BE" w:rsidRDefault="00186764" w:rsidP="00186764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10F350D5" w14:textId="6B4EF872" w:rsidR="00186764" w:rsidRPr="004950BE" w:rsidRDefault="00186764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170BD7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3D216003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446D2E81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2B9DD56B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239,728</w:t>
            </w:r>
          </w:p>
        </w:tc>
        <w:tc>
          <w:tcPr>
            <w:tcW w:w="180" w:type="dxa"/>
            <w:vAlign w:val="bottom"/>
          </w:tcPr>
          <w:p w14:paraId="61113971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6CD5A081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A7B69C0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B94D260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7578EBC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650B7E50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86764" w:rsidRPr="004950BE" w14:paraId="400AE025" w14:textId="77777777" w:rsidTr="0013159F">
        <w:trPr>
          <w:trHeight w:val="270"/>
        </w:trPr>
        <w:tc>
          <w:tcPr>
            <w:tcW w:w="1737" w:type="dxa"/>
            <w:hideMark/>
          </w:tcPr>
          <w:p w14:paraId="79DC5ADE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โพสต์ทูเดย์ จำกัด</w:t>
            </w:r>
          </w:p>
        </w:tc>
        <w:tc>
          <w:tcPr>
            <w:tcW w:w="2313" w:type="dxa"/>
            <w:hideMark/>
          </w:tcPr>
          <w:p w14:paraId="1596EF96" w14:textId="0BABF461" w:rsidR="00186764" w:rsidRPr="004950BE" w:rsidRDefault="00186764" w:rsidP="00186764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00" w:hanging="1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ผลิตและให้บริการเนื้อหาในสื่อ</w:t>
            </w:r>
            <w:r w:rsidR="0013159F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5A72078F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  <w:hideMark/>
          </w:tcPr>
          <w:p w14:paraId="6398F062" w14:textId="77777777" w:rsidR="00186764" w:rsidRPr="004950BE" w:rsidRDefault="00186764" w:rsidP="00446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7D4ACDF8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  <w:hideMark/>
          </w:tcPr>
          <w:p w14:paraId="39CC924A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797" w:type="dxa"/>
            <w:vAlign w:val="bottom"/>
            <w:hideMark/>
          </w:tcPr>
          <w:p w14:paraId="7814E9A3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553FA5D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11B8AE36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lang w:val="en-GB"/>
              </w:rPr>
              <w:t>60,000</w:t>
            </w:r>
          </w:p>
        </w:tc>
        <w:tc>
          <w:tcPr>
            <w:tcW w:w="178" w:type="dxa"/>
            <w:vAlign w:val="bottom"/>
          </w:tcPr>
          <w:p w14:paraId="74FFFAB9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1B427263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F2AF816" w14:textId="77777777" w:rsidR="00186764" w:rsidRPr="004950BE" w:rsidRDefault="00186764" w:rsidP="00186764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0E7C3FB5" w14:textId="7F775887" w:rsidR="00186764" w:rsidRPr="004950BE" w:rsidRDefault="00186764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4FA4C2D1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7ED2B160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3EBADD4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337884E5" w14:textId="77777777" w:rsidR="00186764" w:rsidRPr="004950BE" w:rsidRDefault="00186764" w:rsidP="00186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60,000</w:t>
            </w:r>
          </w:p>
        </w:tc>
        <w:tc>
          <w:tcPr>
            <w:tcW w:w="180" w:type="dxa"/>
            <w:vAlign w:val="bottom"/>
          </w:tcPr>
          <w:p w14:paraId="318F07CE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572B2FAB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ED0980D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1365F7E7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9E40FD7" w14:textId="77777777" w:rsidR="00186764" w:rsidRPr="004950BE" w:rsidRDefault="00186764" w:rsidP="00186764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4D408A6A" w14:textId="77777777" w:rsidR="00186764" w:rsidRPr="004950BE" w:rsidRDefault="00186764" w:rsidP="00186764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423C2E13" w14:textId="77777777" w:rsidTr="0013159F">
        <w:trPr>
          <w:trHeight w:val="270"/>
        </w:trPr>
        <w:tc>
          <w:tcPr>
            <w:tcW w:w="1737" w:type="dxa"/>
          </w:tcPr>
          <w:p w14:paraId="7C45CAE6" w14:textId="2C074986" w:rsidR="00467FBB" w:rsidRPr="004950BE" w:rsidRDefault="00766D65" w:rsidP="001315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5" w:hanging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2313" w:type="dxa"/>
          </w:tcPr>
          <w:p w14:paraId="1C85C322" w14:textId="1552EFF6" w:rsidR="00467FBB" w:rsidRPr="004950BE" w:rsidRDefault="0013159F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00" w:hanging="1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จำหน่ายหนังสือพิมพ์และให้บริการ</w:t>
            </w:r>
            <w:r w:rsidR="00A73D77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ด้านโฆษณา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ผ่านสื่อออนไลน์</w:t>
            </w:r>
          </w:p>
        </w:tc>
        <w:tc>
          <w:tcPr>
            <w:tcW w:w="747" w:type="dxa"/>
            <w:vAlign w:val="bottom"/>
          </w:tcPr>
          <w:p w14:paraId="529BA047" w14:textId="13E3825A" w:rsidR="00467FBB" w:rsidRPr="004950BE" w:rsidRDefault="00766D65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25" w:type="dxa"/>
            <w:vAlign w:val="bottom"/>
          </w:tcPr>
          <w:p w14:paraId="3760B516" w14:textId="1A0C8094" w:rsidR="00467FBB" w:rsidRPr="004950BE" w:rsidRDefault="00766D65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140FD90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F0662D9" w14:textId="6CAD64FC" w:rsidR="00467FBB" w:rsidRPr="004950BE" w:rsidRDefault="00766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/>
                <w:color w:val="000000"/>
                <w:sz w:val="20"/>
                <w:szCs w:val="20"/>
              </w:rPr>
              <w:t>200,750</w:t>
            </w:r>
          </w:p>
        </w:tc>
        <w:tc>
          <w:tcPr>
            <w:tcW w:w="797" w:type="dxa"/>
            <w:vAlign w:val="bottom"/>
          </w:tcPr>
          <w:p w14:paraId="730AEF3A" w14:textId="530812BA" w:rsidR="00467FBB" w:rsidRPr="004950BE" w:rsidRDefault="00766D6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588807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60B4A9B2" w14:textId="1B11C33D" w:rsidR="00467FBB" w:rsidRPr="004950BE" w:rsidRDefault="00271F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236,814</w:t>
            </w:r>
          </w:p>
        </w:tc>
        <w:tc>
          <w:tcPr>
            <w:tcW w:w="178" w:type="dxa"/>
            <w:vAlign w:val="bottom"/>
          </w:tcPr>
          <w:p w14:paraId="0DDEFD6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3EAC86A0" w14:textId="1C8A3BF4" w:rsidR="00467FBB" w:rsidRPr="004950BE" w:rsidRDefault="00766D6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BB58E06" w14:textId="77777777" w:rsidR="00467FBB" w:rsidRPr="004950BE" w:rsidRDefault="00467FBB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7F167D94" w14:textId="7E2AB4E9" w:rsidR="00467FBB" w:rsidRPr="004950BE" w:rsidRDefault="00766D65" w:rsidP="0098745E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CDC8B4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53D80E04" w14:textId="476B5477" w:rsidR="00467FBB" w:rsidRPr="004950BE" w:rsidRDefault="00766D6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29E868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369B78B4" w14:textId="3942F6E1" w:rsidR="00467FBB" w:rsidRPr="004950BE" w:rsidRDefault="00271F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/>
                <w:color w:val="000000"/>
                <w:sz w:val="20"/>
                <w:szCs w:val="20"/>
              </w:rPr>
              <w:t>236,814</w:t>
            </w:r>
          </w:p>
        </w:tc>
        <w:tc>
          <w:tcPr>
            <w:tcW w:w="180" w:type="dxa"/>
            <w:vAlign w:val="bottom"/>
          </w:tcPr>
          <w:p w14:paraId="057269C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1151EA91" w14:textId="01D96FCC" w:rsidR="00467FBB" w:rsidRPr="004950BE" w:rsidRDefault="00766D6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EA0714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3C2677E7" w14:textId="0DA2A0FB" w:rsidR="00467FBB" w:rsidRPr="004950BE" w:rsidRDefault="00766D65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AD29ADB" w14:textId="77777777" w:rsidR="00467FBB" w:rsidRPr="004950BE" w:rsidRDefault="00467FBB" w:rsidP="006E2795">
            <w:pPr>
              <w:tabs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6C8B9767" w14:textId="330675AF" w:rsidR="00467FBB" w:rsidRPr="004950BE" w:rsidRDefault="00766D65" w:rsidP="006E2795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464AC" w:rsidRPr="004950BE" w14:paraId="6E8D90E0" w14:textId="77777777" w:rsidTr="0013159F">
        <w:trPr>
          <w:trHeight w:val="270"/>
        </w:trPr>
        <w:tc>
          <w:tcPr>
            <w:tcW w:w="1737" w:type="dxa"/>
          </w:tcPr>
          <w:p w14:paraId="3FD4F61E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ind w:left="100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13" w:type="dxa"/>
          </w:tcPr>
          <w:p w14:paraId="67F2ACD8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63DDD367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  <w:vAlign w:val="bottom"/>
          </w:tcPr>
          <w:p w14:paraId="5003F6B3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31C1A87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8327D4B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33FD6E54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1C7E5C51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36A85410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72ADABF9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0BAB5836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4763C0B2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58E44587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484C3637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2EC8C495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672A517B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D84D537" w14:textId="77777777" w:rsidR="009464AC" w:rsidRPr="004950BE" w:rsidRDefault="00946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4BF490A5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005DF8D7" w14:textId="77777777" w:rsidR="009464AC" w:rsidRPr="004950BE" w:rsidRDefault="00946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301FFCFD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5639482F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6E9305DE" w14:textId="77777777" w:rsidR="009464AC" w:rsidRPr="004950BE" w:rsidRDefault="009464AC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19550AD7" w14:textId="77777777" w:rsidR="009464AC" w:rsidRPr="004950BE" w:rsidRDefault="009464AC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FBB" w:rsidRPr="004950BE" w14:paraId="4EB9D381" w14:textId="77777777" w:rsidTr="0013159F">
        <w:trPr>
          <w:trHeight w:val="270"/>
        </w:trPr>
        <w:tc>
          <w:tcPr>
            <w:tcW w:w="1737" w:type="dxa"/>
            <w:hideMark/>
          </w:tcPr>
          <w:p w14:paraId="19C058DC" w14:textId="77777777" w:rsidR="00467FBB" w:rsidRPr="004950BE" w:rsidRDefault="00467FBB" w:rsidP="0013159F">
            <w:pPr>
              <w:pageBreakBefore/>
              <w:tabs>
                <w:tab w:val="left" w:pos="540"/>
              </w:tabs>
              <w:spacing w:line="280" w:lineRule="exact"/>
              <w:ind w:left="101" w:hanging="115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313" w:type="dxa"/>
          </w:tcPr>
          <w:p w14:paraId="031DAE1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24AD5F3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  <w:vAlign w:val="bottom"/>
          </w:tcPr>
          <w:p w14:paraId="2A2B4C5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A1C009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F4F850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28AF7E7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6F94618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2A6EED0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7C89311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362D14A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7A7D0CD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2A63C38B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5051812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61D40D28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1F09918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D207AE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7218A73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36D4EAD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2142E52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1E5D938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06F0BE9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5CCD657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FBB" w:rsidRPr="004950BE" w14:paraId="7A743BA4" w14:textId="77777777" w:rsidTr="0013159F">
        <w:trPr>
          <w:trHeight w:val="270"/>
        </w:trPr>
        <w:tc>
          <w:tcPr>
            <w:tcW w:w="1737" w:type="dxa"/>
            <w:hideMark/>
          </w:tcPr>
          <w:p w14:paraId="49F3D6D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ind w:left="100" w:hanging="1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บริษัท เนชั่น คอฟฟี่ จำกัด</w:t>
            </w:r>
          </w:p>
        </w:tc>
        <w:tc>
          <w:tcPr>
            <w:tcW w:w="2313" w:type="dxa"/>
            <w:hideMark/>
          </w:tcPr>
          <w:p w14:paraId="2A854A20" w14:textId="77777777" w:rsidR="00467FBB" w:rsidRPr="004950BE" w:rsidRDefault="00467FBB">
            <w:pPr>
              <w:tabs>
                <w:tab w:val="clear" w:pos="1644"/>
                <w:tab w:val="left" w:pos="540"/>
              </w:tabs>
              <w:spacing w:line="280" w:lineRule="exact"/>
              <w:ind w:right="-164"/>
              <w:rPr>
                <w:rFonts w:ascii="Angsana New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จำหน่ายอาหารและเครื่องดื่ม</w:t>
            </w:r>
          </w:p>
        </w:tc>
        <w:tc>
          <w:tcPr>
            <w:tcW w:w="747" w:type="dxa"/>
            <w:vAlign w:val="bottom"/>
            <w:hideMark/>
          </w:tcPr>
          <w:p w14:paraId="56796F9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40.00</w:t>
            </w:r>
          </w:p>
        </w:tc>
        <w:tc>
          <w:tcPr>
            <w:tcW w:w="725" w:type="dxa"/>
            <w:vAlign w:val="bottom"/>
            <w:hideMark/>
          </w:tcPr>
          <w:p w14:paraId="0BB9BB2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40.00</w:t>
            </w:r>
          </w:p>
        </w:tc>
        <w:tc>
          <w:tcPr>
            <w:tcW w:w="179" w:type="dxa"/>
          </w:tcPr>
          <w:p w14:paraId="6F4DD12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175EE83F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2,500</w:t>
            </w:r>
          </w:p>
        </w:tc>
        <w:tc>
          <w:tcPr>
            <w:tcW w:w="797" w:type="dxa"/>
            <w:vAlign w:val="bottom"/>
            <w:hideMark/>
          </w:tcPr>
          <w:p w14:paraId="2F006938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2,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8" w:type="dxa"/>
          </w:tcPr>
          <w:p w14:paraId="3DD142E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FEB7D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78" w:type="dxa"/>
            <w:vAlign w:val="bottom"/>
          </w:tcPr>
          <w:p w14:paraId="37F9D8E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2DC21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78" w:type="dxa"/>
          </w:tcPr>
          <w:p w14:paraId="13C3990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D2A6D7" w14:textId="77777777" w:rsidR="00467FBB" w:rsidRPr="004950BE" w:rsidRDefault="00467FBB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1957654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4AF6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 xml:space="preserve">     -</w:t>
            </w:r>
          </w:p>
        </w:tc>
        <w:tc>
          <w:tcPr>
            <w:tcW w:w="178" w:type="dxa"/>
          </w:tcPr>
          <w:p w14:paraId="2259EA1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769B8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761FBC7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E0E8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78" w:type="dxa"/>
          </w:tcPr>
          <w:p w14:paraId="76D111A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F637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6B711B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F5246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t>-</w:t>
            </w:r>
          </w:p>
        </w:tc>
      </w:tr>
      <w:tr w:rsidR="00467FBB" w:rsidRPr="004950BE" w14:paraId="7D8095D8" w14:textId="77777777" w:rsidTr="0013159F">
        <w:trPr>
          <w:trHeight w:val="270"/>
        </w:trPr>
        <w:tc>
          <w:tcPr>
            <w:tcW w:w="1737" w:type="dxa"/>
            <w:hideMark/>
          </w:tcPr>
          <w:p w14:paraId="5820F83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ind w:left="100" w:hanging="11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13" w:type="dxa"/>
          </w:tcPr>
          <w:p w14:paraId="03DF36B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542D11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0F5B30B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</w:tcPr>
          <w:p w14:paraId="38680D5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</w:tcPr>
          <w:p w14:paraId="0AD53D1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</w:tcPr>
          <w:p w14:paraId="31957DD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4F0861F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A30C90" w14:textId="62D75635" w:rsidR="00467FBB" w:rsidRPr="004950BE" w:rsidRDefault="00056422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69</w:t>
            </w:r>
            <w:r w:rsidR="00271F9B"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271F9B"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739</w:t>
            </w:r>
          </w:p>
        </w:tc>
        <w:tc>
          <w:tcPr>
            <w:tcW w:w="178" w:type="dxa"/>
          </w:tcPr>
          <w:p w14:paraId="7D259CE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00D9F4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2,869,815</w:t>
            </w:r>
          </w:p>
        </w:tc>
        <w:tc>
          <w:tcPr>
            <w:tcW w:w="178" w:type="dxa"/>
          </w:tcPr>
          <w:p w14:paraId="66B63AA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F62BA1" w14:textId="278547C9" w:rsidR="00467FBB" w:rsidRPr="004950BE" w:rsidRDefault="00467FBB" w:rsidP="00056422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(</w:t>
            </w:r>
            <w:r w:rsidR="00056422"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</w:t>
            </w: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,400)</w:t>
            </w:r>
          </w:p>
        </w:tc>
        <w:tc>
          <w:tcPr>
            <w:tcW w:w="178" w:type="dxa"/>
          </w:tcPr>
          <w:p w14:paraId="39F4BA7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A18419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(2,285,400)</w:t>
            </w:r>
          </w:p>
        </w:tc>
        <w:tc>
          <w:tcPr>
            <w:tcW w:w="178" w:type="dxa"/>
          </w:tcPr>
          <w:p w14:paraId="5B55A75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02BDC2" w14:textId="2E9F534D" w:rsidR="00467FBB" w:rsidRPr="004950BE" w:rsidRDefault="00056422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60</w:t>
            </w:r>
            <w:r w:rsidR="00271F9B"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271F9B" w:rsidRPr="004950BE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80" w:type="dxa"/>
          </w:tcPr>
          <w:p w14:paraId="0436719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AFF3C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584,415</w:t>
            </w:r>
          </w:p>
        </w:tc>
        <w:tc>
          <w:tcPr>
            <w:tcW w:w="178" w:type="dxa"/>
          </w:tcPr>
          <w:p w14:paraId="7428567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89B193" w14:textId="77777777" w:rsidR="00467FBB" w:rsidRPr="004950BE" w:rsidRDefault="00467FBB" w:rsidP="000113F6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1F6E43F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326CB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67FBB" w:rsidRPr="004950BE" w14:paraId="1E4ADF8A" w14:textId="77777777" w:rsidTr="0013159F">
        <w:trPr>
          <w:trHeight w:val="270"/>
        </w:trPr>
        <w:tc>
          <w:tcPr>
            <w:tcW w:w="1737" w:type="dxa"/>
          </w:tcPr>
          <w:p w14:paraId="49016D9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ind w:left="100" w:hanging="11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3" w:type="dxa"/>
          </w:tcPr>
          <w:p w14:paraId="56D6FA7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1053D70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7B6C6CD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9" w:type="dxa"/>
          </w:tcPr>
          <w:p w14:paraId="09999E9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</w:tcPr>
          <w:p w14:paraId="6566298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7" w:type="dxa"/>
          </w:tcPr>
          <w:p w14:paraId="1B53E0A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7BDD705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C342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2FDA18A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1BAE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409D0FA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D852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589A181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9F10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6EC19EB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2E39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4512F81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48671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256648B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12A2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27BB6D3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AB126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67FBB" w:rsidRPr="004950BE" w14:paraId="5F62E422" w14:textId="77777777" w:rsidTr="0013159F">
        <w:trPr>
          <w:trHeight w:val="270"/>
        </w:trPr>
        <w:tc>
          <w:tcPr>
            <w:tcW w:w="1737" w:type="dxa"/>
            <w:hideMark/>
          </w:tcPr>
          <w:p w14:paraId="396E77B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313" w:type="dxa"/>
          </w:tcPr>
          <w:p w14:paraId="5DF3855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6250317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</w:tcPr>
          <w:p w14:paraId="3986F65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14:paraId="09A5BD2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36564E92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281102DE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2FA7D19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</w:tcPr>
          <w:p w14:paraId="542090FB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0066C21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</w:tcPr>
          <w:p w14:paraId="01304B64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34C8F1CE" w14:textId="77777777" w:rsidR="00467FBB" w:rsidRPr="004950BE" w:rsidRDefault="00467FBB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1BF12FB6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0EC016F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</w:tcPr>
          <w:p w14:paraId="7A3CA30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</w:tcPr>
          <w:p w14:paraId="0347BD2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</w:tcPr>
          <w:p w14:paraId="722F769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21E6B79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2B1DCFC8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</w:tcPr>
          <w:p w14:paraId="31B900C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215F92F5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6A95917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gridSpan w:val="2"/>
          </w:tcPr>
          <w:p w14:paraId="06FAD24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FBB" w:rsidRPr="004950BE" w14:paraId="5A8B5520" w14:textId="77777777" w:rsidTr="0013159F">
        <w:trPr>
          <w:gridAfter w:val="1"/>
          <w:wAfter w:w="6" w:type="dxa"/>
          <w:trHeight w:val="270"/>
        </w:trPr>
        <w:tc>
          <w:tcPr>
            <w:tcW w:w="4797" w:type="dxa"/>
            <w:gridSpan w:val="3"/>
            <w:hideMark/>
          </w:tcPr>
          <w:p w14:paraId="6FD6D87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i/>
                <w:iCs/>
                <w:color w:val="000000"/>
                <w:spacing w:val="-4"/>
                <w:sz w:val="20"/>
                <w:szCs w:val="20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725" w:type="dxa"/>
            <w:vAlign w:val="bottom"/>
          </w:tcPr>
          <w:p w14:paraId="203B77E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" w:type="dxa"/>
            <w:vAlign w:val="bottom"/>
          </w:tcPr>
          <w:p w14:paraId="247443D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</w:tcPr>
          <w:p w14:paraId="1B5A93C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  <w:vAlign w:val="bottom"/>
          </w:tcPr>
          <w:p w14:paraId="7CE3ED84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F1BD1F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79520774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AF4E57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00144860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293031" w14:textId="77777777" w:rsidR="00467FBB" w:rsidRPr="004950BE" w:rsidRDefault="00467FBB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bottom"/>
          </w:tcPr>
          <w:p w14:paraId="382A8CD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5368D3D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7793B57F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78A6B38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E4265E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44C7F1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45B3D72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F52493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32D080F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3F0CC2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47D53CD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67FBB" w:rsidRPr="004950BE" w14:paraId="486B8D4D" w14:textId="77777777" w:rsidTr="0013159F">
        <w:trPr>
          <w:trHeight w:val="270"/>
        </w:trPr>
        <w:tc>
          <w:tcPr>
            <w:tcW w:w="1737" w:type="dxa"/>
            <w:hideMark/>
          </w:tcPr>
          <w:p w14:paraId="2E4D8ABD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 เนชั่น ทีวี จำกัด             </w:t>
            </w:r>
          </w:p>
          <w:p w14:paraId="1B7EC517" w14:textId="77777777" w:rsidR="00E548D6" w:rsidRPr="004950BE" w:rsidRDefault="00467FBB" w:rsidP="0094264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(เดิมเชื่อ บริษัท เอ็นบีซี </w:t>
            </w:r>
          </w:p>
          <w:p w14:paraId="206F8F14" w14:textId="695BB924" w:rsidR="00467FBB" w:rsidRPr="004950BE" w:rsidRDefault="00E548D6" w:rsidP="0094264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="00467FBB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เน็กซ์</w:t>
            </w:r>
            <w:r w:rsidR="00C366BB" w:rsidRPr="004950BE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467FBB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วิชั่น จำกัด)</w:t>
            </w:r>
          </w:p>
        </w:tc>
        <w:tc>
          <w:tcPr>
            <w:tcW w:w="2313" w:type="dxa"/>
            <w:hideMark/>
          </w:tcPr>
          <w:p w14:paraId="72D0AFA1" w14:textId="032D5A09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ผลิตรายการโทรทัศน์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br/>
              <w:t xml:space="preserve">  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และให้บริการโฆษณา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</w:rPr>
              <w:br/>
              <w:t xml:space="preserve">   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ผ่านสื่อโทรทัศน์และ</w:t>
            </w: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br/>
              <w:t xml:space="preserve">   สื่อ</w:t>
            </w:r>
            <w:r w:rsidR="00D62188"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ออนไลน์</w:t>
            </w:r>
          </w:p>
        </w:tc>
        <w:tc>
          <w:tcPr>
            <w:tcW w:w="747" w:type="dxa"/>
            <w:vAlign w:val="bottom"/>
            <w:hideMark/>
          </w:tcPr>
          <w:p w14:paraId="4AEEAAA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5" w:type="dxa"/>
            <w:vAlign w:val="bottom"/>
            <w:hideMark/>
          </w:tcPr>
          <w:p w14:paraId="41148EC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4CB602D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  <w:hideMark/>
          </w:tcPr>
          <w:p w14:paraId="7D96F14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  <w:hideMark/>
          </w:tcPr>
          <w:p w14:paraId="22B40DF6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800,000</w:t>
            </w:r>
          </w:p>
        </w:tc>
        <w:tc>
          <w:tcPr>
            <w:tcW w:w="178" w:type="dxa"/>
            <w:vAlign w:val="bottom"/>
          </w:tcPr>
          <w:p w14:paraId="70885AE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3A1517A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56394EB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7" w:type="dxa"/>
            <w:vAlign w:val="bottom"/>
            <w:hideMark/>
          </w:tcPr>
          <w:p w14:paraId="6F8C9ACA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01B23F5" w14:textId="77777777" w:rsidR="00467FBB" w:rsidRPr="004950BE" w:rsidRDefault="00467FBB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bottom"/>
            <w:hideMark/>
          </w:tcPr>
          <w:p w14:paraId="2C3F292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0E19702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  <w:hideMark/>
          </w:tcPr>
          <w:p w14:paraId="00F0E4B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481D6D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741C5BC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EF922C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  <w:vAlign w:val="bottom"/>
            <w:hideMark/>
          </w:tcPr>
          <w:p w14:paraId="36B7900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B1DE3E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04BD73C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30E949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1167712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293D675F" w14:textId="77777777" w:rsidTr="0013159F">
        <w:trPr>
          <w:trHeight w:val="270"/>
        </w:trPr>
        <w:tc>
          <w:tcPr>
            <w:tcW w:w="1737" w:type="dxa"/>
            <w:hideMark/>
          </w:tcPr>
          <w:p w14:paraId="6118910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pacing w:val="-1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บริษัท เนชั่น นิวส์ </w:t>
            </w:r>
            <w:r w:rsidRPr="004950BE">
              <w:rPr>
                <w:rFonts w:ascii="Angsana New" w:hAnsi="Angsana New" w:hint="cs"/>
                <w:color w:val="000000"/>
                <w:spacing w:val="-10"/>
                <w:sz w:val="20"/>
                <w:szCs w:val="20"/>
                <w:cs/>
              </w:rPr>
              <w:t xml:space="preserve">จำกัด </w:t>
            </w:r>
            <w:r w:rsidRPr="004950BE">
              <w:rPr>
                <w:rFonts w:ascii="Angsana New" w:hAnsi="Angsana New" w:hint="cs"/>
                <w:color w:val="000000"/>
                <w:spacing w:val="-10"/>
                <w:sz w:val="20"/>
                <w:szCs w:val="20"/>
                <w:cs/>
              </w:rPr>
              <w:br/>
            </w:r>
          </w:p>
        </w:tc>
        <w:tc>
          <w:tcPr>
            <w:tcW w:w="2313" w:type="dxa"/>
            <w:hideMark/>
          </w:tcPr>
          <w:p w14:paraId="06815D8B" w14:textId="5C7FD312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ให้บริการข่าวสารผ่านระบบออนไลน์</w:t>
            </w:r>
          </w:p>
        </w:tc>
        <w:tc>
          <w:tcPr>
            <w:tcW w:w="747" w:type="dxa"/>
            <w:vAlign w:val="bottom"/>
            <w:hideMark/>
          </w:tcPr>
          <w:p w14:paraId="2BEE4B5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25" w:type="dxa"/>
            <w:vAlign w:val="bottom"/>
            <w:hideMark/>
          </w:tcPr>
          <w:p w14:paraId="6FCD9BD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3DDFEF9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  <w:hideMark/>
          </w:tcPr>
          <w:p w14:paraId="52F6D96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7" w:type="dxa"/>
            <w:vAlign w:val="bottom"/>
            <w:hideMark/>
          </w:tcPr>
          <w:p w14:paraId="62FF400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19,000</w:t>
            </w:r>
          </w:p>
        </w:tc>
        <w:tc>
          <w:tcPr>
            <w:tcW w:w="178" w:type="dxa"/>
            <w:vAlign w:val="bottom"/>
          </w:tcPr>
          <w:p w14:paraId="7549015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0CC4956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CA3AE5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7" w:type="dxa"/>
            <w:vAlign w:val="bottom"/>
            <w:hideMark/>
          </w:tcPr>
          <w:p w14:paraId="5E63FBFF" w14:textId="77777777" w:rsidR="00467FBB" w:rsidRPr="004950BE" w:rsidRDefault="00467FB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CC74F10" w14:textId="77777777" w:rsidR="00467FBB" w:rsidRPr="004950BE" w:rsidRDefault="00467FBB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bottom"/>
            <w:hideMark/>
          </w:tcPr>
          <w:p w14:paraId="4530E21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F5E7EE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  <w:hideMark/>
          </w:tcPr>
          <w:p w14:paraId="6737F328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878340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6671AD7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2197B4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  <w:vAlign w:val="bottom"/>
            <w:hideMark/>
          </w:tcPr>
          <w:p w14:paraId="169B886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7CD561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B6CE62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BC5732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50DF7FFA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467FBB" w:rsidRPr="004950BE" w14:paraId="1D005F2A" w14:textId="77777777" w:rsidTr="0013159F">
        <w:trPr>
          <w:trHeight w:val="270"/>
        </w:trPr>
        <w:tc>
          <w:tcPr>
            <w:tcW w:w="1737" w:type="dxa"/>
          </w:tcPr>
          <w:p w14:paraId="33B38147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13" w:type="dxa"/>
          </w:tcPr>
          <w:p w14:paraId="08734B80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4A2424A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5" w:type="dxa"/>
            <w:vAlign w:val="bottom"/>
          </w:tcPr>
          <w:p w14:paraId="679EC22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" w:type="dxa"/>
            <w:vAlign w:val="bottom"/>
          </w:tcPr>
          <w:p w14:paraId="508B47C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bottom"/>
          </w:tcPr>
          <w:p w14:paraId="0A4E8A6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022109E2" w14:textId="77777777" w:rsidR="00467FBB" w:rsidRPr="004950BE" w:rsidRDefault="00467FBB">
            <w:pPr>
              <w:tabs>
                <w:tab w:val="clear" w:pos="227"/>
                <w:tab w:val="left" w:pos="260"/>
              </w:tabs>
              <w:spacing w:line="280" w:lineRule="exact"/>
              <w:ind w:right="-16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4884E2D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2D00283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7A14382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74BAE60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4117FE8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508D36D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547EE61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234D314F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6369655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D61729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E75658A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78C54DC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4446964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62FEFAE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6AED429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</w:tcPr>
          <w:p w14:paraId="2B209BA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FBB" w:rsidRPr="004950BE" w14:paraId="1DDBB448" w14:textId="77777777" w:rsidTr="0013159F">
        <w:trPr>
          <w:gridAfter w:val="1"/>
          <w:wAfter w:w="6" w:type="dxa"/>
          <w:trHeight w:val="270"/>
        </w:trPr>
        <w:tc>
          <w:tcPr>
            <w:tcW w:w="4797" w:type="dxa"/>
            <w:gridSpan w:val="3"/>
            <w:hideMark/>
          </w:tcPr>
          <w:p w14:paraId="324F8DA6" w14:textId="77777777" w:rsidR="00467FBB" w:rsidRPr="004950BE" w:rsidRDefault="00467FBB">
            <w:pPr>
              <w:tabs>
                <w:tab w:val="clear" w:pos="227"/>
                <w:tab w:val="left" w:pos="190"/>
                <w:tab w:val="left" w:pos="540"/>
              </w:tabs>
              <w:spacing w:line="280" w:lineRule="exact"/>
              <w:ind w:left="190" w:hanging="180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i/>
                <w:iCs/>
                <w:color w:val="000000"/>
                <w:spacing w:val="-4"/>
                <w:sz w:val="20"/>
                <w:szCs w:val="20"/>
                <w:u w:val="single"/>
                <w:cs/>
              </w:rPr>
              <w:t>ถือหุ้นผ่านทาง</w:t>
            </w:r>
            <w:r w:rsidRPr="004950BE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u w:val="single"/>
                <w:cs/>
              </w:rPr>
              <w:t>บริษัท เนชั่น ทีวี จำกัด (เดิมชื่อ บริษัท เอ็นบีซี เน็กซ์ วิชั่น จำกัด)</w:t>
            </w:r>
          </w:p>
        </w:tc>
        <w:tc>
          <w:tcPr>
            <w:tcW w:w="725" w:type="dxa"/>
            <w:vAlign w:val="bottom"/>
          </w:tcPr>
          <w:p w14:paraId="30F9E66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" w:type="dxa"/>
            <w:vAlign w:val="bottom"/>
          </w:tcPr>
          <w:p w14:paraId="7E08FA1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96F748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  <w:vAlign w:val="bottom"/>
          </w:tcPr>
          <w:p w14:paraId="03D5A0EE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358B8E0C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3" w:type="dxa"/>
            <w:vAlign w:val="bottom"/>
          </w:tcPr>
          <w:p w14:paraId="45D5360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1F878CC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  <w:vAlign w:val="bottom"/>
          </w:tcPr>
          <w:p w14:paraId="2E318CE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3DF68FF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36FDFD1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48E2B5E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3C68CC9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1B7C76E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0EA0D1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E04829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</w:tcPr>
          <w:p w14:paraId="0E12E24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057E93C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63F8340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3F0B84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4D9429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7FBB" w:rsidRPr="004950BE" w14:paraId="1365256B" w14:textId="77777777" w:rsidTr="0013159F">
        <w:trPr>
          <w:trHeight w:val="270"/>
        </w:trPr>
        <w:tc>
          <w:tcPr>
            <w:tcW w:w="1737" w:type="dxa"/>
            <w:hideMark/>
          </w:tcPr>
          <w:p w14:paraId="109FEE73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เนชั่น คอฟฟี่ จำกัด</w:t>
            </w:r>
          </w:p>
        </w:tc>
        <w:tc>
          <w:tcPr>
            <w:tcW w:w="2313" w:type="dxa"/>
            <w:hideMark/>
          </w:tcPr>
          <w:p w14:paraId="628B5F68" w14:textId="77777777" w:rsidR="00467FBB" w:rsidRPr="004950BE" w:rsidRDefault="00467FBB">
            <w:pPr>
              <w:tabs>
                <w:tab w:val="clear" w:pos="227"/>
                <w:tab w:val="clear" w:pos="454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จำหน่ายอาหารและเครื่องดื่ม</w:t>
            </w:r>
          </w:p>
        </w:tc>
        <w:tc>
          <w:tcPr>
            <w:tcW w:w="747" w:type="dxa"/>
            <w:vAlign w:val="bottom"/>
            <w:hideMark/>
          </w:tcPr>
          <w:p w14:paraId="17D80A6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950B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5" w:type="dxa"/>
            <w:vAlign w:val="bottom"/>
            <w:hideMark/>
          </w:tcPr>
          <w:p w14:paraId="5612C670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29538E0E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Align w:val="bottom"/>
            <w:hideMark/>
          </w:tcPr>
          <w:p w14:paraId="057D80F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2,500</w:t>
            </w:r>
          </w:p>
        </w:tc>
        <w:tc>
          <w:tcPr>
            <w:tcW w:w="797" w:type="dxa"/>
            <w:vAlign w:val="bottom"/>
            <w:hideMark/>
          </w:tcPr>
          <w:p w14:paraId="3ACA0B7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2,500</w:t>
            </w:r>
          </w:p>
        </w:tc>
        <w:tc>
          <w:tcPr>
            <w:tcW w:w="178" w:type="dxa"/>
            <w:vAlign w:val="bottom"/>
          </w:tcPr>
          <w:p w14:paraId="74272F8B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Align w:val="bottom"/>
            <w:hideMark/>
          </w:tcPr>
          <w:p w14:paraId="1E57DAB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2B6F4639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7" w:type="dxa"/>
            <w:vAlign w:val="bottom"/>
            <w:hideMark/>
          </w:tcPr>
          <w:p w14:paraId="66E5D012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96C3AC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68189267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1B561A5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766FC3D1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38B810B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086592E6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BC13C4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  <w:vAlign w:val="bottom"/>
            <w:hideMark/>
          </w:tcPr>
          <w:p w14:paraId="7F331908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654378C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7E3E893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D5E2CC4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vAlign w:val="bottom"/>
            <w:hideMark/>
          </w:tcPr>
          <w:p w14:paraId="70E81B1D" w14:textId="77777777" w:rsidR="00467FBB" w:rsidRPr="004950BE" w:rsidRDefault="00467FBB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950BE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</w:tbl>
    <w:p w14:paraId="440B1F72" w14:textId="77777777" w:rsidR="00467FBB" w:rsidRPr="004950BE" w:rsidRDefault="00467FBB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D585D46" w14:textId="4D1BF176" w:rsidR="00E44A17" w:rsidRPr="004950BE" w:rsidRDefault="00B72EE5" w:rsidP="004B4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firstLine="288"/>
        <w:jc w:val="thaiDistribute"/>
        <w:rPr>
          <w:rFonts w:ascii="Angsana New" w:hAnsi="Angsana New"/>
          <w:sz w:val="6"/>
          <w:szCs w:val="6"/>
        </w:rPr>
      </w:pPr>
      <w:r w:rsidRPr="004950BE">
        <w:rPr>
          <w:rFonts w:ascii="Angsana New" w:hAnsi="Angsana New"/>
          <w:sz w:val="30"/>
          <w:szCs w:val="30"/>
          <w:cs/>
        </w:rPr>
        <w:t>บริษัทย่อย</w:t>
      </w:r>
      <w:r w:rsidR="00AA5540" w:rsidRPr="004950BE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4950BE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70089B32" w14:textId="77777777" w:rsidR="004B4FBB" w:rsidRPr="004950BE" w:rsidRDefault="004B4FBB" w:rsidP="004B4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firstLine="288"/>
        <w:jc w:val="thaiDistribute"/>
        <w:rPr>
          <w:rFonts w:ascii="Angsana New" w:hAnsi="Angsana New"/>
        </w:rPr>
      </w:pPr>
    </w:p>
    <w:p w14:paraId="5F725C2A" w14:textId="77777777" w:rsidR="004B4FBB" w:rsidRPr="004950BE" w:rsidRDefault="004B4FBB" w:rsidP="004B4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firstLine="288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1FF2EA7" w14:textId="1F6421D3" w:rsidR="004B4FBB" w:rsidRPr="004950BE" w:rsidRDefault="004B4FBB" w:rsidP="004B4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B4FBB" w:rsidRPr="004950BE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F79EBE2" w14:textId="775E46E2" w:rsidR="00F20046" w:rsidRPr="004950BE" w:rsidRDefault="00F20046" w:rsidP="00F20046">
      <w:pPr>
        <w:tabs>
          <w:tab w:val="clear" w:pos="68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หน่วยสินทรัพย์ที่ก่อให้เกิดเงินสด</w:t>
      </w: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: </w:t>
      </w: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</w:t>
      </w: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เนชั่น</w:t>
      </w:r>
      <w:r w:rsidR="00467FBB" w:rsidRPr="004950BE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ทีวี</w:t>
      </w:r>
      <w:r w:rsidRPr="004950B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จำกัด</w:t>
      </w:r>
    </w:p>
    <w:p w14:paraId="535AF0E0" w14:textId="77777777" w:rsidR="00C90DA5" w:rsidRPr="004950BE" w:rsidRDefault="00C90DA5" w:rsidP="00F20046">
      <w:pPr>
        <w:tabs>
          <w:tab w:val="clear" w:pos="68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0C63C752" w14:textId="7B210A5D" w:rsidR="00F54474" w:rsidRPr="004950BE" w:rsidRDefault="00F20046" w:rsidP="00CC1B3C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/>
          <w:spacing w:val="-4"/>
          <w:sz w:val="30"/>
          <w:szCs w:val="30"/>
          <w:cs/>
        </w:rPr>
        <w:t>จากการทดสอบการด้อยค่าของมูลค่าตามบัญชีของเงินลงทุนใน</w:t>
      </w:r>
      <w:r w:rsidR="00467FBB" w:rsidRPr="004950BE">
        <w:rPr>
          <w:rFonts w:ascii="Angsana New" w:hAnsi="Angsana New"/>
          <w:spacing w:val="-4"/>
          <w:sz w:val="30"/>
          <w:szCs w:val="30"/>
          <w:cs/>
        </w:rPr>
        <w:t>บริษัท เนชั่น ทีวี จำกัด</w:t>
      </w:r>
      <w:r w:rsidR="00467FBB" w:rsidRPr="004950B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4950BE">
        <w:rPr>
          <w:rFonts w:ascii="Angsana New" w:hAnsi="Angsana New"/>
          <w:spacing w:val="-4"/>
          <w:sz w:val="30"/>
          <w:szCs w:val="30"/>
        </w:rPr>
        <w:t>256</w:t>
      </w:r>
      <w:r w:rsidR="00467FBB" w:rsidRPr="004950BE">
        <w:rPr>
          <w:rFonts w:ascii="Angsana New" w:hAnsi="Angsana New"/>
          <w:spacing w:val="-4"/>
          <w:sz w:val="30"/>
          <w:szCs w:val="30"/>
        </w:rPr>
        <w:t>5</w:t>
      </w:r>
      <w:r w:rsidRPr="004950BE">
        <w:rPr>
          <w:rFonts w:ascii="Angsana New" w:hAnsi="Angsana New"/>
          <w:spacing w:val="-4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ผู้บริหารได้มีการพิจารณามูลค่าที่คาดว่าจะได้รับคืนของเงินลงทุนดังกล่าวจากมูลค่า</w:t>
      </w:r>
      <w:r w:rsidRPr="004950BE">
        <w:rPr>
          <w:rFonts w:ascii="Angsana New" w:hAnsi="Angsana New" w:hint="cs"/>
          <w:sz w:val="30"/>
          <w:szCs w:val="30"/>
          <w:cs/>
        </w:rPr>
        <w:t>ยุติธรรม ซึ่งมีมูลค่าสูงกว่า</w:t>
      </w:r>
      <w:r w:rsidRPr="004950BE">
        <w:rPr>
          <w:rFonts w:ascii="Angsana New" w:hAnsi="Angsana New"/>
          <w:sz w:val="30"/>
          <w:szCs w:val="30"/>
          <w:cs/>
        </w:rPr>
        <w:t>มูลค่าตามบัญชี</w:t>
      </w:r>
      <w:r w:rsidRPr="004950BE">
        <w:rPr>
          <w:rFonts w:ascii="Angsana New" w:hAnsi="Angsana New" w:hint="cs"/>
          <w:sz w:val="30"/>
          <w:szCs w:val="30"/>
          <w:cs/>
        </w:rPr>
        <w:t>ของเงินลงทุนใน</w:t>
      </w:r>
      <w:r w:rsidR="00467FBB" w:rsidRPr="004950BE">
        <w:rPr>
          <w:rFonts w:ascii="Angsana New" w:hAnsi="Angsana New"/>
          <w:spacing w:val="-4"/>
          <w:sz w:val="30"/>
          <w:szCs w:val="30"/>
          <w:cs/>
        </w:rPr>
        <w:t>บริษัท เนชั่น ทีวี จำกัด</w:t>
      </w:r>
      <w:r w:rsidR="003A4DCB" w:rsidRPr="004950BE">
        <w:rPr>
          <w:rFonts w:ascii="Angsana New" w:hAnsi="Angsana New"/>
          <w:spacing w:val="-4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950BE">
        <w:rPr>
          <w:rFonts w:ascii="Angsana New" w:hAnsi="Angsana New"/>
          <w:sz w:val="30"/>
          <w:szCs w:val="30"/>
        </w:rPr>
        <w:t xml:space="preserve">31 </w:t>
      </w:r>
      <w:r w:rsidRPr="004950B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/>
          <w:sz w:val="30"/>
          <w:szCs w:val="30"/>
        </w:rPr>
        <w:t>256</w:t>
      </w:r>
      <w:r w:rsidR="00467FBB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467FBB" w:rsidRPr="004950BE">
        <w:rPr>
          <w:rFonts w:ascii="Angsana New" w:hAnsi="Angsana New" w:hint="cs"/>
          <w:sz w:val="30"/>
          <w:szCs w:val="30"/>
          <w:cs/>
        </w:rPr>
        <w:t>ดังนั้นบริษัทจึงไม่รับรู้ขาดทุนจากการด้อยค่าใน</w:t>
      </w:r>
      <w:r w:rsidR="003A4DCB" w:rsidRPr="004950BE">
        <w:rPr>
          <w:rFonts w:ascii="Angsana New" w:hAnsi="Angsana New"/>
          <w:sz w:val="30"/>
          <w:szCs w:val="30"/>
        </w:rPr>
        <w:t xml:space="preserve">      </w:t>
      </w:r>
      <w:r w:rsidR="00467FBB" w:rsidRPr="004950BE">
        <w:rPr>
          <w:rFonts w:ascii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="00467FBB" w:rsidRPr="004950BE">
        <w:rPr>
          <w:rFonts w:ascii="Angsana New" w:hAnsi="Angsana New"/>
          <w:sz w:val="30"/>
          <w:szCs w:val="30"/>
        </w:rPr>
        <w:t xml:space="preserve">31 </w:t>
      </w:r>
      <w:r w:rsidR="00467FBB"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7FBB" w:rsidRPr="004950BE">
        <w:rPr>
          <w:rFonts w:ascii="Angsana New" w:hAnsi="Angsana New"/>
          <w:sz w:val="30"/>
          <w:szCs w:val="30"/>
        </w:rPr>
        <w:t>2565</w:t>
      </w:r>
    </w:p>
    <w:p w14:paraId="3D978BC5" w14:textId="77777777" w:rsidR="00CC1B3C" w:rsidRPr="004950BE" w:rsidRDefault="00CC1B3C" w:rsidP="00CC1B3C">
      <w:pPr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E2493D" w14:textId="77777777" w:rsidR="00F54474" w:rsidRPr="004950BE" w:rsidRDefault="00F54474" w:rsidP="00F54474">
      <w:pPr>
        <w:tabs>
          <w:tab w:val="clear" w:pos="68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 ณ วันที่ </w:t>
      </w:r>
      <w:r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 มีดังนี้ </w:t>
      </w:r>
    </w:p>
    <w:p w14:paraId="062088B3" w14:textId="77777777" w:rsidR="00F54474" w:rsidRPr="004950BE" w:rsidRDefault="00F54474" w:rsidP="00F54474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92"/>
        <w:gridCol w:w="2196"/>
      </w:tblGrid>
      <w:tr w:rsidR="00366392" w:rsidRPr="004950BE" w14:paraId="3D1603E7" w14:textId="77777777" w:rsidTr="00620D77">
        <w:tc>
          <w:tcPr>
            <w:tcW w:w="7092" w:type="dxa"/>
            <w:shd w:val="clear" w:color="auto" w:fill="auto"/>
          </w:tcPr>
          <w:p w14:paraId="2928DEEB" w14:textId="04080589" w:rsidR="00366392" w:rsidRPr="004950BE" w:rsidRDefault="00366392" w:rsidP="00DD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6" w:type="dxa"/>
            <w:shd w:val="clear" w:color="auto" w:fill="auto"/>
          </w:tcPr>
          <w:p w14:paraId="1FFCB770" w14:textId="77777777" w:rsidR="00366392" w:rsidRPr="004950BE" w:rsidRDefault="00366392" w:rsidP="00DD3B56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B3C" w:rsidRPr="004950BE" w14:paraId="48AECCB9" w14:textId="77777777" w:rsidTr="00620D77">
        <w:tc>
          <w:tcPr>
            <w:tcW w:w="7092" w:type="dxa"/>
            <w:shd w:val="clear" w:color="auto" w:fill="auto"/>
          </w:tcPr>
          <w:p w14:paraId="10A081F3" w14:textId="77777777" w:rsidR="00CC1B3C" w:rsidRPr="004950BE" w:rsidRDefault="00CC1B3C" w:rsidP="00DD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6" w:type="dxa"/>
            <w:shd w:val="clear" w:color="auto" w:fill="auto"/>
          </w:tcPr>
          <w:p w14:paraId="26C402DE" w14:textId="06F6EE50" w:rsidR="00CC1B3C" w:rsidRPr="004950BE" w:rsidRDefault="00CC1B3C" w:rsidP="00CC1B3C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66392" w:rsidRPr="004950BE" w14:paraId="1FF2EE36" w14:textId="77777777" w:rsidTr="00620D77">
        <w:tc>
          <w:tcPr>
            <w:tcW w:w="7092" w:type="dxa"/>
            <w:shd w:val="clear" w:color="auto" w:fill="auto"/>
          </w:tcPr>
          <w:p w14:paraId="74F0B962" w14:textId="77777777" w:rsidR="00366392" w:rsidRPr="004950BE" w:rsidRDefault="00366392" w:rsidP="00DD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6" w:type="dxa"/>
            <w:shd w:val="clear" w:color="auto" w:fill="auto"/>
          </w:tcPr>
          <w:p w14:paraId="5204DF2F" w14:textId="77777777" w:rsidR="00366392" w:rsidRPr="004950BE" w:rsidRDefault="00366392" w:rsidP="00DD3B56">
            <w:pPr>
              <w:tabs>
                <w:tab w:val="decimal" w:pos="790"/>
              </w:tabs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C1B3C" w:rsidRPr="004950BE" w14:paraId="202674DB" w14:textId="77777777" w:rsidTr="00620D77">
        <w:tc>
          <w:tcPr>
            <w:tcW w:w="7092" w:type="dxa"/>
            <w:shd w:val="clear" w:color="auto" w:fill="auto"/>
          </w:tcPr>
          <w:p w14:paraId="45A942D1" w14:textId="77777777" w:rsidR="00CC1B3C" w:rsidRPr="004950BE" w:rsidRDefault="00CC1B3C" w:rsidP="00C90DA5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196" w:type="dxa"/>
            <w:shd w:val="clear" w:color="auto" w:fill="auto"/>
          </w:tcPr>
          <w:p w14:paraId="7FF975BB" w14:textId="7C6FB58E" w:rsidR="00CC1B3C" w:rsidRPr="004950BE" w:rsidRDefault="000A7579" w:rsidP="00C90DA5">
            <w:pPr>
              <w:tabs>
                <w:tab w:val="decimal" w:pos="790"/>
              </w:tabs>
              <w:ind w:right="-18"/>
              <w:jc w:val="center"/>
              <w:rPr>
                <w:rFonts w:ascii="Angsana New" w:eastAsia="AngsanaNew" w:hAnsi="Angsana New"/>
                <w:sz w:val="30"/>
                <w:szCs w:val="30"/>
              </w:rPr>
            </w:pPr>
            <w:r w:rsidRPr="004950BE">
              <w:rPr>
                <w:rFonts w:ascii="Angsana New" w:eastAsia="AngsanaNew" w:hAnsi="Angsana New"/>
                <w:sz w:val="30"/>
                <w:szCs w:val="30"/>
              </w:rPr>
              <w:t>12.69</w:t>
            </w:r>
          </w:p>
        </w:tc>
      </w:tr>
      <w:tr w:rsidR="00CC1B3C" w:rsidRPr="004950BE" w14:paraId="0AC78A43" w14:textId="77777777" w:rsidTr="00620D77">
        <w:trPr>
          <w:trHeight w:val="317"/>
        </w:trPr>
        <w:tc>
          <w:tcPr>
            <w:tcW w:w="7092" w:type="dxa"/>
            <w:shd w:val="clear" w:color="auto" w:fill="auto"/>
          </w:tcPr>
          <w:p w14:paraId="7E5DBB03" w14:textId="77777777" w:rsidR="00CC1B3C" w:rsidRPr="004950BE" w:rsidRDefault="00CC1B3C" w:rsidP="00C90DA5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4950BE">
              <w:rPr>
                <w:rFonts w:ascii="Angsana New" w:eastAsia="AngsanaNew" w:hAnsi="Angsana New"/>
                <w:sz w:val="30"/>
                <w:szCs w:val="30"/>
                <w:cs/>
              </w:rPr>
              <w:t>(</w:t>
            </w:r>
            <w:r w:rsidRPr="004950BE">
              <w:rPr>
                <w:rFonts w:ascii="Angsana New" w:eastAsia="AngsanaNew" w:hAnsi="Angsana New"/>
                <w:sz w:val="30"/>
                <w:szCs w:val="30"/>
              </w:rPr>
              <w:t>Growth rate)</w:t>
            </w:r>
          </w:p>
        </w:tc>
        <w:tc>
          <w:tcPr>
            <w:tcW w:w="2196" w:type="dxa"/>
            <w:shd w:val="clear" w:color="auto" w:fill="auto"/>
          </w:tcPr>
          <w:p w14:paraId="500C8141" w14:textId="77777777" w:rsidR="00CC1B3C" w:rsidRPr="004950BE" w:rsidRDefault="00CC1B3C" w:rsidP="00C9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eastAsia="AngsanaNew" w:hAnsi="Angsana New"/>
                <w:sz w:val="30"/>
                <w:szCs w:val="30"/>
              </w:rPr>
            </w:pPr>
            <w:r w:rsidRPr="004950BE">
              <w:rPr>
                <w:rFonts w:ascii="Angsana New" w:eastAsia="AngsanaNew" w:hAnsi="Angsana New"/>
                <w:sz w:val="30"/>
                <w:szCs w:val="30"/>
              </w:rPr>
              <w:t>2.00</w:t>
            </w:r>
          </w:p>
        </w:tc>
      </w:tr>
    </w:tbl>
    <w:p w14:paraId="240FD22E" w14:textId="77777777" w:rsidR="00366392" w:rsidRPr="004950BE" w:rsidRDefault="00366392" w:rsidP="00F54474">
      <w:pPr>
        <w:tabs>
          <w:tab w:val="clear" w:pos="454"/>
          <w:tab w:val="left" w:pos="540"/>
          <w:tab w:val="left" w:pos="567"/>
          <w:tab w:val="left" w:pos="1710"/>
        </w:tabs>
        <w:spacing w:line="240" w:lineRule="auto"/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p w14:paraId="0DFEFE23" w14:textId="376CBD9A" w:rsidR="004C1373" w:rsidRPr="004950BE" w:rsidRDefault="004C1373" w:rsidP="0050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อัตราคิดลด</w:t>
      </w:r>
      <w:r w:rsidR="002809BC" w:rsidRPr="004950BE">
        <w:rPr>
          <w:rFonts w:ascii="Angsana New" w:hAnsi="Angsana New"/>
          <w:sz w:val="30"/>
          <w:szCs w:val="30"/>
          <w:cs/>
        </w:rPr>
        <w:t>ของข้อสมมติที่สำคัญ</w:t>
      </w:r>
      <w:r w:rsidRPr="004950BE">
        <w:rPr>
          <w:rFonts w:ascii="Angsana New" w:hAnsi="Angsana New"/>
          <w:sz w:val="30"/>
          <w:szCs w:val="30"/>
          <w:cs/>
        </w:rPr>
        <w:t>ที่ใช้เป็นอัตราโดยประมาณก่อนหักภาษีเงินได้ที่อ้างอิงจากอัตราดอกเบี้ย</w:t>
      </w:r>
      <w:r w:rsidR="002809BC" w:rsidRPr="004950BE">
        <w:rPr>
          <w:rFonts w:ascii="Angsana New" w:hAnsi="Angsana New"/>
          <w:sz w:val="30"/>
          <w:szCs w:val="30"/>
          <w:cs/>
        </w:rPr>
        <w:br/>
      </w:r>
      <w:r w:rsidRPr="004950BE">
        <w:rPr>
          <w:rFonts w:ascii="Angsana New" w:hAnsi="Angsana New"/>
          <w:sz w:val="30"/>
          <w:szCs w:val="30"/>
          <w:cs/>
        </w:rPr>
        <w:t>พันธบัตรรัฐบาล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 หน่วยสินทรัพย์ที่ก่อให้เกิดเงินสด</w:t>
      </w:r>
    </w:p>
    <w:p w14:paraId="61B29D60" w14:textId="77777777" w:rsidR="00D217E6" w:rsidRPr="004950BE" w:rsidRDefault="00D217E6" w:rsidP="0050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New" w:hAnsi="AngsanaNew" w:cs="AngsanaNew"/>
          <w:sz w:val="30"/>
          <w:szCs w:val="30"/>
        </w:rPr>
      </w:pPr>
    </w:p>
    <w:p w14:paraId="0A684CE0" w14:textId="77777777" w:rsidR="004C1373" w:rsidRPr="004950BE" w:rsidRDefault="004C1373" w:rsidP="00C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ข้อสมมติเหล่านี้มาจากดุลยพินิจของผู้บริหาร</w:t>
      </w:r>
      <w:r w:rsidR="00832F9D" w:rsidRPr="004950BE">
        <w:rPr>
          <w:rFonts w:ascii="Angsana New" w:hAnsi="Angsana New"/>
          <w:sz w:val="30"/>
          <w:szCs w:val="30"/>
          <w:cs/>
        </w:rPr>
        <w:t>ของบริษัท</w:t>
      </w:r>
      <w:r w:rsidRPr="004950BE">
        <w:rPr>
          <w:rFonts w:ascii="Angsana New" w:hAnsi="Angsana New"/>
          <w:sz w:val="30"/>
          <w:szCs w:val="30"/>
          <w:cs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 และอัตราคิดลดที่จะนำมาใช้ในการคำนวณประมาณการกระแสเงินสดในอนาคตคิดลด</w:t>
      </w:r>
      <w:r w:rsidR="000465D1" w:rsidRPr="004950BE">
        <w:rPr>
          <w:rFonts w:ascii="Angsana New" w:hAnsi="Angsana New"/>
          <w:sz w:val="30"/>
          <w:szCs w:val="30"/>
          <w:cs/>
        </w:rPr>
        <w:t xml:space="preserve"> ตลอดจนความอ่อนไหวของข้อสมมติต่อมูลค่าที่คาดว่าจะได้รับคืน</w:t>
      </w:r>
    </w:p>
    <w:p w14:paraId="5E59DDC7" w14:textId="77777777" w:rsidR="00C90DA5" w:rsidRPr="004950BE" w:rsidRDefault="00C90DA5" w:rsidP="00C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89E022C" w14:textId="77777777" w:rsidR="00970E2B" w:rsidRPr="004950BE" w:rsidRDefault="00970E2B" w:rsidP="00D217E6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14:paraId="20C61486" w14:textId="77777777" w:rsidR="00C90DA5" w:rsidRPr="004950BE" w:rsidRDefault="00C90DA5" w:rsidP="00C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6A0E178B" w14:textId="77777777" w:rsidR="00970E2B" w:rsidRPr="004950BE" w:rsidRDefault="00970E2B" w:rsidP="00C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4950BE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A80409" w:rsidRPr="004950BE">
        <w:rPr>
          <w:rFonts w:ascii="Angsana New" w:hAnsi="Angsana New"/>
          <w:sz w:val="30"/>
          <w:szCs w:val="30"/>
          <w:lang w:eastAsia="x-none"/>
        </w:rPr>
        <w:t>31</w:t>
      </w:r>
      <w:r w:rsidRPr="004950B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950BE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A80409" w:rsidRPr="004950BE">
        <w:rPr>
          <w:rFonts w:ascii="Angsana New" w:hAnsi="Angsana New"/>
          <w:sz w:val="30"/>
          <w:szCs w:val="30"/>
          <w:lang w:eastAsia="x-none"/>
        </w:rPr>
        <w:t>256</w:t>
      </w:r>
      <w:r w:rsidR="00C90DA5" w:rsidRPr="004950BE">
        <w:rPr>
          <w:rFonts w:ascii="Angsana New" w:hAnsi="Angsana New"/>
          <w:sz w:val="30"/>
          <w:szCs w:val="30"/>
          <w:lang w:eastAsia="x-none"/>
        </w:rPr>
        <w:t>5</w:t>
      </w:r>
      <w:r w:rsidRPr="004950B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950BE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A80409" w:rsidRPr="004950BE">
        <w:rPr>
          <w:rFonts w:ascii="Angsana New" w:hAnsi="Angsana New"/>
          <w:sz w:val="30"/>
          <w:szCs w:val="30"/>
          <w:lang w:eastAsia="x-none"/>
        </w:rPr>
        <w:t>256</w:t>
      </w:r>
      <w:r w:rsidR="00C90DA5" w:rsidRPr="004950BE">
        <w:rPr>
          <w:rFonts w:ascii="Angsana New" w:hAnsi="Angsana New"/>
          <w:sz w:val="30"/>
          <w:szCs w:val="30"/>
          <w:lang w:eastAsia="x-none"/>
        </w:rPr>
        <w:t>4</w:t>
      </w:r>
      <w:r w:rsidRPr="004950BE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74B10" w:rsidRPr="004950BE">
        <w:rPr>
          <w:rFonts w:ascii="Angsana New" w:hAnsi="Angsana New"/>
          <w:sz w:val="30"/>
          <w:szCs w:val="30"/>
          <w:cs/>
          <w:lang w:eastAsia="x-none"/>
        </w:rPr>
        <w:t>กลุ่มบริษัท</w:t>
      </w:r>
      <w:r w:rsidR="00C74B10" w:rsidRPr="004950BE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ทางตรงและบริษัทย่อยทางอ้อมไปจำนำเพื่อเป็นหลักทรัพย์ค้ำประกันเงินเบิกเกินบัญชีและเงินกู้ยืมระยะสั้นและระยะยาวกับสถาบันการเงินและเงินกู้ระยะสั้นกับบริษัทแห่งหนึ่ง</w:t>
      </w:r>
      <w:r w:rsidR="00C74B10" w:rsidRPr="004950BE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C74B10" w:rsidRPr="004950BE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39AA188C" w14:textId="77777777" w:rsidR="00C90DA5" w:rsidRPr="004950BE" w:rsidRDefault="00C90DA5" w:rsidP="00C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217E6" w:rsidRPr="004950BE" w14:paraId="5D19B861" w14:textId="77777777" w:rsidTr="00D217E6">
        <w:trPr>
          <w:tblHeader/>
        </w:trPr>
        <w:tc>
          <w:tcPr>
            <w:tcW w:w="4050" w:type="dxa"/>
          </w:tcPr>
          <w:p w14:paraId="1448A596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20536F2" w14:textId="77777777" w:rsidR="00D217E6" w:rsidRPr="004950BE" w:rsidRDefault="00D217E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217E6" w:rsidRPr="004950BE" w14:paraId="5844C00A" w14:textId="77777777" w:rsidTr="00D217E6">
        <w:trPr>
          <w:tblHeader/>
        </w:trPr>
        <w:tc>
          <w:tcPr>
            <w:tcW w:w="4050" w:type="dxa"/>
          </w:tcPr>
          <w:p w14:paraId="3EC3529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br w:type="page"/>
            </w:r>
          </w:p>
        </w:tc>
        <w:tc>
          <w:tcPr>
            <w:tcW w:w="2430" w:type="dxa"/>
            <w:gridSpan w:val="3"/>
            <w:hideMark/>
          </w:tcPr>
          <w:p w14:paraId="6644D754" w14:textId="42C90248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A05953E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33B62A9" w14:textId="34694FC3" w:rsidR="00D217E6" w:rsidRPr="004950BE" w:rsidRDefault="00D217E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D217E6" w:rsidRPr="004950BE" w14:paraId="2C62D491" w14:textId="77777777" w:rsidTr="00D217E6">
        <w:tc>
          <w:tcPr>
            <w:tcW w:w="4050" w:type="dxa"/>
            <w:vAlign w:val="bottom"/>
            <w:hideMark/>
          </w:tcPr>
          <w:p w14:paraId="608826E2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248917A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501EC4F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5D35743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7C76089" w14:textId="210D0A18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</w:t>
            </w:r>
            <w:r w:rsidR="00056422" w:rsidRPr="004950B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6CF2E47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F30B5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C8491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4268F56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65595DB" w14:textId="69701196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</w:t>
            </w:r>
            <w:r w:rsidR="00056422" w:rsidRPr="004950B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D217E6" w:rsidRPr="004950BE" w14:paraId="1330C24E" w14:textId="77777777" w:rsidTr="00D217E6">
        <w:tc>
          <w:tcPr>
            <w:tcW w:w="4050" w:type="dxa"/>
          </w:tcPr>
          <w:p w14:paraId="668188A1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2636D0C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5B0FB3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75EB31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29CC943D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85FAF0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CB0C63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DA73888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7E6" w:rsidRPr="004950BE" w14:paraId="678C5D96" w14:textId="77777777" w:rsidTr="00D217E6">
        <w:tc>
          <w:tcPr>
            <w:tcW w:w="4050" w:type="dxa"/>
            <w:hideMark/>
          </w:tcPr>
          <w:p w14:paraId="509AD86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4950B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5F6D4F8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080" w:type="dxa"/>
          </w:tcPr>
          <w:p w14:paraId="7F917D0E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B77821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582F2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3D3D4D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E65A67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F0402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99B1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FF9D7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3E47DAF5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7B9D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E91B9A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345,413</w:t>
            </w:r>
          </w:p>
        </w:tc>
      </w:tr>
      <w:tr w:rsidR="00D217E6" w:rsidRPr="004950BE" w14:paraId="5B13A258" w14:textId="77777777" w:rsidTr="00D217E6">
        <w:tc>
          <w:tcPr>
            <w:tcW w:w="4050" w:type="dxa"/>
            <w:hideMark/>
          </w:tcPr>
          <w:p w14:paraId="0EEF3191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ทีวี จำกัด (เดิมชื่อ บริษัท เอ็นบีซี </w:t>
            </w:r>
          </w:p>
          <w:p w14:paraId="094D34A3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เน็กซ์ วิชั่น จำกัด)</w:t>
            </w:r>
          </w:p>
        </w:tc>
        <w:tc>
          <w:tcPr>
            <w:tcW w:w="1080" w:type="dxa"/>
            <w:vAlign w:val="center"/>
          </w:tcPr>
          <w:p w14:paraId="71E9041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34ECD0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86,000</w:t>
            </w:r>
          </w:p>
        </w:tc>
        <w:tc>
          <w:tcPr>
            <w:tcW w:w="270" w:type="dxa"/>
          </w:tcPr>
          <w:p w14:paraId="511B99DF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AD92E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9A730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239,728</w:t>
            </w:r>
          </w:p>
        </w:tc>
        <w:tc>
          <w:tcPr>
            <w:tcW w:w="270" w:type="dxa"/>
          </w:tcPr>
          <w:p w14:paraId="563BD205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4FB0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4F4D5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715761A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AD25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E13DFC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6016CA7E" w14:textId="77777777" w:rsidTr="00D217E6">
        <w:tc>
          <w:tcPr>
            <w:tcW w:w="4050" w:type="dxa"/>
            <w:hideMark/>
          </w:tcPr>
          <w:p w14:paraId="1B47F3D8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080" w:type="dxa"/>
            <w:vAlign w:val="center"/>
            <w:hideMark/>
          </w:tcPr>
          <w:p w14:paraId="32627232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3C202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F6720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19CA9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63CD9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70D41883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3BD4BEF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164,404</w:t>
            </w:r>
          </w:p>
        </w:tc>
      </w:tr>
      <w:tr w:rsidR="00D217E6" w:rsidRPr="004950BE" w14:paraId="078C2136" w14:textId="77777777" w:rsidTr="00D217E6">
        <w:tc>
          <w:tcPr>
            <w:tcW w:w="4050" w:type="dxa"/>
            <w:hideMark/>
          </w:tcPr>
          <w:p w14:paraId="6563263A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สเวน คอร์ปอเรชั่น จำกัด</w:t>
            </w:r>
          </w:p>
        </w:tc>
        <w:tc>
          <w:tcPr>
            <w:tcW w:w="1080" w:type="dxa"/>
            <w:vAlign w:val="center"/>
            <w:hideMark/>
          </w:tcPr>
          <w:p w14:paraId="27BE72D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10,247</w:t>
            </w:r>
          </w:p>
        </w:tc>
        <w:tc>
          <w:tcPr>
            <w:tcW w:w="270" w:type="dxa"/>
          </w:tcPr>
          <w:p w14:paraId="50484792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EE7EF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11,066</w:t>
            </w:r>
          </w:p>
        </w:tc>
        <w:tc>
          <w:tcPr>
            <w:tcW w:w="270" w:type="dxa"/>
          </w:tcPr>
          <w:p w14:paraId="7B8A664E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783B9BF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798E28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94F701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51A19350" w14:textId="77777777" w:rsidTr="00D217E6">
        <w:tc>
          <w:tcPr>
            <w:tcW w:w="4050" w:type="dxa"/>
            <w:hideMark/>
          </w:tcPr>
          <w:p w14:paraId="25E2DBF3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กรุงเทพธุรกิจ มีเดีย จำกัด </w:t>
            </w:r>
          </w:p>
        </w:tc>
        <w:tc>
          <w:tcPr>
            <w:tcW w:w="1080" w:type="dxa"/>
            <w:vAlign w:val="center"/>
            <w:hideMark/>
          </w:tcPr>
          <w:p w14:paraId="0B1CD01F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6B68FCBE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5B4E9C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53,481</w:t>
            </w:r>
          </w:p>
        </w:tc>
        <w:tc>
          <w:tcPr>
            <w:tcW w:w="270" w:type="dxa"/>
          </w:tcPr>
          <w:p w14:paraId="787A4326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56EF54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C5656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BD05034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17E6" w:rsidRPr="004950BE" w14:paraId="07BD76F5" w14:textId="77777777" w:rsidTr="00D217E6">
        <w:tc>
          <w:tcPr>
            <w:tcW w:w="4050" w:type="dxa"/>
            <w:hideMark/>
          </w:tcPr>
          <w:p w14:paraId="3E9D3549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ขอบสนาม จำกัด</w:t>
            </w:r>
          </w:p>
        </w:tc>
        <w:tc>
          <w:tcPr>
            <w:tcW w:w="1080" w:type="dxa"/>
            <w:vAlign w:val="center"/>
            <w:hideMark/>
          </w:tcPr>
          <w:p w14:paraId="3012077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EB520D2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B8E1C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60BB09D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275D9A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A720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D65DC3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3B8B4485" w14:textId="77777777" w:rsidTr="00D217E6">
        <w:tc>
          <w:tcPr>
            <w:tcW w:w="4050" w:type="dxa"/>
            <w:hideMark/>
          </w:tcPr>
          <w:p w14:paraId="0A895419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คอฟฟี่ จำกัด</w:t>
            </w:r>
          </w:p>
        </w:tc>
        <w:tc>
          <w:tcPr>
            <w:tcW w:w="1080" w:type="dxa"/>
            <w:vAlign w:val="center"/>
            <w:hideMark/>
          </w:tcPr>
          <w:p w14:paraId="516BF44F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5886180" w14:textId="77777777" w:rsidR="00D217E6" w:rsidRPr="004950BE" w:rsidRDefault="00D217E6">
            <w:pPr>
              <w:tabs>
                <w:tab w:val="clear" w:pos="227"/>
                <w:tab w:val="clear" w:pos="454"/>
                <w:tab w:val="decimal" w:pos="53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114D6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4ED45E4F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432E56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66432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78EC79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410D85C9" w14:textId="77777777" w:rsidTr="00D217E6">
        <w:tc>
          <w:tcPr>
            <w:tcW w:w="4050" w:type="dxa"/>
            <w:hideMark/>
          </w:tcPr>
          <w:p w14:paraId="68D06E5E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F26F40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96,982</w:t>
            </w:r>
          </w:p>
        </w:tc>
        <w:tc>
          <w:tcPr>
            <w:tcW w:w="270" w:type="dxa"/>
          </w:tcPr>
          <w:p w14:paraId="346B7466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5D431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</w:rPr>
              <w:t>307,775</w:t>
            </w:r>
          </w:p>
        </w:tc>
        <w:tc>
          <w:tcPr>
            <w:tcW w:w="270" w:type="dxa"/>
          </w:tcPr>
          <w:p w14:paraId="29E2F776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C2F4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616,284</w:t>
            </w:r>
          </w:p>
        </w:tc>
        <w:tc>
          <w:tcPr>
            <w:tcW w:w="270" w:type="dxa"/>
          </w:tcPr>
          <w:p w14:paraId="36ED8BBC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166AD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509,817</w:t>
            </w:r>
          </w:p>
        </w:tc>
      </w:tr>
    </w:tbl>
    <w:p w14:paraId="23B19BF1" w14:textId="262E4028" w:rsidR="003A4DCB" w:rsidRPr="004950BE" w:rsidRDefault="003A4DC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575FFBD2" w14:textId="184C9776" w:rsidR="00184FEB" w:rsidRPr="004950BE" w:rsidRDefault="00184FE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4D5B3A1F" w14:textId="3FD19034" w:rsidR="00184FEB" w:rsidRPr="004950BE" w:rsidRDefault="00184FE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6595E5AB" w14:textId="4298B59A" w:rsidR="00184FEB" w:rsidRPr="004950BE" w:rsidRDefault="00184FE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777B9EAC" w14:textId="5C83227F" w:rsidR="00184FEB" w:rsidRPr="004950BE" w:rsidRDefault="00184FE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2DCF3F46" w14:textId="77777777" w:rsidR="00184FEB" w:rsidRPr="004950BE" w:rsidRDefault="00184FEB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217E6" w:rsidRPr="004950BE" w14:paraId="65BD4542" w14:textId="77777777" w:rsidTr="00D217E6">
        <w:trPr>
          <w:tblHeader/>
        </w:trPr>
        <w:tc>
          <w:tcPr>
            <w:tcW w:w="4050" w:type="dxa"/>
          </w:tcPr>
          <w:p w14:paraId="13F9F75C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793374C" w14:textId="77777777" w:rsidR="00D217E6" w:rsidRPr="004950BE" w:rsidRDefault="00D217E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17E6" w:rsidRPr="004950BE" w14:paraId="7DBAEB13" w14:textId="77777777" w:rsidTr="00D217E6">
        <w:trPr>
          <w:tblHeader/>
        </w:trPr>
        <w:tc>
          <w:tcPr>
            <w:tcW w:w="4050" w:type="dxa"/>
          </w:tcPr>
          <w:p w14:paraId="2916EF7C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br w:type="page"/>
            </w:r>
          </w:p>
        </w:tc>
        <w:tc>
          <w:tcPr>
            <w:tcW w:w="2430" w:type="dxa"/>
            <w:gridSpan w:val="3"/>
            <w:hideMark/>
          </w:tcPr>
          <w:p w14:paraId="6FEE4135" w14:textId="67280618" w:rsidR="00D217E6" w:rsidRPr="004950BE" w:rsidRDefault="003A4DC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</w:t>
            </w:r>
            <w:r w:rsidR="00D217E6" w:rsidRPr="004950BE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2248944E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56E262A" w14:textId="057EC175" w:rsidR="00D217E6" w:rsidRPr="004950BE" w:rsidRDefault="00D217E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D217E6" w:rsidRPr="004950BE" w14:paraId="3A854FD3" w14:textId="77777777" w:rsidTr="00D217E6">
        <w:trPr>
          <w:tblHeader/>
        </w:trPr>
        <w:tc>
          <w:tcPr>
            <w:tcW w:w="4050" w:type="dxa"/>
            <w:vAlign w:val="bottom"/>
            <w:hideMark/>
          </w:tcPr>
          <w:p w14:paraId="06D94598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84F9E47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77DD44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E703A83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281B85D" w14:textId="6D55847E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</w:t>
            </w:r>
            <w:r w:rsidR="00056422" w:rsidRPr="004950B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58AA812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5E7DAD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082618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2AA552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B91FC35" w14:textId="252AC793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 </w:t>
            </w:r>
            <w:r w:rsidR="00056422" w:rsidRPr="004950BE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</w:tr>
      <w:tr w:rsidR="00D217E6" w:rsidRPr="004950BE" w14:paraId="3EB28127" w14:textId="77777777" w:rsidTr="00D217E6">
        <w:trPr>
          <w:tblHeader/>
        </w:trPr>
        <w:tc>
          <w:tcPr>
            <w:tcW w:w="4050" w:type="dxa"/>
          </w:tcPr>
          <w:p w14:paraId="275431F0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40C8752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B04B66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9497680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253DC4C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6373A9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D034D5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187B834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7E6" w:rsidRPr="004950BE" w14:paraId="5C76DEBC" w14:textId="77777777" w:rsidTr="00D217E6">
        <w:tc>
          <w:tcPr>
            <w:tcW w:w="4050" w:type="dxa"/>
            <w:hideMark/>
          </w:tcPr>
          <w:p w14:paraId="61117BF9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4950B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6CDF23F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080" w:type="dxa"/>
          </w:tcPr>
          <w:p w14:paraId="55D33F3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242D033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10D7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ED982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7B487D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8AB6B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4F0B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C2F22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1ED05D9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3562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2BF58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345,413</w:t>
            </w:r>
          </w:p>
        </w:tc>
      </w:tr>
      <w:tr w:rsidR="00D217E6" w:rsidRPr="004950BE" w14:paraId="7F75E45E" w14:textId="77777777" w:rsidTr="00D217E6">
        <w:tc>
          <w:tcPr>
            <w:tcW w:w="4050" w:type="dxa"/>
            <w:hideMark/>
          </w:tcPr>
          <w:p w14:paraId="574BAFF5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เนชั่น ทีวี จำกัด (เดิมชื่อ บริษัท เอ็นบีซี </w:t>
            </w:r>
          </w:p>
          <w:p w14:paraId="0DAA25CB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เน็กซ์ วิชั่น จำกัด)</w:t>
            </w:r>
          </w:p>
        </w:tc>
        <w:tc>
          <w:tcPr>
            <w:tcW w:w="1080" w:type="dxa"/>
            <w:vAlign w:val="bottom"/>
            <w:hideMark/>
          </w:tcPr>
          <w:p w14:paraId="5378A3C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86,000</w:t>
            </w:r>
          </w:p>
        </w:tc>
        <w:tc>
          <w:tcPr>
            <w:tcW w:w="270" w:type="dxa"/>
          </w:tcPr>
          <w:p w14:paraId="562FEAA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0748D41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239,728</w:t>
            </w:r>
          </w:p>
        </w:tc>
        <w:tc>
          <w:tcPr>
            <w:tcW w:w="270" w:type="dxa"/>
          </w:tcPr>
          <w:p w14:paraId="0FFD59A4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48F8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E38C5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C562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0E62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A994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693C87F8" w14:textId="77777777" w:rsidTr="00D217E6">
        <w:tc>
          <w:tcPr>
            <w:tcW w:w="4050" w:type="dxa"/>
            <w:hideMark/>
          </w:tcPr>
          <w:p w14:paraId="68C6EC39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สเวน คอร์ปอเรชั่น จำกัด</w:t>
            </w:r>
          </w:p>
        </w:tc>
        <w:tc>
          <w:tcPr>
            <w:tcW w:w="1080" w:type="dxa"/>
            <w:hideMark/>
          </w:tcPr>
          <w:p w14:paraId="32612D23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10,247</w:t>
            </w:r>
          </w:p>
        </w:tc>
        <w:tc>
          <w:tcPr>
            <w:tcW w:w="270" w:type="dxa"/>
          </w:tcPr>
          <w:p w14:paraId="550D56C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BC7F46C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11,066</w:t>
            </w:r>
          </w:p>
        </w:tc>
        <w:tc>
          <w:tcPr>
            <w:tcW w:w="270" w:type="dxa"/>
          </w:tcPr>
          <w:p w14:paraId="40F8E06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C58AFD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1CEE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01B0FD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26D4D322" w14:textId="77777777" w:rsidTr="00D217E6">
        <w:tc>
          <w:tcPr>
            <w:tcW w:w="4050" w:type="dxa"/>
            <w:hideMark/>
          </w:tcPr>
          <w:p w14:paraId="52392A81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กรุงเทพธุรกิจ มีเดีย จำกัด </w:t>
            </w:r>
          </w:p>
        </w:tc>
        <w:tc>
          <w:tcPr>
            <w:tcW w:w="1080" w:type="dxa"/>
            <w:hideMark/>
          </w:tcPr>
          <w:p w14:paraId="762088E7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5930F14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A588F6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53,481</w:t>
            </w:r>
          </w:p>
        </w:tc>
        <w:tc>
          <w:tcPr>
            <w:tcW w:w="270" w:type="dxa"/>
          </w:tcPr>
          <w:p w14:paraId="7A84207A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9DEE3B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336B4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FE672F4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5D47BC2D" w14:textId="77777777" w:rsidTr="00D217E6">
        <w:tc>
          <w:tcPr>
            <w:tcW w:w="4050" w:type="dxa"/>
            <w:hideMark/>
          </w:tcPr>
          <w:p w14:paraId="4DB486AF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ขอบสนาม จำกัด</w:t>
            </w:r>
          </w:p>
        </w:tc>
        <w:tc>
          <w:tcPr>
            <w:tcW w:w="1080" w:type="dxa"/>
            <w:hideMark/>
          </w:tcPr>
          <w:p w14:paraId="219FBE6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858D65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3241F7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2BD84A90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3B1357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D67E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67056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2B78B678" w14:textId="77777777" w:rsidTr="00D217E6">
        <w:tc>
          <w:tcPr>
            <w:tcW w:w="4050" w:type="dxa"/>
            <w:hideMark/>
          </w:tcPr>
          <w:p w14:paraId="240AF02D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คอฟฟี่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CC26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8AB5511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B50F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318E84ED" w14:textId="77777777" w:rsidR="00D217E6" w:rsidRPr="004950BE" w:rsidRDefault="00D217E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E468C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54984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232EE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17E6" w:rsidRPr="004950BE" w14:paraId="302E3818" w14:textId="77777777" w:rsidTr="00D217E6">
        <w:tc>
          <w:tcPr>
            <w:tcW w:w="4050" w:type="dxa"/>
            <w:hideMark/>
          </w:tcPr>
          <w:p w14:paraId="50FCE38C" w14:textId="77777777" w:rsidR="00D217E6" w:rsidRPr="004950BE" w:rsidRDefault="00D217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9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B2566B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96,922</w:t>
            </w:r>
          </w:p>
        </w:tc>
        <w:tc>
          <w:tcPr>
            <w:tcW w:w="270" w:type="dxa"/>
          </w:tcPr>
          <w:p w14:paraId="24A9F135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9749C9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306,275</w:t>
            </w:r>
          </w:p>
        </w:tc>
        <w:tc>
          <w:tcPr>
            <w:tcW w:w="270" w:type="dxa"/>
          </w:tcPr>
          <w:p w14:paraId="14F65B1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116E9A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907"/>
                <w:tab w:val="decimal" w:pos="536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19CCDD58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5432D0" w14:textId="77777777" w:rsidR="00D217E6" w:rsidRPr="004950BE" w:rsidRDefault="00D217E6" w:rsidP="00D217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4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Cordia New" w:hint="cs"/>
                <w:b/>
                <w:bCs/>
                <w:sz w:val="30"/>
                <w:szCs w:val="30"/>
              </w:rPr>
              <w:t>345,413</w:t>
            </w:r>
          </w:p>
        </w:tc>
      </w:tr>
    </w:tbl>
    <w:p w14:paraId="39440755" w14:textId="77777777" w:rsidR="00D217E6" w:rsidRPr="004950BE" w:rsidRDefault="00D217E6" w:rsidP="00D2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1088373C" w14:textId="793536DC" w:rsidR="00665C76" w:rsidRPr="004950BE" w:rsidRDefault="00665C76" w:rsidP="002F7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80409"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243C78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วงเงินสินเชื่อจากสถาบันการเงินแห่งหนึ่งของบริษัทค้ำประกันโดยบริษัทย่อยหลายแห่ง </w:t>
      </w:r>
      <w:r w:rsidR="00243C78" w:rsidRPr="004950BE">
        <w:rPr>
          <w:rFonts w:ascii="Angsana New" w:hAnsi="Angsana New" w:hint="cs"/>
          <w:sz w:val="30"/>
          <w:szCs w:val="30"/>
          <w:cs/>
        </w:rPr>
        <w:t xml:space="preserve">(บริษัท สเวน คอร์ปอเรชั่น จำกัด บริษัท กรุงเทพธุรกิจ มีเดีย จำกัด บริษัท ขอบสนาม จำกัด และบริษัท เนชั่น ทีวี จำกัด) </w:t>
      </w:r>
      <w:r w:rsidR="00243C78" w:rsidRPr="004950B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3C78" w:rsidRPr="004950BE">
        <w:rPr>
          <w:rFonts w:ascii="Angsana New" w:hAnsi="Angsana New" w:hint="cs"/>
          <w:i/>
          <w:iCs/>
          <w:sz w:val="30"/>
          <w:szCs w:val="30"/>
        </w:rPr>
        <w:t>2564:</w:t>
      </w:r>
      <w:r w:rsidR="00243C78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บริษัท สเวน คอร์ปอเรชั่น จำกัด บริษัท กรุงเทพธุรกิจ มีเดีย จำกัด และบริษัท เนชั่น ดิจิทัล คอนเทนท</w:t>
      </w:r>
      <w:r w:rsidR="007D0832" w:rsidRPr="004950BE">
        <w:rPr>
          <w:rFonts w:ascii="Angsana New" w:hAnsi="Angsana New" w:hint="cs"/>
          <w:i/>
          <w:iCs/>
          <w:sz w:val="30"/>
          <w:szCs w:val="30"/>
          <w:cs/>
        </w:rPr>
        <w:t>์</w:t>
      </w:r>
      <w:r w:rsidR="00243C78" w:rsidRPr="004950BE">
        <w:rPr>
          <w:rFonts w:ascii="Angsana New" w:hAnsi="Angsana New" w:hint="cs"/>
          <w:i/>
          <w:iCs/>
          <w:sz w:val="30"/>
          <w:szCs w:val="30"/>
          <w:cs/>
        </w:rPr>
        <w:t>จำกัด)</w:t>
      </w:r>
    </w:p>
    <w:p w14:paraId="63B8FCDD" w14:textId="77777777" w:rsidR="00C90DA5" w:rsidRPr="004950BE" w:rsidRDefault="00C90DA5" w:rsidP="00C90DA5">
      <w:pPr>
        <w:rPr>
          <w:sz w:val="30"/>
          <w:szCs w:val="30"/>
        </w:rPr>
      </w:pPr>
    </w:p>
    <w:p w14:paraId="4AC99608" w14:textId="75370966" w:rsidR="00C65510" w:rsidRPr="004950BE" w:rsidRDefault="00C65510" w:rsidP="0005642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328D9264" w14:textId="77777777" w:rsidR="00C65510" w:rsidRPr="004950BE" w:rsidRDefault="00C65510" w:rsidP="00C65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contextualSpacing w:val="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F4B0B0" w14:textId="71E356F9" w:rsidR="00C90DA5" w:rsidRPr="004950BE" w:rsidRDefault="00C65510" w:rsidP="00321351">
      <w:pPr>
        <w:spacing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072B1E17" w14:textId="63142243" w:rsidR="00C65510" w:rsidRPr="004950BE" w:rsidRDefault="00C65510" w:rsidP="00C655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</w:t>
      </w:r>
      <w:r w:rsidR="0019668B" w:rsidRPr="004950BE">
        <w:rPr>
          <w:rFonts w:ascii="Angsana New" w:hAnsi="Angsana New"/>
          <w:sz w:val="30"/>
          <w:szCs w:val="30"/>
        </w:rPr>
        <w:t xml:space="preserve">            </w:t>
      </w:r>
      <w:r w:rsidRPr="004950BE">
        <w:rPr>
          <w:rFonts w:ascii="Angsana New" w:hAnsi="Angsana New"/>
          <w:sz w:val="30"/>
          <w:szCs w:val="30"/>
          <w:cs/>
        </w:rPr>
        <w:t>ที่</w:t>
      </w:r>
      <w:r w:rsidRPr="004950BE">
        <w:rPr>
          <w:rFonts w:ascii="Angsana New" w:hAnsi="Angsana New"/>
          <w:spacing w:val="-6"/>
          <w:sz w:val="30"/>
          <w:szCs w:val="30"/>
          <w:cs/>
        </w:rPr>
        <w:t>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  <w:r w:rsidR="00F94D2A" w:rsidRPr="004950BE">
        <w:rPr>
          <w:rFonts w:ascii="Angsana New" w:hAnsi="Angsana New"/>
          <w:sz w:val="30"/>
          <w:szCs w:val="30"/>
        </w:rPr>
        <w:t xml:space="preserve">  </w:t>
      </w:r>
      <w:r w:rsidRPr="004950BE">
        <w:rPr>
          <w:rFonts w:ascii="Angsana New" w:hAnsi="Angsana New"/>
          <w:sz w:val="30"/>
          <w:szCs w:val="30"/>
          <w:cs/>
        </w:rPr>
        <w:t>ณ วันที่มีการตีราคาใหม่และค่าเผื่อการด้อยค่าของสินทรัพย์</w:t>
      </w:r>
    </w:p>
    <w:p w14:paraId="1C2E1D24" w14:textId="77777777" w:rsidR="00C65510" w:rsidRPr="004950BE" w:rsidRDefault="00C65510" w:rsidP="00C6551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20BE2E" w14:textId="3926DD61" w:rsidR="00C65510" w:rsidRPr="004950BE" w:rsidRDefault="00C65510" w:rsidP="002E1E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การขนย้าย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="0019668B" w:rsidRPr="004950BE">
        <w:rPr>
          <w:rFonts w:ascii="Angsana New" w:hAnsi="Angsana New"/>
          <w:sz w:val="30"/>
          <w:szCs w:val="30"/>
        </w:rPr>
        <w:t xml:space="preserve">             </w:t>
      </w:r>
      <w:r w:rsidRPr="004950BE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="002E1E7E" w:rsidRPr="004950BE">
        <w:rPr>
          <w:rFonts w:ascii="Angsana New" w:hAnsi="Angsana New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4950BE">
        <w:rPr>
          <w:rFonts w:ascii="Angsana New" w:hAnsi="Angsana New"/>
          <w:sz w:val="30"/>
          <w:szCs w:val="30"/>
        </w:rPr>
        <w:t xml:space="preserve"> </w:t>
      </w:r>
    </w:p>
    <w:p w14:paraId="732CA4DA" w14:textId="77777777" w:rsidR="00C65510" w:rsidRPr="004950BE" w:rsidRDefault="00C65510" w:rsidP="002E1E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12BD3D9A" w14:textId="77777777" w:rsidR="00C65510" w:rsidRPr="004950BE" w:rsidRDefault="00C65510" w:rsidP="00C6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00F100E9" w14:textId="77777777" w:rsidR="00C65510" w:rsidRPr="004950BE" w:rsidRDefault="00C65510" w:rsidP="002E1E7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4950BE">
        <w:rPr>
          <w:rFonts w:ascii="Angsana New" w:hAnsi="Angsana New"/>
          <w:sz w:val="30"/>
          <w:szCs w:val="30"/>
        </w:rPr>
        <w:t>“</w:t>
      </w:r>
      <w:r w:rsidRPr="004950BE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4950BE">
        <w:rPr>
          <w:rFonts w:ascii="Angsana New" w:hAnsi="Angsana New"/>
          <w:sz w:val="30"/>
          <w:szCs w:val="30"/>
        </w:rPr>
        <w:t>”</w:t>
      </w:r>
      <w:r w:rsidRPr="004950BE">
        <w:rPr>
          <w:rFonts w:ascii="Angsana New" w:hAnsi="Angsana New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2E1E7E" w:rsidRPr="004950BE">
        <w:rPr>
          <w:rFonts w:ascii="Angsana New" w:hAnsi="Angsana New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="002E1E7E" w:rsidRPr="004950BE">
        <w:rPr>
          <w:rFonts w:ascii="Angsana New" w:hAnsi="Angsana New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  <w:r w:rsidRPr="004950BE">
        <w:rPr>
          <w:rFonts w:ascii="Angsana New" w:hAnsi="Angsana New"/>
          <w:sz w:val="30"/>
          <w:szCs w:val="30"/>
        </w:rPr>
        <w:t xml:space="preserve"> </w:t>
      </w:r>
    </w:p>
    <w:p w14:paraId="38BC9475" w14:textId="77777777" w:rsidR="00C65510" w:rsidRPr="004950BE" w:rsidRDefault="00C65510" w:rsidP="00C6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54F45C9" w14:textId="73CAE114" w:rsidR="00C90DA5" w:rsidRPr="004950BE" w:rsidRDefault="005312E9" w:rsidP="00C6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950BE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D34EC42" w14:textId="77777777" w:rsidR="00C65510" w:rsidRPr="004950BE" w:rsidRDefault="00C65510" w:rsidP="002E1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B172F2" w:rsidRPr="004950BE">
        <w:rPr>
          <w:rFonts w:ascii="Angsana New" w:hAnsi="Angsana New"/>
          <w:sz w:val="30"/>
          <w:szCs w:val="30"/>
          <w:cs/>
        </w:rPr>
        <w:t>ะถูกตัดจำหน่ายตามมูลค่าตามบัญชี</w:t>
      </w:r>
      <w:r w:rsidRPr="004950BE">
        <w:rPr>
          <w:rFonts w:ascii="Angsana New" w:hAnsi="Angsana New"/>
          <w:sz w:val="30"/>
          <w:szCs w:val="30"/>
          <w:cs/>
        </w:rPr>
        <w:t xml:space="preserve"> ต้นทุนที่เกิดขึ้นเป็นประจำในการซ่อมบำรุงที่ดิน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258A1AE" w14:textId="77777777" w:rsidR="00C90DA5" w:rsidRPr="004950BE" w:rsidRDefault="00C90DA5" w:rsidP="00C90DA5"/>
    <w:p w14:paraId="41816CAD" w14:textId="4929C05D" w:rsidR="00C90DA5" w:rsidRPr="004950BE" w:rsidRDefault="00C65510" w:rsidP="00F9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4950BE">
        <w:rPr>
          <w:i/>
          <w:iCs/>
          <w:sz w:val="30"/>
          <w:szCs w:val="30"/>
          <w:cs/>
        </w:rPr>
        <w:t>ค่าเสื่อมราคา</w:t>
      </w:r>
    </w:p>
    <w:p w14:paraId="1D32FA72" w14:textId="77777777" w:rsidR="00C65510" w:rsidRPr="004950BE" w:rsidRDefault="00C65510" w:rsidP="002E1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7BEB9D6" w14:textId="77777777" w:rsidR="00C65510" w:rsidRPr="004950BE" w:rsidRDefault="00C65510" w:rsidP="00C6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8B52BC" w14:textId="093EF4EB" w:rsidR="00C90DA5" w:rsidRPr="004950BE" w:rsidRDefault="00C65510" w:rsidP="002E1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9093" w:type="dxa"/>
        <w:tblInd w:w="468" w:type="dxa"/>
        <w:tblLook w:val="0000" w:firstRow="0" w:lastRow="0" w:firstColumn="0" w:lastColumn="0" w:noHBand="0" w:noVBand="0"/>
      </w:tblPr>
      <w:tblGrid>
        <w:gridCol w:w="4888"/>
        <w:gridCol w:w="3330"/>
        <w:gridCol w:w="875"/>
      </w:tblGrid>
      <w:tr w:rsidR="002E1E7E" w:rsidRPr="004950BE" w14:paraId="4AD008B5" w14:textId="77777777" w:rsidTr="005312E9">
        <w:tc>
          <w:tcPr>
            <w:tcW w:w="4888" w:type="dxa"/>
          </w:tcPr>
          <w:p w14:paraId="51F1C5F2" w14:textId="77777777" w:rsidR="002E1E7E" w:rsidRPr="004950BE" w:rsidRDefault="002E1E7E" w:rsidP="00D5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spacing w:line="240" w:lineRule="auto"/>
              <w:ind w:left="120" w:right="-43" w:hanging="52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br w:type="page"/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330" w:type="dxa"/>
          </w:tcPr>
          <w:p w14:paraId="4343B1FA" w14:textId="77777777" w:rsidR="002E1E7E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75" w:type="dxa"/>
            <w:vAlign w:val="bottom"/>
          </w:tcPr>
          <w:p w14:paraId="170F8E3A" w14:textId="77777777" w:rsidR="002E1E7E" w:rsidRPr="004950BE" w:rsidRDefault="002E1E7E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E1E7E" w:rsidRPr="004950BE" w14:paraId="7E2D2FBB" w14:textId="77777777" w:rsidTr="005312E9">
        <w:tc>
          <w:tcPr>
            <w:tcW w:w="4888" w:type="dxa"/>
          </w:tcPr>
          <w:p w14:paraId="29EAE617" w14:textId="77777777" w:rsidR="002E1E7E" w:rsidRPr="004950BE" w:rsidRDefault="002E1E7E" w:rsidP="00D5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120" w:right="-43" w:hanging="52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3330" w:type="dxa"/>
          </w:tcPr>
          <w:p w14:paraId="3389CE22" w14:textId="3DB2F4D2" w:rsidR="002E1E7E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</w:t>
            </w:r>
            <w:r w:rsidR="002E1E7E"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13F6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="002E1E7E"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48B5B6A8" w14:textId="77777777" w:rsidR="002E1E7E" w:rsidRPr="004950BE" w:rsidRDefault="002E1E7E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E1E7E" w:rsidRPr="004950BE" w14:paraId="6FC58826" w14:textId="77777777" w:rsidTr="005312E9">
        <w:tc>
          <w:tcPr>
            <w:tcW w:w="4888" w:type="dxa"/>
          </w:tcPr>
          <w:p w14:paraId="268D1DEF" w14:textId="77777777" w:rsidR="002E1E7E" w:rsidRPr="004950BE" w:rsidRDefault="002E1E7E" w:rsidP="00D5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120" w:right="-43" w:hanging="52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3330" w:type="dxa"/>
          </w:tcPr>
          <w:p w14:paraId="0EC21D30" w14:textId="2B0595C4" w:rsidR="002E1E7E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</w:t>
            </w:r>
            <w:r w:rsidR="002E1E7E" w:rsidRPr="004950B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0113F6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="002E1E7E" w:rsidRPr="004950B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4950B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75" w:type="dxa"/>
            <w:vAlign w:val="bottom"/>
          </w:tcPr>
          <w:p w14:paraId="47E6793A" w14:textId="77777777" w:rsidR="002E1E7E" w:rsidRPr="004950BE" w:rsidRDefault="002E1E7E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E1E7E" w:rsidRPr="004950BE" w14:paraId="79C50582" w14:textId="77777777" w:rsidTr="005312E9">
        <w:tc>
          <w:tcPr>
            <w:tcW w:w="4888" w:type="dxa"/>
          </w:tcPr>
          <w:p w14:paraId="08051118" w14:textId="77777777" w:rsidR="002E1E7E" w:rsidRPr="004950BE" w:rsidRDefault="002E1E7E" w:rsidP="00D5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120" w:right="-43" w:hanging="52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330" w:type="dxa"/>
          </w:tcPr>
          <w:p w14:paraId="456D7FCA" w14:textId="77777777" w:rsidR="002E1E7E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14CC3975" w14:textId="77777777" w:rsidR="002E1E7E" w:rsidRPr="004950BE" w:rsidRDefault="002E1E7E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E1E7E" w:rsidRPr="004950BE" w14:paraId="04188BB9" w14:textId="77777777" w:rsidTr="00E64E38">
        <w:tc>
          <w:tcPr>
            <w:tcW w:w="4888" w:type="dxa"/>
          </w:tcPr>
          <w:p w14:paraId="16713B6C" w14:textId="77777777" w:rsidR="002E1E7E" w:rsidRPr="004950BE" w:rsidRDefault="002E1E7E" w:rsidP="00D56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spacing w:line="240" w:lineRule="auto"/>
              <w:ind w:left="120" w:right="-43" w:hanging="52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110166FE" w14:textId="77777777" w:rsidR="002E1E7E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7DD8E00F" w14:textId="77777777" w:rsidR="002E1E7E" w:rsidRPr="004950BE" w:rsidRDefault="002E1E7E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CB4FDD1" w14:textId="77777777" w:rsidR="00C65510" w:rsidRPr="004950BE" w:rsidRDefault="00C65510" w:rsidP="00C6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67A0AF4" w14:textId="77777777" w:rsidR="00614E8A" w:rsidRPr="004950BE" w:rsidRDefault="00614E8A" w:rsidP="00AC5590">
      <w:pPr>
        <w:pStyle w:val="BodyText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614E8A" w:rsidRPr="004950BE" w:rsidSect="00B75C63"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302E5D2" w14:textId="77777777" w:rsidR="00614E8A" w:rsidRPr="004950BE" w:rsidRDefault="00614E8A" w:rsidP="00AE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137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"/>
        <w:gridCol w:w="880"/>
        <w:gridCol w:w="1350"/>
        <w:gridCol w:w="180"/>
        <w:gridCol w:w="1170"/>
        <w:gridCol w:w="180"/>
        <w:gridCol w:w="1260"/>
        <w:gridCol w:w="178"/>
        <w:gridCol w:w="1428"/>
        <w:gridCol w:w="179"/>
        <w:gridCol w:w="1018"/>
        <w:gridCol w:w="178"/>
        <w:gridCol w:w="1260"/>
        <w:gridCol w:w="184"/>
        <w:gridCol w:w="975"/>
      </w:tblGrid>
      <w:tr w:rsidR="003D071A" w:rsidRPr="004950BE" w14:paraId="7E8BE972" w14:textId="77777777" w:rsidTr="00A16F4D">
        <w:trPr>
          <w:cantSplit/>
          <w:trHeight w:val="397"/>
          <w:tblHeader/>
        </w:trPr>
        <w:tc>
          <w:tcPr>
            <w:tcW w:w="3330" w:type="dxa"/>
            <w:vAlign w:val="bottom"/>
          </w:tcPr>
          <w:p w14:paraId="0F9C0D86" w14:textId="77777777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71375F16" w14:textId="147CB798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7447B8DD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78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3D071A" w:rsidRPr="004950BE" w14:paraId="5E1652EE" w14:textId="77777777" w:rsidTr="00A16F4D">
        <w:trPr>
          <w:cantSplit/>
          <w:trHeight w:val="353"/>
          <w:tblHeader/>
        </w:trPr>
        <w:tc>
          <w:tcPr>
            <w:tcW w:w="3330" w:type="dxa"/>
            <w:vAlign w:val="bottom"/>
          </w:tcPr>
          <w:p w14:paraId="7408E66C" w14:textId="77777777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5887C1A9" w14:textId="33FFB67F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B1D44FC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EC7A85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252DA2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54A094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A12A01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อุปกรณ์ที่</w:t>
            </w:r>
          </w:p>
        </w:tc>
        <w:tc>
          <w:tcPr>
            <w:tcW w:w="178" w:type="dxa"/>
            <w:vAlign w:val="bottom"/>
          </w:tcPr>
          <w:p w14:paraId="6ED532D7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40C5114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89" w:right="-139"/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pacing w:val="-2"/>
                <w:sz w:val="26"/>
                <w:szCs w:val="26"/>
                <w:cs/>
                <w:lang w:bidi="th-TH"/>
              </w:rPr>
              <w:t>เครื่องตกแต่งติดตั้ง</w:t>
            </w:r>
          </w:p>
        </w:tc>
        <w:tc>
          <w:tcPr>
            <w:tcW w:w="179" w:type="dxa"/>
            <w:vAlign w:val="bottom"/>
          </w:tcPr>
          <w:p w14:paraId="678F2030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78D2CCEB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0C3A66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292B9A" w14:textId="77777777" w:rsidR="003D071A" w:rsidRPr="004950BE" w:rsidRDefault="003D071A" w:rsidP="007562DE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4" w:type="dxa"/>
            <w:vAlign w:val="bottom"/>
          </w:tcPr>
          <w:p w14:paraId="107A96E7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9FBDB3B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D071A" w:rsidRPr="004950BE" w14:paraId="42CF8995" w14:textId="77777777" w:rsidTr="00A16F4D">
        <w:trPr>
          <w:cantSplit/>
          <w:trHeight w:val="353"/>
          <w:tblHeader/>
        </w:trPr>
        <w:tc>
          <w:tcPr>
            <w:tcW w:w="3330" w:type="dxa"/>
            <w:vAlign w:val="bottom"/>
          </w:tcPr>
          <w:p w14:paraId="128FDC36" w14:textId="77777777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19784EE7" w14:textId="6796783E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777B09C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ที่ดินและ</w:t>
            </w:r>
          </w:p>
        </w:tc>
        <w:tc>
          <w:tcPr>
            <w:tcW w:w="180" w:type="dxa"/>
            <w:vAlign w:val="bottom"/>
          </w:tcPr>
          <w:p w14:paraId="05BF2F76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8C6CBB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3033F184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C5158A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ใช้ในการ</w:t>
            </w:r>
          </w:p>
        </w:tc>
        <w:tc>
          <w:tcPr>
            <w:tcW w:w="178" w:type="dxa"/>
            <w:vAlign w:val="bottom"/>
          </w:tcPr>
          <w:p w14:paraId="4AD83F00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64F5C41B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79" w:type="dxa"/>
            <w:vAlign w:val="bottom"/>
          </w:tcPr>
          <w:p w14:paraId="4371293C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747AC13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A14778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3F9605" w14:textId="77777777" w:rsidR="003D071A" w:rsidRPr="004950BE" w:rsidRDefault="003D071A" w:rsidP="007562DE">
            <w:pPr>
              <w:pStyle w:val="acctcolumnheading"/>
              <w:spacing w:after="0" w:line="240" w:lineRule="auto"/>
              <w:ind w:right="-80" w:hanging="70"/>
              <w:jc w:val="lef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4" w:type="dxa"/>
            <w:vAlign w:val="bottom"/>
          </w:tcPr>
          <w:p w14:paraId="2B6B05F9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3D0F839" w14:textId="77777777" w:rsidR="003D071A" w:rsidRPr="004950BE" w:rsidRDefault="003D071A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744F6E" w:rsidRPr="004950BE" w14:paraId="36EDCAFE" w14:textId="77777777" w:rsidTr="00A16F4D">
        <w:trPr>
          <w:cantSplit/>
          <w:trHeight w:val="281"/>
          <w:tblHeader/>
        </w:trPr>
        <w:tc>
          <w:tcPr>
            <w:tcW w:w="3330" w:type="dxa"/>
            <w:vAlign w:val="bottom"/>
          </w:tcPr>
          <w:p w14:paraId="2EDE0208" w14:textId="77777777" w:rsidR="00744F6E" w:rsidRPr="004950BE" w:rsidRDefault="00744F6E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1600ABC6" w14:textId="77777777" w:rsidR="00744F6E" w:rsidRPr="004950BE" w:rsidRDefault="00744F6E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32CA8D9E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1FA7B334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928C55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341E8CCB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0C2197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113" w:right="-113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ดำเนินงาน</w:t>
            </w:r>
          </w:p>
        </w:tc>
        <w:tc>
          <w:tcPr>
            <w:tcW w:w="178" w:type="dxa"/>
            <w:vAlign w:val="bottom"/>
          </w:tcPr>
          <w:p w14:paraId="5371492A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3C10A9A6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79" w:type="dxa"/>
            <w:vAlign w:val="bottom"/>
          </w:tcPr>
          <w:p w14:paraId="66491387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C7F1429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  <w:vAlign w:val="bottom"/>
          </w:tcPr>
          <w:p w14:paraId="523534DF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3A2FE4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4" w:type="dxa"/>
            <w:vAlign w:val="bottom"/>
          </w:tcPr>
          <w:p w14:paraId="794C38B5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C2873C2" w14:textId="77777777" w:rsidR="00744F6E" w:rsidRPr="004950BE" w:rsidRDefault="00744F6E" w:rsidP="007562DE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3D071A" w:rsidRPr="004950BE" w14:paraId="35256E26" w14:textId="77777777" w:rsidTr="00A16F4D">
        <w:trPr>
          <w:cantSplit/>
          <w:trHeight w:val="397"/>
          <w:tblHeader/>
        </w:trPr>
        <w:tc>
          <w:tcPr>
            <w:tcW w:w="3330" w:type="dxa"/>
            <w:vAlign w:val="bottom"/>
          </w:tcPr>
          <w:p w14:paraId="7F4E06DA" w14:textId="77777777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5B91534E" w14:textId="6B859911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14:paraId="7135B9CA" w14:textId="77777777" w:rsidR="003D071A" w:rsidRPr="004950BE" w:rsidRDefault="003D071A" w:rsidP="00756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071A" w:rsidRPr="004950BE" w14:paraId="5A0CB743" w14:textId="77777777" w:rsidTr="00A16F4D">
        <w:trPr>
          <w:cantSplit/>
          <w:trHeight w:val="254"/>
        </w:trPr>
        <w:tc>
          <w:tcPr>
            <w:tcW w:w="3330" w:type="dxa"/>
            <w:vAlign w:val="bottom"/>
          </w:tcPr>
          <w:p w14:paraId="2C14C44C" w14:textId="77777777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889" w:type="dxa"/>
            <w:gridSpan w:val="2"/>
            <w:vAlign w:val="bottom"/>
          </w:tcPr>
          <w:p w14:paraId="77FF73B4" w14:textId="545716DB" w:rsidR="003D071A" w:rsidRPr="004950BE" w:rsidRDefault="003D071A" w:rsidP="0075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E06C0AC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1A38C4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00661B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5A0EC6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F58A3D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6C50480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28" w:type="dxa"/>
            <w:vAlign w:val="bottom"/>
          </w:tcPr>
          <w:p w14:paraId="2F4A8123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848EA77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0057AD67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EA3F78C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5C995E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2747568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8C8CA7B" w14:textId="77777777" w:rsidR="003D071A" w:rsidRPr="004950BE" w:rsidRDefault="003D071A" w:rsidP="007562DE">
            <w:pPr>
              <w:pStyle w:val="acctfourfigures"/>
              <w:tabs>
                <w:tab w:val="clear" w:pos="765"/>
              </w:tabs>
              <w:spacing w:line="240" w:lineRule="auto"/>
              <w:ind w:left="-5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3D071A" w:rsidRPr="004950BE" w14:paraId="5610819F" w14:textId="77777777" w:rsidTr="00A16F4D">
        <w:trPr>
          <w:cantSplit/>
        </w:trPr>
        <w:tc>
          <w:tcPr>
            <w:tcW w:w="3330" w:type="dxa"/>
            <w:vAlign w:val="bottom"/>
          </w:tcPr>
          <w:p w14:paraId="2791EAA9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89" w:type="dxa"/>
            <w:gridSpan w:val="2"/>
            <w:vAlign w:val="bottom"/>
          </w:tcPr>
          <w:p w14:paraId="34DF695F" w14:textId="699F83D8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DA27CB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60,327</w:t>
            </w:r>
          </w:p>
        </w:tc>
        <w:tc>
          <w:tcPr>
            <w:tcW w:w="180" w:type="dxa"/>
            <w:vAlign w:val="bottom"/>
          </w:tcPr>
          <w:p w14:paraId="41357F1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5AA326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Pr="004950B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362</w:t>
            </w:r>
          </w:p>
        </w:tc>
        <w:tc>
          <w:tcPr>
            <w:tcW w:w="180" w:type="dxa"/>
            <w:vAlign w:val="bottom"/>
          </w:tcPr>
          <w:p w14:paraId="7C31CF4E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EACFC2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78" w:type="dxa"/>
            <w:vAlign w:val="bottom"/>
          </w:tcPr>
          <w:p w14:paraId="54311905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7A99C2F5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108,084</w:t>
            </w:r>
          </w:p>
        </w:tc>
        <w:tc>
          <w:tcPr>
            <w:tcW w:w="179" w:type="dxa"/>
            <w:vAlign w:val="bottom"/>
          </w:tcPr>
          <w:p w14:paraId="77D931A7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6252CF39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38,827</w:t>
            </w:r>
          </w:p>
        </w:tc>
        <w:tc>
          <w:tcPr>
            <w:tcW w:w="178" w:type="dxa"/>
            <w:vAlign w:val="bottom"/>
          </w:tcPr>
          <w:p w14:paraId="1DE4ABC7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9EC49C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DE99447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4EA2814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546,217</w:t>
            </w:r>
          </w:p>
        </w:tc>
      </w:tr>
      <w:tr w:rsidR="003D071A" w:rsidRPr="004950BE" w14:paraId="3EA49016" w14:textId="77777777" w:rsidTr="00A16F4D">
        <w:trPr>
          <w:cantSplit/>
        </w:trPr>
        <w:tc>
          <w:tcPr>
            <w:tcW w:w="3330" w:type="dxa"/>
            <w:vAlign w:val="bottom"/>
          </w:tcPr>
          <w:p w14:paraId="1467D93B" w14:textId="77777777" w:rsidR="003D071A" w:rsidRPr="004950BE" w:rsidRDefault="003D071A" w:rsidP="00B1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 w:hint="cs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889" w:type="dxa"/>
            <w:gridSpan w:val="2"/>
            <w:vAlign w:val="bottom"/>
          </w:tcPr>
          <w:p w14:paraId="3AE76885" w14:textId="441929DD" w:rsidR="003D071A" w:rsidRPr="004950BE" w:rsidRDefault="003D071A" w:rsidP="00B1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AA1807E" w14:textId="4FBD3F18" w:rsidR="003D071A" w:rsidRPr="004950BE" w:rsidRDefault="003D071A" w:rsidP="00B165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16,740</w:t>
            </w:r>
          </w:p>
        </w:tc>
        <w:tc>
          <w:tcPr>
            <w:tcW w:w="180" w:type="dxa"/>
            <w:vAlign w:val="bottom"/>
          </w:tcPr>
          <w:p w14:paraId="00CB5B3D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77D122" w14:textId="79990F65" w:rsidR="003D071A" w:rsidRPr="004950BE" w:rsidRDefault="003D071A" w:rsidP="000113F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9ED201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EB4EBD" w14:textId="7FF0A028" w:rsidR="003D071A" w:rsidRPr="004950BE" w:rsidRDefault="003D071A" w:rsidP="000113F6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3866B3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32C8CA27" w14:textId="4D3D1225" w:rsidR="003D071A" w:rsidRPr="004950BE" w:rsidRDefault="003D071A" w:rsidP="000113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C000E03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09266CC0" w14:textId="3AEDF9C5" w:rsidR="003D071A" w:rsidRPr="004950BE" w:rsidRDefault="003D071A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226A531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9C1F6B" w14:textId="5693DCB9" w:rsidR="003D071A" w:rsidRPr="004950BE" w:rsidRDefault="003D071A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36E24CF" w14:textId="77777777" w:rsidR="003D071A" w:rsidRPr="004950BE" w:rsidRDefault="003D071A" w:rsidP="00B165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870A58" w14:textId="01877D1A" w:rsidR="003D071A" w:rsidRPr="004950BE" w:rsidRDefault="003D071A" w:rsidP="00B1653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16,740</w:t>
            </w:r>
          </w:p>
        </w:tc>
      </w:tr>
      <w:tr w:rsidR="003D071A" w:rsidRPr="004950BE" w14:paraId="482740EE" w14:textId="77777777" w:rsidTr="00A16F4D">
        <w:trPr>
          <w:cantSplit/>
        </w:trPr>
        <w:tc>
          <w:tcPr>
            <w:tcW w:w="3330" w:type="dxa"/>
            <w:vAlign w:val="bottom"/>
          </w:tcPr>
          <w:p w14:paraId="7256E89D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9" w:type="dxa"/>
            <w:gridSpan w:val="2"/>
            <w:vAlign w:val="bottom"/>
          </w:tcPr>
          <w:p w14:paraId="5249A26D" w14:textId="2D27FE63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DE91E7D" w14:textId="364EF30B" w:rsidR="003D071A" w:rsidRPr="004950BE" w:rsidRDefault="003D071A" w:rsidP="000113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439B05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9EE129" w14:textId="64D06823" w:rsidR="003D071A" w:rsidRPr="004950BE" w:rsidRDefault="003D071A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2,458</w:t>
            </w:r>
          </w:p>
        </w:tc>
        <w:tc>
          <w:tcPr>
            <w:tcW w:w="180" w:type="dxa"/>
            <w:vAlign w:val="bottom"/>
          </w:tcPr>
          <w:p w14:paraId="3130D3A3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33E3DD" w14:textId="3CF3E0D2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6,838</w:t>
            </w:r>
          </w:p>
        </w:tc>
        <w:tc>
          <w:tcPr>
            <w:tcW w:w="178" w:type="dxa"/>
            <w:vAlign w:val="bottom"/>
          </w:tcPr>
          <w:p w14:paraId="16B97259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63648ABC" w14:textId="224E70FD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6,461</w:t>
            </w:r>
          </w:p>
        </w:tc>
        <w:tc>
          <w:tcPr>
            <w:tcW w:w="179" w:type="dxa"/>
            <w:vAlign w:val="bottom"/>
          </w:tcPr>
          <w:p w14:paraId="232B364D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BCEDFF2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7214B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590929B" w14:textId="1136391C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870</w:t>
            </w:r>
          </w:p>
        </w:tc>
        <w:tc>
          <w:tcPr>
            <w:tcW w:w="184" w:type="dxa"/>
            <w:vAlign w:val="bottom"/>
          </w:tcPr>
          <w:p w14:paraId="76552902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C1336BA" w14:textId="4BE4669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16,627</w:t>
            </w:r>
          </w:p>
        </w:tc>
      </w:tr>
      <w:tr w:rsidR="00ED7EEC" w:rsidRPr="004950BE" w14:paraId="12DC97B4" w14:textId="77777777" w:rsidTr="00A16F4D">
        <w:trPr>
          <w:cantSplit/>
        </w:trPr>
        <w:tc>
          <w:tcPr>
            <w:tcW w:w="3330" w:type="dxa"/>
            <w:vAlign w:val="bottom"/>
          </w:tcPr>
          <w:p w14:paraId="24F2CF9E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889" w:type="dxa"/>
            <w:gridSpan w:val="2"/>
            <w:vAlign w:val="bottom"/>
          </w:tcPr>
          <w:p w14:paraId="12139C1F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558FBD3" w14:textId="77777777" w:rsidR="00ED7EEC" w:rsidRPr="004950BE" w:rsidRDefault="00ED7EEC" w:rsidP="000113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C187BA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809547" w14:textId="77777777" w:rsidR="00ED7EEC" w:rsidRPr="004950BE" w:rsidRDefault="00ED7EEC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  <w:tc>
          <w:tcPr>
            <w:tcW w:w="180" w:type="dxa"/>
            <w:vAlign w:val="bottom"/>
          </w:tcPr>
          <w:p w14:paraId="07EBB32B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51B16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78" w:type="dxa"/>
            <w:vAlign w:val="bottom"/>
          </w:tcPr>
          <w:p w14:paraId="0E2D0A1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70E9BC65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2,429</w:t>
            </w:r>
          </w:p>
        </w:tc>
        <w:tc>
          <w:tcPr>
            <w:tcW w:w="179" w:type="dxa"/>
            <w:vAlign w:val="bottom"/>
          </w:tcPr>
          <w:p w14:paraId="51ED61EE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1AD2CF64" w14:textId="77777777" w:rsidR="00ED7EEC" w:rsidRPr="004950BE" w:rsidRDefault="00ED7EEC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6AE055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2CEEC7" w14:textId="77777777" w:rsidR="00ED7EEC" w:rsidRPr="004950BE" w:rsidRDefault="00ED7EEC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5DD11039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86842EF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2,848</w:t>
            </w:r>
          </w:p>
        </w:tc>
      </w:tr>
      <w:tr w:rsidR="003D071A" w:rsidRPr="004950BE" w14:paraId="79FD0AA3" w14:textId="77777777" w:rsidTr="00A16F4D">
        <w:trPr>
          <w:cantSplit/>
        </w:trPr>
        <w:tc>
          <w:tcPr>
            <w:tcW w:w="3330" w:type="dxa"/>
            <w:vAlign w:val="bottom"/>
          </w:tcPr>
          <w:p w14:paraId="1ABF49E5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โอนออกจากการสูญเสียอำนาจควบคุม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br/>
              <w:t>ในบริษัทย่อยทางอ้อม</w:t>
            </w:r>
          </w:p>
        </w:tc>
        <w:tc>
          <w:tcPr>
            <w:tcW w:w="889" w:type="dxa"/>
            <w:gridSpan w:val="2"/>
            <w:vAlign w:val="bottom"/>
          </w:tcPr>
          <w:p w14:paraId="33B495CE" w14:textId="7E3704E4" w:rsidR="003D071A" w:rsidRPr="004950BE" w:rsidRDefault="00D17854" w:rsidP="00D17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350" w:type="dxa"/>
            <w:vAlign w:val="bottom"/>
          </w:tcPr>
          <w:p w14:paraId="31E3C944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AD0FD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4598A7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(3,363)</w:t>
            </w:r>
          </w:p>
        </w:tc>
        <w:tc>
          <w:tcPr>
            <w:tcW w:w="180" w:type="dxa"/>
            <w:vAlign w:val="bottom"/>
          </w:tcPr>
          <w:p w14:paraId="04FE0794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756221" w14:textId="77777777" w:rsidR="003D071A" w:rsidRPr="004950BE" w:rsidRDefault="003D071A" w:rsidP="007D448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4249A7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5410785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(5,335)</w:t>
            </w:r>
          </w:p>
        </w:tc>
        <w:tc>
          <w:tcPr>
            <w:tcW w:w="179" w:type="dxa"/>
            <w:vAlign w:val="bottom"/>
          </w:tcPr>
          <w:p w14:paraId="16E47D71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56AD0C80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C56A09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81A572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37B4FFE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5C8F8C9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</w:rPr>
              <w:t>(8,698)</w:t>
            </w:r>
          </w:p>
        </w:tc>
      </w:tr>
      <w:tr w:rsidR="003D071A" w:rsidRPr="004950BE" w14:paraId="4BE73348" w14:textId="77777777" w:rsidTr="00A16F4D">
        <w:trPr>
          <w:cantSplit/>
        </w:trPr>
        <w:tc>
          <w:tcPr>
            <w:tcW w:w="3330" w:type="dxa"/>
            <w:vAlign w:val="bottom"/>
          </w:tcPr>
          <w:p w14:paraId="4745C880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จำหน่าย </w:t>
            </w:r>
            <w:r w:rsidRPr="004950BE">
              <w:rPr>
                <w:rFonts w:ascii="Angsana New" w:hAnsi="Angsana New"/>
                <w:sz w:val="24"/>
                <w:szCs w:val="24"/>
              </w:rPr>
              <w:t>/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 ตัดจำหน่าย</w:t>
            </w:r>
          </w:p>
        </w:tc>
        <w:tc>
          <w:tcPr>
            <w:tcW w:w="889" w:type="dxa"/>
            <w:gridSpan w:val="2"/>
            <w:vAlign w:val="bottom"/>
          </w:tcPr>
          <w:p w14:paraId="7B8E0453" w14:textId="453CC45C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8E0C3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E34F04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5B0C70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(999)</w:t>
            </w:r>
          </w:p>
        </w:tc>
        <w:tc>
          <w:tcPr>
            <w:tcW w:w="180" w:type="dxa"/>
            <w:vAlign w:val="bottom"/>
          </w:tcPr>
          <w:p w14:paraId="6EF9298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B488E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5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(12,787)</w:t>
            </w:r>
          </w:p>
        </w:tc>
        <w:tc>
          <w:tcPr>
            <w:tcW w:w="178" w:type="dxa"/>
            <w:vAlign w:val="bottom"/>
          </w:tcPr>
          <w:p w14:paraId="16DB5D0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88DCA62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(52,919)</w:t>
            </w:r>
          </w:p>
        </w:tc>
        <w:tc>
          <w:tcPr>
            <w:tcW w:w="179" w:type="dxa"/>
            <w:vAlign w:val="bottom"/>
          </w:tcPr>
          <w:p w14:paraId="729A0BC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AC3E7EE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(3,246)</w:t>
            </w:r>
          </w:p>
        </w:tc>
        <w:tc>
          <w:tcPr>
            <w:tcW w:w="178" w:type="dxa"/>
            <w:vAlign w:val="bottom"/>
          </w:tcPr>
          <w:p w14:paraId="68A5664E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52BE2A" w14:textId="77777777" w:rsidR="003D071A" w:rsidRPr="004950BE" w:rsidRDefault="003D071A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7D562673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D0DF7C5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(69,</w:t>
            </w:r>
            <w:r w:rsidRPr="004950BE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3D071A" w:rsidRPr="004950BE" w14:paraId="0526F56D" w14:textId="77777777" w:rsidTr="00A16F4D">
        <w:trPr>
          <w:cantSplit/>
        </w:trPr>
        <w:tc>
          <w:tcPr>
            <w:tcW w:w="3330" w:type="dxa"/>
            <w:vAlign w:val="bottom"/>
          </w:tcPr>
          <w:p w14:paraId="10FD3215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89" w:type="dxa"/>
            <w:gridSpan w:val="2"/>
            <w:vAlign w:val="bottom"/>
          </w:tcPr>
          <w:p w14:paraId="20C2EF83" w14:textId="6EFD92FF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6B2FC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14F887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8F2A0A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4C70A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8BEC7A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7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FFBC44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8A6E92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64C8BC9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719B8472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634EEF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BF722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368C5ECD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21D9D43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D071A" w:rsidRPr="004950BE" w14:paraId="553BB26E" w14:textId="77777777" w:rsidTr="00A16F4D">
        <w:trPr>
          <w:cantSplit/>
        </w:trPr>
        <w:tc>
          <w:tcPr>
            <w:tcW w:w="3330" w:type="dxa"/>
            <w:vAlign w:val="bottom"/>
          </w:tcPr>
          <w:p w14:paraId="76C4B4B3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89" w:type="dxa"/>
            <w:gridSpan w:val="2"/>
            <w:vAlign w:val="bottom"/>
          </w:tcPr>
          <w:p w14:paraId="42A20128" w14:textId="13211238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C133BF6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77,067</w:t>
            </w:r>
          </w:p>
        </w:tc>
        <w:tc>
          <w:tcPr>
            <w:tcW w:w="180" w:type="dxa"/>
            <w:vAlign w:val="bottom"/>
          </w:tcPr>
          <w:p w14:paraId="68F043CD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65FDD7" w14:textId="77777777" w:rsidR="003D071A" w:rsidRPr="004950BE" w:rsidRDefault="003D071A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81,605</w:t>
            </w:r>
          </w:p>
        </w:tc>
        <w:tc>
          <w:tcPr>
            <w:tcW w:w="180" w:type="dxa"/>
            <w:vAlign w:val="bottom"/>
          </w:tcPr>
          <w:p w14:paraId="37C8104D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2622BB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249,940</w:t>
            </w:r>
          </w:p>
        </w:tc>
        <w:tc>
          <w:tcPr>
            <w:tcW w:w="178" w:type="dxa"/>
            <w:vAlign w:val="bottom"/>
          </w:tcPr>
          <w:p w14:paraId="7F0F21B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4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28D7C1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58,720</w:t>
            </w:r>
          </w:p>
        </w:tc>
        <w:tc>
          <w:tcPr>
            <w:tcW w:w="179" w:type="dxa"/>
            <w:vAlign w:val="bottom"/>
          </w:tcPr>
          <w:p w14:paraId="08DF5083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7A205B4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35,581</w:t>
            </w:r>
          </w:p>
        </w:tc>
        <w:tc>
          <w:tcPr>
            <w:tcW w:w="178" w:type="dxa"/>
            <w:vAlign w:val="bottom"/>
          </w:tcPr>
          <w:p w14:paraId="465996C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FA60FA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870</w:t>
            </w:r>
          </w:p>
        </w:tc>
        <w:tc>
          <w:tcPr>
            <w:tcW w:w="184" w:type="dxa"/>
            <w:vAlign w:val="bottom"/>
          </w:tcPr>
          <w:p w14:paraId="21674D5C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0F83B0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503,783</w:t>
            </w:r>
          </w:p>
        </w:tc>
      </w:tr>
      <w:tr w:rsidR="003D071A" w:rsidRPr="004950BE" w14:paraId="3CCEA54B" w14:textId="77777777" w:rsidTr="00A16F4D">
        <w:trPr>
          <w:cantSplit/>
        </w:trPr>
        <w:tc>
          <w:tcPr>
            <w:tcW w:w="3330" w:type="dxa"/>
            <w:vAlign w:val="bottom"/>
          </w:tcPr>
          <w:p w14:paraId="2B969B9E" w14:textId="77777777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89" w:type="dxa"/>
            <w:gridSpan w:val="2"/>
            <w:vAlign w:val="bottom"/>
          </w:tcPr>
          <w:p w14:paraId="1C61FD73" w14:textId="4080E323" w:rsidR="003D071A" w:rsidRPr="004950BE" w:rsidRDefault="003D071A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644E630" w14:textId="5A9A6B3F" w:rsidR="003D071A" w:rsidRPr="004950BE" w:rsidRDefault="003D071A" w:rsidP="00ED7EE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3FAF3B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324493" w14:textId="20C9FAD9" w:rsidR="003D071A" w:rsidRPr="004950BE" w:rsidRDefault="003D071A" w:rsidP="007D448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7D8296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077D65" w14:textId="4027E94B" w:rsidR="003D071A" w:rsidRPr="004950BE" w:rsidRDefault="005B7A5E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2,487</w:t>
            </w:r>
          </w:p>
        </w:tc>
        <w:tc>
          <w:tcPr>
            <w:tcW w:w="178" w:type="dxa"/>
            <w:vAlign w:val="bottom"/>
          </w:tcPr>
          <w:p w14:paraId="016281C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193"/>
                <w:tab w:val="decimal" w:pos="73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3B199353" w14:textId="573342B8" w:rsidR="003D071A" w:rsidRPr="004950BE" w:rsidRDefault="003D071A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5B7A5E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6,761</w:t>
            </w:r>
          </w:p>
        </w:tc>
        <w:tc>
          <w:tcPr>
            <w:tcW w:w="179" w:type="dxa"/>
            <w:vAlign w:val="bottom"/>
          </w:tcPr>
          <w:p w14:paraId="5F359D6F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6E59F2A" w14:textId="3DC95A4E" w:rsidR="003D071A" w:rsidRPr="004950BE" w:rsidRDefault="003D071A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17E10E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21A4E8" w14:textId="13A466DB" w:rsidR="003D071A" w:rsidRPr="004950BE" w:rsidRDefault="003D071A" w:rsidP="000113F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184" w:type="dxa"/>
            <w:vAlign w:val="bottom"/>
          </w:tcPr>
          <w:p w14:paraId="1AC05BC8" w14:textId="77777777" w:rsidR="003D071A" w:rsidRPr="004950BE" w:rsidRDefault="003D071A" w:rsidP="00ED7EEC">
            <w:pPr>
              <w:pStyle w:val="acctfourfigures"/>
              <w:tabs>
                <w:tab w:val="clear" w:pos="765"/>
                <w:tab w:val="decimal" w:pos="730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08DD91A" w14:textId="1103D2C0" w:rsidR="003D071A" w:rsidRPr="004950BE" w:rsidRDefault="005B7A5E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30,023</w:t>
            </w:r>
          </w:p>
        </w:tc>
      </w:tr>
      <w:tr w:rsidR="00ED7EEC" w:rsidRPr="004950BE" w14:paraId="3AB1B81F" w14:textId="77777777" w:rsidTr="00A16F4D">
        <w:trPr>
          <w:cantSplit/>
        </w:trPr>
        <w:tc>
          <w:tcPr>
            <w:tcW w:w="3330" w:type="dxa"/>
            <w:vAlign w:val="bottom"/>
          </w:tcPr>
          <w:p w14:paraId="5EA808D5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889" w:type="dxa"/>
            <w:gridSpan w:val="2"/>
            <w:vAlign w:val="bottom"/>
          </w:tcPr>
          <w:p w14:paraId="6F67C45E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7AE5470D" w14:textId="3DE18F0F" w:rsidR="00ED7EEC" w:rsidRPr="004950BE" w:rsidRDefault="00320790" w:rsidP="00ED7EE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E3B622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CF0C4B" w14:textId="511E5E87" w:rsidR="00ED7EEC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2,425</w:t>
            </w:r>
          </w:p>
        </w:tc>
        <w:tc>
          <w:tcPr>
            <w:tcW w:w="180" w:type="dxa"/>
            <w:vAlign w:val="bottom"/>
          </w:tcPr>
          <w:p w14:paraId="3C178033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9DEE08" w14:textId="608EFDBB" w:rsidR="00ED7EEC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1,030</w:t>
            </w:r>
          </w:p>
        </w:tc>
        <w:tc>
          <w:tcPr>
            <w:tcW w:w="178" w:type="dxa"/>
            <w:vAlign w:val="bottom"/>
          </w:tcPr>
          <w:p w14:paraId="01C18A04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93"/>
                <w:tab w:val="decimal" w:pos="73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78D87E83" w14:textId="17942D0C" w:rsidR="00ED7EEC" w:rsidRPr="004950BE" w:rsidRDefault="00980016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8,783</w:t>
            </w:r>
          </w:p>
        </w:tc>
        <w:tc>
          <w:tcPr>
            <w:tcW w:w="179" w:type="dxa"/>
            <w:vAlign w:val="bottom"/>
          </w:tcPr>
          <w:p w14:paraId="247A573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04717C15" w14:textId="709A42EA" w:rsidR="00ED7EEC" w:rsidRPr="004950BE" w:rsidRDefault="00980016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1D898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CF0415" w14:textId="250A8F84" w:rsidR="00ED7EEC" w:rsidRPr="004950BE" w:rsidRDefault="00980016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DDC4A55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71C7B45" w14:textId="6A62B8BC" w:rsidR="00ED7EEC" w:rsidRPr="004950BE" w:rsidRDefault="009F7097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12,238</w:t>
            </w:r>
          </w:p>
        </w:tc>
      </w:tr>
      <w:tr w:rsidR="0009417B" w:rsidRPr="004950BE" w14:paraId="177CBA08" w14:textId="77777777" w:rsidTr="00A16F4D">
        <w:trPr>
          <w:cantSplit/>
        </w:trPr>
        <w:tc>
          <w:tcPr>
            <w:tcW w:w="3330" w:type="dxa"/>
            <w:vAlign w:val="bottom"/>
          </w:tcPr>
          <w:p w14:paraId="4E89C45F" w14:textId="68B76D00" w:rsidR="0009417B" w:rsidRPr="004950BE" w:rsidRDefault="00980016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889" w:type="dxa"/>
            <w:gridSpan w:val="2"/>
            <w:vAlign w:val="bottom"/>
          </w:tcPr>
          <w:p w14:paraId="163F5D76" w14:textId="77777777" w:rsidR="0009417B" w:rsidRPr="004950BE" w:rsidRDefault="0009417B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F12F64" w14:textId="5FDD86EB" w:rsidR="0009417B" w:rsidRPr="004950BE" w:rsidRDefault="00980016" w:rsidP="00ED7EE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3D9A9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B1E311" w14:textId="508DDEC1" w:rsidR="0009417B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1,461</w:t>
            </w:r>
          </w:p>
        </w:tc>
        <w:tc>
          <w:tcPr>
            <w:tcW w:w="180" w:type="dxa"/>
            <w:vAlign w:val="bottom"/>
          </w:tcPr>
          <w:p w14:paraId="4360BF45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1968777" w14:textId="0B7AFAA5" w:rsidR="0009417B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2,26</w:t>
            </w:r>
            <w:r w:rsidR="009F7097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36D7DDE3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193"/>
                <w:tab w:val="decimal" w:pos="730"/>
              </w:tabs>
              <w:spacing w:line="240" w:lineRule="auto"/>
              <w:ind w:right="-17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12681879" w14:textId="61D3A496" w:rsidR="0009417B" w:rsidRPr="004950BE" w:rsidRDefault="00980016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(2,156)</w:t>
            </w:r>
          </w:p>
        </w:tc>
        <w:tc>
          <w:tcPr>
            <w:tcW w:w="179" w:type="dxa"/>
            <w:vAlign w:val="bottom"/>
          </w:tcPr>
          <w:p w14:paraId="3E7F869D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3D5C18C4" w14:textId="69061061" w:rsidR="0009417B" w:rsidRPr="004950BE" w:rsidRDefault="00980016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EE7FB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F863451" w14:textId="56F5C7CD" w:rsidR="0009417B" w:rsidRPr="004950BE" w:rsidRDefault="00980016" w:rsidP="000113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(1,5</w:t>
            </w:r>
            <w:r w:rsidR="009F7097"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4" w:type="dxa"/>
            <w:vAlign w:val="bottom"/>
          </w:tcPr>
          <w:p w14:paraId="6A91E0BD" w14:textId="77777777" w:rsidR="0009417B" w:rsidRPr="004950BE" w:rsidRDefault="0009417B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967A047" w14:textId="0F2F4EFA" w:rsidR="0009417B" w:rsidRPr="004950BE" w:rsidRDefault="009F7097" w:rsidP="000113F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ED7EEC" w:rsidRPr="004950BE" w14:paraId="3F457A63" w14:textId="77777777" w:rsidTr="00A16F4D">
        <w:trPr>
          <w:cantSplit/>
        </w:trPr>
        <w:tc>
          <w:tcPr>
            <w:tcW w:w="3330" w:type="dxa"/>
            <w:vAlign w:val="bottom"/>
          </w:tcPr>
          <w:p w14:paraId="1382B99E" w14:textId="77777777" w:rsidR="005C54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โอนออกจากการสูญเสียอำนาจควบคุมใน</w:t>
            </w:r>
          </w:p>
          <w:p w14:paraId="4EF13DA0" w14:textId="52F45DCA" w:rsidR="00ED7EEC" w:rsidRPr="004950BE" w:rsidRDefault="005C54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ED7EEC" w:rsidRPr="004950BE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89" w:type="dxa"/>
            <w:gridSpan w:val="2"/>
            <w:vAlign w:val="bottom"/>
          </w:tcPr>
          <w:p w14:paraId="17D5FE17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7817F77" w14:textId="10708640" w:rsidR="00ED7EEC" w:rsidRPr="004950BE" w:rsidRDefault="00B81B41" w:rsidP="00ED7EE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0" w:type="dxa"/>
            <w:vAlign w:val="bottom"/>
          </w:tcPr>
          <w:p w14:paraId="0E03BA2C" w14:textId="77C0298A" w:rsidR="00ED7EEC" w:rsidRPr="004950BE" w:rsidRDefault="00320790" w:rsidP="00ED7EE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09D777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9BD3E2" w14:textId="6DA775D7" w:rsidR="00ED7EEC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(1,239)</w:t>
            </w:r>
          </w:p>
        </w:tc>
        <w:tc>
          <w:tcPr>
            <w:tcW w:w="180" w:type="dxa"/>
            <w:vAlign w:val="bottom"/>
          </w:tcPr>
          <w:p w14:paraId="791C7544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CBAEAF" w14:textId="729B9632" w:rsidR="00ED7EEC" w:rsidRPr="004950BE" w:rsidRDefault="00980016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(473)</w:t>
            </w:r>
          </w:p>
        </w:tc>
        <w:tc>
          <w:tcPr>
            <w:tcW w:w="178" w:type="dxa"/>
            <w:vAlign w:val="bottom"/>
          </w:tcPr>
          <w:p w14:paraId="47F94884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415FBABB" w14:textId="757E3A20" w:rsidR="00ED7EEC" w:rsidRPr="004950BE" w:rsidRDefault="00980016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(7,903)</w:t>
            </w:r>
          </w:p>
        </w:tc>
        <w:tc>
          <w:tcPr>
            <w:tcW w:w="179" w:type="dxa"/>
            <w:vAlign w:val="bottom"/>
          </w:tcPr>
          <w:p w14:paraId="108B7C6A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5230B83D" w14:textId="58DCEBA2" w:rsidR="00ED7EEC" w:rsidRPr="004950BE" w:rsidRDefault="009F7097" w:rsidP="000113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18CBCF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4FA142" w14:textId="7464623A" w:rsidR="00ED7EEC" w:rsidRPr="004950BE" w:rsidRDefault="009F7097" w:rsidP="000113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5EA51BF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94ECE19" w14:textId="4A194607" w:rsidR="00ED7EEC" w:rsidRPr="004950BE" w:rsidRDefault="009F7097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</w:rPr>
              <w:t>(9,615)</w:t>
            </w:r>
          </w:p>
        </w:tc>
      </w:tr>
      <w:tr w:rsidR="00A16F4D" w:rsidRPr="004950BE" w14:paraId="1AED4C40" w14:textId="77777777" w:rsidTr="00A16F4D">
        <w:trPr>
          <w:cantSplit/>
        </w:trPr>
        <w:tc>
          <w:tcPr>
            <w:tcW w:w="3330" w:type="dxa"/>
            <w:vAlign w:val="bottom"/>
          </w:tcPr>
          <w:p w14:paraId="2410854C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จำหน่าย </w:t>
            </w:r>
            <w:r w:rsidRPr="004950BE">
              <w:rPr>
                <w:rFonts w:ascii="Angsana New" w:hAnsi="Angsana New"/>
                <w:sz w:val="24"/>
                <w:szCs w:val="24"/>
              </w:rPr>
              <w:t>/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 ตัดจำหน่าย</w:t>
            </w:r>
          </w:p>
        </w:tc>
        <w:tc>
          <w:tcPr>
            <w:tcW w:w="889" w:type="dxa"/>
            <w:gridSpan w:val="2"/>
            <w:vAlign w:val="bottom"/>
          </w:tcPr>
          <w:p w14:paraId="6774F19E" w14:textId="43DD83A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662972" w14:textId="6FA5AF20" w:rsidR="00A16F4D" w:rsidRPr="004950BE" w:rsidRDefault="00A16F4D" w:rsidP="00ED7EE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50B53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4588D4" w14:textId="4C60B03E" w:rsidR="00A16F4D" w:rsidRPr="004950BE" w:rsidRDefault="00A16F4D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(17,194)</w:t>
            </w:r>
          </w:p>
        </w:tc>
        <w:tc>
          <w:tcPr>
            <w:tcW w:w="180" w:type="dxa"/>
            <w:vAlign w:val="bottom"/>
          </w:tcPr>
          <w:p w14:paraId="039EF22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BD74EE" w14:textId="56C65453" w:rsidR="00A16F4D" w:rsidRPr="004950BE" w:rsidRDefault="00A16F4D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</w:t>
            </w:r>
            <w:r w:rsidR="005B7A5E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16,653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63B7401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1DDFDEB" w14:textId="56A4B4D7" w:rsidR="00A16F4D" w:rsidRPr="004950BE" w:rsidRDefault="00A16F4D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5B7A5E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6,118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C62D2A6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3637FF94" w14:textId="5DD8B4E0" w:rsidR="00A16F4D" w:rsidRPr="004950BE" w:rsidRDefault="00A16F4D" w:rsidP="009A77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(20,096)</w:t>
            </w:r>
          </w:p>
        </w:tc>
        <w:tc>
          <w:tcPr>
            <w:tcW w:w="178" w:type="dxa"/>
            <w:vAlign w:val="bottom"/>
          </w:tcPr>
          <w:p w14:paraId="1D54900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255BE4" w14:textId="38CB901C" w:rsidR="00A16F4D" w:rsidRPr="004950BE" w:rsidRDefault="00A16F4D" w:rsidP="000113F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/>
              </w:rPr>
              <w:t>(8)</w:t>
            </w:r>
          </w:p>
        </w:tc>
        <w:tc>
          <w:tcPr>
            <w:tcW w:w="184" w:type="dxa"/>
            <w:vAlign w:val="bottom"/>
          </w:tcPr>
          <w:p w14:paraId="44431863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D0B70A5" w14:textId="72D38EE5" w:rsidR="00A16F4D" w:rsidRPr="004950BE" w:rsidRDefault="00A16F4D" w:rsidP="009F70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(260,069)</w:t>
            </w:r>
          </w:p>
        </w:tc>
      </w:tr>
      <w:tr w:rsidR="00A16F4D" w:rsidRPr="004950BE" w14:paraId="4F0D9489" w14:textId="77777777" w:rsidTr="00A16F4D">
        <w:trPr>
          <w:cantSplit/>
        </w:trPr>
        <w:tc>
          <w:tcPr>
            <w:tcW w:w="3330" w:type="dxa"/>
            <w:vAlign w:val="bottom"/>
          </w:tcPr>
          <w:p w14:paraId="37FC705D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89" w:type="dxa"/>
            <w:gridSpan w:val="2"/>
            <w:vAlign w:val="bottom"/>
          </w:tcPr>
          <w:p w14:paraId="1C92F2B7" w14:textId="1E3A2725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62A8D" w14:textId="1132AA6B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77,067</w:t>
            </w:r>
          </w:p>
        </w:tc>
        <w:tc>
          <w:tcPr>
            <w:tcW w:w="180" w:type="dxa"/>
            <w:vAlign w:val="bottom"/>
          </w:tcPr>
          <w:p w14:paraId="6C4B356B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2DAE" w14:textId="34560D2C" w:rsidR="00A16F4D" w:rsidRPr="004950BE" w:rsidRDefault="00A16F4D" w:rsidP="009A7776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67,058</w:t>
            </w:r>
          </w:p>
        </w:tc>
        <w:tc>
          <w:tcPr>
            <w:tcW w:w="180" w:type="dxa"/>
            <w:vAlign w:val="bottom"/>
          </w:tcPr>
          <w:p w14:paraId="57DE1D96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1F83A" w14:textId="47DE697D" w:rsidR="00A16F4D" w:rsidRPr="004950BE" w:rsidRDefault="00A16F4D" w:rsidP="007D4482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38,593</w:t>
            </w:r>
          </w:p>
        </w:tc>
        <w:tc>
          <w:tcPr>
            <w:tcW w:w="178" w:type="dxa"/>
            <w:vAlign w:val="bottom"/>
          </w:tcPr>
          <w:p w14:paraId="553CC91F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C9470" w14:textId="0A096BB0" w:rsidR="00A16F4D" w:rsidRPr="004950BE" w:rsidRDefault="00A16F4D" w:rsidP="00F44CA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78,087</w:t>
            </w:r>
          </w:p>
        </w:tc>
        <w:tc>
          <w:tcPr>
            <w:tcW w:w="179" w:type="dxa"/>
            <w:vAlign w:val="bottom"/>
          </w:tcPr>
          <w:p w14:paraId="4FD74EE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A375" w14:textId="452141A5" w:rsidR="00A16F4D" w:rsidRPr="004950BE" w:rsidRDefault="00A16F4D" w:rsidP="009A777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15,485</w:t>
            </w:r>
          </w:p>
        </w:tc>
        <w:tc>
          <w:tcPr>
            <w:tcW w:w="178" w:type="dxa"/>
            <w:vAlign w:val="bottom"/>
          </w:tcPr>
          <w:p w14:paraId="7DBA6C4F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A045D" w14:textId="25376DB4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4" w:type="dxa"/>
            <w:vAlign w:val="bottom"/>
          </w:tcPr>
          <w:p w14:paraId="0DE652C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19067" w14:textId="3002705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276,360</w:t>
            </w:r>
          </w:p>
        </w:tc>
      </w:tr>
      <w:tr w:rsidR="00A16F4D" w:rsidRPr="004950BE" w14:paraId="10607220" w14:textId="77777777" w:rsidTr="00A16F4D">
        <w:trPr>
          <w:cantSplit/>
        </w:trPr>
        <w:tc>
          <w:tcPr>
            <w:tcW w:w="3330" w:type="dxa"/>
            <w:vAlign w:val="bottom"/>
          </w:tcPr>
          <w:p w14:paraId="6FA6243B" w14:textId="77777777" w:rsidR="00A16F4D" w:rsidRPr="004950BE" w:rsidRDefault="00A16F4D" w:rsidP="00ED7EE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pacing w:val="-10"/>
                <w:sz w:val="22"/>
                <w:szCs w:val="22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889" w:type="dxa"/>
            <w:gridSpan w:val="2"/>
            <w:vAlign w:val="bottom"/>
          </w:tcPr>
          <w:p w14:paraId="570832CB" w14:textId="4EC827A7" w:rsidR="00A16F4D" w:rsidRPr="004950BE" w:rsidRDefault="00A16F4D" w:rsidP="00ED7EE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0918C94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CB0D1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C2FB68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33B7E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21BFD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C9DFD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6C9E2109" w14:textId="77777777" w:rsidR="00A16F4D" w:rsidRPr="004950BE" w:rsidRDefault="00A16F4D" w:rsidP="00ED7EEC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09664ADD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3452A5AD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AAA9D3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B41E488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9E9304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61EE5C86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A16F4D" w:rsidRPr="004950BE" w14:paraId="019ECFC8" w14:textId="77777777" w:rsidTr="00A16F4D">
        <w:trPr>
          <w:cantSplit/>
        </w:trPr>
        <w:tc>
          <w:tcPr>
            <w:tcW w:w="3330" w:type="dxa"/>
            <w:vAlign w:val="bottom"/>
          </w:tcPr>
          <w:p w14:paraId="42C1C85C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89" w:type="dxa"/>
            <w:gridSpan w:val="2"/>
            <w:vAlign w:val="bottom"/>
          </w:tcPr>
          <w:p w14:paraId="5F06E940" w14:textId="54C5C921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72F1BDC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4C9811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72B983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7,735</w:t>
            </w:r>
          </w:p>
        </w:tc>
        <w:tc>
          <w:tcPr>
            <w:tcW w:w="180" w:type="dxa"/>
            <w:vAlign w:val="bottom"/>
          </w:tcPr>
          <w:p w14:paraId="2A43C1A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695FF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191,344</w:t>
            </w:r>
          </w:p>
        </w:tc>
        <w:tc>
          <w:tcPr>
            <w:tcW w:w="178" w:type="dxa"/>
            <w:vAlign w:val="bottom"/>
          </w:tcPr>
          <w:p w14:paraId="59934BF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2D61648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8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96</w:t>
            </w:r>
            <w:r w:rsidRPr="004950BE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388</w:t>
            </w:r>
          </w:p>
        </w:tc>
        <w:tc>
          <w:tcPr>
            <w:tcW w:w="179" w:type="dxa"/>
            <w:vAlign w:val="bottom"/>
          </w:tcPr>
          <w:p w14:paraId="6A21699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1EDC06B2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28,135</w:t>
            </w:r>
          </w:p>
        </w:tc>
        <w:tc>
          <w:tcPr>
            <w:tcW w:w="178" w:type="dxa"/>
            <w:vAlign w:val="bottom"/>
          </w:tcPr>
          <w:p w14:paraId="79F9A06B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88C2D31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4AEA89D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B875399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323,602</w:t>
            </w:r>
          </w:p>
        </w:tc>
      </w:tr>
      <w:tr w:rsidR="00A16F4D" w:rsidRPr="004950BE" w14:paraId="7D8BBC25" w14:textId="77777777" w:rsidTr="00A16F4D">
        <w:trPr>
          <w:cantSplit/>
        </w:trPr>
        <w:tc>
          <w:tcPr>
            <w:tcW w:w="3330" w:type="dxa"/>
            <w:vAlign w:val="bottom"/>
          </w:tcPr>
          <w:p w14:paraId="232DF771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89" w:type="dxa"/>
            <w:gridSpan w:val="2"/>
            <w:vAlign w:val="bottom"/>
          </w:tcPr>
          <w:p w14:paraId="4495CBCD" w14:textId="188E3903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1B84E64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A42C3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421F29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9,680</w:t>
            </w:r>
          </w:p>
        </w:tc>
        <w:tc>
          <w:tcPr>
            <w:tcW w:w="180" w:type="dxa"/>
            <w:vAlign w:val="bottom"/>
          </w:tcPr>
          <w:p w14:paraId="4AB2638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A100CB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22,852</w:t>
            </w:r>
          </w:p>
        </w:tc>
        <w:tc>
          <w:tcPr>
            <w:tcW w:w="178" w:type="dxa"/>
            <w:vAlign w:val="bottom"/>
          </w:tcPr>
          <w:p w14:paraId="13A841EB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38F5838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8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4,322</w:t>
            </w:r>
          </w:p>
        </w:tc>
        <w:tc>
          <w:tcPr>
            <w:tcW w:w="179" w:type="dxa"/>
            <w:vAlign w:val="bottom"/>
          </w:tcPr>
          <w:p w14:paraId="3DC2A901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6FDA6D9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3,943</w:t>
            </w:r>
          </w:p>
        </w:tc>
        <w:tc>
          <w:tcPr>
            <w:tcW w:w="178" w:type="dxa"/>
            <w:vAlign w:val="bottom"/>
          </w:tcPr>
          <w:p w14:paraId="29AB3F14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9FBA9C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FC6AC1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33C3E743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40,797</w:t>
            </w:r>
          </w:p>
        </w:tc>
      </w:tr>
      <w:tr w:rsidR="00ED7EEC" w:rsidRPr="004950BE" w14:paraId="6055CF5C" w14:textId="77777777" w:rsidTr="00A16F4D">
        <w:trPr>
          <w:cantSplit/>
        </w:trPr>
        <w:tc>
          <w:tcPr>
            <w:tcW w:w="3330" w:type="dxa"/>
            <w:vAlign w:val="bottom"/>
          </w:tcPr>
          <w:p w14:paraId="74BDCA3B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889" w:type="dxa"/>
            <w:gridSpan w:val="2"/>
            <w:vAlign w:val="bottom"/>
          </w:tcPr>
          <w:p w14:paraId="30041DC4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8F6A413" w14:textId="77777777" w:rsidR="00ED7EEC" w:rsidRPr="004950BE" w:rsidRDefault="00ED7EEC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012567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04923E" w14:textId="77777777" w:rsidR="00ED7EEC" w:rsidRPr="004950BE" w:rsidRDefault="00ED7EEC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147</w:t>
            </w:r>
          </w:p>
        </w:tc>
        <w:tc>
          <w:tcPr>
            <w:tcW w:w="180" w:type="dxa"/>
            <w:vAlign w:val="bottom"/>
          </w:tcPr>
          <w:p w14:paraId="366B4CB6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6AA314" w14:textId="77777777" w:rsidR="00ED7EEC" w:rsidRPr="004950BE" w:rsidRDefault="00ED7EEC" w:rsidP="000113F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FF229E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6CDFAD89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8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1,008</w:t>
            </w:r>
          </w:p>
        </w:tc>
        <w:tc>
          <w:tcPr>
            <w:tcW w:w="179" w:type="dxa"/>
            <w:vAlign w:val="bottom"/>
          </w:tcPr>
          <w:p w14:paraId="5C114C11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1EA00637" w14:textId="77777777" w:rsidR="00ED7EEC" w:rsidRPr="004950BE" w:rsidRDefault="00ED7EEC" w:rsidP="0007769F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1B1DE1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563FE4" w14:textId="77777777" w:rsidR="00ED7EEC" w:rsidRPr="004950BE" w:rsidRDefault="00ED7EEC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2DDF11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17778C80" w14:textId="77777777" w:rsidR="00ED7EEC" w:rsidRPr="004950BE" w:rsidRDefault="00ED7EEC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1,155</w:t>
            </w:r>
          </w:p>
        </w:tc>
      </w:tr>
      <w:tr w:rsidR="00A16F4D" w:rsidRPr="004950BE" w14:paraId="7A7387D2" w14:textId="77777777" w:rsidTr="00A16F4D">
        <w:trPr>
          <w:cantSplit/>
        </w:trPr>
        <w:tc>
          <w:tcPr>
            <w:tcW w:w="3330" w:type="dxa"/>
            <w:vAlign w:val="bottom"/>
          </w:tcPr>
          <w:p w14:paraId="4D953277" w14:textId="77777777" w:rsidR="00A16F4D" w:rsidRPr="004950BE" w:rsidRDefault="00A16F4D" w:rsidP="003C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โอนออกจากการสูญเสียอำนาจควบคุม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4950B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t>ในบริษัทย่อยทางอ้อม</w:t>
            </w:r>
          </w:p>
        </w:tc>
        <w:tc>
          <w:tcPr>
            <w:tcW w:w="889" w:type="dxa"/>
            <w:gridSpan w:val="2"/>
            <w:vAlign w:val="bottom"/>
          </w:tcPr>
          <w:p w14:paraId="5700EA7E" w14:textId="16A63983" w:rsidR="00A16F4D" w:rsidRPr="004950BE" w:rsidRDefault="003C0B60" w:rsidP="003C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950BE">
              <w:rPr>
                <w:rFonts w:ascii="Angsana New" w:hAnsi="Angsana New"/>
                <w:i/>
                <w:iCs/>
                <w:sz w:val="22"/>
                <w:szCs w:val="22"/>
              </w:rPr>
              <w:t>17</w:t>
            </w:r>
          </w:p>
        </w:tc>
        <w:tc>
          <w:tcPr>
            <w:tcW w:w="1350" w:type="dxa"/>
            <w:vAlign w:val="bottom"/>
          </w:tcPr>
          <w:p w14:paraId="5930B718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ECECF5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84B59A7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(1,145)</w:t>
            </w:r>
          </w:p>
        </w:tc>
        <w:tc>
          <w:tcPr>
            <w:tcW w:w="180" w:type="dxa"/>
            <w:vAlign w:val="bottom"/>
          </w:tcPr>
          <w:p w14:paraId="2DBB560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E015C6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DB00E7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4628CF24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(2,671)</w:t>
            </w:r>
          </w:p>
        </w:tc>
        <w:tc>
          <w:tcPr>
            <w:tcW w:w="179" w:type="dxa"/>
            <w:vAlign w:val="bottom"/>
          </w:tcPr>
          <w:p w14:paraId="269F69F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4CB163C0" w14:textId="77777777" w:rsidR="00A16F4D" w:rsidRPr="004950BE" w:rsidRDefault="00A16F4D" w:rsidP="0007769F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4CA4F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361D7B3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B9CAF7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55034B7B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(3,816)</w:t>
            </w:r>
          </w:p>
        </w:tc>
      </w:tr>
      <w:tr w:rsidR="00A16F4D" w:rsidRPr="004950BE" w14:paraId="32A5D4E9" w14:textId="77777777" w:rsidTr="00A16F4D">
        <w:trPr>
          <w:cantSplit/>
        </w:trPr>
        <w:tc>
          <w:tcPr>
            <w:tcW w:w="3339" w:type="dxa"/>
            <w:gridSpan w:val="2"/>
            <w:vAlign w:val="bottom"/>
          </w:tcPr>
          <w:p w14:paraId="0EB7CFFA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จำหน่าย </w:t>
            </w:r>
            <w:r w:rsidRPr="004950BE">
              <w:rPr>
                <w:rFonts w:ascii="Angsana New" w:hAnsi="Angsana New"/>
                <w:sz w:val="22"/>
                <w:szCs w:val="22"/>
              </w:rPr>
              <w:t>/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 ตัดจำหน่าย</w:t>
            </w:r>
          </w:p>
        </w:tc>
        <w:tc>
          <w:tcPr>
            <w:tcW w:w="880" w:type="dxa"/>
            <w:vAlign w:val="bottom"/>
          </w:tcPr>
          <w:p w14:paraId="3D2E70D6" w14:textId="543EF7DE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AB8ACC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F891C6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FD0E5A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(557)</w:t>
            </w:r>
          </w:p>
        </w:tc>
        <w:tc>
          <w:tcPr>
            <w:tcW w:w="180" w:type="dxa"/>
            <w:vAlign w:val="bottom"/>
          </w:tcPr>
          <w:p w14:paraId="5D1C801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6AD3B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0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(9,959)</w:t>
            </w:r>
          </w:p>
        </w:tc>
        <w:tc>
          <w:tcPr>
            <w:tcW w:w="178" w:type="dxa"/>
            <w:vAlign w:val="bottom"/>
          </w:tcPr>
          <w:p w14:paraId="0247DEE8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1A3F2733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(52,296)</w:t>
            </w:r>
          </w:p>
        </w:tc>
        <w:tc>
          <w:tcPr>
            <w:tcW w:w="179" w:type="dxa"/>
            <w:vAlign w:val="bottom"/>
          </w:tcPr>
          <w:p w14:paraId="03CF9CD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EC1596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(3,246)</w:t>
            </w:r>
          </w:p>
        </w:tc>
        <w:tc>
          <w:tcPr>
            <w:tcW w:w="178" w:type="dxa"/>
            <w:vAlign w:val="bottom"/>
          </w:tcPr>
          <w:p w14:paraId="6A90523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AFA502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65A161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90D69F0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(66,058)</w:t>
            </w:r>
          </w:p>
        </w:tc>
      </w:tr>
      <w:tr w:rsidR="00A16F4D" w:rsidRPr="004950BE" w14:paraId="28CE117E" w14:textId="77777777" w:rsidTr="00A16F4D">
        <w:trPr>
          <w:cantSplit/>
        </w:trPr>
        <w:tc>
          <w:tcPr>
            <w:tcW w:w="3339" w:type="dxa"/>
            <w:gridSpan w:val="2"/>
            <w:vAlign w:val="bottom"/>
          </w:tcPr>
          <w:p w14:paraId="072281EA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80" w:type="dxa"/>
            <w:vAlign w:val="bottom"/>
          </w:tcPr>
          <w:p w14:paraId="1EE5B561" w14:textId="2682E89C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6C0FB2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3081D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7B2278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E61895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49CE71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81956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E4C52ED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411619C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07E7AC4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C9EAF9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484CF7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EBD78E5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5D3C8E1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A16F4D" w:rsidRPr="004950BE" w14:paraId="690ED0F8" w14:textId="77777777" w:rsidTr="00A16F4D">
        <w:trPr>
          <w:cantSplit/>
        </w:trPr>
        <w:tc>
          <w:tcPr>
            <w:tcW w:w="3339" w:type="dxa"/>
            <w:gridSpan w:val="2"/>
            <w:vAlign w:val="bottom"/>
          </w:tcPr>
          <w:p w14:paraId="41A535F4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และ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1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80" w:type="dxa"/>
            <w:vAlign w:val="bottom"/>
          </w:tcPr>
          <w:p w14:paraId="0481D9A1" w14:textId="04FEE509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86BA93" w14:textId="77777777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B05F03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39C61C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15,860</w:t>
            </w:r>
          </w:p>
        </w:tc>
        <w:tc>
          <w:tcPr>
            <w:tcW w:w="180" w:type="dxa"/>
            <w:vAlign w:val="bottom"/>
          </w:tcPr>
          <w:p w14:paraId="7F72201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8455523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204,237</w:t>
            </w:r>
          </w:p>
        </w:tc>
        <w:tc>
          <w:tcPr>
            <w:tcW w:w="178" w:type="dxa"/>
            <w:vAlign w:val="bottom"/>
          </w:tcPr>
          <w:p w14:paraId="76E010A1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0CEAE66E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46,751</w:t>
            </w:r>
          </w:p>
        </w:tc>
        <w:tc>
          <w:tcPr>
            <w:tcW w:w="179" w:type="dxa"/>
            <w:vAlign w:val="bottom"/>
          </w:tcPr>
          <w:p w14:paraId="2A96B9D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73644990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28,832</w:t>
            </w:r>
          </w:p>
        </w:tc>
        <w:tc>
          <w:tcPr>
            <w:tcW w:w="178" w:type="dxa"/>
            <w:vAlign w:val="bottom"/>
          </w:tcPr>
          <w:p w14:paraId="69671F0F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1F6521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377854C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0B417414" w14:textId="77777777" w:rsidR="00A16F4D" w:rsidRPr="004950BE" w:rsidRDefault="00A16F4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295,680</w:t>
            </w:r>
          </w:p>
        </w:tc>
      </w:tr>
      <w:tr w:rsidR="00A16F4D" w:rsidRPr="004950BE" w14:paraId="01917EB8" w14:textId="77777777" w:rsidTr="00A16F4D">
        <w:trPr>
          <w:cantSplit/>
        </w:trPr>
        <w:tc>
          <w:tcPr>
            <w:tcW w:w="3339" w:type="dxa"/>
            <w:gridSpan w:val="2"/>
            <w:vAlign w:val="bottom"/>
          </w:tcPr>
          <w:p w14:paraId="223A800B" w14:textId="77777777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80" w:type="dxa"/>
            <w:vAlign w:val="bottom"/>
          </w:tcPr>
          <w:p w14:paraId="7873B2A6" w14:textId="783B9E72" w:rsidR="00A16F4D" w:rsidRPr="004950BE" w:rsidRDefault="00A16F4D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999947A" w14:textId="391DD45D" w:rsidR="00A16F4D" w:rsidRPr="004950BE" w:rsidRDefault="00A16F4D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E1BDB2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374A66" w14:textId="5752968B" w:rsidR="00A16F4D" w:rsidRPr="004950BE" w:rsidRDefault="00A16F4D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7,673</w:t>
            </w:r>
          </w:p>
        </w:tc>
        <w:tc>
          <w:tcPr>
            <w:tcW w:w="180" w:type="dxa"/>
            <w:vAlign w:val="bottom"/>
          </w:tcPr>
          <w:p w14:paraId="722E2B1B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03894E8" w14:textId="2A7EC2D3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8,503</w:t>
            </w:r>
          </w:p>
        </w:tc>
        <w:tc>
          <w:tcPr>
            <w:tcW w:w="178" w:type="dxa"/>
            <w:vAlign w:val="bottom"/>
          </w:tcPr>
          <w:p w14:paraId="45B569EA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5BAD038F" w14:textId="3E476574" w:rsidR="00A16F4D" w:rsidRPr="004950BE" w:rsidRDefault="00A16F4D" w:rsidP="0007769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6,281</w:t>
            </w:r>
          </w:p>
        </w:tc>
        <w:tc>
          <w:tcPr>
            <w:tcW w:w="179" w:type="dxa"/>
            <w:vAlign w:val="bottom"/>
          </w:tcPr>
          <w:p w14:paraId="176E5EB7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00345D30" w14:textId="7D23F135" w:rsidR="00A16F4D" w:rsidRPr="004950BE" w:rsidRDefault="00A16F4D" w:rsidP="00732CC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E96C7A" w:rsidRPr="004950BE">
              <w:rPr>
                <w:rFonts w:ascii="Angsana New" w:hAnsi="Angsana New" w:cs="Angsana New"/>
                <w:szCs w:val="22"/>
                <w:lang w:val="en-US" w:bidi="th-TH"/>
              </w:rPr>
              <w:t>651</w:t>
            </w:r>
          </w:p>
        </w:tc>
        <w:tc>
          <w:tcPr>
            <w:tcW w:w="178" w:type="dxa"/>
            <w:vAlign w:val="bottom"/>
          </w:tcPr>
          <w:p w14:paraId="73E7B195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949559" w14:textId="17B9181C" w:rsidR="00A16F4D" w:rsidRPr="004950BE" w:rsidRDefault="00A16F4D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1322EB4" w14:textId="77777777" w:rsidR="00A16F4D" w:rsidRPr="004950BE" w:rsidRDefault="00A16F4D" w:rsidP="00ED7E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0D369226" w14:textId="0C08FDA5" w:rsidR="00A16F4D" w:rsidRPr="004950BE" w:rsidRDefault="00A16F4D" w:rsidP="007E68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24,</w:t>
            </w:r>
            <w:r w:rsidR="00E96C7A" w:rsidRPr="004950BE">
              <w:rPr>
                <w:rFonts w:ascii="Angsana New" w:hAnsi="Angsana New" w:cs="Angsana New"/>
                <w:szCs w:val="22"/>
                <w:lang w:bidi="th-TH"/>
              </w:rPr>
              <w:t>108</w:t>
            </w:r>
          </w:p>
        </w:tc>
      </w:tr>
      <w:tr w:rsidR="00ED7EEC" w:rsidRPr="004950BE" w14:paraId="285F8F71" w14:textId="77777777" w:rsidTr="00A16F4D">
        <w:trPr>
          <w:cantSplit/>
        </w:trPr>
        <w:tc>
          <w:tcPr>
            <w:tcW w:w="3330" w:type="dxa"/>
            <w:vAlign w:val="bottom"/>
          </w:tcPr>
          <w:p w14:paraId="45B71430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889" w:type="dxa"/>
            <w:gridSpan w:val="2"/>
            <w:vAlign w:val="bottom"/>
          </w:tcPr>
          <w:p w14:paraId="1B8E49E3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bottom"/>
          </w:tcPr>
          <w:p w14:paraId="3CB53D3E" w14:textId="4868C049" w:rsidR="00ED7EEC" w:rsidRPr="004950BE" w:rsidRDefault="009F7097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FB3AB5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07FAA9" w14:textId="16663B79" w:rsidR="00ED7EEC" w:rsidRPr="004950BE" w:rsidRDefault="009F7097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231</w:t>
            </w:r>
          </w:p>
        </w:tc>
        <w:tc>
          <w:tcPr>
            <w:tcW w:w="180" w:type="dxa"/>
            <w:vAlign w:val="bottom"/>
          </w:tcPr>
          <w:p w14:paraId="3127F51F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F363ED" w14:textId="5C04D438" w:rsidR="00ED7EEC" w:rsidRPr="004950BE" w:rsidRDefault="0007769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280</w:t>
            </w:r>
          </w:p>
        </w:tc>
        <w:tc>
          <w:tcPr>
            <w:tcW w:w="178" w:type="dxa"/>
            <w:vAlign w:val="bottom"/>
          </w:tcPr>
          <w:p w14:paraId="684D67BE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7C91CC65" w14:textId="540BD826" w:rsidR="00ED7EEC" w:rsidRPr="004950BE" w:rsidRDefault="0007769F" w:rsidP="0007769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5,454</w:t>
            </w:r>
          </w:p>
        </w:tc>
        <w:tc>
          <w:tcPr>
            <w:tcW w:w="179" w:type="dxa"/>
            <w:vAlign w:val="bottom"/>
          </w:tcPr>
          <w:p w14:paraId="005B3FDF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47AE072F" w14:textId="563EA687" w:rsidR="00ED7EEC" w:rsidRPr="004950BE" w:rsidRDefault="0007769F" w:rsidP="000113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566040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B77F18" w14:textId="32DE9AE0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093A1B2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7AAF0BAB" w14:textId="090B1E28" w:rsidR="00ED7EEC" w:rsidRPr="004950BE" w:rsidRDefault="007E682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5,965</w:t>
            </w:r>
          </w:p>
        </w:tc>
      </w:tr>
      <w:tr w:rsidR="00ED7EEC" w:rsidRPr="004950BE" w14:paraId="45C10A94" w14:textId="77777777" w:rsidTr="00A16F4D">
        <w:trPr>
          <w:cantSplit/>
        </w:trPr>
        <w:tc>
          <w:tcPr>
            <w:tcW w:w="3330" w:type="dxa"/>
            <w:vAlign w:val="bottom"/>
          </w:tcPr>
          <w:p w14:paraId="750EA050" w14:textId="3253F1A1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>โอนออกจากการสูญเสียอำนาจควบคุม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4950B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889" w:type="dxa"/>
            <w:gridSpan w:val="2"/>
            <w:vAlign w:val="bottom"/>
          </w:tcPr>
          <w:p w14:paraId="4D291B17" w14:textId="417A2219" w:rsidR="00ED7EEC" w:rsidRPr="004950BE" w:rsidRDefault="00D17854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350" w:type="dxa"/>
            <w:vAlign w:val="bottom"/>
          </w:tcPr>
          <w:p w14:paraId="3D012F47" w14:textId="75A59BD0" w:rsidR="00ED7EEC" w:rsidRPr="004950BE" w:rsidRDefault="009F7097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7F7C2D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2CBABD4" w14:textId="45E89250" w:rsidR="00ED7EEC" w:rsidRPr="004950BE" w:rsidRDefault="009F7097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(124)</w:t>
            </w:r>
          </w:p>
        </w:tc>
        <w:tc>
          <w:tcPr>
            <w:tcW w:w="180" w:type="dxa"/>
            <w:vAlign w:val="bottom"/>
          </w:tcPr>
          <w:p w14:paraId="1A8BC9FF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FD0F747" w14:textId="404E51B1" w:rsidR="00ED7EEC" w:rsidRPr="004950BE" w:rsidRDefault="0007769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(68)</w:t>
            </w:r>
          </w:p>
        </w:tc>
        <w:tc>
          <w:tcPr>
            <w:tcW w:w="178" w:type="dxa"/>
            <w:vAlign w:val="bottom"/>
          </w:tcPr>
          <w:p w14:paraId="0EAB4F1D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5D06C9CD" w14:textId="65700ECE" w:rsidR="00ED7EEC" w:rsidRPr="004950BE" w:rsidRDefault="0007769F" w:rsidP="0007769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(3,795)</w:t>
            </w:r>
          </w:p>
        </w:tc>
        <w:tc>
          <w:tcPr>
            <w:tcW w:w="179" w:type="dxa"/>
            <w:vAlign w:val="bottom"/>
          </w:tcPr>
          <w:p w14:paraId="68789523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74FE4D7B" w14:textId="3C876A60" w:rsidR="00ED7EEC" w:rsidRPr="004950BE" w:rsidRDefault="0007769F" w:rsidP="000113F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EF6BDB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E099A49" w14:textId="20E85FC4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170A14F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18E935C8" w14:textId="0A90AA98" w:rsidR="00ED7EEC" w:rsidRPr="004950BE" w:rsidRDefault="007E682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(3,987)</w:t>
            </w:r>
          </w:p>
        </w:tc>
      </w:tr>
      <w:tr w:rsidR="00ED7EEC" w:rsidRPr="004950BE" w14:paraId="1B441D67" w14:textId="77777777" w:rsidTr="00CF1F47">
        <w:trPr>
          <w:cantSplit/>
        </w:trPr>
        <w:tc>
          <w:tcPr>
            <w:tcW w:w="4219" w:type="dxa"/>
            <w:gridSpan w:val="3"/>
            <w:vAlign w:val="bottom"/>
          </w:tcPr>
          <w:p w14:paraId="19BFB033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จำหน่าย </w:t>
            </w:r>
            <w:r w:rsidRPr="004950BE">
              <w:rPr>
                <w:rFonts w:ascii="Angsana New" w:hAnsi="Angsana New"/>
                <w:sz w:val="22"/>
                <w:szCs w:val="22"/>
              </w:rPr>
              <w:t>/</w:t>
            </w:r>
            <w:r w:rsidRPr="004950BE">
              <w:rPr>
                <w:rFonts w:ascii="Angsana New" w:hAnsi="Angsana New"/>
                <w:sz w:val="22"/>
                <w:szCs w:val="22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D76599" w14:textId="6D577EF5" w:rsidR="00ED7EEC" w:rsidRPr="004950BE" w:rsidRDefault="009F7097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618CF5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693579" w14:textId="7CA55E63" w:rsidR="00ED7EEC" w:rsidRPr="004950BE" w:rsidRDefault="009F7097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07769F" w:rsidRPr="004950BE">
              <w:rPr>
                <w:rFonts w:ascii="Angsana New" w:hAnsi="Angsana New" w:cs="Angsana New"/>
                <w:szCs w:val="22"/>
                <w:lang w:val="en-US"/>
              </w:rPr>
              <w:t>16,166</w:t>
            </w:r>
            <w:r w:rsidRPr="004950BE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3352BB7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DACD44" w14:textId="460F8B85" w:rsidR="00ED7EEC" w:rsidRPr="004950BE" w:rsidRDefault="0007769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(206,84</w:t>
            </w:r>
            <w:r w:rsidR="007E682D" w:rsidRPr="004950BE">
              <w:rPr>
                <w:rFonts w:ascii="Angsana New" w:hAnsi="Angsana New" w:cs="Angsana New"/>
                <w:szCs w:val="22"/>
                <w:lang w:val="en-US"/>
              </w:rPr>
              <w:t>8</w:t>
            </w:r>
            <w:r w:rsidRPr="004950BE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A0195F9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9E35D6F" w14:textId="1A864A60" w:rsidR="00ED7EEC" w:rsidRPr="004950BE" w:rsidRDefault="0007769F" w:rsidP="0007769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(5,522)</w:t>
            </w:r>
          </w:p>
        </w:tc>
        <w:tc>
          <w:tcPr>
            <w:tcW w:w="179" w:type="dxa"/>
            <w:vAlign w:val="bottom"/>
          </w:tcPr>
          <w:p w14:paraId="728414FB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025E116" w14:textId="2AB08199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(20,</w:t>
            </w:r>
            <w:r w:rsidR="00E96C7A" w:rsidRPr="004950BE">
              <w:rPr>
                <w:rFonts w:ascii="Angsana New" w:hAnsi="Angsana New" w:cs="Angsana New"/>
                <w:szCs w:val="22"/>
                <w:lang w:val="en-US" w:bidi="th-TH"/>
              </w:rPr>
              <w:t>096</w:t>
            </w:r>
            <w:r w:rsidRPr="004950BE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838E53A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BED2EA" w14:textId="0DAE9442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8AE239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5B99183F" w14:textId="1B2F6C16" w:rsidR="00ED7EEC" w:rsidRPr="004950BE" w:rsidRDefault="007E682D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szCs w:val="22"/>
                <w:lang w:bidi="th-TH"/>
              </w:rPr>
              <w:t>(248,</w:t>
            </w:r>
            <w:r w:rsidR="00E96C7A" w:rsidRPr="004950BE">
              <w:rPr>
                <w:rFonts w:ascii="Angsana New" w:hAnsi="Angsana New" w:cs="Angsana New"/>
                <w:szCs w:val="22"/>
                <w:lang w:bidi="th-TH"/>
              </w:rPr>
              <w:t>632</w:t>
            </w:r>
            <w:r w:rsidRPr="004950BE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</w:tr>
      <w:tr w:rsidR="00ED7EEC" w:rsidRPr="004950BE" w14:paraId="7F16AB0A" w14:textId="77777777" w:rsidTr="00CF1F47">
        <w:trPr>
          <w:cantSplit/>
        </w:trPr>
        <w:tc>
          <w:tcPr>
            <w:tcW w:w="4219" w:type="dxa"/>
            <w:gridSpan w:val="3"/>
            <w:vAlign w:val="bottom"/>
          </w:tcPr>
          <w:p w14:paraId="1F28BD34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F43FC" w14:textId="50AE7BB5" w:rsidR="00ED7EEC" w:rsidRPr="004950BE" w:rsidRDefault="009F7097" w:rsidP="000113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10216C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DDEA" w14:textId="1ECEED3D" w:rsidR="00ED7EEC" w:rsidRPr="004950BE" w:rsidRDefault="0007769F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7,474</w:t>
            </w:r>
          </w:p>
        </w:tc>
        <w:tc>
          <w:tcPr>
            <w:tcW w:w="180" w:type="dxa"/>
            <w:vAlign w:val="bottom"/>
          </w:tcPr>
          <w:p w14:paraId="4FF41DE4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BA365" w14:textId="22E3A3D9" w:rsidR="00ED7EEC" w:rsidRPr="004950BE" w:rsidRDefault="0007769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6,10</w:t>
            </w:r>
            <w:r w:rsidR="007E682D"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1C28454A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FB6D" w14:textId="29FF0712" w:rsidR="00ED7EEC" w:rsidRPr="004950BE" w:rsidRDefault="0007769F" w:rsidP="0007769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49,169</w:t>
            </w:r>
          </w:p>
        </w:tc>
        <w:tc>
          <w:tcPr>
            <w:tcW w:w="179" w:type="dxa"/>
            <w:vAlign w:val="bottom"/>
          </w:tcPr>
          <w:p w14:paraId="511872BE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BD50" w14:textId="14416763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10,387</w:t>
            </w:r>
          </w:p>
        </w:tc>
        <w:tc>
          <w:tcPr>
            <w:tcW w:w="178" w:type="dxa"/>
            <w:vAlign w:val="bottom"/>
          </w:tcPr>
          <w:p w14:paraId="61C97B2E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77ABE" w14:textId="7D7A6856" w:rsidR="00ED7EEC" w:rsidRPr="004950BE" w:rsidRDefault="0007769F" w:rsidP="00732CC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2D7C7522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67657" w14:textId="0A9CB9B7" w:rsidR="00ED7EEC" w:rsidRPr="004950BE" w:rsidRDefault="007E682D" w:rsidP="00ED7E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73,134</w:t>
            </w:r>
          </w:p>
        </w:tc>
      </w:tr>
      <w:tr w:rsidR="00ED7EEC" w:rsidRPr="004950BE" w14:paraId="2B660B4D" w14:textId="77777777" w:rsidTr="008F08FF">
        <w:trPr>
          <w:cantSplit/>
        </w:trPr>
        <w:tc>
          <w:tcPr>
            <w:tcW w:w="4219" w:type="dxa"/>
            <w:gridSpan w:val="3"/>
            <w:vAlign w:val="bottom"/>
          </w:tcPr>
          <w:p w14:paraId="23AC8AC2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53EC26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974613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67F954" w14:textId="77777777" w:rsidR="00ED7EEC" w:rsidRPr="004950BE" w:rsidRDefault="00ED7EEC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D4EEB9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D6F591" w14:textId="77777777" w:rsidR="00ED7EEC" w:rsidRPr="004950BE" w:rsidRDefault="00ED7EEC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49784A7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3C8F7BA" w14:textId="77777777" w:rsidR="00ED7EEC" w:rsidRPr="004950BE" w:rsidRDefault="00ED7EEC" w:rsidP="00ED7EEC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FD4541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FABC98E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03184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586221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46B96946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20881BD" w14:textId="77777777" w:rsidR="00ED7EEC" w:rsidRPr="004950BE" w:rsidRDefault="00ED7EEC" w:rsidP="00ED7EE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8F08FF" w:rsidRPr="004950BE" w14:paraId="750FA39F" w14:textId="77777777" w:rsidTr="008F08FF">
        <w:trPr>
          <w:cantSplit/>
        </w:trPr>
        <w:tc>
          <w:tcPr>
            <w:tcW w:w="4219" w:type="dxa"/>
            <w:gridSpan w:val="3"/>
            <w:vAlign w:val="bottom"/>
          </w:tcPr>
          <w:p w14:paraId="4C7A8084" w14:textId="5733BEBD" w:rsidR="008F08FF" w:rsidRPr="004950BE" w:rsidRDefault="008F08FF" w:rsidP="008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12A12265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B13962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BF34364" w14:textId="77777777" w:rsidR="008F08FF" w:rsidRPr="004950BE" w:rsidRDefault="008F08FF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6CFE31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604D62" w14:textId="77777777" w:rsidR="008F08FF" w:rsidRPr="004950BE" w:rsidRDefault="008F08F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7856931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1421464F" w14:textId="77777777" w:rsidR="008F08FF" w:rsidRPr="004950BE" w:rsidRDefault="008F08FF" w:rsidP="008F08F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B92FF71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315E7B7A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B3C09A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F0A025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5C3CA13A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1D021C98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</w:tr>
      <w:tr w:rsidR="008F08FF" w:rsidRPr="004950BE" w14:paraId="36DC538A" w14:textId="77777777" w:rsidTr="00275828">
        <w:trPr>
          <w:cantSplit/>
        </w:trPr>
        <w:tc>
          <w:tcPr>
            <w:tcW w:w="4219" w:type="dxa"/>
            <w:gridSpan w:val="3"/>
            <w:vAlign w:val="bottom"/>
          </w:tcPr>
          <w:p w14:paraId="2D262141" w14:textId="77294D65" w:rsidR="008F08FF" w:rsidRPr="004950BE" w:rsidRDefault="008F08FF" w:rsidP="008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AD689E4" w14:textId="068B1BBF" w:rsidR="008F08FF" w:rsidRPr="004950BE" w:rsidRDefault="008F08FF" w:rsidP="00732CCF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77,067</w:t>
            </w:r>
          </w:p>
        </w:tc>
        <w:tc>
          <w:tcPr>
            <w:tcW w:w="180" w:type="dxa"/>
            <w:vAlign w:val="bottom"/>
          </w:tcPr>
          <w:p w14:paraId="0374AA0D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AC6D5F" w14:textId="21B43233" w:rsidR="008F08FF" w:rsidRPr="004950BE" w:rsidRDefault="008F08FF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65,745</w:t>
            </w:r>
          </w:p>
        </w:tc>
        <w:tc>
          <w:tcPr>
            <w:tcW w:w="180" w:type="dxa"/>
            <w:vAlign w:val="bottom"/>
          </w:tcPr>
          <w:p w14:paraId="4AEC9546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1278E5F" w14:textId="18F690C4" w:rsidR="008F08FF" w:rsidRPr="004950BE" w:rsidRDefault="008F08F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45,703</w:t>
            </w:r>
          </w:p>
        </w:tc>
        <w:tc>
          <w:tcPr>
            <w:tcW w:w="178" w:type="dxa"/>
            <w:vAlign w:val="bottom"/>
          </w:tcPr>
          <w:p w14:paraId="158DBA97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14:paraId="793BF1DE" w14:textId="461C788F" w:rsidR="008F08FF" w:rsidRPr="004950BE" w:rsidRDefault="008F08FF" w:rsidP="008F08F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11,969</w:t>
            </w:r>
          </w:p>
        </w:tc>
        <w:tc>
          <w:tcPr>
            <w:tcW w:w="179" w:type="dxa"/>
            <w:vAlign w:val="bottom"/>
          </w:tcPr>
          <w:p w14:paraId="0BBAC8A3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17AFD9C7" w14:textId="4D49D91E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6,749</w:t>
            </w:r>
          </w:p>
        </w:tc>
        <w:tc>
          <w:tcPr>
            <w:tcW w:w="178" w:type="dxa"/>
            <w:vAlign w:val="bottom"/>
          </w:tcPr>
          <w:p w14:paraId="5042627C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DC91BEC" w14:textId="251B4591" w:rsidR="008F08FF" w:rsidRPr="004950BE" w:rsidRDefault="008F08FF" w:rsidP="00732C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870</w:t>
            </w:r>
          </w:p>
        </w:tc>
        <w:tc>
          <w:tcPr>
            <w:tcW w:w="184" w:type="dxa"/>
            <w:vAlign w:val="bottom"/>
          </w:tcPr>
          <w:p w14:paraId="4740DD4A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1E762E56" w14:textId="22489435" w:rsidR="008F08FF" w:rsidRPr="004950BE" w:rsidRDefault="008F08FF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208,103</w:t>
            </w:r>
          </w:p>
        </w:tc>
      </w:tr>
      <w:tr w:rsidR="008F08FF" w:rsidRPr="004950BE" w14:paraId="4CACAFE4" w14:textId="77777777" w:rsidTr="00275828">
        <w:trPr>
          <w:cantSplit/>
        </w:trPr>
        <w:tc>
          <w:tcPr>
            <w:tcW w:w="4219" w:type="dxa"/>
            <w:gridSpan w:val="3"/>
            <w:vAlign w:val="bottom"/>
          </w:tcPr>
          <w:p w14:paraId="367AA389" w14:textId="556A8880" w:rsidR="008F08FF" w:rsidRPr="004950BE" w:rsidRDefault="008F08FF" w:rsidP="008F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080EF" w14:textId="50CCAE96" w:rsidR="008F08FF" w:rsidRPr="004950BE" w:rsidRDefault="009F7097" w:rsidP="00732CCF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77,067</w:t>
            </w:r>
          </w:p>
        </w:tc>
        <w:tc>
          <w:tcPr>
            <w:tcW w:w="180" w:type="dxa"/>
            <w:vAlign w:val="bottom"/>
          </w:tcPr>
          <w:p w14:paraId="54BF1336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50D5E9" w14:textId="6F22F0DA" w:rsidR="008F08FF" w:rsidRPr="004950BE" w:rsidRDefault="0007769F" w:rsidP="00732C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59,584</w:t>
            </w:r>
          </w:p>
        </w:tc>
        <w:tc>
          <w:tcPr>
            <w:tcW w:w="180" w:type="dxa"/>
            <w:vAlign w:val="bottom"/>
          </w:tcPr>
          <w:p w14:paraId="552B1692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0DD174" w14:textId="5E44093B" w:rsidR="008F08FF" w:rsidRPr="004950BE" w:rsidRDefault="0007769F" w:rsidP="00732CC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3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32,4</w:t>
            </w:r>
            <w:r w:rsidR="007E682D"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89</w:t>
            </w:r>
          </w:p>
        </w:tc>
        <w:tc>
          <w:tcPr>
            <w:tcW w:w="178" w:type="dxa"/>
            <w:vAlign w:val="bottom"/>
          </w:tcPr>
          <w:p w14:paraId="3A2936FE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2F7ED2" w14:textId="37BF1714" w:rsidR="008F08FF" w:rsidRPr="004950BE" w:rsidRDefault="0007769F" w:rsidP="008F08FF">
            <w:pPr>
              <w:pStyle w:val="acctfourfigures"/>
              <w:tabs>
                <w:tab w:val="clear" w:pos="765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28,918</w:t>
            </w:r>
          </w:p>
        </w:tc>
        <w:tc>
          <w:tcPr>
            <w:tcW w:w="179" w:type="dxa"/>
            <w:vAlign w:val="bottom"/>
          </w:tcPr>
          <w:p w14:paraId="6B21223E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2B8A33" w14:textId="2C280E4B" w:rsidR="008F08FF" w:rsidRPr="004950BE" w:rsidRDefault="0007769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5,098</w:t>
            </w:r>
          </w:p>
        </w:tc>
        <w:tc>
          <w:tcPr>
            <w:tcW w:w="178" w:type="dxa"/>
            <w:vAlign w:val="bottom"/>
          </w:tcPr>
          <w:p w14:paraId="2E61B31A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20A790" w14:textId="5C01AC91" w:rsidR="008F08FF" w:rsidRPr="004950BE" w:rsidRDefault="0007769F" w:rsidP="00732C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70</w:t>
            </w:r>
          </w:p>
        </w:tc>
        <w:tc>
          <w:tcPr>
            <w:tcW w:w="184" w:type="dxa"/>
            <w:vAlign w:val="bottom"/>
          </w:tcPr>
          <w:p w14:paraId="00C92538" w14:textId="77777777" w:rsidR="008F08FF" w:rsidRPr="004950BE" w:rsidRDefault="008F08FF" w:rsidP="008F08F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A58A05" w14:textId="398D618B" w:rsidR="008F08FF" w:rsidRPr="004950BE" w:rsidRDefault="007E682D" w:rsidP="00732CC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203,226</w:t>
            </w:r>
          </w:p>
        </w:tc>
      </w:tr>
    </w:tbl>
    <w:p w14:paraId="2AEC67A5" w14:textId="77777777" w:rsidR="00725AB7" w:rsidRPr="004950BE" w:rsidRDefault="00725AB7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725AB7" w:rsidRPr="004950BE" w:rsidSect="00B75C63">
          <w:footerReference w:type="defaul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0078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46"/>
        <w:gridCol w:w="181"/>
        <w:gridCol w:w="1088"/>
        <w:gridCol w:w="180"/>
        <w:gridCol w:w="1440"/>
        <w:gridCol w:w="178"/>
        <w:gridCol w:w="992"/>
        <w:gridCol w:w="180"/>
        <w:gridCol w:w="1260"/>
        <w:gridCol w:w="180"/>
        <w:gridCol w:w="995"/>
        <w:gridCol w:w="6"/>
        <w:gridCol w:w="12"/>
      </w:tblGrid>
      <w:tr w:rsidR="00B711FE" w:rsidRPr="004950BE" w14:paraId="150C4F21" w14:textId="77777777" w:rsidTr="00424650">
        <w:trPr>
          <w:gridAfter w:val="2"/>
          <w:wAfter w:w="18" w:type="dxa"/>
          <w:cantSplit/>
          <w:trHeight w:val="397"/>
          <w:tblHeader/>
        </w:trPr>
        <w:tc>
          <w:tcPr>
            <w:tcW w:w="2340" w:type="dxa"/>
            <w:vAlign w:val="bottom"/>
          </w:tcPr>
          <w:p w14:paraId="4A50E288" w14:textId="77777777" w:rsidR="009A7804" w:rsidRPr="004950BE" w:rsidRDefault="009A7804" w:rsidP="00222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0" w:type="dxa"/>
            <w:gridSpan w:val="11"/>
            <w:vAlign w:val="bottom"/>
          </w:tcPr>
          <w:p w14:paraId="1C0F6116" w14:textId="77777777" w:rsidR="009A7804" w:rsidRPr="004950BE" w:rsidRDefault="009A7804" w:rsidP="00222FD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24650" w:rsidRPr="004950BE" w14:paraId="4DE4596B" w14:textId="77777777" w:rsidTr="00A4012B">
        <w:trPr>
          <w:gridAfter w:val="1"/>
          <w:wAfter w:w="12" w:type="dxa"/>
          <w:cantSplit/>
          <w:trHeight w:val="397"/>
          <w:tblHeader/>
        </w:trPr>
        <w:tc>
          <w:tcPr>
            <w:tcW w:w="2340" w:type="dxa"/>
            <w:vAlign w:val="bottom"/>
          </w:tcPr>
          <w:p w14:paraId="14445911" w14:textId="77777777" w:rsidR="00424650" w:rsidRPr="004950BE" w:rsidRDefault="00424650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1D199DDF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ACA2C6E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9176F8C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1F23CD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CAD566C" w14:textId="77777777" w:rsidR="00424650" w:rsidRPr="004950BE" w:rsidRDefault="00424650" w:rsidP="00C70101">
            <w:pPr>
              <w:pStyle w:val="acctcolumnheading"/>
              <w:spacing w:after="0" w:line="240" w:lineRule="auto"/>
              <w:ind w:left="-109" w:right="-9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เครื่องตกแต่งติดตั้ง</w:t>
            </w:r>
          </w:p>
        </w:tc>
        <w:tc>
          <w:tcPr>
            <w:tcW w:w="178" w:type="dxa"/>
            <w:vAlign w:val="bottom"/>
          </w:tcPr>
          <w:p w14:paraId="50D95D1A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D58FA1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F3DD84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85FC79" w14:textId="77777777" w:rsidR="00424650" w:rsidRPr="004950BE" w:rsidRDefault="00424650" w:rsidP="006A21BB">
            <w:pPr>
              <w:pStyle w:val="acctcolumnheading"/>
              <w:spacing w:after="0" w:line="240" w:lineRule="auto"/>
              <w:ind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133A0E5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14B06376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424650" w:rsidRPr="004950BE" w14:paraId="39EA29E5" w14:textId="77777777" w:rsidTr="00A4012B">
        <w:trPr>
          <w:gridAfter w:val="1"/>
          <w:wAfter w:w="12" w:type="dxa"/>
          <w:cantSplit/>
          <w:trHeight w:val="397"/>
          <w:tblHeader/>
        </w:trPr>
        <w:tc>
          <w:tcPr>
            <w:tcW w:w="2340" w:type="dxa"/>
            <w:vAlign w:val="bottom"/>
          </w:tcPr>
          <w:p w14:paraId="4C473683" w14:textId="77777777" w:rsidR="00424650" w:rsidRPr="004950BE" w:rsidRDefault="00424650" w:rsidP="006A2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630314DB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ที่ดินและ</w:t>
            </w:r>
          </w:p>
        </w:tc>
        <w:tc>
          <w:tcPr>
            <w:tcW w:w="181" w:type="dxa"/>
            <w:vAlign w:val="bottom"/>
          </w:tcPr>
          <w:p w14:paraId="08440A86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5547EE9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05958E62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58401FE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และเครื่องใช้</w:t>
            </w:r>
          </w:p>
        </w:tc>
        <w:tc>
          <w:tcPr>
            <w:tcW w:w="178" w:type="dxa"/>
            <w:vAlign w:val="bottom"/>
          </w:tcPr>
          <w:p w14:paraId="444D568C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FE1A90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4E011E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8DD0F0" w14:textId="77777777" w:rsidR="00424650" w:rsidRPr="004950BE" w:rsidRDefault="00424650" w:rsidP="00A05661">
            <w:pPr>
              <w:pStyle w:val="acctcolumnheading"/>
              <w:spacing w:after="0" w:line="240" w:lineRule="auto"/>
              <w:ind w:right="-80" w:hanging="7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vAlign w:val="bottom"/>
          </w:tcPr>
          <w:p w14:paraId="7A955662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E1FED94" w14:textId="77777777" w:rsidR="00424650" w:rsidRPr="004950BE" w:rsidRDefault="00424650" w:rsidP="006A21BB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A4012B" w:rsidRPr="004950BE" w14:paraId="5662C950" w14:textId="77777777" w:rsidTr="008932ED">
        <w:trPr>
          <w:cantSplit/>
          <w:trHeight w:val="397"/>
          <w:tblHeader/>
        </w:trPr>
        <w:tc>
          <w:tcPr>
            <w:tcW w:w="2340" w:type="dxa"/>
            <w:vAlign w:val="bottom"/>
          </w:tcPr>
          <w:p w14:paraId="6D7AE003" w14:textId="77777777" w:rsidR="00A4012B" w:rsidRPr="004950BE" w:rsidRDefault="00A4012B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6" w:type="dxa"/>
            <w:vAlign w:val="bottom"/>
          </w:tcPr>
          <w:p w14:paraId="1DF0CFC6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ส่วนปรับปรุง</w:t>
            </w:r>
          </w:p>
        </w:tc>
        <w:tc>
          <w:tcPr>
            <w:tcW w:w="181" w:type="dxa"/>
            <w:vAlign w:val="bottom"/>
          </w:tcPr>
          <w:p w14:paraId="3A5F9BFF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0F060E7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สินทรัพย์เช่า</w:t>
            </w:r>
          </w:p>
        </w:tc>
        <w:tc>
          <w:tcPr>
            <w:tcW w:w="180" w:type="dxa"/>
            <w:vAlign w:val="bottom"/>
          </w:tcPr>
          <w:p w14:paraId="20C23A8A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64C7196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  <w:vAlign w:val="bottom"/>
          </w:tcPr>
          <w:p w14:paraId="4DAE6856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E58F7F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1FBED654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310A29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57" w:right="-5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vAlign w:val="bottom"/>
          </w:tcPr>
          <w:p w14:paraId="2F5FC932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  <w:gridSpan w:val="3"/>
            <w:vAlign w:val="bottom"/>
          </w:tcPr>
          <w:p w14:paraId="08B65836" w14:textId="77777777" w:rsidR="00A4012B" w:rsidRPr="004950BE" w:rsidRDefault="00A4012B" w:rsidP="0090112F">
            <w:pPr>
              <w:pStyle w:val="acctcolumnheading"/>
              <w:spacing w:after="0" w:line="240" w:lineRule="auto"/>
              <w:ind w:left="-78" w:right="-6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11FE" w:rsidRPr="004950BE" w14:paraId="2D0BCBE6" w14:textId="77777777" w:rsidTr="00424650">
        <w:trPr>
          <w:gridAfter w:val="2"/>
          <w:wAfter w:w="18" w:type="dxa"/>
          <w:cantSplit/>
          <w:trHeight w:val="397"/>
        </w:trPr>
        <w:tc>
          <w:tcPr>
            <w:tcW w:w="2340" w:type="dxa"/>
            <w:vAlign w:val="bottom"/>
          </w:tcPr>
          <w:p w14:paraId="26D1D6A9" w14:textId="77777777" w:rsidR="0090112F" w:rsidRPr="004950BE" w:rsidRDefault="0090112F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0" w:type="dxa"/>
            <w:gridSpan w:val="11"/>
            <w:vAlign w:val="bottom"/>
          </w:tcPr>
          <w:p w14:paraId="5B24C7A4" w14:textId="77777777" w:rsidR="0090112F" w:rsidRPr="004950BE" w:rsidRDefault="0090112F" w:rsidP="0090112F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24650" w:rsidRPr="004950BE" w14:paraId="7BDDAA13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389A10EB" w14:textId="77777777" w:rsidR="00424650" w:rsidRPr="004950BE" w:rsidRDefault="00424650" w:rsidP="0090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 / ราคาประเมินใหม่</w:t>
            </w:r>
          </w:p>
        </w:tc>
        <w:tc>
          <w:tcPr>
            <w:tcW w:w="1046" w:type="dxa"/>
            <w:vAlign w:val="bottom"/>
          </w:tcPr>
          <w:p w14:paraId="0987E376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D2DE269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453A6FF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A37BD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7922DB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E3AF331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906B26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6B9488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2DE578" w14:textId="77777777" w:rsidR="00424650" w:rsidRPr="004950BE" w:rsidRDefault="00424650" w:rsidP="009011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C9120C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6C62DF4" w14:textId="77777777" w:rsidR="00424650" w:rsidRPr="004950BE" w:rsidRDefault="00424650" w:rsidP="0090112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7EEC" w:rsidRPr="004950BE" w14:paraId="75C8457E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01D2A333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46" w:type="dxa"/>
            <w:vAlign w:val="bottom"/>
          </w:tcPr>
          <w:p w14:paraId="08CB9E98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60,327</w:t>
            </w:r>
          </w:p>
        </w:tc>
        <w:tc>
          <w:tcPr>
            <w:tcW w:w="181" w:type="dxa"/>
            <w:vAlign w:val="bottom"/>
          </w:tcPr>
          <w:p w14:paraId="068FD024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630B1E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4950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778</w:t>
            </w:r>
          </w:p>
        </w:tc>
        <w:tc>
          <w:tcPr>
            <w:tcW w:w="180" w:type="dxa"/>
            <w:vAlign w:val="bottom"/>
          </w:tcPr>
          <w:p w14:paraId="2526151C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04A17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 w:rsidRPr="004950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287</w:t>
            </w:r>
          </w:p>
        </w:tc>
        <w:tc>
          <w:tcPr>
            <w:tcW w:w="178" w:type="dxa"/>
            <w:vAlign w:val="bottom"/>
          </w:tcPr>
          <w:p w14:paraId="69B371A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41CE812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4950B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0" w:type="dxa"/>
            <w:vAlign w:val="bottom"/>
          </w:tcPr>
          <w:p w14:paraId="03FFB57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03453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441531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DEDC5C1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148</w:t>
            </w: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872</w:t>
            </w:r>
          </w:p>
        </w:tc>
      </w:tr>
      <w:tr w:rsidR="00ED7EEC" w:rsidRPr="004950BE" w14:paraId="01744557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1F1EDE73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7E489600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16,740</w:t>
            </w:r>
          </w:p>
        </w:tc>
        <w:tc>
          <w:tcPr>
            <w:tcW w:w="181" w:type="dxa"/>
            <w:vAlign w:val="bottom"/>
          </w:tcPr>
          <w:p w14:paraId="41AF6EFE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241DCD2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C10FE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8BB976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B56923F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356570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813867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5DA288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311074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7E50EBD5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16,740</w:t>
            </w:r>
          </w:p>
        </w:tc>
      </w:tr>
      <w:tr w:rsidR="00ED7EEC" w:rsidRPr="004950BE" w14:paraId="229B5137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6494D0ED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046" w:type="dxa"/>
            <w:vAlign w:val="bottom"/>
          </w:tcPr>
          <w:p w14:paraId="3C200863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33EE9FAC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4705DE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524</w:t>
            </w:r>
          </w:p>
        </w:tc>
        <w:tc>
          <w:tcPr>
            <w:tcW w:w="180" w:type="dxa"/>
            <w:vAlign w:val="bottom"/>
          </w:tcPr>
          <w:p w14:paraId="45D04223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8607E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3,351</w:t>
            </w:r>
          </w:p>
        </w:tc>
        <w:tc>
          <w:tcPr>
            <w:tcW w:w="178" w:type="dxa"/>
            <w:vAlign w:val="bottom"/>
          </w:tcPr>
          <w:p w14:paraId="6DEA759F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AF37E4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000BA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CC001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0C2CB7A5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A8DF27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4,345</w:t>
            </w:r>
          </w:p>
        </w:tc>
      </w:tr>
      <w:tr w:rsidR="00ED7EEC" w:rsidRPr="004950BE" w14:paraId="4C7086A6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3B87753C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46" w:type="dxa"/>
            <w:vAlign w:val="bottom"/>
          </w:tcPr>
          <w:p w14:paraId="56A958DC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9C2D68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2ABB988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F93F65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01C6E2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(27,539)</w:t>
            </w:r>
          </w:p>
        </w:tc>
        <w:tc>
          <w:tcPr>
            <w:tcW w:w="178" w:type="dxa"/>
            <w:vAlign w:val="bottom"/>
          </w:tcPr>
          <w:p w14:paraId="703797A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FC0D8ED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4EC30E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9DCA74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6C79D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188BF631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27,539</w:t>
            </w: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ED7EEC" w:rsidRPr="004950BE" w14:paraId="704B8499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13EA67C6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29BC5C3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CFE917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5D1F9B4F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96031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03CB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26831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7FC2D3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61FEB4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75285E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9A640F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vAlign w:val="bottom"/>
          </w:tcPr>
          <w:p w14:paraId="76FD58FB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D7EEC" w:rsidRPr="004950BE" w14:paraId="0183DFB9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1C2AE5AF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6" w:type="dxa"/>
            <w:vAlign w:val="bottom"/>
          </w:tcPr>
          <w:p w14:paraId="34BA270B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</w:t>
            </w: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067</w:t>
            </w:r>
          </w:p>
        </w:tc>
        <w:tc>
          <w:tcPr>
            <w:tcW w:w="181" w:type="dxa"/>
            <w:vAlign w:val="bottom"/>
          </w:tcPr>
          <w:p w14:paraId="64789AE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1DA60F7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6,302</w:t>
            </w:r>
          </w:p>
        </w:tc>
        <w:tc>
          <w:tcPr>
            <w:tcW w:w="180" w:type="dxa"/>
            <w:vAlign w:val="bottom"/>
          </w:tcPr>
          <w:p w14:paraId="31C6923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E30698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48,099</w:t>
            </w:r>
          </w:p>
        </w:tc>
        <w:tc>
          <w:tcPr>
            <w:tcW w:w="178" w:type="dxa"/>
            <w:vAlign w:val="bottom"/>
          </w:tcPr>
          <w:p w14:paraId="0580C6D2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58125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</w:t>
            </w: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480</w:t>
            </w:r>
          </w:p>
        </w:tc>
        <w:tc>
          <w:tcPr>
            <w:tcW w:w="180" w:type="dxa"/>
            <w:vAlign w:val="bottom"/>
          </w:tcPr>
          <w:p w14:paraId="25C4B2AE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078898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6A0FD85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7CEBEA2E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142,418</w:t>
            </w:r>
          </w:p>
        </w:tc>
      </w:tr>
      <w:tr w:rsidR="00ED7EEC" w:rsidRPr="004950BE" w14:paraId="644CC65F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410246D5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6" w:type="dxa"/>
            <w:vAlign w:val="bottom"/>
          </w:tcPr>
          <w:p w14:paraId="0F6438EA" w14:textId="70C23425" w:rsidR="00ED7EEC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2E83331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71008B88" w14:textId="13BA2B46" w:rsidR="00ED7EEC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F5CB1B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7D9776" w14:textId="37FDF274" w:rsidR="00ED7EEC" w:rsidRPr="004950BE" w:rsidRDefault="00B36803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14,983</w:t>
            </w:r>
          </w:p>
        </w:tc>
        <w:tc>
          <w:tcPr>
            <w:tcW w:w="178" w:type="dxa"/>
            <w:vAlign w:val="bottom"/>
          </w:tcPr>
          <w:p w14:paraId="39285CB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7A9474" w14:textId="3C02EFA5" w:rsidR="00ED7EEC" w:rsidRPr="004950BE" w:rsidRDefault="00056422" w:rsidP="00A4012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2,200</w:t>
            </w:r>
          </w:p>
        </w:tc>
        <w:tc>
          <w:tcPr>
            <w:tcW w:w="180" w:type="dxa"/>
            <w:vAlign w:val="bottom"/>
          </w:tcPr>
          <w:p w14:paraId="659DFF27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27346" w14:textId="70193864" w:rsidR="00ED7EEC" w:rsidRPr="004950BE" w:rsidRDefault="00056422" w:rsidP="00B3680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36803" w:rsidRPr="004950B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732CCF"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B1D4B2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DD8E16C" w14:textId="64F103B8" w:rsidR="00ED7EEC" w:rsidRPr="004950BE" w:rsidRDefault="00B36803" w:rsidP="00B3680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17,888</w:t>
            </w:r>
          </w:p>
        </w:tc>
      </w:tr>
      <w:tr w:rsidR="00056422" w:rsidRPr="004950BE" w14:paraId="5FB919A5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1F4F5A67" w14:textId="4A2E6414" w:rsidR="00056422" w:rsidRPr="004950BE" w:rsidRDefault="00056422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950BE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46" w:type="dxa"/>
            <w:vAlign w:val="bottom"/>
          </w:tcPr>
          <w:p w14:paraId="424BD93D" w14:textId="65576A52" w:rsidR="00056422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2D9DF5C" w14:textId="77777777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B5AC356" w14:textId="681AE196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1,175</w:t>
            </w:r>
          </w:p>
        </w:tc>
        <w:tc>
          <w:tcPr>
            <w:tcW w:w="180" w:type="dxa"/>
            <w:vAlign w:val="bottom"/>
          </w:tcPr>
          <w:p w14:paraId="540477E8" w14:textId="77777777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78EBED" w14:textId="72E8953F" w:rsidR="00056422" w:rsidRPr="004950BE" w:rsidRDefault="00B36803" w:rsidP="00A4012B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BFFCB7A" w14:textId="77777777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2DBBC5" w14:textId="57B0717E" w:rsidR="00056422" w:rsidRPr="004950BE" w:rsidRDefault="00056422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895419" w14:textId="77777777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6C33A0" w14:textId="11A374AC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(1,175)</w:t>
            </w:r>
          </w:p>
        </w:tc>
        <w:tc>
          <w:tcPr>
            <w:tcW w:w="180" w:type="dxa"/>
            <w:vAlign w:val="bottom"/>
          </w:tcPr>
          <w:p w14:paraId="7D055438" w14:textId="77777777" w:rsidR="00056422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07CD30A" w14:textId="61A3C234" w:rsidR="00056422" w:rsidRPr="004950BE" w:rsidRDefault="00B36803" w:rsidP="00A401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D7EEC" w:rsidRPr="004950BE" w14:paraId="53F2E038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7063180E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49EC05B" w14:textId="6596C7CB" w:rsidR="00ED7EEC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94632DB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519E68F" w14:textId="6A4D2A6E" w:rsidR="00ED7EEC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AEBE1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020EC" w14:textId="0240193C" w:rsidR="00ED7EEC" w:rsidRPr="004950BE" w:rsidRDefault="00056422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(884)</w:t>
            </w:r>
          </w:p>
        </w:tc>
        <w:tc>
          <w:tcPr>
            <w:tcW w:w="178" w:type="dxa"/>
            <w:vAlign w:val="bottom"/>
          </w:tcPr>
          <w:p w14:paraId="0CBBD507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E83879" w14:textId="26FEE5D6" w:rsidR="00ED7EEC" w:rsidRPr="004950BE" w:rsidRDefault="00056422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CB4603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49A293" w14:textId="46BF987E" w:rsidR="00ED7EEC" w:rsidRPr="004950BE" w:rsidRDefault="00056422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BEED82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14:paraId="54E79959" w14:textId="625E29BE" w:rsidR="00ED7EEC" w:rsidRPr="004950BE" w:rsidRDefault="00B36803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bidi="th-TH"/>
              </w:rPr>
              <w:t>(884)</w:t>
            </w:r>
          </w:p>
        </w:tc>
      </w:tr>
      <w:tr w:rsidR="00ED7EEC" w:rsidRPr="004950BE" w14:paraId="27783652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2790ABF9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22AF2" w14:textId="647BA830" w:rsidR="00ED7EEC" w:rsidRPr="004950BE" w:rsidRDefault="00056422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77,067</w:t>
            </w:r>
          </w:p>
        </w:tc>
        <w:tc>
          <w:tcPr>
            <w:tcW w:w="181" w:type="dxa"/>
            <w:vAlign w:val="bottom"/>
          </w:tcPr>
          <w:p w14:paraId="5DD68EA8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BAFE8" w14:textId="2D61B03A" w:rsidR="00ED7EEC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7,477</w:t>
            </w:r>
          </w:p>
        </w:tc>
        <w:tc>
          <w:tcPr>
            <w:tcW w:w="180" w:type="dxa"/>
            <w:vAlign w:val="bottom"/>
          </w:tcPr>
          <w:p w14:paraId="260807D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16B32" w14:textId="0DACDF65" w:rsidR="00ED7EEC" w:rsidRPr="004950BE" w:rsidRDefault="00056422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62,198</w:t>
            </w:r>
          </w:p>
        </w:tc>
        <w:tc>
          <w:tcPr>
            <w:tcW w:w="178" w:type="dxa"/>
            <w:vAlign w:val="bottom"/>
          </w:tcPr>
          <w:p w14:paraId="261A177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2C97B" w14:textId="1BC40E46" w:rsidR="00ED7EEC" w:rsidRPr="004950BE" w:rsidRDefault="00056422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12,680</w:t>
            </w:r>
          </w:p>
        </w:tc>
        <w:tc>
          <w:tcPr>
            <w:tcW w:w="180" w:type="dxa"/>
            <w:vAlign w:val="bottom"/>
          </w:tcPr>
          <w:p w14:paraId="4FF855B0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3142" w14:textId="3F49E17B" w:rsidR="00ED7EEC" w:rsidRPr="004950BE" w:rsidRDefault="00056422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FA6F2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79551" w14:textId="794E92CB" w:rsidR="00ED7EEC" w:rsidRPr="004950BE" w:rsidRDefault="00B36803" w:rsidP="00B3680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159,422</w:t>
            </w:r>
          </w:p>
        </w:tc>
      </w:tr>
      <w:tr w:rsidR="00ED7EEC" w:rsidRPr="004950BE" w14:paraId="77D930B4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49C89EDC" w14:textId="77777777" w:rsidR="00ED7EEC" w:rsidRPr="004950BE" w:rsidRDefault="00ED7EEC" w:rsidP="00ED7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0834B2B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7E78404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47C06DA9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3BCEE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E2E77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CC9794D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3F524A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44E07C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64DBB3" w14:textId="77777777" w:rsidR="00ED7EEC" w:rsidRPr="004950BE" w:rsidRDefault="00ED7EEC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D3606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vAlign w:val="bottom"/>
          </w:tcPr>
          <w:p w14:paraId="7A1E4F68" w14:textId="77777777" w:rsidR="00ED7EEC" w:rsidRPr="004950BE" w:rsidRDefault="00ED7EEC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1A8E" w:rsidRPr="004950BE" w14:paraId="446C35B0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622E6732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46" w:type="dxa"/>
            <w:vAlign w:val="bottom"/>
          </w:tcPr>
          <w:p w14:paraId="2939C21B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7D8509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0986EF9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62E6102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07D11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67,458</w:t>
            </w:r>
          </w:p>
        </w:tc>
        <w:tc>
          <w:tcPr>
            <w:tcW w:w="178" w:type="dxa"/>
            <w:vAlign w:val="bottom"/>
          </w:tcPr>
          <w:p w14:paraId="59ED160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73E17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8,489</w:t>
            </w:r>
          </w:p>
        </w:tc>
        <w:tc>
          <w:tcPr>
            <w:tcW w:w="180" w:type="dxa"/>
            <w:vAlign w:val="bottom"/>
          </w:tcPr>
          <w:p w14:paraId="339E6069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E57A7A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988E7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29E0D2C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76,189</w:t>
            </w:r>
          </w:p>
        </w:tc>
      </w:tr>
      <w:tr w:rsidR="009C1A8E" w:rsidRPr="004950BE" w14:paraId="3A471A4A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06547F93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  <w:vAlign w:val="bottom"/>
          </w:tcPr>
          <w:p w14:paraId="72AEEDAF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BE1571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ED8268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180" w:type="dxa"/>
            <w:vAlign w:val="bottom"/>
          </w:tcPr>
          <w:p w14:paraId="554B53A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D4E72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178" w:type="dxa"/>
            <w:vAlign w:val="bottom"/>
          </w:tcPr>
          <w:p w14:paraId="13B40FC5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DCDBB2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5892998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194E6E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E278C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F40213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3,212</w:t>
            </w:r>
          </w:p>
        </w:tc>
      </w:tr>
      <w:tr w:rsidR="009C1A8E" w:rsidRPr="004950BE" w14:paraId="2205EFEE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54C86485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6C521C7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3AD9280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4DA3614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59879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37C0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(27,475)</w:t>
            </w:r>
          </w:p>
        </w:tc>
        <w:tc>
          <w:tcPr>
            <w:tcW w:w="178" w:type="dxa"/>
            <w:vAlign w:val="bottom"/>
          </w:tcPr>
          <w:p w14:paraId="03AA000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CF93BD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637DE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E28C6A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31BBDC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14:paraId="2900E2B5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(27,475)</w:t>
            </w:r>
          </w:p>
        </w:tc>
      </w:tr>
      <w:tr w:rsidR="009C1A8E" w:rsidRPr="004950BE" w14:paraId="1800EBDD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58D23D73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48C4344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3FD3D0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51C022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8B514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9289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756297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820F40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8FF39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811D41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C3D4E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vAlign w:val="bottom"/>
          </w:tcPr>
          <w:p w14:paraId="07D8820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1A8E" w:rsidRPr="004950BE" w14:paraId="4CD710E9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76652A4E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6" w:type="dxa"/>
            <w:vAlign w:val="bottom"/>
          </w:tcPr>
          <w:p w14:paraId="2214E9A9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754C93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2AB928F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852</w:t>
            </w:r>
          </w:p>
        </w:tc>
        <w:tc>
          <w:tcPr>
            <w:tcW w:w="180" w:type="dxa"/>
            <w:vAlign w:val="bottom"/>
          </w:tcPr>
          <w:p w14:paraId="1C66471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C29E7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41,919</w:t>
            </w:r>
          </w:p>
        </w:tc>
        <w:tc>
          <w:tcPr>
            <w:tcW w:w="178" w:type="dxa"/>
            <w:vAlign w:val="bottom"/>
          </w:tcPr>
          <w:p w14:paraId="3745216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1F49C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</w:t>
            </w: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155</w:t>
            </w:r>
          </w:p>
        </w:tc>
        <w:tc>
          <w:tcPr>
            <w:tcW w:w="180" w:type="dxa"/>
            <w:vAlign w:val="bottom"/>
          </w:tcPr>
          <w:p w14:paraId="355E3D92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6CE1A0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18C44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02F2CD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51,926</w:t>
            </w:r>
          </w:p>
        </w:tc>
      </w:tr>
      <w:tr w:rsidR="009C1A8E" w:rsidRPr="004950BE" w14:paraId="38F357B4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71B0A351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46" w:type="dxa"/>
            <w:vAlign w:val="bottom"/>
          </w:tcPr>
          <w:p w14:paraId="2076511D" w14:textId="76F0136C" w:rsidR="009C1A8E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6129495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41DB0A2C" w14:textId="17B27AFD" w:rsidR="009C1A8E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738</w:t>
            </w:r>
          </w:p>
        </w:tc>
        <w:tc>
          <w:tcPr>
            <w:tcW w:w="180" w:type="dxa"/>
            <w:vAlign w:val="bottom"/>
          </w:tcPr>
          <w:p w14:paraId="0B21FF2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45FB05" w14:textId="40285324" w:rsidR="009C1A8E" w:rsidRPr="004950BE" w:rsidRDefault="00056422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3,</w:t>
            </w:r>
            <w:r w:rsidR="005D6DD7"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78" w:type="dxa"/>
            <w:vAlign w:val="bottom"/>
          </w:tcPr>
          <w:p w14:paraId="41BBBAB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F6FEC2" w14:textId="36990970" w:rsidR="009C1A8E" w:rsidRPr="004950BE" w:rsidRDefault="00FB417D" w:rsidP="0005642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56422"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180" w:type="dxa"/>
            <w:vAlign w:val="bottom"/>
          </w:tcPr>
          <w:p w14:paraId="7398311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1212B" w14:textId="105BFF02" w:rsidR="009C1A8E" w:rsidRPr="004950BE" w:rsidRDefault="00056422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823D5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F793BAF" w14:textId="35067988" w:rsidR="009C1A8E" w:rsidRPr="004950BE" w:rsidRDefault="00F26B76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</w:t>
            </w:r>
            <w:r w:rsidR="009206ED"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</w:tr>
      <w:tr w:rsidR="009C1A8E" w:rsidRPr="004950BE" w14:paraId="3FC73E0B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6A7877E5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950BE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4950BE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A9C6E6D" w14:textId="73261C34" w:rsidR="009C1A8E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4E45041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8BAE4E9" w14:textId="3524EE30" w:rsidR="009C1A8E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EC907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F0C8F" w14:textId="17646C76" w:rsidR="009C1A8E" w:rsidRPr="004950BE" w:rsidRDefault="00056422" w:rsidP="00056422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D6DD7"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880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39418FE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3B9054" w14:textId="0962FD86" w:rsidR="009C1A8E" w:rsidRPr="004950BE" w:rsidRDefault="00FB417D" w:rsidP="00FB417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CAB7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A38D0" w14:textId="3452A29B" w:rsidR="009C1A8E" w:rsidRPr="004950BE" w:rsidRDefault="00056422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925BD4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bottom"/>
          </w:tcPr>
          <w:p w14:paraId="3ED9ACCE" w14:textId="399A6E85" w:rsidR="009C1A8E" w:rsidRPr="004950BE" w:rsidRDefault="00B36803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26B76"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880</w:t>
            </w:r>
            <w:r w:rsidRPr="004950B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C1A8E" w:rsidRPr="004950BE" w14:paraId="1B01C306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59A3F25A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5560B" w14:textId="1814EE67" w:rsidR="009C1A8E" w:rsidRPr="004950BE" w:rsidRDefault="00056422" w:rsidP="00A4012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912945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1410" w14:textId="64D27CB4" w:rsidR="009C1A8E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1,590</w:t>
            </w:r>
          </w:p>
        </w:tc>
        <w:tc>
          <w:tcPr>
            <w:tcW w:w="180" w:type="dxa"/>
            <w:vAlign w:val="bottom"/>
          </w:tcPr>
          <w:p w14:paraId="47FB7BE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E5CAA" w14:textId="66445749" w:rsidR="009C1A8E" w:rsidRPr="004950BE" w:rsidRDefault="00056422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44,311</w:t>
            </w:r>
          </w:p>
        </w:tc>
        <w:tc>
          <w:tcPr>
            <w:tcW w:w="178" w:type="dxa"/>
            <w:vAlign w:val="bottom"/>
          </w:tcPr>
          <w:p w14:paraId="28C59B42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200FA" w14:textId="4CA67C51" w:rsidR="009C1A8E" w:rsidRPr="004950BE" w:rsidRDefault="00056422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9,917</w:t>
            </w:r>
          </w:p>
        </w:tc>
        <w:tc>
          <w:tcPr>
            <w:tcW w:w="180" w:type="dxa"/>
            <w:vAlign w:val="bottom"/>
          </w:tcPr>
          <w:p w14:paraId="5C4C540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08F3E" w14:textId="6134D498" w:rsidR="009C1A8E" w:rsidRPr="004950BE" w:rsidRDefault="00056422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C443A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3F02D" w14:textId="6E78B310" w:rsidR="009C1A8E" w:rsidRPr="004950BE" w:rsidRDefault="00B36803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55,818</w:t>
            </w:r>
          </w:p>
        </w:tc>
      </w:tr>
      <w:tr w:rsidR="009C1A8E" w:rsidRPr="004950BE" w14:paraId="382376E4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2DA36B0A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14E186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0B02F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D7E2FD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FD86EB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DDA57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1DDD79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C648B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8DF910E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CCAF5C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703E34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vAlign w:val="bottom"/>
          </w:tcPr>
          <w:p w14:paraId="430F2C4E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1A8E" w:rsidRPr="004950BE" w14:paraId="038EDD7D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4394D867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6" w:type="dxa"/>
            <w:vAlign w:val="bottom"/>
          </w:tcPr>
          <w:p w14:paraId="403EBD8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1F9191D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C45552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E0E7C0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279323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64445C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35FFF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A9AB22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16E94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FF3B68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596C1A0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C1A8E" w:rsidRPr="004950BE" w14:paraId="755B8F14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1AD3A708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14:paraId="44BB8E3C" w14:textId="77777777" w:rsidR="009C1A8E" w:rsidRPr="004950BE" w:rsidRDefault="009C1A8E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77,067</w:t>
            </w:r>
          </w:p>
        </w:tc>
        <w:tc>
          <w:tcPr>
            <w:tcW w:w="181" w:type="dxa"/>
            <w:vAlign w:val="bottom"/>
          </w:tcPr>
          <w:p w14:paraId="6A4C73B4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11FFAD6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5,450</w:t>
            </w:r>
          </w:p>
        </w:tc>
        <w:tc>
          <w:tcPr>
            <w:tcW w:w="180" w:type="dxa"/>
            <w:vAlign w:val="bottom"/>
          </w:tcPr>
          <w:p w14:paraId="18AC7A00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D1183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6,180</w:t>
            </w:r>
          </w:p>
        </w:tc>
        <w:tc>
          <w:tcPr>
            <w:tcW w:w="178" w:type="dxa"/>
            <w:vAlign w:val="bottom"/>
          </w:tcPr>
          <w:p w14:paraId="0F9A8AA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6C65454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1,325</w:t>
            </w:r>
          </w:p>
        </w:tc>
        <w:tc>
          <w:tcPr>
            <w:tcW w:w="180" w:type="dxa"/>
            <w:vAlign w:val="bottom"/>
          </w:tcPr>
          <w:p w14:paraId="719DF9AC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4802F8C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54ACF5A2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double" w:sz="4" w:space="0" w:color="auto"/>
            </w:tcBorders>
            <w:vAlign w:val="bottom"/>
          </w:tcPr>
          <w:p w14:paraId="0A5837A6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90,492</w:t>
            </w:r>
          </w:p>
        </w:tc>
      </w:tr>
      <w:tr w:rsidR="009C1A8E" w:rsidRPr="004950BE" w14:paraId="0FF8D7EA" w14:textId="77777777" w:rsidTr="00A4012B">
        <w:trPr>
          <w:gridAfter w:val="1"/>
          <w:wAfter w:w="12" w:type="dxa"/>
          <w:cantSplit/>
          <w:trHeight w:val="397"/>
        </w:trPr>
        <w:tc>
          <w:tcPr>
            <w:tcW w:w="2340" w:type="dxa"/>
            <w:vAlign w:val="bottom"/>
          </w:tcPr>
          <w:p w14:paraId="548CDFCF" w14:textId="77777777" w:rsidR="009C1A8E" w:rsidRPr="004950BE" w:rsidRDefault="009C1A8E" w:rsidP="009C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72F79E" w14:textId="760AB477" w:rsidR="009C1A8E" w:rsidRPr="004950BE" w:rsidRDefault="00056422" w:rsidP="00A4012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77,067</w:t>
            </w:r>
          </w:p>
        </w:tc>
        <w:tc>
          <w:tcPr>
            <w:tcW w:w="181" w:type="dxa"/>
            <w:vAlign w:val="bottom"/>
          </w:tcPr>
          <w:p w14:paraId="4492460F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6893D" w14:textId="7A06FA5A" w:rsidR="009C1A8E" w:rsidRPr="004950BE" w:rsidRDefault="00056422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5,887</w:t>
            </w:r>
          </w:p>
        </w:tc>
        <w:tc>
          <w:tcPr>
            <w:tcW w:w="180" w:type="dxa"/>
            <w:vAlign w:val="bottom"/>
          </w:tcPr>
          <w:p w14:paraId="3C1BB03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432923" w14:textId="6A9B952C" w:rsidR="009C1A8E" w:rsidRPr="004950BE" w:rsidRDefault="00056422" w:rsidP="009C1A8E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17,887</w:t>
            </w:r>
          </w:p>
        </w:tc>
        <w:tc>
          <w:tcPr>
            <w:tcW w:w="178" w:type="dxa"/>
            <w:vAlign w:val="bottom"/>
          </w:tcPr>
          <w:p w14:paraId="648DD551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3D67B5" w14:textId="29FC02D3" w:rsidR="009C1A8E" w:rsidRPr="004950BE" w:rsidRDefault="00056422" w:rsidP="009C1A8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2,763</w:t>
            </w:r>
          </w:p>
        </w:tc>
        <w:tc>
          <w:tcPr>
            <w:tcW w:w="180" w:type="dxa"/>
            <w:vAlign w:val="bottom"/>
          </w:tcPr>
          <w:p w14:paraId="3EC05815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FFE27C" w14:textId="5FB298FB" w:rsidR="009C1A8E" w:rsidRPr="004950BE" w:rsidRDefault="00B36803" w:rsidP="00A4012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A0AC7A" w14:textId="77777777" w:rsidR="009C1A8E" w:rsidRPr="004950BE" w:rsidRDefault="009C1A8E" w:rsidP="009C1A8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05A0DB" w14:textId="277A4E72" w:rsidR="009C1A8E" w:rsidRPr="004950BE" w:rsidRDefault="00B36803" w:rsidP="009C1A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103,604</w:t>
            </w:r>
          </w:p>
        </w:tc>
      </w:tr>
    </w:tbl>
    <w:p w14:paraId="587FE421" w14:textId="77777777" w:rsidR="007E17BE" w:rsidRPr="004950BE" w:rsidRDefault="007E17BE" w:rsidP="007E1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  <w:cs/>
        </w:rPr>
        <w:sectPr w:rsidR="007E17BE" w:rsidRPr="004950BE" w:rsidSect="00B711FE">
          <w:footerReference w:type="default" r:id="rId17"/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p w14:paraId="3D5FA1B3" w14:textId="77777777" w:rsidR="009A7804" w:rsidRPr="004950BE" w:rsidRDefault="000D2685" w:rsidP="0034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i/>
          <w:iCs/>
          <w:sz w:val="30"/>
          <w:szCs w:val="30"/>
          <w:cs/>
        </w:rPr>
      </w:pPr>
      <w:bookmarkStart w:id="4" w:name="_Hlk16066347"/>
      <w:r w:rsidRPr="004950B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</w:t>
      </w:r>
      <w:r w:rsidR="009A7804" w:rsidRPr="004950BE">
        <w:rPr>
          <w:rFonts w:ascii="Angsana New" w:hAnsi="Angsana New"/>
          <w:i/>
          <w:iCs/>
          <w:sz w:val="30"/>
          <w:szCs w:val="30"/>
          <w:cs/>
        </w:rPr>
        <w:t>ารค้ำประกัน</w:t>
      </w:r>
    </w:p>
    <w:p w14:paraId="18CB3675" w14:textId="77777777" w:rsidR="009A7804" w:rsidRPr="004950BE" w:rsidRDefault="009A7804" w:rsidP="0029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</w:p>
    <w:p w14:paraId="46F4E598" w14:textId="26FCF894" w:rsidR="009A7804" w:rsidRPr="004950BE" w:rsidRDefault="009A7804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80409"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A93108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ทรัพย์สินของกลุ่มบริษัทและบริษัทมูลค่าตามบัญชีจำนวน </w:t>
      </w:r>
      <w:r w:rsidR="00C244A0" w:rsidRPr="004950BE">
        <w:rPr>
          <w:rFonts w:ascii="Angsana New" w:hAnsi="Angsana New"/>
          <w:sz w:val="30"/>
          <w:szCs w:val="30"/>
        </w:rPr>
        <w:t>68.55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256</w:t>
      </w:r>
      <w:r w:rsidR="00A93108" w:rsidRPr="004950BE">
        <w:rPr>
          <w:rFonts w:ascii="Angsana New" w:hAnsi="Angsana New"/>
          <w:i/>
          <w:iCs/>
          <w:sz w:val="30"/>
          <w:szCs w:val="30"/>
        </w:rPr>
        <w:t>4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: </w:t>
      </w:r>
      <w:r w:rsidR="00A93108" w:rsidRPr="004950BE">
        <w:rPr>
          <w:rFonts w:ascii="Angsana New" w:hAnsi="Angsana New"/>
          <w:i/>
          <w:iCs/>
          <w:sz w:val="30"/>
          <w:szCs w:val="30"/>
        </w:rPr>
        <w:t>68.55</w:t>
      </w:r>
      <w:r w:rsidR="006123B2" w:rsidRPr="004950BE">
        <w:rPr>
          <w:rFonts w:ascii="Angsana New" w:hAnsi="Angsana New"/>
          <w:i/>
          <w:iCs/>
          <w:sz w:val="30"/>
          <w:szCs w:val="30"/>
        </w:rPr>
        <w:t xml:space="preserve"> </w:t>
      </w:r>
      <w:r w:rsidR="006123B2" w:rsidRPr="004950B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950BE">
        <w:rPr>
          <w:rFonts w:ascii="Angsana New" w:hAnsi="Angsana New"/>
          <w:i/>
          <w:iCs/>
          <w:sz w:val="30"/>
          <w:szCs w:val="30"/>
          <w:cs/>
        </w:rPr>
        <w:t>)</w:t>
      </w:r>
      <w:r w:rsidRPr="004950BE">
        <w:rPr>
          <w:rFonts w:ascii="Angsana New" w:hAnsi="Angsana New"/>
          <w:sz w:val="30"/>
          <w:szCs w:val="30"/>
          <w:cs/>
        </w:rPr>
        <w:t xml:space="preserve"> ใช้เป็นหลักประกันวงเงินสินเชื</w:t>
      </w:r>
      <w:r w:rsidR="00316B57" w:rsidRPr="004950BE">
        <w:rPr>
          <w:rFonts w:ascii="Angsana New" w:hAnsi="Angsana New"/>
          <w:sz w:val="30"/>
          <w:szCs w:val="30"/>
          <w:cs/>
        </w:rPr>
        <w:t>่</w:t>
      </w:r>
      <w:r w:rsidRPr="004950BE">
        <w:rPr>
          <w:rFonts w:ascii="Angsana New" w:hAnsi="Angsana New"/>
          <w:sz w:val="30"/>
          <w:szCs w:val="30"/>
          <w:cs/>
        </w:rPr>
        <w:t>อ</w:t>
      </w:r>
      <w:r w:rsidR="007700A6" w:rsidRPr="004950BE">
        <w:rPr>
          <w:rFonts w:ascii="Angsana New" w:hAnsi="Angsana New"/>
          <w:sz w:val="30"/>
          <w:szCs w:val="30"/>
          <w:cs/>
        </w:rPr>
        <w:t>บางส่วน</w:t>
      </w:r>
      <w:r w:rsidRPr="004950BE">
        <w:rPr>
          <w:rFonts w:ascii="Angsana New" w:hAnsi="Angsana New"/>
          <w:sz w:val="30"/>
          <w:szCs w:val="30"/>
          <w:cs/>
        </w:rPr>
        <w:t>จากสถาบัน</w:t>
      </w:r>
      <w:r w:rsidR="00C03852" w:rsidRPr="004950BE">
        <w:rPr>
          <w:rFonts w:ascii="Angsana New" w:hAnsi="Angsana New"/>
          <w:sz w:val="30"/>
          <w:szCs w:val="30"/>
          <w:cs/>
        </w:rPr>
        <w:t>การเงิน</w:t>
      </w:r>
      <w:r w:rsidR="006A21BB" w:rsidRPr="004950BE">
        <w:rPr>
          <w:rFonts w:ascii="Angsana New" w:hAnsi="Angsana New"/>
          <w:sz w:val="30"/>
          <w:szCs w:val="30"/>
          <w:cs/>
        </w:rPr>
        <w:t>แห่งหนึ่ง</w:t>
      </w:r>
      <w:r w:rsidR="00C03852" w:rsidRPr="004950BE">
        <w:rPr>
          <w:rFonts w:ascii="Angsana New" w:hAnsi="Angsana New"/>
          <w:sz w:val="30"/>
          <w:szCs w:val="30"/>
          <w:cs/>
        </w:rPr>
        <w:t xml:space="preserve"> (</w:t>
      </w:r>
      <w:r w:rsidR="00447B74" w:rsidRPr="004950BE">
        <w:rPr>
          <w:rFonts w:ascii="Angsana New" w:hAnsi="Angsana New"/>
          <w:sz w:val="30"/>
          <w:szCs w:val="30"/>
          <w:cs/>
        </w:rPr>
        <w:t>ดู</w:t>
      </w:r>
      <w:r w:rsidR="00C03852" w:rsidRPr="004950BE">
        <w:rPr>
          <w:rFonts w:ascii="Angsana New" w:hAnsi="Angsana New"/>
          <w:sz w:val="30"/>
          <w:szCs w:val="30"/>
          <w:cs/>
        </w:rPr>
        <w:t>หมายเหตุ</w:t>
      </w:r>
      <w:r w:rsidRPr="004950BE">
        <w:rPr>
          <w:rFonts w:ascii="Angsana New" w:hAnsi="Angsana New"/>
          <w:sz w:val="30"/>
          <w:szCs w:val="30"/>
          <w:cs/>
        </w:rPr>
        <w:t xml:space="preserve">ข้อ </w:t>
      </w:r>
      <w:r w:rsidR="00A80409" w:rsidRPr="004950BE">
        <w:rPr>
          <w:rFonts w:ascii="Angsana New" w:hAnsi="Angsana New"/>
          <w:sz w:val="30"/>
          <w:szCs w:val="30"/>
        </w:rPr>
        <w:t>1</w:t>
      </w:r>
      <w:r w:rsidR="003D41A2"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/>
          <w:sz w:val="30"/>
          <w:szCs w:val="30"/>
          <w:cs/>
        </w:rPr>
        <w:t>)</w:t>
      </w:r>
      <w:r w:rsidR="00175A00" w:rsidRPr="004950BE">
        <w:rPr>
          <w:rFonts w:ascii="Angsana New" w:hAnsi="Angsana New"/>
          <w:sz w:val="30"/>
          <w:szCs w:val="30"/>
        </w:rPr>
        <w:t xml:space="preserve"> </w:t>
      </w:r>
      <w:r w:rsidR="006A21BB" w:rsidRPr="004950BE">
        <w:rPr>
          <w:rFonts w:ascii="Angsana New" w:hAnsi="Angsana New"/>
          <w:sz w:val="30"/>
          <w:szCs w:val="30"/>
          <w:cs/>
        </w:rPr>
        <w:t>และ</w:t>
      </w:r>
      <w:r w:rsidR="00175A00" w:rsidRPr="004950BE">
        <w:rPr>
          <w:rFonts w:ascii="Angsana New" w:hAnsi="Angsana New"/>
          <w:sz w:val="30"/>
          <w:szCs w:val="30"/>
          <w:cs/>
        </w:rPr>
        <w:t xml:space="preserve">หนังสือค้ำประกันจากสถาบันการเงินแห่งหนึ่ง </w:t>
      </w:r>
      <w:r w:rsidR="00C176A3" w:rsidRPr="004950BE">
        <w:rPr>
          <w:rFonts w:ascii="Angsana New" w:hAnsi="Angsana New"/>
          <w:sz w:val="30"/>
          <w:szCs w:val="30"/>
          <w:cs/>
        </w:rPr>
        <w:t>(</w:t>
      </w:r>
      <w:r w:rsidR="00447B74" w:rsidRPr="004950BE">
        <w:rPr>
          <w:rFonts w:ascii="Angsana New" w:hAnsi="Angsana New"/>
          <w:sz w:val="30"/>
          <w:szCs w:val="30"/>
          <w:cs/>
        </w:rPr>
        <w:t>ดู</w:t>
      </w:r>
      <w:r w:rsidR="0014607A" w:rsidRPr="004950BE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A80409" w:rsidRPr="004950BE">
        <w:rPr>
          <w:rFonts w:ascii="Angsana New" w:hAnsi="Angsana New"/>
          <w:sz w:val="30"/>
          <w:szCs w:val="30"/>
        </w:rPr>
        <w:t>2</w:t>
      </w:r>
      <w:r w:rsidR="003C0B60" w:rsidRPr="004950BE">
        <w:rPr>
          <w:rFonts w:ascii="Angsana New" w:hAnsi="Angsana New"/>
          <w:sz w:val="30"/>
          <w:szCs w:val="30"/>
        </w:rPr>
        <w:t>4</w:t>
      </w:r>
      <w:r w:rsidR="00175A00" w:rsidRPr="004950BE">
        <w:rPr>
          <w:rFonts w:ascii="Angsana New" w:hAnsi="Angsana New"/>
          <w:sz w:val="30"/>
          <w:szCs w:val="30"/>
          <w:cs/>
        </w:rPr>
        <w:t>)</w:t>
      </w:r>
    </w:p>
    <w:p w14:paraId="3C18CFCF" w14:textId="77777777" w:rsidR="00843BF9" w:rsidRPr="004950BE" w:rsidRDefault="00843BF9" w:rsidP="009A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bookmarkEnd w:id="4"/>
    <w:p w14:paraId="1EE91F01" w14:textId="014D52EE" w:rsidR="008408E6" w:rsidRPr="004950BE" w:rsidRDefault="00CD0C9B" w:rsidP="00CD0C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</w:rPr>
        <w:t>1</w:t>
      </w:r>
      <w:r w:rsidR="00337A6C" w:rsidRPr="004950BE">
        <w:rPr>
          <w:rFonts w:ascii="Angsana New" w:hAnsi="Angsana New"/>
          <w:b/>
          <w:bCs/>
          <w:sz w:val="30"/>
          <w:szCs w:val="30"/>
        </w:rPr>
        <w:t>0</w:t>
      </w:r>
      <w:r w:rsidRPr="004950BE">
        <w:rPr>
          <w:rFonts w:ascii="Angsana New" w:hAnsi="Angsana New"/>
          <w:b/>
          <w:bCs/>
          <w:sz w:val="30"/>
          <w:szCs w:val="30"/>
        </w:rPr>
        <w:tab/>
      </w:r>
      <w:r w:rsidR="008408E6" w:rsidRPr="004950BE">
        <w:rPr>
          <w:rFonts w:ascii="Angsana New" w:hAnsi="Angsana New" w:hint="cs"/>
          <w:b/>
          <w:bCs/>
          <w:sz w:val="30"/>
          <w:szCs w:val="30"/>
          <w:cs/>
        </w:rPr>
        <w:t>ค่าความนิยม</w:t>
      </w:r>
    </w:p>
    <w:p w14:paraId="705724EE" w14:textId="77777777" w:rsidR="008408E6" w:rsidRPr="004950BE" w:rsidRDefault="008408E6" w:rsidP="00840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7A29907" w14:textId="75AFC8D1" w:rsidR="00A93108" w:rsidRPr="004950BE" w:rsidRDefault="008408E6" w:rsidP="008408E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3D55970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3AD50ADC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A0E665A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357948A9" w14:textId="77777777" w:rsidR="008408E6" w:rsidRPr="004950BE" w:rsidRDefault="008408E6" w:rsidP="00840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DB23E43" w14:textId="5F47295A" w:rsidR="0070196A" w:rsidRPr="004950BE" w:rsidRDefault="008408E6" w:rsidP="008408E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</w:p>
    <w:p w14:paraId="361DAED9" w14:textId="6821CC79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797658" w:rsidRPr="004950BE">
        <w:rPr>
          <w:rFonts w:ascii="Angsana New" w:hAnsi="Angsana New"/>
          <w:sz w:val="30"/>
          <w:szCs w:val="30"/>
        </w:rPr>
        <w:t xml:space="preserve">     </w:t>
      </w:r>
      <w:r w:rsidRPr="004950BE">
        <w:rPr>
          <w:rFonts w:ascii="Angsana New" w:hAnsi="Angsana New"/>
          <w:sz w:val="30"/>
          <w:szCs w:val="30"/>
          <w:cs/>
        </w:rPr>
        <w:t>ในกรณีที่มีข้อบ่งชี้กลุ่มบริษัทจะทำการประมาณมูลค่าที่คาดว่าจะได้รับคืน สำหรับค่าความนิยมจะประมาณมูลค่า</w:t>
      </w:r>
      <w:r w:rsidR="00797658" w:rsidRPr="004950BE">
        <w:rPr>
          <w:rFonts w:ascii="Angsana New" w:hAnsi="Angsana New"/>
          <w:sz w:val="30"/>
          <w:szCs w:val="30"/>
        </w:rPr>
        <w:t xml:space="preserve">   </w:t>
      </w:r>
      <w:r w:rsidRPr="004950BE">
        <w:rPr>
          <w:rFonts w:ascii="Angsana New" w:hAnsi="Angsana New"/>
          <w:sz w:val="30"/>
          <w:szCs w:val="30"/>
          <w:cs/>
        </w:rPr>
        <w:t>ที่คาดว่าจะได้รับคืนทุกปีในช่วงเวลาเดียวกัน 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</w:t>
      </w:r>
      <w:r w:rsidR="00A91EA6"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>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797658" w:rsidRPr="004950BE">
        <w:rPr>
          <w:rFonts w:ascii="Angsana New" w:hAnsi="Angsana New"/>
          <w:sz w:val="30"/>
          <w:szCs w:val="30"/>
        </w:rPr>
        <w:t xml:space="preserve">      </w:t>
      </w:r>
      <w:r w:rsidRPr="004950BE">
        <w:rPr>
          <w:rFonts w:ascii="Angsana New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2BC98C48" w14:textId="77777777" w:rsidR="008408E6" w:rsidRPr="004950BE" w:rsidRDefault="008408E6" w:rsidP="00840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E176AA3" w14:textId="77777777" w:rsidR="008408E6" w:rsidRPr="004950BE" w:rsidRDefault="008408E6" w:rsidP="008408E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tbl>
      <w:tblPr>
        <w:tblW w:w="92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885"/>
        <w:gridCol w:w="1145"/>
        <w:gridCol w:w="270"/>
        <w:gridCol w:w="1080"/>
      </w:tblGrid>
      <w:tr w:rsidR="008408E6" w:rsidRPr="004950BE" w14:paraId="6A9A0C9B" w14:textId="77777777" w:rsidTr="00CE7AAF">
        <w:trPr>
          <w:tblHeader/>
        </w:trPr>
        <w:tc>
          <w:tcPr>
            <w:tcW w:w="5850" w:type="dxa"/>
          </w:tcPr>
          <w:p w14:paraId="1362F02B" w14:textId="77777777" w:rsidR="008408E6" w:rsidRPr="004950BE" w:rsidRDefault="008408E6" w:rsidP="00DE5F0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5" w:type="dxa"/>
          </w:tcPr>
          <w:p w14:paraId="55A46C53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</w:tcPr>
          <w:p w14:paraId="1FDC89AA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08E6" w:rsidRPr="004950BE" w14:paraId="0F60A67A" w14:textId="77777777" w:rsidTr="00CE7AAF">
        <w:trPr>
          <w:tblHeader/>
        </w:trPr>
        <w:tc>
          <w:tcPr>
            <w:tcW w:w="5850" w:type="dxa"/>
          </w:tcPr>
          <w:p w14:paraId="32E28BF2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dxa"/>
          </w:tcPr>
          <w:p w14:paraId="381FA37F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5" w:type="dxa"/>
            <w:vAlign w:val="center"/>
          </w:tcPr>
          <w:p w14:paraId="30D01E26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B215792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29459F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408E6" w:rsidRPr="004950BE" w14:paraId="54F0FB9B" w14:textId="77777777" w:rsidTr="00CE7AAF">
        <w:tc>
          <w:tcPr>
            <w:tcW w:w="5850" w:type="dxa"/>
          </w:tcPr>
          <w:p w14:paraId="09DF5544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57D6B4FE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</w:tcPr>
          <w:p w14:paraId="62EA6351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408E6" w:rsidRPr="004950BE" w14:paraId="7317B205" w14:textId="77777777" w:rsidTr="00CE7AAF">
        <w:tc>
          <w:tcPr>
            <w:tcW w:w="5850" w:type="dxa"/>
          </w:tcPr>
          <w:p w14:paraId="3BF159B4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85" w:type="dxa"/>
          </w:tcPr>
          <w:p w14:paraId="350B138D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F9D4CE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5885F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DA4C9" w14:textId="77777777" w:rsidR="008408E6" w:rsidRPr="004950BE" w:rsidRDefault="008408E6" w:rsidP="008C1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08" w:rsidRPr="004950BE" w14:paraId="546640D2" w14:textId="77777777" w:rsidTr="00CE7AAF">
        <w:tc>
          <w:tcPr>
            <w:tcW w:w="5850" w:type="dxa"/>
            <w:shd w:val="clear" w:color="auto" w:fill="auto"/>
          </w:tcPr>
          <w:p w14:paraId="6F15658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5" w:type="dxa"/>
          </w:tcPr>
          <w:p w14:paraId="22E49B53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7278A4E" w14:textId="67C1EFE9" w:rsidR="00A93108" w:rsidRPr="004950BE" w:rsidRDefault="00C244A0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210,648</w:t>
            </w:r>
          </w:p>
        </w:tc>
        <w:tc>
          <w:tcPr>
            <w:tcW w:w="270" w:type="dxa"/>
          </w:tcPr>
          <w:p w14:paraId="02F1B34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781FB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-2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21,690</w:t>
            </w:r>
          </w:p>
        </w:tc>
      </w:tr>
      <w:tr w:rsidR="00A93108" w:rsidRPr="004950BE" w14:paraId="605AD7FF" w14:textId="77777777" w:rsidTr="00CE7AAF">
        <w:tc>
          <w:tcPr>
            <w:tcW w:w="5850" w:type="dxa"/>
          </w:tcPr>
          <w:p w14:paraId="71D19AB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85" w:type="dxa"/>
          </w:tcPr>
          <w:p w14:paraId="112A5EC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145" w:type="dxa"/>
            <w:vAlign w:val="bottom"/>
          </w:tcPr>
          <w:p w14:paraId="2183374A" w14:textId="0B1CBE78" w:rsidR="00A93108" w:rsidRPr="004950BE" w:rsidRDefault="00201CB6" w:rsidP="00955700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23CDF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3CDF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41ECC56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5F0BF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-2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197,323</w:t>
            </w:r>
          </w:p>
        </w:tc>
      </w:tr>
      <w:tr w:rsidR="00A93108" w:rsidRPr="004950BE" w14:paraId="03D16916" w14:textId="77777777" w:rsidTr="00CE7AAF">
        <w:tc>
          <w:tcPr>
            <w:tcW w:w="5850" w:type="dxa"/>
          </w:tcPr>
          <w:p w14:paraId="181D469A" w14:textId="17ADD543" w:rsidR="00A93108" w:rsidRPr="004950BE" w:rsidRDefault="00A93108" w:rsidP="00C2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โอนออกจากการสูญเสียอำนาจคว</w:t>
            </w:r>
            <w:r w:rsidR="003C0B60" w:rsidRPr="004950BE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คุมในบริษัทย่อย</w:t>
            </w:r>
            <w:r w:rsidR="00C244A0" w:rsidRPr="004950BE">
              <w:rPr>
                <w:rFonts w:ascii="Angsana New" w:hAnsi="Angsana New" w:hint="cs"/>
                <w:sz w:val="30"/>
                <w:szCs w:val="30"/>
                <w:cs/>
              </w:rPr>
              <w:t>/บริษัทย่อย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885" w:type="dxa"/>
          </w:tcPr>
          <w:p w14:paraId="362A4A2D" w14:textId="1175238A" w:rsidR="00A93108" w:rsidRPr="004950BE" w:rsidRDefault="003C0B60" w:rsidP="00A931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8, 17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6C7E16" w14:textId="6F2BC7AC" w:rsidR="00A93108" w:rsidRPr="004950BE" w:rsidRDefault="00955700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CDF" w:rsidRPr="004950BE">
              <w:rPr>
                <w:rFonts w:ascii="Angsana New" w:hAnsi="Angsana New" w:cs="Angsana New"/>
                <w:sz w:val="30"/>
                <w:szCs w:val="30"/>
              </w:rPr>
              <w:t>229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23CDF" w:rsidRPr="004950BE">
              <w:rPr>
                <w:rFonts w:ascii="Angsana New" w:hAnsi="Angsana New" w:cs="Angsana New"/>
                <w:sz w:val="30"/>
                <w:szCs w:val="30"/>
              </w:rPr>
              <w:t>014</w:t>
            </w:r>
            <w:r w:rsidR="00C244A0" w:rsidRPr="004950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2DCE6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36EE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-2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(8,365)</w:t>
            </w:r>
          </w:p>
        </w:tc>
      </w:tr>
      <w:tr w:rsidR="00A93108" w:rsidRPr="004950BE" w14:paraId="7B5806D5" w14:textId="77777777" w:rsidTr="00CE7AAF">
        <w:tc>
          <w:tcPr>
            <w:tcW w:w="5850" w:type="dxa"/>
            <w:shd w:val="clear" w:color="auto" w:fill="auto"/>
          </w:tcPr>
          <w:p w14:paraId="13B91F1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85" w:type="dxa"/>
          </w:tcPr>
          <w:p w14:paraId="3FE9EA9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FEF8" w14:textId="00447426" w:rsidR="00A93108" w:rsidRPr="004950BE" w:rsidRDefault="00201CB6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239" w:right="29" w:firstLine="2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4D1FE7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42BD9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,071</w:t>
            </w:r>
          </w:p>
        </w:tc>
        <w:tc>
          <w:tcPr>
            <w:tcW w:w="270" w:type="dxa"/>
          </w:tcPr>
          <w:p w14:paraId="1EBA235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ACA19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210,648</w:t>
            </w:r>
          </w:p>
        </w:tc>
      </w:tr>
      <w:tr w:rsidR="00A93108" w:rsidRPr="004950BE" w14:paraId="09FD3351" w14:textId="77777777" w:rsidTr="00CE7AAF">
        <w:tc>
          <w:tcPr>
            <w:tcW w:w="5850" w:type="dxa"/>
          </w:tcPr>
          <w:p w14:paraId="7B0B0CD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71F890D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67DA326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C2AE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95B99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3108" w:rsidRPr="004950BE" w14:paraId="4948B01A" w14:textId="77777777" w:rsidTr="00CE7AAF">
        <w:trPr>
          <w:trHeight w:val="60"/>
        </w:trPr>
        <w:tc>
          <w:tcPr>
            <w:tcW w:w="5850" w:type="dxa"/>
            <w:shd w:val="clear" w:color="auto" w:fill="auto"/>
          </w:tcPr>
          <w:p w14:paraId="51A6680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5" w:type="dxa"/>
          </w:tcPr>
          <w:p w14:paraId="77F1472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E42A97B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CD47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7C2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3108" w:rsidRPr="004950BE" w14:paraId="466BD362" w14:textId="77777777" w:rsidTr="00CE7AAF">
        <w:tc>
          <w:tcPr>
            <w:tcW w:w="5850" w:type="dxa"/>
            <w:shd w:val="clear" w:color="auto" w:fill="auto"/>
          </w:tcPr>
          <w:p w14:paraId="0498A28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5" w:type="dxa"/>
          </w:tcPr>
          <w:p w14:paraId="6EA0AB2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24D3C0C8" w14:textId="500D1251" w:rsidR="00A93108" w:rsidRPr="004950BE" w:rsidRDefault="00201CB6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239" w:right="29" w:firstLine="2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A42BD9"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5,071</w:t>
            </w:r>
          </w:p>
        </w:tc>
        <w:tc>
          <w:tcPr>
            <w:tcW w:w="270" w:type="dxa"/>
          </w:tcPr>
          <w:p w14:paraId="6A976DA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55A37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210,648</w:t>
            </w:r>
          </w:p>
        </w:tc>
      </w:tr>
    </w:tbl>
    <w:p w14:paraId="31992C52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4617D6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080D429D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601677" w14:textId="77777777" w:rsidR="00B366AC" w:rsidRPr="004950BE" w:rsidRDefault="00B366AC" w:rsidP="009743CE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หน่วยสินทรัพย์ที่ก่อให้เกิดเงินสด: </w:t>
      </w:r>
      <w:r w:rsidR="00745B90" w:rsidRPr="004950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ชื่อทางการค้า (</w:t>
      </w:r>
      <w:r w:rsidR="00745B90" w:rsidRPr="004950BE">
        <w:rPr>
          <w:rFonts w:ascii="Angsana New" w:hAnsi="Angsana New"/>
          <w:b/>
          <w:bCs/>
          <w:i/>
          <w:iCs/>
          <w:sz w:val="30"/>
          <w:szCs w:val="30"/>
        </w:rPr>
        <w:t xml:space="preserve">Trade Name) </w:t>
      </w:r>
      <w:r w:rsidR="00745B90" w:rsidRPr="004950BE">
        <w:rPr>
          <w:rFonts w:ascii="Angsana New" w:hAnsi="Angsana New" w:hint="cs"/>
          <w:b/>
          <w:bCs/>
          <w:i/>
          <w:iCs/>
          <w:sz w:val="30"/>
          <w:szCs w:val="30"/>
          <w:cs/>
        </w:rPr>
        <w:t>“ขอบสนาม</w:t>
      </w:r>
      <w:r w:rsidR="00745B90" w:rsidRPr="004950BE">
        <w:rPr>
          <w:rFonts w:ascii="Angsana New" w:hAnsi="Angsana New"/>
          <w:b/>
          <w:bCs/>
          <w:i/>
          <w:iCs/>
          <w:sz w:val="30"/>
          <w:szCs w:val="30"/>
        </w:rPr>
        <w:t>”</w:t>
      </w:r>
    </w:p>
    <w:p w14:paraId="6B4ABC5A" w14:textId="77777777" w:rsidR="00A93108" w:rsidRPr="004950BE" w:rsidRDefault="00A93108" w:rsidP="00B366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D28C2E8" w14:textId="77777777" w:rsidR="00B366AC" w:rsidRPr="004950BE" w:rsidRDefault="00B366AC" w:rsidP="00B366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</w:t>
      </w:r>
      <w:r w:rsidR="00A91EA6" w:rsidRPr="004950BE">
        <w:rPr>
          <w:rFonts w:ascii="Angsana New" w:hAnsi="Angsana New" w:hint="cs"/>
          <w:sz w:val="30"/>
          <w:szCs w:val="30"/>
          <w:cs/>
        </w:rPr>
        <w:t xml:space="preserve">หน่วยสินทรัพย์ที่ก่อให้เกิดเงินสด </w:t>
      </w:r>
      <w:r w:rsidR="00A91EA6" w:rsidRPr="004950BE">
        <w:rPr>
          <w:rFonts w:ascii="Angsana New" w:hAnsi="Angsana New"/>
          <w:sz w:val="30"/>
          <w:szCs w:val="30"/>
          <w:cs/>
        </w:rPr>
        <w:br/>
      </w:r>
      <w:r w:rsidR="00A91EA6" w:rsidRPr="004950BE">
        <w:rPr>
          <w:rFonts w:ascii="Angsana New" w:hAnsi="Angsana New" w:hint="cs"/>
          <w:sz w:val="30"/>
          <w:szCs w:val="30"/>
          <w:cs/>
        </w:rPr>
        <w:t xml:space="preserve">“ขอบสนาม” </w:t>
      </w:r>
      <w:r w:rsidRPr="004950BE">
        <w:rPr>
          <w:rFonts w:ascii="Angsana New" w:hAnsi="Angsana New" w:hint="cs"/>
          <w:sz w:val="30"/>
          <w:szCs w:val="30"/>
          <w:cs/>
        </w:rPr>
        <w:t>ซึ่ง</w:t>
      </w:r>
      <w:r w:rsidRPr="004950B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มูลค่าที่คาดว่าจะได้รับคืนของเงินลงทุนดังกล่าวสูงกว่ามูลค่าตามบัญชี</w:t>
      </w:r>
    </w:p>
    <w:p w14:paraId="0FC9FBA7" w14:textId="77777777" w:rsidR="00B366AC" w:rsidRPr="004950BE" w:rsidRDefault="00B366AC" w:rsidP="00B366AC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2C7E014" w14:textId="77777777" w:rsidR="00B366AC" w:rsidRPr="004950BE" w:rsidRDefault="00B366AC" w:rsidP="00B366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8EC31C3" w14:textId="77777777" w:rsidR="00B366AC" w:rsidRPr="004950BE" w:rsidRDefault="00B366AC" w:rsidP="00B366AC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6"/>
        <w:gridCol w:w="1638"/>
        <w:gridCol w:w="239"/>
        <w:gridCol w:w="1597"/>
      </w:tblGrid>
      <w:tr w:rsidR="003C0B60" w:rsidRPr="004950BE" w14:paraId="3171BD55" w14:textId="6B31F4CB" w:rsidTr="003C0B60">
        <w:trPr>
          <w:tblHeader/>
        </w:trPr>
        <w:tc>
          <w:tcPr>
            <w:tcW w:w="6336" w:type="dxa"/>
            <w:vMerge w:val="restart"/>
          </w:tcPr>
          <w:p w14:paraId="783DDF27" w14:textId="77777777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3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74" w:type="dxa"/>
            <w:gridSpan w:val="3"/>
          </w:tcPr>
          <w:p w14:paraId="7688F08D" w14:textId="10660A59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0B60" w:rsidRPr="004950BE" w14:paraId="4BF2B6FD" w14:textId="7E814522" w:rsidTr="003C0B60">
        <w:trPr>
          <w:tblHeader/>
        </w:trPr>
        <w:tc>
          <w:tcPr>
            <w:tcW w:w="6336" w:type="dxa"/>
            <w:vMerge/>
          </w:tcPr>
          <w:p w14:paraId="73793886" w14:textId="77777777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vAlign w:val="center"/>
          </w:tcPr>
          <w:p w14:paraId="0C7A53EF" w14:textId="77777777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</w:tcPr>
          <w:p w14:paraId="114CED04" w14:textId="77777777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4046298E" w14:textId="3CE35222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C0B60" w:rsidRPr="004950BE" w14:paraId="36B69BBD" w14:textId="5EB4FE55" w:rsidTr="003C0B60">
        <w:tc>
          <w:tcPr>
            <w:tcW w:w="6336" w:type="dxa"/>
            <w:shd w:val="clear" w:color="auto" w:fill="auto"/>
          </w:tcPr>
          <w:p w14:paraId="3962E678" w14:textId="77777777" w:rsidR="003C0B60" w:rsidRPr="004950BE" w:rsidRDefault="003C0B60" w:rsidP="0016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74" w:type="dxa"/>
            <w:gridSpan w:val="3"/>
            <w:vAlign w:val="center"/>
          </w:tcPr>
          <w:p w14:paraId="608DE33C" w14:textId="5D4F0C55" w:rsidR="003C0B60" w:rsidRPr="004950BE" w:rsidRDefault="003C0B60" w:rsidP="00165BA0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</w:tr>
      <w:tr w:rsidR="003C0B60" w:rsidRPr="004950BE" w14:paraId="1D5A6ADD" w14:textId="3E536544" w:rsidTr="003C0B60">
        <w:tc>
          <w:tcPr>
            <w:tcW w:w="6336" w:type="dxa"/>
            <w:shd w:val="clear" w:color="auto" w:fill="auto"/>
          </w:tcPr>
          <w:p w14:paraId="16816121" w14:textId="77777777" w:rsidR="003C0B60" w:rsidRPr="004950BE" w:rsidRDefault="003C0B60" w:rsidP="00CA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38" w:type="dxa"/>
            <w:vAlign w:val="bottom"/>
          </w:tcPr>
          <w:p w14:paraId="7C77DCB1" w14:textId="4A41E751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10.44</w:t>
            </w:r>
          </w:p>
        </w:tc>
        <w:tc>
          <w:tcPr>
            <w:tcW w:w="239" w:type="dxa"/>
          </w:tcPr>
          <w:p w14:paraId="6CCF4E98" w14:textId="77777777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7" w:type="dxa"/>
          </w:tcPr>
          <w:p w14:paraId="2060ADD5" w14:textId="00EE4F6F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14.55</w:t>
            </w:r>
          </w:p>
        </w:tc>
      </w:tr>
      <w:tr w:rsidR="003C0B60" w:rsidRPr="004950BE" w14:paraId="1C97B555" w14:textId="37F98CD6" w:rsidTr="003C0B60">
        <w:tc>
          <w:tcPr>
            <w:tcW w:w="6336" w:type="dxa"/>
            <w:shd w:val="clear" w:color="auto" w:fill="auto"/>
          </w:tcPr>
          <w:p w14:paraId="30C25DCD" w14:textId="77777777" w:rsidR="003C0B60" w:rsidRPr="004950BE" w:rsidRDefault="003C0B60" w:rsidP="00CA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38" w:type="dxa"/>
            <w:vAlign w:val="bottom"/>
          </w:tcPr>
          <w:p w14:paraId="2B95602F" w14:textId="5D53ECE9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2.49</w:t>
            </w:r>
          </w:p>
        </w:tc>
        <w:tc>
          <w:tcPr>
            <w:tcW w:w="239" w:type="dxa"/>
          </w:tcPr>
          <w:p w14:paraId="6F9F7C6A" w14:textId="77777777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B9CBA04" w14:textId="51C62F3A" w:rsidR="003C0B60" w:rsidRPr="004950BE" w:rsidRDefault="003C0B60" w:rsidP="00CA530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</w:tr>
    </w:tbl>
    <w:p w14:paraId="03143195" w14:textId="77777777" w:rsidR="00B366AC" w:rsidRPr="004950BE" w:rsidRDefault="00B366AC" w:rsidP="00B366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266E4E" w14:textId="77777777" w:rsidR="00F952B8" w:rsidRPr="004950BE" w:rsidRDefault="00F95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826598" w14:textId="0F7C963D" w:rsidR="00F952B8" w:rsidRPr="004950BE" w:rsidRDefault="00F952B8" w:rsidP="00F952B8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หน่วยสินทรัพย์ที่ก่อให้เกิดเงินสด: บริษัท ฐานเศรษฐกิจ มัลติมีเดีย จำกัด</w:t>
      </w:r>
    </w:p>
    <w:p w14:paraId="5F802DA4" w14:textId="77777777" w:rsidR="00F952B8" w:rsidRPr="004950BE" w:rsidRDefault="00F952B8" w:rsidP="00F952B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24E086B" w14:textId="5381815B" w:rsidR="00F952B8" w:rsidRPr="004950BE" w:rsidRDefault="00F952B8" w:rsidP="00F952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ฐานเศรษฐกิจ มัลติมีเดีย จำกัด</w:t>
      </w:r>
      <w:r w:rsidRPr="004950BE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4950B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มูลค่าที่คาดว่าจะได้รับคืนของเงินลงทุนดังกล่าวสูงกว่ามูลค่าตามบัญชี</w:t>
      </w:r>
    </w:p>
    <w:p w14:paraId="36A5D593" w14:textId="77777777" w:rsidR="00F952B8" w:rsidRPr="004950BE" w:rsidRDefault="00F952B8" w:rsidP="00F952B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C3A6" w14:textId="2A4C5302" w:rsidR="00F952B8" w:rsidRPr="004950BE" w:rsidRDefault="00F952B8" w:rsidP="00F952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393750C" w14:textId="77777777" w:rsidR="00F952B8" w:rsidRPr="004950BE" w:rsidRDefault="00F952B8" w:rsidP="00F952B8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70"/>
        <w:gridCol w:w="1710"/>
      </w:tblGrid>
      <w:tr w:rsidR="00F952B8" w:rsidRPr="004950BE" w14:paraId="0A297D4A" w14:textId="77777777" w:rsidTr="00CE7AAF">
        <w:trPr>
          <w:tblHeader/>
        </w:trPr>
        <w:tc>
          <w:tcPr>
            <w:tcW w:w="7470" w:type="dxa"/>
            <w:vMerge w:val="restart"/>
          </w:tcPr>
          <w:p w14:paraId="1AFE1A9D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3" w:hanging="1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FB6EE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952B8" w:rsidRPr="004950BE" w14:paraId="13FDCB04" w14:textId="77777777" w:rsidTr="00CE7AAF">
        <w:trPr>
          <w:tblHeader/>
        </w:trPr>
        <w:tc>
          <w:tcPr>
            <w:tcW w:w="7470" w:type="dxa"/>
            <w:vMerge/>
          </w:tcPr>
          <w:p w14:paraId="74B83587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9EA7E58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952B8" w:rsidRPr="004950BE" w14:paraId="2D04F5AB" w14:textId="77777777" w:rsidTr="00CE7AAF">
        <w:tc>
          <w:tcPr>
            <w:tcW w:w="7470" w:type="dxa"/>
            <w:shd w:val="clear" w:color="auto" w:fill="auto"/>
          </w:tcPr>
          <w:p w14:paraId="0A621227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6F5F1065" w14:textId="77777777" w:rsidR="00F952B8" w:rsidRPr="004950BE" w:rsidRDefault="00F952B8" w:rsidP="005C247B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</w:tr>
      <w:tr w:rsidR="00F952B8" w:rsidRPr="004950BE" w14:paraId="7DCF7992" w14:textId="77777777" w:rsidTr="00CE7AAF">
        <w:tc>
          <w:tcPr>
            <w:tcW w:w="7470" w:type="dxa"/>
            <w:shd w:val="clear" w:color="auto" w:fill="auto"/>
          </w:tcPr>
          <w:p w14:paraId="32516814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14:paraId="7812A1A0" w14:textId="102CEC39" w:rsidR="00F952B8" w:rsidRPr="004950BE" w:rsidRDefault="0038788A" w:rsidP="005C247B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10.44</w:t>
            </w:r>
          </w:p>
        </w:tc>
      </w:tr>
      <w:tr w:rsidR="00F952B8" w:rsidRPr="004950BE" w14:paraId="7BEAE015" w14:textId="77777777" w:rsidTr="00CE7AAF">
        <w:tc>
          <w:tcPr>
            <w:tcW w:w="7470" w:type="dxa"/>
            <w:shd w:val="clear" w:color="auto" w:fill="auto"/>
          </w:tcPr>
          <w:p w14:paraId="1B77DF63" w14:textId="77777777" w:rsidR="00F952B8" w:rsidRPr="004950BE" w:rsidRDefault="00F952B8" w:rsidP="005C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710" w:type="dxa"/>
            <w:vAlign w:val="bottom"/>
          </w:tcPr>
          <w:p w14:paraId="60C18A7E" w14:textId="216C0D99" w:rsidR="00F952B8" w:rsidRPr="004950BE" w:rsidRDefault="0038788A" w:rsidP="0038788A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2.49</w:t>
            </w:r>
          </w:p>
        </w:tc>
      </w:tr>
    </w:tbl>
    <w:p w14:paraId="7CA37D70" w14:textId="77777777" w:rsidR="00F952B8" w:rsidRPr="004950BE" w:rsidRDefault="00F952B8" w:rsidP="00F952B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8BEE158" w14:textId="1B7DAF87" w:rsidR="008408E6" w:rsidRPr="004950BE" w:rsidRDefault="008408E6" w:rsidP="008408E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</w:t>
      </w:r>
      <w:r w:rsidR="00B95354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</w:t>
      </w:r>
      <w:r w:rsidR="00CE7AAF" w:rsidRPr="004950B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950BE">
        <w:rPr>
          <w:rFonts w:ascii="Angsana New" w:hAnsi="Angsana New"/>
          <w:sz w:val="30"/>
          <w:szCs w:val="30"/>
          <w:cs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</w:t>
      </w:r>
      <w:r w:rsidR="00CE7AAF" w:rsidRPr="004950BE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4950B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</w:p>
    <w:p w14:paraId="0DD7BA00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80751FE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กระแสเงินสดสำหรับระยะเวลา </w:t>
      </w:r>
      <w:r w:rsidR="00326D39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4950BE">
        <w:rPr>
          <w:rFonts w:ascii="Angsana New" w:hAnsi="Angsana New"/>
          <w:sz w:val="30"/>
          <w:szCs w:val="30"/>
        </w:rPr>
        <w:t xml:space="preserve">GDP) </w:t>
      </w:r>
      <w:r w:rsidRPr="004950BE">
        <w:rPr>
          <w:rFonts w:ascii="Angsana New" w:hAnsi="Angsana New"/>
          <w:sz w:val="30"/>
          <w:szCs w:val="30"/>
          <w:cs/>
        </w:rPr>
        <w:t xml:space="preserve">ที่หน่วยสินทรัพย์ที่ก่อให้เกิดเงินสดดำเนินกิจการอยู่ และอัตราการเติบโตของกำไร </w:t>
      </w:r>
      <w:r w:rsidRPr="004950BE">
        <w:rPr>
          <w:rFonts w:ascii="Angsana New" w:hAnsi="Angsana New"/>
          <w:sz w:val="30"/>
          <w:szCs w:val="30"/>
        </w:rPr>
        <w:t xml:space="preserve">EBITDA </w:t>
      </w:r>
      <w:r w:rsidRPr="004950BE">
        <w:rPr>
          <w:rFonts w:ascii="Angsana New" w:hAnsi="Angsana New"/>
          <w:sz w:val="30"/>
          <w:szCs w:val="30"/>
          <w:cs/>
        </w:rPr>
        <w:t>แต่ละปีที่ประมาณการโดยฝ่ายบริหาร</w:t>
      </w:r>
    </w:p>
    <w:p w14:paraId="3BE13565" w14:textId="77777777" w:rsidR="008408E6" w:rsidRPr="004950BE" w:rsidRDefault="008408E6" w:rsidP="008408E6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9CA3F67" w14:textId="34DFFFEA" w:rsidR="008408E6" w:rsidRPr="004950BE" w:rsidRDefault="008408E6" w:rsidP="008408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ประมาณการอัตราการเติบโตของกำไร </w:t>
      </w:r>
      <w:r w:rsidRPr="004950BE">
        <w:rPr>
          <w:rFonts w:ascii="Angsana New" w:hAnsi="Angsana New"/>
          <w:sz w:val="30"/>
          <w:szCs w:val="30"/>
        </w:rPr>
        <w:t xml:space="preserve">EBITDA </w:t>
      </w:r>
      <w:r w:rsidRPr="004950BE">
        <w:rPr>
          <w:rFonts w:ascii="Angsana New" w:hAnsi="Angsana New"/>
          <w:sz w:val="30"/>
          <w:szCs w:val="30"/>
          <w:cs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</w:t>
      </w:r>
      <w:r w:rsidR="005E4A98" w:rsidRPr="004950BE">
        <w:rPr>
          <w:rFonts w:ascii="Angsana New" w:hAnsi="Angsana New"/>
          <w:sz w:val="30"/>
          <w:szCs w:val="30"/>
        </w:rPr>
        <w:t xml:space="preserve">        </w:t>
      </w:r>
      <w:r w:rsidRPr="004950BE">
        <w:rPr>
          <w:rFonts w:ascii="Angsana New" w:hAnsi="Angsana New"/>
          <w:sz w:val="30"/>
          <w:szCs w:val="30"/>
          <w:cs/>
        </w:rPr>
        <w:t xml:space="preserve">ถัวเฉลี่ยของ </w:t>
      </w:r>
      <w:r w:rsidRPr="004950BE">
        <w:rPr>
          <w:rFonts w:ascii="Angsana New" w:hAnsi="Angsana New"/>
          <w:sz w:val="30"/>
          <w:szCs w:val="30"/>
        </w:rPr>
        <w:t xml:space="preserve">5 </w:t>
      </w:r>
      <w:r w:rsidRPr="004950BE">
        <w:rPr>
          <w:rFonts w:ascii="Angsana New" w:hAnsi="Angsana New"/>
          <w:sz w:val="30"/>
          <w:szCs w:val="30"/>
          <w:cs/>
        </w:rPr>
        <w:t>ปีที่ผ่านมารวมกับประมาณการ</w:t>
      </w:r>
      <w:r w:rsidRPr="004950BE">
        <w:rPr>
          <w:rFonts w:ascii="Angsana New" w:hAnsi="Angsana New" w:hint="cs"/>
          <w:sz w:val="30"/>
          <w:szCs w:val="30"/>
          <w:cs/>
        </w:rPr>
        <w:t>รายได้</w:t>
      </w:r>
      <w:r w:rsidRPr="004950BE">
        <w:rPr>
          <w:rFonts w:ascii="Angsana New" w:hAnsi="Angsana New"/>
          <w:sz w:val="30"/>
          <w:szCs w:val="30"/>
          <w:cs/>
        </w:rPr>
        <w:t xml:space="preserve">ที่จะเพิ่มขึ้นในอีก </w:t>
      </w:r>
      <w:r w:rsidRPr="004950BE">
        <w:rPr>
          <w:rFonts w:ascii="Angsana New" w:hAnsi="Angsana New"/>
          <w:sz w:val="30"/>
          <w:szCs w:val="30"/>
        </w:rPr>
        <w:t xml:space="preserve">5 </w:t>
      </w:r>
      <w:r w:rsidRPr="004950BE">
        <w:rPr>
          <w:rFonts w:ascii="Angsana New" w:hAnsi="Angsana New"/>
          <w:sz w:val="30"/>
          <w:szCs w:val="30"/>
          <w:cs/>
        </w:rPr>
        <w:t>ปีข้างหน้า โดยมีสมมติฐานว่า</w:t>
      </w:r>
      <w:r w:rsidRPr="004950BE">
        <w:rPr>
          <w:rFonts w:ascii="Angsana New" w:hAnsi="Angsana New" w:hint="cs"/>
          <w:sz w:val="30"/>
          <w:szCs w:val="30"/>
          <w:cs/>
        </w:rPr>
        <w:t>รายได้</w:t>
      </w:r>
      <w:r w:rsidR="005E4A98" w:rsidRPr="004950BE">
        <w:rPr>
          <w:rFonts w:ascii="Angsana New" w:hAnsi="Angsana New"/>
          <w:sz w:val="30"/>
          <w:szCs w:val="30"/>
        </w:rPr>
        <w:t xml:space="preserve">         </w:t>
      </w:r>
      <w:r w:rsidRPr="004950BE">
        <w:rPr>
          <w:rFonts w:ascii="Angsana New" w:hAnsi="Angsana New"/>
          <w:sz w:val="30"/>
          <w:szCs w:val="30"/>
          <w:cs/>
        </w:rPr>
        <w:t xml:space="preserve">จะเพิ่มขึ้นโดยดำรงสัดส่วนกำไรขั้นต้นให้สูงกว่าอัตราเงินเฟ้อประมาณการสำหรับ </w:t>
      </w:r>
      <w:r w:rsidRPr="004950BE">
        <w:rPr>
          <w:rFonts w:ascii="Angsana New" w:hAnsi="Angsana New"/>
          <w:sz w:val="30"/>
          <w:szCs w:val="30"/>
        </w:rPr>
        <w:t xml:space="preserve">5 </w:t>
      </w:r>
      <w:r w:rsidRPr="004950BE">
        <w:rPr>
          <w:rFonts w:ascii="Angsana New" w:hAnsi="Angsana New"/>
          <w:sz w:val="30"/>
          <w:szCs w:val="30"/>
          <w:cs/>
        </w:rPr>
        <w:t>ปีข้างหน้าอย่างสม่ำเสมอ</w:t>
      </w:r>
      <w:r w:rsidR="005E4A98" w:rsidRPr="004950BE">
        <w:rPr>
          <w:rFonts w:ascii="Angsana New" w:hAnsi="Angsana New"/>
          <w:sz w:val="30"/>
          <w:szCs w:val="30"/>
        </w:rPr>
        <w:t xml:space="preserve">     </w:t>
      </w:r>
      <w:r w:rsidRPr="004950BE">
        <w:rPr>
          <w:rFonts w:ascii="Angsana New" w:hAnsi="Angsana New"/>
          <w:sz w:val="30"/>
          <w:szCs w:val="30"/>
          <w:cs/>
        </w:rPr>
        <w:t>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6EEF38D8" w14:textId="77777777" w:rsidR="008408E6" w:rsidRPr="004950BE" w:rsidRDefault="008408E6" w:rsidP="00840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6A649BEB" w14:textId="74933F8E" w:rsidR="008F31B5" w:rsidRPr="004950BE" w:rsidRDefault="00CD0C9B" w:rsidP="00D56C3A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37A6C" w:rsidRPr="004950BE">
        <w:rPr>
          <w:rFonts w:ascii="Angsana New" w:hAnsi="Angsana New"/>
          <w:b/>
          <w:bCs/>
          <w:sz w:val="30"/>
          <w:szCs w:val="30"/>
        </w:rPr>
        <w:t>1</w:t>
      </w:r>
      <w:r w:rsidRPr="004950BE">
        <w:rPr>
          <w:rFonts w:ascii="Angsana New" w:hAnsi="Angsana New"/>
          <w:b/>
          <w:bCs/>
          <w:sz w:val="30"/>
          <w:szCs w:val="30"/>
        </w:rPr>
        <w:tab/>
      </w:r>
      <w:r w:rsidR="008F31B5" w:rsidRPr="004950BE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30BE847A" w14:textId="77777777" w:rsidR="00DA7B5D" w:rsidRPr="004950BE" w:rsidRDefault="00DA7B5D" w:rsidP="00A93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BC0285A" w14:textId="71C1CFCD" w:rsidR="00A93108" w:rsidRPr="004950BE" w:rsidRDefault="00FC5712" w:rsidP="00A93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15D8EECC" w14:textId="44818773" w:rsidR="00FC5712" w:rsidRPr="004950BE" w:rsidRDefault="00FC5712" w:rsidP="00A931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950BE">
        <w:rPr>
          <w:rFonts w:ascii="Angsana New" w:eastAsia="Calibri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4D3509" w:rsidRPr="004950BE"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Pr="004950BE">
        <w:rPr>
          <w:rFonts w:ascii="Angsana New" w:eastAsia="Calibri" w:hAnsi="Angsana New"/>
          <w:sz w:val="30"/>
          <w:szCs w:val="30"/>
          <w:cs/>
        </w:rPr>
        <w:t xml:space="preserve">ที่เกี่ยวข้องกับการได้มาซึ่งใบอนุญาตให้ใช้คลื่นความถี่และประกอบกิจการโทรทัศน์ภาคพื้นดินในระบบดิจิทัล </w:t>
      </w:r>
      <w:r w:rsidRPr="004950BE">
        <w:rPr>
          <w:rFonts w:ascii="Angsana New" w:eastAsia="Calibri" w:hAnsi="Angsana New"/>
          <w:spacing w:val="-6"/>
          <w:sz w:val="30"/>
          <w:szCs w:val="30"/>
          <w:cs/>
        </w:rPr>
        <w:t>ประเภทบริการทางธุรกิจระดับชาติ ในหมวดหมู่ข่าวสารและสาระ แสดงมูลค่าเทียบเท่าเงินสดโดยวิธีคิดลดจำนวนเงิน</w:t>
      </w:r>
      <w:r w:rsidR="004D3509" w:rsidRPr="004950BE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4950BE">
        <w:rPr>
          <w:rFonts w:ascii="Angsana New" w:eastAsia="Calibri" w:hAnsi="Angsana New"/>
          <w:sz w:val="30"/>
          <w:szCs w:val="30"/>
          <w:cs/>
        </w:rPr>
        <w:t>ที่ต้องจ่ายชำระเพื่อให้เป็นมูลค่าปัจจุบันโดยใช้อัตราคิดลดตามท้องตลาด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3E4DC361" w14:textId="77777777" w:rsidR="00A93108" w:rsidRPr="004950BE" w:rsidRDefault="00A93108" w:rsidP="00A931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84D2DB7" w14:textId="77777777" w:rsidR="00FC5712" w:rsidRPr="004950BE" w:rsidRDefault="00FC5712" w:rsidP="00A93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 ประมาณการระยะเวลาที่คาดว่าจะได้รับประโยชน์</w:t>
      </w:r>
      <w:r w:rsidR="00487EEF" w:rsidRPr="004950BE">
        <w:rPr>
          <w:rFonts w:ascii="Angsana New" w:hAnsi="Angsana New" w:hint="cs"/>
          <w:sz w:val="30"/>
          <w:szCs w:val="30"/>
          <w:cs/>
        </w:rPr>
        <w:t>ของ</w:t>
      </w:r>
      <w:r w:rsidR="00A91EA6" w:rsidRPr="004950BE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A91EA6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A91EA6" w:rsidRPr="004950BE">
        <w:rPr>
          <w:rFonts w:ascii="Angsana New" w:hAnsi="Angsana New"/>
          <w:sz w:val="30"/>
          <w:szCs w:val="30"/>
          <w:cs/>
        </w:rPr>
        <w:br/>
      </w:r>
      <w:r w:rsidR="00A91EA6" w:rsidRPr="004950BE">
        <w:rPr>
          <w:rFonts w:ascii="Angsana New" w:hAnsi="Angsana New" w:hint="cs"/>
          <w:sz w:val="30"/>
          <w:szCs w:val="30"/>
          <w:cs/>
        </w:rPr>
        <w:t xml:space="preserve">คือ </w:t>
      </w:r>
      <w:r w:rsidR="00A91EA6" w:rsidRPr="004950BE">
        <w:rPr>
          <w:rFonts w:ascii="Angsana New" w:hAnsi="Angsana New"/>
          <w:sz w:val="30"/>
          <w:szCs w:val="30"/>
        </w:rPr>
        <w:t xml:space="preserve">15 </w:t>
      </w:r>
      <w:r w:rsidR="00A91EA6" w:rsidRPr="004950BE">
        <w:rPr>
          <w:rFonts w:ascii="Angsana New" w:hAnsi="Angsana New" w:hint="cs"/>
          <w:sz w:val="30"/>
          <w:szCs w:val="30"/>
          <w:cs/>
        </w:rPr>
        <w:t>ปี</w:t>
      </w:r>
    </w:p>
    <w:p w14:paraId="53DF9846" w14:textId="77777777" w:rsidR="006963D5" w:rsidRPr="004950BE" w:rsidRDefault="006963D5" w:rsidP="00A93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8"/>
        <w:gridCol w:w="1620"/>
      </w:tblGrid>
      <w:tr w:rsidR="00210348" w:rsidRPr="004950BE" w14:paraId="2093F525" w14:textId="77777777" w:rsidTr="00940C33">
        <w:trPr>
          <w:cantSplit/>
          <w:tblHeader/>
        </w:trPr>
        <w:tc>
          <w:tcPr>
            <w:tcW w:w="7758" w:type="dxa"/>
          </w:tcPr>
          <w:p w14:paraId="43E1AA9E" w14:textId="77777777" w:rsidR="00210348" w:rsidRPr="004950BE" w:rsidRDefault="00210348" w:rsidP="00017FB2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5B4C89" w14:textId="77777777" w:rsidR="00210348" w:rsidRPr="004950BE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348" w:rsidRPr="004950BE" w14:paraId="7A17A8BB" w14:textId="77777777" w:rsidTr="00940C33">
        <w:trPr>
          <w:cantSplit/>
          <w:tblHeader/>
        </w:trPr>
        <w:tc>
          <w:tcPr>
            <w:tcW w:w="7758" w:type="dxa"/>
          </w:tcPr>
          <w:p w14:paraId="673049F5" w14:textId="77777777" w:rsidR="00210348" w:rsidRPr="004950BE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921AB7" w14:textId="77777777" w:rsidR="00210348" w:rsidRPr="004950BE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0348" w:rsidRPr="004950BE" w14:paraId="563E7AD7" w14:textId="77777777" w:rsidTr="0025531B">
        <w:trPr>
          <w:cantSplit/>
        </w:trPr>
        <w:tc>
          <w:tcPr>
            <w:tcW w:w="7758" w:type="dxa"/>
          </w:tcPr>
          <w:p w14:paraId="78B10E5C" w14:textId="77777777" w:rsidR="00210348" w:rsidRPr="004950BE" w:rsidRDefault="00210348" w:rsidP="00FA617C">
            <w:pPr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3B80C626" w14:textId="77777777" w:rsidR="00210348" w:rsidRPr="004950BE" w:rsidRDefault="00210348" w:rsidP="00FA6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31B" w:rsidRPr="004950BE" w14:paraId="08328712" w14:textId="77777777" w:rsidTr="0025531B">
        <w:trPr>
          <w:cantSplit/>
        </w:trPr>
        <w:tc>
          <w:tcPr>
            <w:tcW w:w="7758" w:type="dxa"/>
          </w:tcPr>
          <w:p w14:paraId="35FB7E8C" w14:textId="77777777" w:rsidR="0025531B" w:rsidRPr="004950BE" w:rsidRDefault="0025531B" w:rsidP="0025531B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80409"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80409"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bottom w:val="nil"/>
            </w:tcBorders>
          </w:tcPr>
          <w:p w14:paraId="0C327EAE" w14:textId="77777777" w:rsidR="0025531B" w:rsidRPr="004950BE" w:rsidRDefault="00A91EA6" w:rsidP="0037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755,299</w:t>
            </w:r>
          </w:p>
        </w:tc>
      </w:tr>
      <w:tr w:rsidR="0025531B" w:rsidRPr="004950BE" w14:paraId="3AC7FBD5" w14:textId="77777777" w:rsidTr="0064271D">
        <w:trPr>
          <w:cantSplit/>
        </w:trPr>
        <w:tc>
          <w:tcPr>
            <w:tcW w:w="7758" w:type="dxa"/>
          </w:tcPr>
          <w:p w14:paraId="15747750" w14:textId="77777777" w:rsidR="0025531B" w:rsidRPr="004950BE" w:rsidRDefault="0025531B" w:rsidP="0025531B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011ED43" w14:textId="77777777" w:rsidR="0025531B" w:rsidRPr="004950BE" w:rsidRDefault="00A80409" w:rsidP="0037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 w:rsidR="0025531B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25531B" w:rsidRPr="004950BE" w14:paraId="536D79D9" w14:textId="77777777" w:rsidTr="0064271D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2514E1B6" w14:textId="77777777" w:rsidR="0025531B" w:rsidRPr="004950BE" w:rsidRDefault="0025531B" w:rsidP="0025531B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80409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D23D9F6" w14:textId="09AD5F6D" w:rsidR="0025531B" w:rsidRPr="004950BE" w:rsidRDefault="00D91A2B" w:rsidP="0037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755,299</w:t>
            </w:r>
          </w:p>
        </w:tc>
      </w:tr>
      <w:tr w:rsidR="00FA392F" w:rsidRPr="004950BE" w14:paraId="70809EF4" w14:textId="77777777" w:rsidTr="00745B90">
        <w:trPr>
          <w:cantSplit/>
          <w:trHeight w:val="71"/>
        </w:trPr>
        <w:tc>
          <w:tcPr>
            <w:tcW w:w="7758" w:type="dxa"/>
            <w:tcBorders>
              <w:bottom w:val="nil"/>
            </w:tcBorders>
          </w:tcPr>
          <w:p w14:paraId="29E85E9D" w14:textId="77777777" w:rsidR="00FA392F" w:rsidRPr="004950BE" w:rsidRDefault="00FA392F" w:rsidP="00FA392F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2826C46" w14:textId="77777777" w:rsidR="00FA392F" w:rsidRPr="004950BE" w:rsidRDefault="00FA392F" w:rsidP="0037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5531B" w:rsidRPr="004950BE" w14:paraId="1C23A353" w14:textId="77777777" w:rsidTr="00A0170B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15EFB91" w14:textId="77777777" w:rsidR="0025531B" w:rsidRPr="004950BE" w:rsidRDefault="0025531B" w:rsidP="00FA392F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3E5A626" w14:textId="77777777" w:rsidR="0025531B" w:rsidRPr="004950BE" w:rsidRDefault="0025531B" w:rsidP="0037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08" w:rsidRPr="004950BE" w14:paraId="2CC940D2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E3D5E60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35A5DB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454,390</w:t>
            </w:r>
          </w:p>
        </w:tc>
      </w:tr>
      <w:tr w:rsidR="00A93108" w:rsidRPr="004950BE" w14:paraId="091E2962" w14:textId="77777777" w:rsidTr="00C728F5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FC872E2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7EC239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36,165</w:t>
            </w:r>
          </w:p>
        </w:tc>
      </w:tr>
      <w:tr w:rsidR="00A93108" w:rsidRPr="004950BE" w14:paraId="7A367D91" w14:textId="77777777" w:rsidTr="006C315E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652639B0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68011C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490,555</w:t>
            </w:r>
          </w:p>
        </w:tc>
      </w:tr>
      <w:tr w:rsidR="00A93108" w:rsidRPr="004950BE" w14:paraId="63A1317B" w14:textId="77777777" w:rsidTr="006C315E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177C1D10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73AC2F" w14:textId="169B0D43" w:rsidR="00A93108" w:rsidRPr="004950BE" w:rsidRDefault="00FB3AE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36,165</w:t>
            </w:r>
          </w:p>
        </w:tc>
      </w:tr>
      <w:tr w:rsidR="00A93108" w:rsidRPr="004950BE" w14:paraId="0D369FD3" w14:textId="77777777" w:rsidTr="00812496">
        <w:trPr>
          <w:cantSplit/>
        </w:trPr>
        <w:tc>
          <w:tcPr>
            <w:tcW w:w="7758" w:type="dxa"/>
            <w:tcBorders>
              <w:bottom w:val="nil"/>
            </w:tcBorders>
          </w:tcPr>
          <w:p w14:paraId="39F4348B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89091CF" w14:textId="7C0CC891" w:rsidR="00A93108" w:rsidRPr="004950BE" w:rsidRDefault="00E85B01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526,720</w:t>
            </w:r>
          </w:p>
        </w:tc>
      </w:tr>
      <w:tr w:rsidR="00451DC1" w:rsidRPr="004950BE" w14:paraId="0E34828F" w14:textId="77777777" w:rsidTr="00745B90">
        <w:trPr>
          <w:cantSplit/>
          <w:trHeight w:val="71"/>
        </w:trPr>
        <w:tc>
          <w:tcPr>
            <w:tcW w:w="7758" w:type="dxa"/>
            <w:tcBorders>
              <w:bottom w:val="nil"/>
            </w:tcBorders>
          </w:tcPr>
          <w:p w14:paraId="609EE134" w14:textId="77777777" w:rsidR="00451DC1" w:rsidRPr="004950BE" w:rsidRDefault="00451DC1" w:rsidP="00A93108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A327EBA" w14:textId="77777777" w:rsidR="00451DC1" w:rsidRPr="004950BE" w:rsidRDefault="00451DC1" w:rsidP="00A93108">
            <w:pPr>
              <w:tabs>
                <w:tab w:val="decimal" w:pos="1152"/>
              </w:tabs>
              <w:spacing w:line="240" w:lineRule="auto"/>
              <w:ind w:left="72"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93108" w:rsidRPr="004950BE" w14:paraId="5DBA1698" w14:textId="77777777" w:rsidTr="00BE1C81">
        <w:trPr>
          <w:cantSplit/>
          <w:trHeight w:val="245"/>
        </w:trPr>
        <w:tc>
          <w:tcPr>
            <w:tcW w:w="7758" w:type="dxa"/>
            <w:tcBorders>
              <w:top w:val="nil"/>
              <w:bottom w:val="nil"/>
            </w:tcBorders>
          </w:tcPr>
          <w:p w14:paraId="566A50DE" w14:textId="77777777" w:rsidR="00A93108" w:rsidRPr="004950BE" w:rsidRDefault="00A93108" w:rsidP="00A256D1">
            <w:pPr>
              <w:pageBreakBefore/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7AD484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08" w:rsidRPr="004950BE" w14:paraId="00ACF4B0" w14:textId="77777777" w:rsidTr="00BE1C81">
        <w:trPr>
          <w:cantSplit/>
          <w:trHeight w:val="83"/>
        </w:trPr>
        <w:tc>
          <w:tcPr>
            <w:tcW w:w="7758" w:type="dxa"/>
            <w:tcBorders>
              <w:top w:val="nil"/>
              <w:bottom w:val="nil"/>
            </w:tcBorders>
          </w:tcPr>
          <w:p w14:paraId="4701A068" w14:textId="77777777" w:rsidR="00A93108" w:rsidRPr="004950BE" w:rsidRDefault="00A93108" w:rsidP="00A93108">
            <w:pPr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  <w:vAlign w:val="bottom"/>
          </w:tcPr>
          <w:p w14:paraId="247391C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264,744</w:t>
            </w:r>
          </w:p>
        </w:tc>
      </w:tr>
      <w:tr w:rsidR="00A93108" w:rsidRPr="004950BE" w14:paraId="4D0DF9B4" w14:textId="77777777" w:rsidTr="00BE1C81">
        <w:trPr>
          <w:cantSplit/>
        </w:trPr>
        <w:tc>
          <w:tcPr>
            <w:tcW w:w="7758" w:type="dxa"/>
            <w:tcBorders>
              <w:top w:val="nil"/>
              <w:bottom w:val="nil"/>
            </w:tcBorders>
          </w:tcPr>
          <w:p w14:paraId="0633B28C" w14:textId="77777777" w:rsidR="00A93108" w:rsidRPr="004950BE" w:rsidRDefault="00A93108" w:rsidP="00A93108">
            <w:pPr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555797" w14:textId="1177649B" w:rsidR="00A93108" w:rsidRPr="004950BE" w:rsidRDefault="00E85B01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228,579</w:t>
            </w:r>
          </w:p>
        </w:tc>
      </w:tr>
    </w:tbl>
    <w:p w14:paraId="20F60DEB" w14:textId="77777777" w:rsidR="00A91EA6" w:rsidRPr="004950BE" w:rsidRDefault="00A91EA6" w:rsidP="00974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14:paraId="1A80BCBA" w14:textId="77777777" w:rsidR="00FA392F" w:rsidRPr="004950BE" w:rsidRDefault="00FA392F" w:rsidP="00745B90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การพิจารณาการด้อยค่า</w:t>
      </w:r>
    </w:p>
    <w:p w14:paraId="57D4E291" w14:textId="77777777" w:rsidR="00FA392F" w:rsidRPr="004950BE" w:rsidRDefault="00FA392F" w:rsidP="00FA392F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1D04BAF5" w14:textId="205C667B" w:rsidR="00FA392F" w:rsidRPr="004950BE" w:rsidRDefault="00FA392F" w:rsidP="00FA392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ู้บริหารได้มีการทดสอบการด้อยค่าของใบอนุญาตและสินทรัพย์ที่เกี่ยวข้องกับใบอนุญาตโดยพิจารณามูลค่าที่คาดว่าจะได้รับคืนจากมูลค่าจากการใช้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ซึ่งวัดมูลค่าโดนการคิดลดกระแสเงินสดในอนาค</w:t>
      </w:r>
      <w:r w:rsidR="000509FB" w:rsidRPr="004950BE">
        <w:rPr>
          <w:rFonts w:ascii="Angsana New" w:hAnsi="Angsana New"/>
          <w:sz w:val="30"/>
          <w:szCs w:val="30"/>
          <w:cs/>
        </w:rPr>
        <w:t>ต</w:t>
      </w:r>
      <w:r w:rsidRPr="004950BE">
        <w:rPr>
          <w:rFonts w:ascii="Angsana New" w:hAnsi="Angsana New"/>
          <w:sz w:val="30"/>
          <w:szCs w:val="30"/>
          <w:cs/>
        </w:rPr>
        <w:t xml:space="preserve">ที่คาดว่าจะได้รับจากการใช้สินทรัพย์จนถึงวันที่ใบอนุญาตหมดอายุ โดยประมาณการตามแผนการดำเนินธุรกิจ และอัตราคิดลดซึ่งคำนวณจากต้นทุนถัวเฉลี่ยถ่วงน้ำหนักของเงินทุน </w:t>
      </w:r>
    </w:p>
    <w:p w14:paraId="5984FA28" w14:textId="77777777" w:rsidR="00FA392F" w:rsidRPr="004950BE" w:rsidRDefault="00FA392F" w:rsidP="00FA392F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5D7DB05D" w14:textId="77777777" w:rsidR="00FA392F" w:rsidRPr="004950BE" w:rsidRDefault="00FA392F" w:rsidP="00017FB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ข้อสมมติที่สำคัญในการประมาณการมูลค่าจากการใช้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80409"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509B0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มีดังนี้</w:t>
      </w:r>
    </w:p>
    <w:p w14:paraId="39E3C5D7" w14:textId="77777777" w:rsidR="00FA392F" w:rsidRPr="004950BE" w:rsidRDefault="00FA392F" w:rsidP="00FA392F">
      <w:pPr>
        <w:tabs>
          <w:tab w:val="left" w:pos="567"/>
          <w:tab w:val="left" w:pos="1710"/>
        </w:tabs>
        <w:ind w:left="567" w:hanging="2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6001"/>
        <w:gridCol w:w="241"/>
        <w:gridCol w:w="1453"/>
        <w:gridCol w:w="237"/>
        <w:gridCol w:w="1094"/>
        <w:gridCol w:w="380"/>
      </w:tblGrid>
      <w:tr w:rsidR="00FA392F" w:rsidRPr="004950BE" w14:paraId="791BECC6" w14:textId="77777777" w:rsidTr="008B189D">
        <w:tc>
          <w:tcPr>
            <w:tcW w:w="6001" w:type="dxa"/>
            <w:shd w:val="clear" w:color="auto" w:fill="auto"/>
          </w:tcPr>
          <w:p w14:paraId="72298BB7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5" w:type="dxa"/>
            <w:gridSpan w:val="5"/>
          </w:tcPr>
          <w:p w14:paraId="3EE1D7AD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ind w:left="-125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392F" w:rsidRPr="004950BE" w14:paraId="61BB7F59" w14:textId="77777777" w:rsidTr="008B189D">
        <w:tc>
          <w:tcPr>
            <w:tcW w:w="6001" w:type="dxa"/>
            <w:shd w:val="clear" w:color="auto" w:fill="auto"/>
          </w:tcPr>
          <w:p w14:paraId="3F575B78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55CE808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283E41CA" w14:textId="77777777" w:rsidR="00FA392F" w:rsidRPr="004950BE" w:rsidRDefault="00A80409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76EB5C6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6D407380" w14:textId="77777777" w:rsidR="00FA392F" w:rsidRPr="004950BE" w:rsidRDefault="00A80409" w:rsidP="002057D3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A93108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80" w:type="dxa"/>
          </w:tcPr>
          <w:p w14:paraId="5C9BD807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A392F" w:rsidRPr="004950BE" w14:paraId="57C7B674" w14:textId="77777777" w:rsidTr="008B189D">
        <w:tc>
          <w:tcPr>
            <w:tcW w:w="6001" w:type="dxa"/>
            <w:shd w:val="clear" w:color="auto" w:fill="auto"/>
          </w:tcPr>
          <w:p w14:paraId="71116E5E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4C401B6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dxa"/>
            <w:gridSpan w:val="3"/>
            <w:shd w:val="clear" w:color="auto" w:fill="auto"/>
          </w:tcPr>
          <w:p w14:paraId="2E827CCF" w14:textId="77777777" w:rsidR="00FA392F" w:rsidRPr="004950BE" w:rsidRDefault="00FA392F" w:rsidP="002057D3">
            <w:pPr>
              <w:tabs>
                <w:tab w:val="clear" w:pos="907"/>
                <w:tab w:val="left" w:pos="567"/>
                <w:tab w:val="left" w:pos="824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0" w:type="dxa"/>
          </w:tcPr>
          <w:p w14:paraId="5EFAD4EF" w14:textId="77777777" w:rsidR="00FA392F" w:rsidRPr="004950BE" w:rsidRDefault="00FA392F" w:rsidP="002057D3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93108" w:rsidRPr="004950BE" w14:paraId="399BF719" w14:textId="77777777" w:rsidTr="008B189D">
        <w:tc>
          <w:tcPr>
            <w:tcW w:w="6001" w:type="dxa"/>
            <w:shd w:val="clear" w:color="auto" w:fill="auto"/>
          </w:tcPr>
          <w:p w14:paraId="23AF73FB" w14:textId="77777777" w:rsidR="00A93108" w:rsidRPr="004950BE" w:rsidRDefault="00A93108" w:rsidP="00A93108">
            <w:pPr>
              <w:tabs>
                <w:tab w:val="left" w:pos="567"/>
                <w:tab w:val="left" w:pos="1710"/>
              </w:tabs>
              <w:ind w:left="18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1" w:type="dxa"/>
          </w:tcPr>
          <w:p w14:paraId="1D0136FB" w14:textId="77777777" w:rsidR="00A93108" w:rsidRPr="004950BE" w:rsidRDefault="00A93108" w:rsidP="00A9310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2A70A02" w14:textId="5C5C6AED" w:rsidR="00A93108" w:rsidRPr="004950BE" w:rsidRDefault="007235A7" w:rsidP="007235A7">
            <w:pPr>
              <w:tabs>
                <w:tab w:val="left" w:pos="567"/>
                <w:tab w:val="left" w:pos="1710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12.69</w:t>
            </w:r>
          </w:p>
        </w:tc>
        <w:tc>
          <w:tcPr>
            <w:tcW w:w="237" w:type="dxa"/>
          </w:tcPr>
          <w:p w14:paraId="6D37CBDC" w14:textId="77777777" w:rsidR="00A93108" w:rsidRPr="004950BE" w:rsidRDefault="00A93108" w:rsidP="00A9310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094AEA9" w14:textId="77777777" w:rsidR="00A93108" w:rsidRPr="004950BE" w:rsidRDefault="00A93108" w:rsidP="00A9310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950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80" w:type="dxa"/>
          </w:tcPr>
          <w:p w14:paraId="32FD4710" w14:textId="77777777" w:rsidR="00A93108" w:rsidRPr="004950BE" w:rsidRDefault="00A93108" w:rsidP="00A9310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F633C18" w14:textId="77777777" w:rsidR="008775EE" w:rsidRPr="004950BE" w:rsidRDefault="008775EE" w:rsidP="00FA392F">
      <w:pPr>
        <w:ind w:left="547"/>
        <w:jc w:val="thaiDistribute"/>
        <w:rPr>
          <w:rFonts w:ascii="Angsana New" w:hAnsi="Angsana New"/>
          <w:sz w:val="28"/>
          <w:szCs w:val="28"/>
        </w:rPr>
      </w:pPr>
    </w:p>
    <w:p w14:paraId="0D053F89" w14:textId="77777777" w:rsidR="00660CD3" w:rsidRPr="004950BE" w:rsidRDefault="00660CD3" w:rsidP="00660C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อัตราคิดลดที่ใช้เป็นอัตราโดยประมาณก่อนหักภาษีเงินได้ที่อ้างอิงจากอัตราดอกเบี้ยพันธบัตรรัฐบาล</w:t>
      </w:r>
      <w:r w:rsidRPr="004950BE">
        <w:rPr>
          <w:rFonts w:ascii="Angsana New" w:hAnsi="Angsana New" w:hint="cs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1EE43F08" w14:textId="77777777" w:rsidR="00660CD3" w:rsidRPr="004950BE" w:rsidRDefault="00660CD3" w:rsidP="00660CD3">
      <w:pPr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</w:p>
    <w:p w14:paraId="3552DA51" w14:textId="3B394D6F" w:rsidR="00660CD3" w:rsidRPr="004950BE" w:rsidRDefault="00660CD3" w:rsidP="00660CD3">
      <w:pPr>
        <w:spacing w:line="240" w:lineRule="auto"/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จากการทดสอบการด้อยค่าดังกล่าว มูลค่าตามบัญชีหน่วยสินทรัพย์ที่ก่อให้เกิดเงินสดต่ำกว่ามูลค่าที่จะได้รับคืนดังนั้นกลุ่มบริษัทจึงไม่รับรู้ขาดทุนจากการด้อยค่าในงบการเงินรวมสำหรับปีสิ้นสุดวันที่ </w:t>
      </w:r>
      <w:r w:rsidRPr="004950BE">
        <w:rPr>
          <w:rFonts w:ascii="Angsana New" w:hAnsi="Angsana New" w:hint="cs"/>
          <w:sz w:val="30"/>
          <w:szCs w:val="30"/>
        </w:rPr>
        <w:t xml:space="preserve">31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 w:hint="cs"/>
          <w:sz w:val="30"/>
          <w:szCs w:val="30"/>
        </w:rPr>
        <w:t>256</w:t>
      </w:r>
      <w:r w:rsidR="009743CE" w:rsidRPr="004950BE">
        <w:rPr>
          <w:rFonts w:ascii="Angsana New" w:hAnsi="Angsana New"/>
          <w:sz w:val="30"/>
          <w:szCs w:val="30"/>
        </w:rPr>
        <w:t>5</w:t>
      </w:r>
    </w:p>
    <w:p w14:paraId="468E290C" w14:textId="77777777" w:rsidR="00FA392F" w:rsidRPr="004950BE" w:rsidRDefault="00FA392F" w:rsidP="00FA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6C9801C" w14:textId="47F6EF4F" w:rsidR="005C797C" w:rsidRPr="004950BE" w:rsidRDefault="00CD0C9B" w:rsidP="00017FB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37A6C" w:rsidRPr="004950BE">
        <w:rPr>
          <w:rFonts w:ascii="Angsana New" w:hAnsi="Angsana New"/>
          <w:b/>
          <w:bCs/>
          <w:sz w:val="30"/>
          <w:szCs w:val="30"/>
        </w:rPr>
        <w:t>2</w:t>
      </w:r>
      <w:r w:rsidR="00A93108" w:rsidRPr="004950BE">
        <w:rPr>
          <w:rFonts w:ascii="Angsana New" w:hAnsi="Angsana New"/>
          <w:b/>
          <w:bCs/>
          <w:sz w:val="30"/>
          <w:szCs w:val="30"/>
        </w:rPr>
        <w:tab/>
      </w:r>
      <w:r w:rsidR="005C797C" w:rsidRPr="004950B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0B448858" w14:textId="77777777" w:rsidR="00866D5B" w:rsidRPr="004950BE" w:rsidRDefault="00866D5B" w:rsidP="0086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C76D96" w14:textId="3EB20205" w:rsidR="00A93108" w:rsidRPr="004950BE" w:rsidRDefault="00866D5B" w:rsidP="0086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4C3F5BA" w14:textId="77777777" w:rsidR="002057D3" w:rsidRPr="004950BE" w:rsidRDefault="00866D5B" w:rsidP="0086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กลุ่มบริษัทรับรู้รายการและวัดมูลค่าหนี้สินทางการเงินตามที่เปิดเผยในหมายเหตุข้อ </w:t>
      </w:r>
      <w:r w:rsidR="00A80409" w:rsidRPr="004950BE">
        <w:rPr>
          <w:rFonts w:ascii="Angsana New" w:hAnsi="Angsana New"/>
          <w:sz w:val="30"/>
          <w:szCs w:val="30"/>
        </w:rPr>
        <w:t>2</w:t>
      </w:r>
      <w:r w:rsidR="0055595B" w:rsidRPr="004950BE">
        <w:rPr>
          <w:rFonts w:ascii="Angsana New" w:hAnsi="Angsana New"/>
          <w:sz w:val="30"/>
          <w:szCs w:val="30"/>
        </w:rPr>
        <w:t>2</w:t>
      </w:r>
    </w:p>
    <w:p w14:paraId="6CB69910" w14:textId="77777777" w:rsidR="00866D5B" w:rsidRPr="004950BE" w:rsidRDefault="00866D5B" w:rsidP="00866D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8"/>
        <w:gridCol w:w="845"/>
        <w:gridCol w:w="236"/>
        <w:gridCol w:w="797"/>
        <w:gridCol w:w="236"/>
        <w:gridCol w:w="811"/>
        <w:gridCol w:w="242"/>
        <w:gridCol w:w="838"/>
        <w:gridCol w:w="236"/>
        <w:gridCol w:w="754"/>
      </w:tblGrid>
      <w:tr w:rsidR="00C35B9A" w:rsidRPr="004950BE" w14:paraId="28D2C81C" w14:textId="77777777" w:rsidTr="00D56558">
        <w:trPr>
          <w:tblHeader/>
        </w:trPr>
        <w:tc>
          <w:tcPr>
            <w:tcW w:w="2790" w:type="dxa"/>
            <w:shd w:val="clear" w:color="auto" w:fill="auto"/>
          </w:tcPr>
          <w:p w14:paraId="341AF95E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9DD5D0C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31" w:type="dxa"/>
            <w:gridSpan w:val="11"/>
            <w:shd w:val="clear" w:color="auto" w:fill="auto"/>
          </w:tcPr>
          <w:p w14:paraId="0C475D4B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C35B9A" w:rsidRPr="004950BE" w14:paraId="17FD78D7" w14:textId="77777777" w:rsidTr="00D56558">
        <w:trPr>
          <w:tblHeader/>
        </w:trPr>
        <w:tc>
          <w:tcPr>
            <w:tcW w:w="2790" w:type="dxa"/>
            <w:shd w:val="clear" w:color="auto" w:fill="auto"/>
          </w:tcPr>
          <w:p w14:paraId="3953A70D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93C5F22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</w:tcPr>
          <w:p w14:paraId="7C1A8B24" w14:textId="77777777" w:rsidR="00C35B9A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A93108" w:rsidRPr="004950B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58E495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shd w:val="clear" w:color="auto" w:fill="auto"/>
          </w:tcPr>
          <w:p w14:paraId="6A45EF62" w14:textId="77777777" w:rsidR="00C35B9A" w:rsidRPr="004950BE" w:rsidRDefault="00A80409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A93108" w:rsidRPr="004950B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35B9A" w:rsidRPr="004950BE" w14:paraId="25232231" w14:textId="77777777" w:rsidTr="00D56558">
        <w:trPr>
          <w:tblHeader/>
        </w:trPr>
        <w:tc>
          <w:tcPr>
            <w:tcW w:w="2790" w:type="dxa"/>
            <w:shd w:val="clear" w:color="auto" w:fill="auto"/>
          </w:tcPr>
          <w:p w14:paraId="72119BB5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88F5329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D760EA8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51D16CD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009328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91A59D2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4A387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E3274DF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BA482E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56FFD40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5379B6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170FF73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4D1CB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EF12B9E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5B9A" w:rsidRPr="004950BE" w14:paraId="4E9BA393" w14:textId="77777777" w:rsidTr="00D56558">
        <w:trPr>
          <w:tblHeader/>
        </w:trPr>
        <w:tc>
          <w:tcPr>
            <w:tcW w:w="2790" w:type="dxa"/>
            <w:shd w:val="clear" w:color="auto" w:fill="auto"/>
          </w:tcPr>
          <w:p w14:paraId="4FE38AD1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75145AC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31" w:type="dxa"/>
            <w:gridSpan w:val="11"/>
            <w:shd w:val="clear" w:color="auto" w:fill="auto"/>
            <w:vAlign w:val="bottom"/>
          </w:tcPr>
          <w:p w14:paraId="33EAB7D8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93108" w:rsidRPr="004950BE" w14:paraId="6D8C6CDB" w14:textId="77777777" w:rsidTr="00D56558">
        <w:tc>
          <w:tcPr>
            <w:tcW w:w="2790" w:type="dxa"/>
            <w:shd w:val="clear" w:color="auto" w:fill="auto"/>
          </w:tcPr>
          <w:p w14:paraId="43DF0A8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5EA3CBD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D0A990" w14:textId="77D26F0D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13,871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05CFB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5FE16CB" w14:textId="1B366233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16,451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D1A8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4AF6A0A" w14:textId="6C23A880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30,322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83AFB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EF8CE2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10,125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A09A3B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EDB168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46,364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CDBF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0905EA9" w14:textId="77777777" w:rsidR="00A93108" w:rsidRPr="004950BE" w:rsidRDefault="00A93108" w:rsidP="00D5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56,489</w:t>
            </w:r>
          </w:p>
        </w:tc>
      </w:tr>
      <w:tr w:rsidR="00A93108" w:rsidRPr="004950BE" w14:paraId="5F723682" w14:textId="77777777" w:rsidTr="00D56558">
        <w:tc>
          <w:tcPr>
            <w:tcW w:w="2790" w:type="dxa"/>
            <w:shd w:val="clear" w:color="auto" w:fill="auto"/>
          </w:tcPr>
          <w:p w14:paraId="3F390A51" w14:textId="77777777" w:rsidR="00A93108" w:rsidRPr="004950BE" w:rsidRDefault="00A93108" w:rsidP="00A93108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0A4D898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2AE1" w14:textId="5B32973D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20,000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53D8F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9D20" w14:textId="0FCC0A10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21,700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13B85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44BD4" w14:textId="21AAB12D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41,700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DFCE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AF6B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E6AB8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5CD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5D66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1FC3" w14:textId="77777777" w:rsidR="00A93108" w:rsidRPr="004950BE" w:rsidRDefault="00A93108" w:rsidP="00D5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</w:tr>
      <w:tr w:rsidR="00A93108" w:rsidRPr="004950BE" w14:paraId="0EA8DBC6" w14:textId="77777777" w:rsidTr="00D56558">
        <w:tc>
          <w:tcPr>
            <w:tcW w:w="2790" w:type="dxa"/>
            <w:shd w:val="clear" w:color="auto" w:fill="auto"/>
          </w:tcPr>
          <w:p w14:paraId="3BA1FBAF" w14:textId="77777777" w:rsidR="00A93108" w:rsidRPr="004950BE" w:rsidRDefault="00A93108" w:rsidP="00A93108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504135F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83A5" w14:textId="447A19A3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33,871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74A4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85615" w14:textId="10620C28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38,151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B65D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F50B6" w14:textId="1C7914E7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72,022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81AE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CE00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81,425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BAD9F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88A6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111,464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F2A20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ED61D" w14:textId="77777777" w:rsidR="00A93108" w:rsidRPr="004950BE" w:rsidRDefault="00A93108" w:rsidP="00D5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192,889</w:t>
            </w:r>
          </w:p>
        </w:tc>
      </w:tr>
      <w:tr w:rsidR="00A93108" w:rsidRPr="004950BE" w14:paraId="426DACB8" w14:textId="77777777" w:rsidTr="00D56558">
        <w:trPr>
          <w:trHeight w:val="82"/>
        </w:trPr>
        <w:tc>
          <w:tcPr>
            <w:tcW w:w="2790" w:type="dxa"/>
            <w:shd w:val="clear" w:color="auto" w:fill="auto"/>
          </w:tcPr>
          <w:p w14:paraId="7F03E81C" w14:textId="77777777" w:rsidR="00A93108" w:rsidRPr="004950BE" w:rsidRDefault="00A93108" w:rsidP="00A93108">
            <w:pPr>
              <w:pStyle w:val="ListParagraph"/>
              <w:ind w:left="166" w:right="-107" w:hanging="180"/>
              <w:rPr>
                <w:rFonts w:ascii="Angsana New" w:hAnsi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53EC685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6AC5D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E35925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3BF26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EB78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B64722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7C9C3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2818D2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F0FBF5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2D629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2B6AA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EA887C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</w:tr>
      <w:tr w:rsidR="00A93108" w:rsidRPr="004950BE" w14:paraId="10F81688" w14:textId="77777777" w:rsidTr="00D56558">
        <w:trPr>
          <w:trHeight w:val="432"/>
        </w:trPr>
        <w:tc>
          <w:tcPr>
            <w:tcW w:w="2790" w:type="dxa"/>
            <w:shd w:val="clear" w:color="auto" w:fill="auto"/>
          </w:tcPr>
          <w:p w14:paraId="1D326E37" w14:textId="77777777" w:rsidR="009D6DAB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</w:p>
          <w:p w14:paraId="4CBBBD75" w14:textId="1ACDC256" w:rsidR="00A93108" w:rsidRPr="004950BE" w:rsidRDefault="009D6DAB" w:rsidP="00A93108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</w:t>
            </w:r>
            <w:r w:rsidR="00A93108"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5960107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377D8" w14:textId="488DF17B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F98D8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821B" w14:textId="1D52FFC4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72EA2" w14:textId="77777777" w:rsidR="00A93108" w:rsidRPr="004950BE" w:rsidRDefault="00A93108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4DB2F" w14:textId="619DDD1F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98E3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9C6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32,685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9B40F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1A4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4C16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5B5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50,685</w:t>
            </w:r>
          </w:p>
        </w:tc>
      </w:tr>
      <w:tr w:rsidR="00A93108" w:rsidRPr="004950BE" w14:paraId="2A55F2BB" w14:textId="77777777" w:rsidTr="00D56558">
        <w:tc>
          <w:tcPr>
            <w:tcW w:w="2790" w:type="dxa"/>
            <w:shd w:val="clear" w:color="auto" w:fill="auto"/>
          </w:tcPr>
          <w:p w14:paraId="18852CA9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รวมเงินกู้ยืมระยะสั้นจากบริษัทและบุคคล</w:t>
            </w:r>
          </w:p>
        </w:tc>
        <w:tc>
          <w:tcPr>
            <w:tcW w:w="628" w:type="dxa"/>
          </w:tcPr>
          <w:p w14:paraId="480F0D4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D84B6" w14:textId="0875D441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58EFC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0E25" w14:textId="142AC9D7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72500C" w14:textId="77777777" w:rsidR="00A93108" w:rsidRPr="004950BE" w:rsidRDefault="00A93108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5B572" w14:textId="0038C7BB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BED57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11F0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32,685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DF80A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098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4E30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711E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50,685</w:t>
            </w:r>
          </w:p>
        </w:tc>
      </w:tr>
      <w:tr w:rsidR="00A93108" w:rsidRPr="004950BE" w14:paraId="2524B70C" w14:textId="77777777" w:rsidTr="00D56558">
        <w:trPr>
          <w:trHeight w:val="20"/>
        </w:trPr>
        <w:tc>
          <w:tcPr>
            <w:tcW w:w="2790" w:type="dxa"/>
            <w:shd w:val="clear" w:color="auto" w:fill="auto"/>
          </w:tcPr>
          <w:p w14:paraId="3E4DAB6D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628" w:type="dxa"/>
          </w:tcPr>
          <w:p w14:paraId="44B656F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33A19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1CBFA5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94FFAE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9503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9669E1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C22A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25A97B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87B3E0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B0706E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1AC6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05EEFD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  <w:tr w:rsidR="00A93108" w:rsidRPr="004950BE" w14:paraId="48E6E46C" w14:textId="77777777" w:rsidTr="00D56558">
        <w:tc>
          <w:tcPr>
            <w:tcW w:w="2790" w:type="dxa"/>
            <w:shd w:val="clear" w:color="auto" w:fill="auto"/>
          </w:tcPr>
          <w:p w14:paraId="0C8EFEF6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628" w:type="dxa"/>
          </w:tcPr>
          <w:p w14:paraId="64D7CE4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6123CE2" w14:textId="2B5C698D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B68CE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A4976B5" w14:textId="134A18F2" w:rsidR="00A93108" w:rsidRPr="004950BE" w:rsidRDefault="00A74EF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BB4F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C3AAFA3" w14:textId="138A98A7" w:rsidR="00A93108" w:rsidRPr="004950BE" w:rsidRDefault="00A74EF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0F1B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1F673E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6C8CD5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0796DF3" w14:textId="77777777" w:rsidR="00A93108" w:rsidRPr="004950BE" w:rsidRDefault="00A93108" w:rsidP="00C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342,500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BCEB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1B6B26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342,500</w:t>
            </w:r>
          </w:p>
        </w:tc>
      </w:tr>
      <w:tr w:rsidR="00A93108" w:rsidRPr="004950BE" w14:paraId="5A50EAE1" w14:textId="77777777" w:rsidTr="00D56558">
        <w:tc>
          <w:tcPr>
            <w:tcW w:w="2790" w:type="dxa"/>
            <w:shd w:val="clear" w:color="auto" w:fill="auto"/>
          </w:tcPr>
          <w:p w14:paraId="5CD5D641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เงินกู้ยืมระยะยาวจากบุคคลที่ไม่เกี่ยวข้องกัน</w:t>
            </w:r>
          </w:p>
        </w:tc>
        <w:tc>
          <w:tcPr>
            <w:tcW w:w="628" w:type="dxa"/>
          </w:tcPr>
          <w:p w14:paraId="12895F5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B83BE" w14:textId="1CABC3C6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99E28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3E1A2" w14:textId="04823DD4" w:rsidR="00A93108" w:rsidRPr="004950BE" w:rsidRDefault="00A74EFB" w:rsidP="00D5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3CB1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3C10C" w14:textId="470EFFB5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5" w:right="-3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1B4F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25C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BDDFB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5D12" w14:textId="77777777" w:rsidR="00A93108" w:rsidRPr="004950BE" w:rsidRDefault="00A93108" w:rsidP="00C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E583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76FF" w14:textId="77777777" w:rsidR="00A93108" w:rsidRPr="004950BE" w:rsidRDefault="00A93108" w:rsidP="00D5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</w:tr>
      <w:tr w:rsidR="00A93108" w:rsidRPr="004950BE" w14:paraId="5413839A" w14:textId="77777777" w:rsidTr="00D56558">
        <w:tc>
          <w:tcPr>
            <w:tcW w:w="2790" w:type="dxa"/>
            <w:shd w:val="clear" w:color="auto" w:fill="auto"/>
          </w:tcPr>
          <w:p w14:paraId="6D4F9633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214201E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2A52" w14:textId="25748FB5" w:rsidR="00A93108" w:rsidRPr="004950BE" w:rsidRDefault="00A74EF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74947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03255" w14:textId="03B9DB23" w:rsidR="00A93108" w:rsidRPr="004950BE" w:rsidRDefault="00A74EF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7BAF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CE78" w14:textId="4050D09F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CDBC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9F9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A11E58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E5F8E" w14:textId="77777777" w:rsidR="00A93108" w:rsidRPr="004950BE" w:rsidRDefault="00A93108" w:rsidP="00C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402,500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48E6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7A14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402,500</w:t>
            </w:r>
          </w:p>
        </w:tc>
      </w:tr>
      <w:tr w:rsidR="00A93108" w:rsidRPr="004950BE" w14:paraId="41062300" w14:textId="77777777" w:rsidTr="00D56558">
        <w:trPr>
          <w:trHeight w:val="60"/>
        </w:trPr>
        <w:tc>
          <w:tcPr>
            <w:tcW w:w="2790" w:type="dxa"/>
            <w:shd w:val="clear" w:color="auto" w:fill="auto"/>
          </w:tcPr>
          <w:p w14:paraId="0BAC7E1F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Cs w:val="18"/>
                <w:cs/>
              </w:rPr>
            </w:pPr>
          </w:p>
        </w:tc>
        <w:tc>
          <w:tcPr>
            <w:tcW w:w="628" w:type="dxa"/>
          </w:tcPr>
          <w:p w14:paraId="736F1BA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8852FA3" w14:textId="77777777" w:rsidR="00A93108" w:rsidRPr="004950BE" w:rsidRDefault="00A93108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8142D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1ED84D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0E5DC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22FCF0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25A9B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ED96F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FC583B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5B7C6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C008F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1255A4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A93108" w:rsidRPr="004950BE" w14:paraId="1213735F" w14:textId="77777777" w:rsidTr="00D56558">
        <w:tc>
          <w:tcPr>
            <w:tcW w:w="2790" w:type="dxa"/>
            <w:shd w:val="clear" w:color="auto" w:fill="auto"/>
          </w:tcPr>
          <w:p w14:paraId="2379878D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0851E9D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983B63D" w14:textId="426D856A" w:rsidR="00A93108" w:rsidRPr="004950BE" w:rsidRDefault="0056071D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F32EA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851BD77" w14:textId="7EA4095F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E87A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5E06CA3D" w14:textId="760887DB" w:rsidR="00A93108" w:rsidRPr="004950BE" w:rsidRDefault="0056071D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5" w:right="-3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9656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303A85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67,600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E5EB50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52AA3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8414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CCCA64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67,600</w:t>
            </w:r>
          </w:p>
        </w:tc>
      </w:tr>
      <w:tr w:rsidR="00A93108" w:rsidRPr="004950BE" w14:paraId="74AAD9D3" w14:textId="77777777" w:rsidTr="00D56558">
        <w:tc>
          <w:tcPr>
            <w:tcW w:w="2790" w:type="dxa"/>
            <w:shd w:val="clear" w:color="auto" w:fill="auto"/>
          </w:tcPr>
          <w:p w14:paraId="0F3DAFDF" w14:textId="5D0981BB" w:rsidR="00A93108" w:rsidRPr="004950BE" w:rsidRDefault="00A93108" w:rsidP="00A93108">
            <w:pPr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bookmarkStart w:id="5" w:name="OLE_LINK1"/>
            <w:r w:rsidRPr="004950BE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bookmarkEnd w:id="5"/>
          </w:p>
        </w:tc>
        <w:tc>
          <w:tcPr>
            <w:tcW w:w="628" w:type="dxa"/>
          </w:tcPr>
          <w:p w14:paraId="4C90C5D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903B6E7" w14:textId="77604B89" w:rsidR="00A93108" w:rsidRPr="004950BE" w:rsidRDefault="0056071D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4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8CB34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6C69233" w14:textId="443EB690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11,566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3551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E452847" w14:textId="34EE8C74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11,566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7177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CBC0AB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4F5050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6CF780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23,480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C4FC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CD57B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23,480</w:t>
            </w:r>
          </w:p>
        </w:tc>
      </w:tr>
      <w:tr w:rsidR="00A93108" w:rsidRPr="004950BE" w14:paraId="1A8C3032" w14:textId="77777777" w:rsidTr="00D56558">
        <w:trPr>
          <w:trHeight w:val="288"/>
        </w:trPr>
        <w:tc>
          <w:tcPr>
            <w:tcW w:w="2790" w:type="dxa"/>
            <w:shd w:val="clear" w:color="auto" w:fill="auto"/>
          </w:tcPr>
          <w:p w14:paraId="597373C7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3D2D8A8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788AD" w14:textId="2F041463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33,871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B31A7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ACA88" w14:textId="4A8EE45E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178,717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8769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A0E4B" w14:textId="66DBD226" w:rsidR="00A93108" w:rsidRPr="004950BE" w:rsidRDefault="00370739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212,588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316C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DD3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181,710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CEF94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9CB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555,444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0F6D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B377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737,154</w:t>
            </w:r>
          </w:p>
        </w:tc>
      </w:tr>
    </w:tbl>
    <w:p w14:paraId="0F219EB9" w14:textId="77777777" w:rsidR="00C35B9A" w:rsidRPr="004950BE" w:rsidRDefault="00C35B9A" w:rsidP="002057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5"/>
        <w:gridCol w:w="626"/>
        <w:gridCol w:w="898"/>
        <w:gridCol w:w="238"/>
        <w:gridCol w:w="845"/>
        <w:gridCol w:w="236"/>
        <w:gridCol w:w="780"/>
        <w:gridCol w:w="238"/>
        <w:gridCol w:w="810"/>
        <w:gridCol w:w="242"/>
        <w:gridCol w:w="838"/>
        <w:gridCol w:w="236"/>
        <w:gridCol w:w="753"/>
      </w:tblGrid>
      <w:tr w:rsidR="00C35B9A" w:rsidRPr="004950BE" w14:paraId="66D17232" w14:textId="77777777" w:rsidTr="009D6DAB">
        <w:trPr>
          <w:tblHeader/>
        </w:trPr>
        <w:tc>
          <w:tcPr>
            <w:tcW w:w="2785" w:type="dxa"/>
            <w:shd w:val="clear" w:color="auto" w:fill="auto"/>
          </w:tcPr>
          <w:p w14:paraId="17D2C74C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0C3468E8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14" w:type="dxa"/>
            <w:gridSpan w:val="11"/>
            <w:shd w:val="clear" w:color="auto" w:fill="auto"/>
          </w:tcPr>
          <w:p w14:paraId="51A94BE5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5B9A" w:rsidRPr="004950BE" w14:paraId="3A6AB3DD" w14:textId="77777777" w:rsidTr="009D6DAB">
        <w:trPr>
          <w:tblHeader/>
        </w:trPr>
        <w:tc>
          <w:tcPr>
            <w:tcW w:w="2785" w:type="dxa"/>
            <w:shd w:val="clear" w:color="auto" w:fill="auto"/>
          </w:tcPr>
          <w:p w14:paraId="0C16D87C" w14:textId="77777777" w:rsidR="00C35B9A" w:rsidRPr="004950BE" w:rsidRDefault="00C35B9A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37BCB3C" w14:textId="77777777" w:rsidR="00C35B9A" w:rsidRPr="004950BE" w:rsidRDefault="00C35B9A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5"/>
            <w:shd w:val="clear" w:color="auto" w:fill="auto"/>
          </w:tcPr>
          <w:p w14:paraId="1F30B3DC" w14:textId="77777777" w:rsidR="00C35B9A" w:rsidRPr="004950BE" w:rsidRDefault="00A80409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A93108" w:rsidRPr="004950B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2A70CA74" w14:textId="77777777" w:rsidR="00C35B9A" w:rsidRPr="004950BE" w:rsidRDefault="00C35B9A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9" w:type="dxa"/>
            <w:gridSpan w:val="5"/>
            <w:shd w:val="clear" w:color="auto" w:fill="auto"/>
          </w:tcPr>
          <w:p w14:paraId="44137B37" w14:textId="77777777" w:rsidR="00C35B9A" w:rsidRPr="004950BE" w:rsidRDefault="00A80409" w:rsidP="00C3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A93108" w:rsidRPr="004950B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35B9A" w:rsidRPr="004950BE" w14:paraId="79415B59" w14:textId="77777777" w:rsidTr="009D6DAB">
        <w:trPr>
          <w:tblHeader/>
        </w:trPr>
        <w:tc>
          <w:tcPr>
            <w:tcW w:w="2785" w:type="dxa"/>
            <w:shd w:val="clear" w:color="auto" w:fill="auto"/>
          </w:tcPr>
          <w:p w14:paraId="2A82F8AF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D8B0B6A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5A41EA67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DCA45DD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E6FDF6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FA99592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BB549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2C6BB03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D0147EA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30D672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9F7F40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AE177B1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9990A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4931095F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5B9A" w:rsidRPr="004950BE" w14:paraId="4F3DECF5" w14:textId="77777777" w:rsidTr="009D6DAB">
        <w:trPr>
          <w:tblHeader/>
        </w:trPr>
        <w:tc>
          <w:tcPr>
            <w:tcW w:w="2785" w:type="dxa"/>
            <w:shd w:val="clear" w:color="auto" w:fill="auto"/>
          </w:tcPr>
          <w:p w14:paraId="5B5A5D5E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34BCB8B0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14" w:type="dxa"/>
            <w:gridSpan w:val="11"/>
            <w:shd w:val="clear" w:color="auto" w:fill="auto"/>
            <w:vAlign w:val="bottom"/>
          </w:tcPr>
          <w:p w14:paraId="47061419" w14:textId="77777777" w:rsidR="00C35B9A" w:rsidRPr="004950BE" w:rsidRDefault="00C35B9A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93108" w:rsidRPr="004950BE" w14:paraId="76357D25" w14:textId="77777777" w:rsidTr="009D6DAB">
        <w:tc>
          <w:tcPr>
            <w:tcW w:w="2785" w:type="dxa"/>
            <w:shd w:val="clear" w:color="auto" w:fill="auto"/>
          </w:tcPr>
          <w:p w14:paraId="15B83FB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6" w:type="dxa"/>
          </w:tcPr>
          <w:p w14:paraId="5871C2C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F49F79B" w14:textId="157487A8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9,772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ACA85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1C2B978" w14:textId="4998DF5F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16,451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1FC5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24AAE4E" w14:textId="507F958B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26,223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0DED9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6041B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10,125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AC632D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098693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46,364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A704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7581235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56,489</w:t>
            </w:r>
          </w:p>
        </w:tc>
      </w:tr>
      <w:tr w:rsidR="00A93108" w:rsidRPr="004950BE" w14:paraId="3745B8BC" w14:textId="77777777" w:rsidTr="009D6DAB">
        <w:tc>
          <w:tcPr>
            <w:tcW w:w="2785" w:type="dxa"/>
            <w:shd w:val="clear" w:color="auto" w:fill="auto"/>
          </w:tcPr>
          <w:p w14:paraId="7D0EEBA6" w14:textId="77777777" w:rsidR="00A93108" w:rsidRPr="004950BE" w:rsidRDefault="00A93108" w:rsidP="00A93108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6" w:type="dxa"/>
          </w:tcPr>
          <w:p w14:paraId="40733F3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B07E" w14:textId="3284FD1E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20,000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1B9C4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63237" w14:textId="1CB1A441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21,700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1688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041A" w14:textId="65F704CA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41,700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4B1E3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8D8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E97AE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3B0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F25A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57AD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</w:tr>
      <w:tr w:rsidR="00A93108" w:rsidRPr="004950BE" w14:paraId="2EE68CB1" w14:textId="77777777" w:rsidTr="009D6DAB">
        <w:tc>
          <w:tcPr>
            <w:tcW w:w="2785" w:type="dxa"/>
            <w:shd w:val="clear" w:color="auto" w:fill="auto"/>
          </w:tcPr>
          <w:p w14:paraId="08CCD419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626" w:type="dxa"/>
          </w:tcPr>
          <w:p w14:paraId="34F187B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6002" w14:textId="32EF2D82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29,772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09FEF1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502D3" w14:textId="08BE0C3E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38,151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A49F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94F7" w14:textId="7DE859FF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67,923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96AFA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D976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81,425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05F5F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9599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111,464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E1E4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E39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192,889</w:t>
            </w:r>
          </w:p>
        </w:tc>
      </w:tr>
      <w:tr w:rsidR="00A93108" w:rsidRPr="004950BE" w14:paraId="21076CAD" w14:textId="77777777" w:rsidTr="009D6DAB">
        <w:tc>
          <w:tcPr>
            <w:tcW w:w="2785" w:type="dxa"/>
            <w:shd w:val="clear" w:color="auto" w:fill="auto"/>
          </w:tcPr>
          <w:p w14:paraId="5DB039AA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626" w:type="dxa"/>
          </w:tcPr>
          <w:p w14:paraId="4CA1270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D62B2B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E70319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12C20E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7726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3ED62A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EEEDE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957B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617B69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6C3A86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0351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2DA1535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91A2B" w:rsidRPr="004950BE" w14:paraId="5A37FB4C" w14:textId="77777777" w:rsidTr="009D6DAB">
        <w:tc>
          <w:tcPr>
            <w:tcW w:w="2785" w:type="dxa"/>
            <w:shd w:val="clear" w:color="auto" w:fill="auto"/>
          </w:tcPr>
          <w:p w14:paraId="70FDDA55" w14:textId="77777777" w:rsidR="009D6DAB" w:rsidRPr="004950BE" w:rsidRDefault="00D91A2B" w:rsidP="00D91A2B">
            <w:pPr>
              <w:pStyle w:val="ListParagraph"/>
              <w:ind w:left="166" w:right="-22" w:hanging="18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</w:p>
          <w:p w14:paraId="47BD66C7" w14:textId="1B8B2150" w:rsidR="00D91A2B" w:rsidRPr="004950BE" w:rsidRDefault="009D6DAB" w:rsidP="00D91A2B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</w:t>
            </w:r>
            <w:r w:rsidR="00D91A2B"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6" w:type="dxa"/>
          </w:tcPr>
          <w:p w14:paraId="481CC273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125C8DAC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3B570" w14:textId="71AB0171" w:rsidR="00D91A2B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4434C6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95469" w14:textId="7FEBA27F" w:rsidR="00D91A2B" w:rsidRPr="004950BE" w:rsidRDefault="00D91A2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84119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626C9" w14:textId="036CEDC3" w:rsidR="00D91A2B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279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8ACA88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89141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32,685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396041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57D6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C6563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6D18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37,685</w:t>
            </w:r>
          </w:p>
        </w:tc>
      </w:tr>
      <w:tr w:rsidR="00D91A2B" w:rsidRPr="004950BE" w14:paraId="1213C638" w14:textId="77777777" w:rsidTr="009D6DAB">
        <w:tc>
          <w:tcPr>
            <w:tcW w:w="2785" w:type="dxa"/>
            <w:shd w:val="clear" w:color="auto" w:fill="auto"/>
          </w:tcPr>
          <w:p w14:paraId="30B07AB0" w14:textId="77777777" w:rsidR="00D91A2B" w:rsidRPr="004950BE" w:rsidRDefault="00D91A2B" w:rsidP="00D91A2B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รวมเงินกู้ยืมระยะสั้นจากบริษัทและบุคคล</w:t>
            </w:r>
          </w:p>
        </w:tc>
        <w:tc>
          <w:tcPr>
            <w:tcW w:w="626" w:type="dxa"/>
          </w:tcPr>
          <w:p w14:paraId="7D5F70E0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3164" w14:textId="5A555C67" w:rsidR="00D91A2B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C5B872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1D590" w14:textId="448B4AAA" w:rsidR="00D91A2B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AAE196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CFD07" w14:textId="236748BE" w:rsidR="00D91A2B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279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A3BE9A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3D13E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32,685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70F134F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AB18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4990D" w14:textId="77777777" w:rsidR="00D91A2B" w:rsidRPr="004950BE" w:rsidRDefault="00D91A2B" w:rsidP="00D9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05FB1" w14:textId="77777777" w:rsidR="00D91A2B" w:rsidRPr="004950BE" w:rsidRDefault="00D91A2B" w:rsidP="009A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37,685</w:t>
            </w:r>
          </w:p>
        </w:tc>
      </w:tr>
      <w:tr w:rsidR="00A93108" w:rsidRPr="004950BE" w14:paraId="2DD819F2" w14:textId="77777777" w:rsidTr="009D6DAB">
        <w:tc>
          <w:tcPr>
            <w:tcW w:w="2785" w:type="dxa"/>
            <w:shd w:val="clear" w:color="auto" w:fill="auto"/>
          </w:tcPr>
          <w:p w14:paraId="1B716430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73" w:right="-202" w:hanging="18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lastRenderedPageBreak/>
              <w:t>เงินกู้ยืมระยะยาวจากบุคคลที่เกี่ยวข้องกัน</w:t>
            </w:r>
          </w:p>
        </w:tc>
        <w:tc>
          <w:tcPr>
            <w:tcW w:w="626" w:type="dxa"/>
          </w:tcPr>
          <w:p w14:paraId="681D438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45B56851" w14:textId="0D3D4DD2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6FBB1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868A4F6" w14:textId="725795C4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4950BE">
              <w:rPr>
                <w:rFonts w:ascii="Angsana New" w:hAnsi="Angsana New" w:cs="Cordia New"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D622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FA9A59" w14:textId="41F72121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129,000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004D0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97F9C1" w14:textId="512A66A3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5556C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BEDE47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230,000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32FA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1827118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230,000</w:t>
            </w:r>
          </w:p>
        </w:tc>
      </w:tr>
      <w:tr w:rsidR="00A93108" w:rsidRPr="004950BE" w14:paraId="5ED72558" w14:textId="77777777" w:rsidTr="009D6DAB">
        <w:tc>
          <w:tcPr>
            <w:tcW w:w="2785" w:type="dxa"/>
            <w:shd w:val="clear" w:color="auto" w:fill="auto"/>
          </w:tcPr>
          <w:p w14:paraId="566831B4" w14:textId="77777777" w:rsidR="00A93108" w:rsidRPr="004950BE" w:rsidRDefault="00A93108" w:rsidP="00A93108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เงินกู้ยืมระยะยาวจากบุคคลที่ไม่เกี่ยวข้องกัน</w:t>
            </w:r>
          </w:p>
        </w:tc>
        <w:tc>
          <w:tcPr>
            <w:tcW w:w="626" w:type="dxa"/>
          </w:tcPr>
          <w:p w14:paraId="7647A99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64218F1" w14:textId="216D1212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C39E9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A87DF9" w14:textId="25196DC0" w:rsidR="00A93108" w:rsidRPr="004950BE" w:rsidRDefault="00D91A2B" w:rsidP="009A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56EE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7AB9B22" w14:textId="40BED052" w:rsidR="00A93108" w:rsidRPr="004950BE" w:rsidRDefault="00D91A2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279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6B48A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D0398B" w14:textId="20ECD512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A3C466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5661DD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35F9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55C76E1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</w:tr>
      <w:tr w:rsidR="00A93108" w:rsidRPr="004950BE" w14:paraId="010DB83C" w14:textId="77777777" w:rsidTr="009D6DAB">
        <w:tc>
          <w:tcPr>
            <w:tcW w:w="2785" w:type="dxa"/>
            <w:shd w:val="clear" w:color="auto" w:fill="auto"/>
          </w:tcPr>
          <w:p w14:paraId="7EC09B9F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6" w:type="dxa"/>
          </w:tcPr>
          <w:p w14:paraId="3E1F303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F883" w14:textId="6B661EBE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F927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25651" w14:textId="5B9427CE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129,000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623A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2FA1D" w14:textId="734AB1C1" w:rsidR="00A93108" w:rsidRPr="004950BE" w:rsidRDefault="00D91A2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129,000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F1FDC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1B3ED" w14:textId="5B254646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C8075D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6BFB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5587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FEC0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290,000</w:t>
            </w:r>
          </w:p>
        </w:tc>
      </w:tr>
      <w:tr w:rsidR="00A93108" w:rsidRPr="004950BE" w14:paraId="586A56D0" w14:textId="77777777" w:rsidTr="009D6DAB">
        <w:tc>
          <w:tcPr>
            <w:tcW w:w="2785" w:type="dxa"/>
            <w:shd w:val="clear" w:color="auto" w:fill="auto"/>
          </w:tcPr>
          <w:p w14:paraId="06618F92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6" w:type="dxa"/>
          </w:tcPr>
          <w:p w14:paraId="67CD893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316CD25" w14:textId="77777777" w:rsidR="00A93108" w:rsidRPr="004950BE" w:rsidRDefault="00A93108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C8F92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50C336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1CBA2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91E4BC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A4EC4F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6711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58CB4C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201009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FFB0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67CDACC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93108" w:rsidRPr="004950BE" w14:paraId="1C1C86E3" w14:textId="77777777" w:rsidTr="009D6DAB">
        <w:tc>
          <w:tcPr>
            <w:tcW w:w="2785" w:type="dxa"/>
            <w:shd w:val="clear" w:color="auto" w:fill="auto"/>
          </w:tcPr>
          <w:p w14:paraId="02914175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6" w:type="dxa"/>
          </w:tcPr>
          <w:p w14:paraId="1988DB7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257C297" w14:textId="29306CF1" w:rsidR="00A93108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0F65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A875F7E" w14:textId="67581C17" w:rsidR="00A93108" w:rsidRPr="004950BE" w:rsidRDefault="00D91A2B" w:rsidP="009A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7303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FB1F789" w14:textId="13921C65" w:rsidR="00A93108" w:rsidRPr="004950BE" w:rsidRDefault="00D91A2B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279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72342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46F5C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650F0E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367434" w14:textId="39D229B4" w:rsidR="00A93108" w:rsidRPr="004950BE" w:rsidRDefault="008615AF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4E82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2B19E96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</w:tr>
      <w:tr w:rsidR="0056071D" w:rsidRPr="004950BE" w14:paraId="3254237A" w14:textId="77777777" w:rsidTr="009D6DAB">
        <w:tc>
          <w:tcPr>
            <w:tcW w:w="2785" w:type="dxa"/>
            <w:shd w:val="clear" w:color="auto" w:fill="auto"/>
          </w:tcPr>
          <w:p w14:paraId="0E2CC0A7" w14:textId="60E1BC9C" w:rsidR="0056071D" w:rsidRPr="004950BE" w:rsidRDefault="0056071D" w:rsidP="00A93108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6" w:type="dxa"/>
          </w:tcPr>
          <w:p w14:paraId="65E76F34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AA201FE" w14:textId="5A36D19F" w:rsidR="0056071D" w:rsidRPr="004950BE" w:rsidRDefault="008615AF" w:rsidP="0086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9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3360E4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218C8CC" w14:textId="6DA64910" w:rsidR="0056071D" w:rsidRPr="004950BE" w:rsidRDefault="0056071D" w:rsidP="009A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950BE">
              <w:rPr>
                <w:rFonts w:ascii="Angsana New" w:hAnsi="Angsana New" w:cs="Times New Roman"/>
                <w:sz w:val="24"/>
                <w:szCs w:val="24"/>
              </w:rPr>
              <w:t>11,566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DBF5E6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07576CF" w14:textId="1F4DEE50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11,566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5BBF95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D1B5E8" w14:textId="06F2B4B7" w:rsidR="0056071D" w:rsidRPr="004950BE" w:rsidRDefault="00B45906" w:rsidP="00B4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73C6C03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0863B2" w14:textId="280B81C9" w:rsidR="0056071D" w:rsidRPr="004950BE" w:rsidRDefault="00B45906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4468" w14:textId="77777777" w:rsidR="0056071D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067E3216" w14:textId="5C7EC36D" w:rsidR="0056071D" w:rsidRPr="004950BE" w:rsidRDefault="00B45906" w:rsidP="00B45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3108" w:rsidRPr="004950BE" w14:paraId="3F2F0772" w14:textId="77777777" w:rsidTr="009D6DAB">
        <w:tc>
          <w:tcPr>
            <w:tcW w:w="2785" w:type="dxa"/>
            <w:shd w:val="clear" w:color="auto" w:fill="auto"/>
          </w:tcPr>
          <w:p w14:paraId="0D6F8437" w14:textId="77777777" w:rsidR="00A93108" w:rsidRPr="004950BE" w:rsidRDefault="00A93108" w:rsidP="00A93108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6" w:type="dxa"/>
          </w:tcPr>
          <w:p w14:paraId="0A2FEBF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C9FEC" w14:textId="35FE257E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29,772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10133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E6087" w14:textId="71F11D66" w:rsidR="00A93108" w:rsidRPr="004950BE" w:rsidRDefault="0056071D" w:rsidP="009A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178,717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9E75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C0B2F" w14:textId="4A01CEF6" w:rsidR="00A93108" w:rsidRPr="004950BE" w:rsidRDefault="0056071D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208,489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C5CE1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0DF5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134,110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03E36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8545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406,464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7762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D728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540,574</w:t>
            </w:r>
          </w:p>
        </w:tc>
      </w:tr>
    </w:tbl>
    <w:p w14:paraId="0A3D83EC" w14:textId="77777777" w:rsidR="00EC540B" w:rsidRPr="004950BE" w:rsidRDefault="00EC540B" w:rsidP="002057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4FAB099" w14:textId="77777777" w:rsidR="005C797C" w:rsidRPr="004950BE" w:rsidRDefault="005C797C" w:rsidP="00017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 ณ วันที่ </w:t>
      </w:r>
      <w:r w:rsidR="00A80409" w:rsidRPr="004950BE">
        <w:rPr>
          <w:rFonts w:ascii="Angsana New" w:hAnsi="Angsana New"/>
          <w:spacing w:val="-4"/>
          <w:sz w:val="30"/>
          <w:szCs w:val="30"/>
        </w:rPr>
        <w:t>31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5055E2CE" w14:textId="77777777" w:rsidR="00EC540B" w:rsidRPr="004950BE" w:rsidRDefault="00EC540B" w:rsidP="00EC540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95"/>
        <w:gridCol w:w="876"/>
        <w:gridCol w:w="976"/>
        <w:gridCol w:w="264"/>
        <w:gridCol w:w="1017"/>
        <w:gridCol w:w="264"/>
        <w:gridCol w:w="926"/>
        <w:gridCol w:w="264"/>
        <w:gridCol w:w="948"/>
      </w:tblGrid>
      <w:tr w:rsidR="005C797C" w:rsidRPr="004950BE" w14:paraId="135D158F" w14:textId="77777777" w:rsidTr="001C586F">
        <w:tc>
          <w:tcPr>
            <w:tcW w:w="2581" w:type="pct"/>
            <w:gridSpan w:val="2"/>
          </w:tcPr>
          <w:p w14:paraId="09EAD12E" w14:textId="77777777" w:rsidR="005C797C" w:rsidRPr="004950BE" w:rsidRDefault="005C797C" w:rsidP="00624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10678B1C" w14:textId="77777777" w:rsidR="005C797C" w:rsidRPr="004950B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F5069E4" w14:textId="77777777" w:rsidR="005C797C" w:rsidRPr="004950B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pct"/>
            <w:gridSpan w:val="3"/>
          </w:tcPr>
          <w:p w14:paraId="7AFB3CEC" w14:textId="77777777" w:rsidR="005C797C" w:rsidRPr="004950BE" w:rsidRDefault="005C797C" w:rsidP="00624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108" w:rsidRPr="004950BE" w14:paraId="4694E2ED" w14:textId="77777777" w:rsidTr="003C0B60">
        <w:tc>
          <w:tcPr>
            <w:tcW w:w="2126" w:type="pct"/>
          </w:tcPr>
          <w:p w14:paraId="7510D11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14:paraId="213307E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7" w:type="pct"/>
          </w:tcPr>
          <w:p w14:paraId="3DC3C02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19B0573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0E9CC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54A1D9F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603461E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549CAE1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19CF73A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3108" w:rsidRPr="004950BE" w14:paraId="397C81EF" w14:textId="77777777" w:rsidTr="001C586F">
        <w:tc>
          <w:tcPr>
            <w:tcW w:w="2581" w:type="pct"/>
            <w:gridSpan w:val="2"/>
          </w:tcPr>
          <w:p w14:paraId="58D2715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9" w:type="pct"/>
            <w:gridSpan w:val="7"/>
          </w:tcPr>
          <w:p w14:paraId="1C530F3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108" w:rsidRPr="004950BE" w14:paraId="57397CBA" w14:textId="77777777" w:rsidTr="001C586F">
        <w:tc>
          <w:tcPr>
            <w:tcW w:w="2581" w:type="pct"/>
            <w:gridSpan w:val="2"/>
          </w:tcPr>
          <w:p w14:paraId="7891817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07" w:type="pct"/>
            <w:shd w:val="clear" w:color="auto" w:fill="auto"/>
          </w:tcPr>
          <w:p w14:paraId="011FC12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3A423E8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A6490F7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1A183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471FD092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A913BA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20AAE5AA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B60" w:rsidRPr="004950BE" w14:paraId="0880D71A" w14:textId="77777777" w:rsidTr="003C0B60">
        <w:tc>
          <w:tcPr>
            <w:tcW w:w="2126" w:type="pct"/>
          </w:tcPr>
          <w:p w14:paraId="28EA8DBF" w14:textId="537B4B6B" w:rsidR="003C0B60" w:rsidRPr="004950BE" w:rsidRDefault="003C0B60" w:rsidP="003C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เงินลงทุนในบริษัทย่อยและบริษัทย่อยทางอ้อม</w:t>
            </w:r>
          </w:p>
        </w:tc>
        <w:tc>
          <w:tcPr>
            <w:tcW w:w="455" w:type="pct"/>
          </w:tcPr>
          <w:p w14:paraId="4AE0C920" w14:textId="3C093292" w:rsidR="003C0B60" w:rsidRPr="004950BE" w:rsidRDefault="003C0B60" w:rsidP="003C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507" w:type="pct"/>
            <w:shd w:val="clear" w:color="auto" w:fill="auto"/>
          </w:tcPr>
          <w:p w14:paraId="2C90BB1A" w14:textId="47E5D7B1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307,775</w:t>
            </w:r>
          </w:p>
        </w:tc>
        <w:tc>
          <w:tcPr>
            <w:tcW w:w="137" w:type="pct"/>
            <w:shd w:val="clear" w:color="auto" w:fill="auto"/>
          </w:tcPr>
          <w:p w14:paraId="47668C31" w14:textId="77777777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41D1309" w14:textId="5790742C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841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509,817</w:t>
            </w:r>
          </w:p>
        </w:tc>
        <w:tc>
          <w:tcPr>
            <w:tcW w:w="137" w:type="pct"/>
            <w:shd w:val="clear" w:color="auto" w:fill="auto"/>
          </w:tcPr>
          <w:p w14:paraId="2A7014F1" w14:textId="77777777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8E01EC5" w14:textId="5BC591C7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75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306,275</w:t>
            </w:r>
          </w:p>
        </w:tc>
        <w:tc>
          <w:tcPr>
            <w:tcW w:w="137" w:type="pct"/>
          </w:tcPr>
          <w:p w14:paraId="39092E67" w14:textId="77777777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30460028" w14:textId="4576584F" w:rsidR="003C0B60" w:rsidRPr="004950BE" w:rsidRDefault="003C0B60" w:rsidP="003C0B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91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345,413</w:t>
            </w:r>
          </w:p>
        </w:tc>
      </w:tr>
      <w:tr w:rsidR="00A93108" w:rsidRPr="004950BE" w14:paraId="4A36D5D6" w14:textId="77777777" w:rsidTr="003C0B60">
        <w:tc>
          <w:tcPr>
            <w:tcW w:w="2126" w:type="pct"/>
          </w:tcPr>
          <w:p w14:paraId="5372E0D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ที่ดินพร้อมสิ่งปลูกสร้าง เครื่องจักรและอุปกรณ์</w:t>
            </w:r>
          </w:p>
        </w:tc>
        <w:tc>
          <w:tcPr>
            <w:tcW w:w="455" w:type="pct"/>
          </w:tcPr>
          <w:p w14:paraId="79282F7B" w14:textId="0C8E8F93" w:rsidR="00A93108" w:rsidRPr="004950BE" w:rsidRDefault="001C586F" w:rsidP="003C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07" w:type="pct"/>
            <w:shd w:val="clear" w:color="auto" w:fill="auto"/>
          </w:tcPr>
          <w:p w14:paraId="15B2754D" w14:textId="42CEADBC" w:rsidR="00A93108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68,550</w:t>
            </w:r>
          </w:p>
        </w:tc>
        <w:tc>
          <w:tcPr>
            <w:tcW w:w="137" w:type="pct"/>
            <w:shd w:val="clear" w:color="auto" w:fill="auto"/>
          </w:tcPr>
          <w:p w14:paraId="7A4AC8EF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20B815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841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68,550</w:t>
            </w:r>
          </w:p>
        </w:tc>
        <w:tc>
          <w:tcPr>
            <w:tcW w:w="137" w:type="pct"/>
            <w:shd w:val="clear" w:color="auto" w:fill="auto"/>
          </w:tcPr>
          <w:p w14:paraId="2E6DE503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08" w:right="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48F767FA" w14:textId="0DEBD001" w:rsidR="00A93108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75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68,550</w:t>
            </w:r>
          </w:p>
        </w:tc>
        <w:tc>
          <w:tcPr>
            <w:tcW w:w="137" w:type="pct"/>
          </w:tcPr>
          <w:p w14:paraId="565CAB06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3C19F0C7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91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68,550</w:t>
            </w:r>
          </w:p>
        </w:tc>
      </w:tr>
      <w:tr w:rsidR="00DE38F0" w:rsidRPr="004950BE" w14:paraId="396AF042" w14:textId="77777777" w:rsidTr="003C0B60">
        <w:tc>
          <w:tcPr>
            <w:tcW w:w="2126" w:type="pct"/>
          </w:tcPr>
          <w:p w14:paraId="6F084056" w14:textId="6A587FF5" w:rsidR="00DE38F0" w:rsidRPr="004950BE" w:rsidRDefault="00DE38F0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5" w:type="pct"/>
          </w:tcPr>
          <w:p w14:paraId="2A99039A" w14:textId="77777777" w:rsidR="00DE38F0" w:rsidRPr="004950BE" w:rsidRDefault="00DE38F0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" w:type="pct"/>
            <w:shd w:val="clear" w:color="auto" w:fill="auto"/>
          </w:tcPr>
          <w:p w14:paraId="4B2BF533" w14:textId="6031D1D0" w:rsidR="00DE38F0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17,690</w:t>
            </w:r>
          </w:p>
        </w:tc>
        <w:tc>
          <w:tcPr>
            <w:tcW w:w="137" w:type="pct"/>
            <w:shd w:val="clear" w:color="auto" w:fill="auto"/>
          </w:tcPr>
          <w:p w14:paraId="706A7F97" w14:textId="77777777" w:rsidR="00DE38F0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0ADAA6F" w14:textId="2A976D83" w:rsidR="00DE38F0" w:rsidRPr="004950BE" w:rsidRDefault="00DE38F0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170316C" w14:textId="77777777" w:rsidR="00DE38F0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08" w:right="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2824F8EB" w14:textId="724B0368" w:rsidR="00DE38F0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75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17,690</w:t>
            </w:r>
          </w:p>
        </w:tc>
        <w:tc>
          <w:tcPr>
            <w:tcW w:w="137" w:type="pct"/>
          </w:tcPr>
          <w:p w14:paraId="2D6E0C70" w14:textId="77777777" w:rsidR="00DE38F0" w:rsidRPr="004950BE" w:rsidRDefault="00DE38F0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71DFFFF3" w14:textId="0E510872" w:rsidR="00DE38F0" w:rsidRPr="004950BE" w:rsidRDefault="00DE38F0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"/>
              </w:tabs>
              <w:spacing w:after="0" w:line="240" w:lineRule="auto"/>
              <w:ind w:left="-10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108" w:rsidRPr="004950BE" w14:paraId="36DA1361" w14:textId="77777777" w:rsidTr="001C586F">
        <w:tc>
          <w:tcPr>
            <w:tcW w:w="2581" w:type="pct"/>
            <w:gridSpan w:val="2"/>
          </w:tcPr>
          <w:p w14:paraId="00ED5B9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078DE" w14:textId="24DA5B7B" w:rsidR="00A93108" w:rsidRPr="004950BE" w:rsidRDefault="00902B0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394,015</w:t>
            </w:r>
          </w:p>
        </w:tc>
        <w:tc>
          <w:tcPr>
            <w:tcW w:w="137" w:type="pct"/>
            <w:shd w:val="clear" w:color="auto" w:fill="auto"/>
          </w:tcPr>
          <w:p w14:paraId="3A89A68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67221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841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578,367</w:t>
            </w:r>
          </w:p>
        </w:tc>
        <w:tc>
          <w:tcPr>
            <w:tcW w:w="137" w:type="pct"/>
            <w:shd w:val="clear" w:color="auto" w:fill="auto"/>
          </w:tcPr>
          <w:p w14:paraId="51153F7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08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1A701" w14:textId="610C02F5" w:rsidR="00A93108" w:rsidRPr="004950BE" w:rsidRDefault="00902B0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75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392,515</w:t>
            </w:r>
          </w:p>
        </w:tc>
        <w:tc>
          <w:tcPr>
            <w:tcW w:w="137" w:type="pct"/>
          </w:tcPr>
          <w:p w14:paraId="06E0B03A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14:paraId="74D552E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91"/>
              </w:tabs>
              <w:spacing w:after="0" w:line="240" w:lineRule="auto"/>
              <w:ind w:left="-107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413,963</w:t>
            </w:r>
          </w:p>
        </w:tc>
      </w:tr>
    </w:tbl>
    <w:p w14:paraId="67263133" w14:textId="77777777" w:rsidR="00F92128" w:rsidRPr="004950BE" w:rsidRDefault="00F92128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F3A5DE0" w14:textId="77777777" w:rsidR="005A463D" w:rsidRPr="004950BE" w:rsidRDefault="005A463D" w:rsidP="005A463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D3026E1" w14:textId="77777777" w:rsidR="005A463D" w:rsidRPr="004950BE" w:rsidRDefault="005A463D" w:rsidP="005A463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504AAB" w14:textId="1B846760" w:rsidR="005A463D" w:rsidRPr="004950BE" w:rsidRDefault="005A463D" w:rsidP="003A7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ณ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A80409" w:rsidRPr="004950BE">
        <w:rPr>
          <w:rFonts w:ascii="Angsana New" w:hAnsi="Angsana New"/>
          <w:spacing w:val="-4"/>
          <w:sz w:val="30"/>
          <w:szCs w:val="30"/>
        </w:rPr>
        <w:t>31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hAnsi="Angsana New"/>
          <w:spacing w:val="-4"/>
          <w:sz w:val="30"/>
          <w:szCs w:val="30"/>
        </w:rPr>
        <w:t>25</w:t>
      </w:r>
      <w:r w:rsidR="00F410CF" w:rsidRPr="004950BE">
        <w:rPr>
          <w:rFonts w:ascii="Angsana New" w:hAnsi="Angsana New"/>
          <w:spacing w:val="-4"/>
          <w:sz w:val="30"/>
          <w:szCs w:val="30"/>
        </w:rPr>
        <w:t>65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บริษัทมีสัญญากู้ยืมเงินระยะสั้นจากสถาบันการเงินเป็นจำนวนรวม </w:t>
      </w:r>
      <w:r w:rsidR="00FB3AEB" w:rsidRPr="004950BE">
        <w:rPr>
          <w:rFonts w:ascii="Angsana New" w:hAnsi="Angsana New"/>
          <w:spacing w:val="-4"/>
          <w:sz w:val="30"/>
          <w:szCs w:val="30"/>
        </w:rPr>
        <w:t>41.70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4950BE">
        <w:rPr>
          <w:rFonts w:ascii="Angsana New" w:hAnsi="Angsana New"/>
          <w:spacing w:val="-4"/>
          <w:sz w:val="30"/>
          <w:szCs w:val="30"/>
          <w:cs/>
        </w:rPr>
        <w:br/>
      </w:r>
      <w:r w:rsidRPr="004950B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A93108" w:rsidRPr="004950BE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4950B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จำนวน </w:t>
      </w:r>
      <w:r w:rsidR="00A93108" w:rsidRPr="004950BE">
        <w:rPr>
          <w:rFonts w:ascii="Angsana New" w:hAnsi="Angsana New"/>
          <w:i/>
          <w:iCs/>
          <w:spacing w:val="-6"/>
          <w:sz w:val="30"/>
          <w:szCs w:val="30"/>
        </w:rPr>
        <w:t>136.40</w:t>
      </w:r>
      <w:r w:rsidRPr="004950B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4950BE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</w:t>
      </w:r>
      <w:r w:rsidR="003C0B60" w:rsidRPr="004950BE">
        <w:rPr>
          <w:rFonts w:ascii="Angsana New" w:hAnsi="Angsana New" w:hint="cs"/>
          <w:spacing w:val="-6"/>
          <w:sz w:val="30"/>
          <w:szCs w:val="30"/>
          <w:cs/>
        </w:rPr>
        <w:t>ประกอบด้วยเงินกู้ยืมที่</w:t>
      </w:r>
      <w:r w:rsidRPr="004950BE">
        <w:rPr>
          <w:rFonts w:ascii="Angsana New" w:hAnsi="Angsana New"/>
          <w:spacing w:val="-6"/>
          <w:sz w:val="30"/>
          <w:szCs w:val="30"/>
          <w:cs/>
        </w:rPr>
        <w:t xml:space="preserve">มีหลักประกันและไม่มีหลักประกัน มีอัตราดอกเบี้ยร้อยละ </w:t>
      </w:r>
      <w:r w:rsidR="00F410CF" w:rsidRPr="004950BE">
        <w:rPr>
          <w:rFonts w:ascii="Angsana New" w:hAnsi="Angsana New"/>
          <w:spacing w:val="-6"/>
          <w:sz w:val="30"/>
          <w:szCs w:val="30"/>
        </w:rPr>
        <w:t>4</w:t>
      </w:r>
      <w:r w:rsidR="00F410CF" w:rsidRPr="004950BE">
        <w:rPr>
          <w:rFonts w:ascii="Angsana New" w:hAnsi="Angsana New"/>
          <w:spacing w:val="-4"/>
          <w:sz w:val="30"/>
          <w:szCs w:val="30"/>
        </w:rPr>
        <w:t>.90</w:t>
      </w:r>
      <w:r w:rsidR="009B15B3" w:rsidRPr="004950BE">
        <w:rPr>
          <w:rFonts w:ascii="Angsana New" w:hAnsi="Angsana New"/>
          <w:spacing w:val="-4"/>
          <w:sz w:val="30"/>
          <w:szCs w:val="30"/>
        </w:rPr>
        <w:t xml:space="preserve"> - 6.625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 ต่อ</w:t>
      </w:r>
      <w:r w:rsidRPr="004950BE">
        <w:rPr>
          <w:rFonts w:ascii="Angsana New" w:hAnsi="Angsana New"/>
          <w:sz w:val="30"/>
          <w:szCs w:val="30"/>
          <w:cs/>
        </w:rPr>
        <w:t xml:space="preserve">ปี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256</w:t>
      </w:r>
      <w:r w:rsidR="00A93108" w:rsidRPr="004950BE">
        <w:rPr>
          <w:rFonts w:ascii="Angsana New" w:hAnsi="Angsana New"/>
          <w:i/>
          <w:iCs/>
          <w:sz w:val="30"/>
          <w:szCs w:val="30"/>
        </w:rPr>
        <w:t>4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4</w:t>
      </w:r>
      <w:r w:rsidRPr="004950BE">
        <w:rPr>
          <w:rFonts w:ascii="Angsana New" w:hAnsi="Angsana New"/>
          <w:i/>
          <w:iCs/>
          <w:sz w:val="30"/>
          <w:szCs w:val="30"/>
          <w:cs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15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i/>
          <w:iCs/>
          <w:sz w:val="30"/>
          <w:szCs w:val="30"/>
        </w:rPr>
        <w:t>-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7</w:t>
      </w:r>
      <w:r w:rsidRPr="004950BE">
        <w:rPr>
          <w:rFonts w:ascii="Angsana New" w:hAnsi="Angsana New"/>
          <w:i/>
          <w:iCs/>
          <w:sz w:val="30"/>
          <w:szCs w:val="30"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58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</w:p>
    <w:p w14:paraId="76551504" w14:textId="77777777" w:rsidR="008E70FF" w:rsidRPr="004950BE" w:rsidRDefault="008E70FF" w:rsidP="00F81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0B6498D" w14:textId="77777777" w:rsidR="00017FB2" w:rsidRPr="004950BE" w:rsidRDefault="00017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B0E059E" w14:textId="2416FB60" w:rsidR="005A463D" w:rsidRPr="004950BE" w:rsidRDefault="005A463D" w:rsidP="008E7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เงินกู้ยืมจากบริษัทและบุคคล</w:t>
      </w:r>
    </w:p>
    <w:p w14:paraId="23FA5BD6" w14:textId="77777777" w:rsidR="005A463D" w:rsidRPr="004950BE" w:rsidRDefault="005A463D" w:rsidP="005A463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56A1E7A0" w14:textId="366D721A" w:rsidR="005A463D" w:rsidRPr="004950BE" w:rsidRDefault="005A463D" w:rsidP="005A46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80409"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8E70FF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กลุ่มบริษัทแ</w:t>
      </w:r>
      <w:r w:rsidR="002C6EAE" w:rsidRPr="004950BE">
        <w:rPr>
          <w:rFonts w:ascii="Angsana New" w:hAnsi="Angsana New"/>
          <w:sz w:val="30"/>
          <w:szCs w:val="30"/>
          <w:cs/>
        </w:rPr>
        <w:t>ละบริษัทมีสัญญากู้ยืมเงินระยะ</w:t>
      </w:r>
      <w:r w:rsidRPr="004950BE">
        <w:rPr>
          <w:rFonts w:ascii="Angsana New" w:hAnsi="Angsana New"/>
          <w:sz w:val="30"/>
          <w:szCs w:val="30"/>
          <w:cs/>
        </w:rPr>
        <w:t xml:space="preserve">ยาวกับบุคคลหลายสัญญาเป็นจำนวนรวม </w:t>
      </w:r>
      <w:r w:rsidR="002C6EAE" w:rsidRPr="004950BE">
        <w:rPr>
          <w:rFonts w:ascii="Angsana New" w:hAnsi="Angsana New"/>
          <w:sz w:val="30"/>
          <w:szCs w:val="30"/>
        </w:rPr>
        <w:t>129.00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256</w:t>
      </w:r>
      <w:r w:rsidR="00CF4EB4" w:rsidRPr="004950BE">
        <w:rPr>
          <w:rFonts w:ascii="Angsana New" w:hAnsi="Angsana New"/>
          <w:i/>
          <w:iCs/>
          <w:sz w:val="30"/>
          <w:szCs w:val="30"/>
        </w:rPr>
        <w:t>4</w:t>
      </w:r>
      <w:r w:rsidR="009B15B3" w:rsidRPr="004950B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B15B3" w:rsidRPr="004950BE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กลุ่มบริษัทและบริษัทมีสัญญา</w:t>
      </w:r>
      <w:r w:rsidR="009B15B3" w:rsidRPr="004950BE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2C6EAE" w:rsidRPr="004950BE">
        <w:rPr>
          <w:rFonts w:ascii="Angsana New" w:hAnsi="Angsana New"/>
          <w:i/>
          <w:iCs/>
          <w:sz w:val="30"/>
          <w:szCs w:val="30"/>
          <w:cs/>
        </w:rPr>
        <w:t>กู้ยืมเงินระยะสั้นและสัญญากู้ยืมเงินระยะยาวหลายสัญญาเป็นจำนว</w:t>
      </w:r>
      <w:r w:rsidR="002C6EAE" w:rsidRPr="004950BE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9B15B3" w:rsidRPr="004950BE">
        <w:rPr>
          <w:rFonts w:ascii="Angsana New" w:hAnsi="Angsana New"/>
          <w:i/>
          <w:iCs/>
          <w:sz w:val="30"/>
          <w:szCs w:val="30"/>
        </w:rPr>
        <w:t xml:space="preserve"> </w:t>
      </w:r>
      <w:r w:rsidR="002C6EAE" w:rsidRPr="004950BE">
        <w:rPr>
          <w:rFonts w:ascii="Angsana New" w:hAnsi="Angsana New"/>
          <w:i/>
          <w:iCs/>
          <w:sz w:val="30"/>
          <w:szCs w:val="30"/>
        </w:rPr>
        <w:t>453.19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2C6EAE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B15B3" w:rsidRPr="004950BE">
        <w:rPr>
          <w:rFonts w:ascii="Angsana New" w:hAnsi="Angsana New"/>
          <w:i/>
          <w:iCs/>
          <w:sz w:val="30"/>
          <w:szCs w:val="30"/>
        </w:rPr>
        <w:t>327.69</w:t>
      </w:r>
      <w:r w:rsidR="002C6EAE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4950BE">
        <w:rPr>
          <w:rFonts w:ascii="Angsana New" w:hAnsi="Angsana New"/>
          <w:i/>
          <w:iCs/>
          <w:sz w:val="30"/>
          <w:szCs w:val="30"/>
          <w:cs/>
        </w:rPr>
        <w:t>)</w:t>
      </w:r>
      <w:r w:rsidRPr="004950BE">
        <w:rPr>
          <w:rFonts w:ascii="Angsana New" w:hAnsi="Angsana New"/>
          <w:sz w:val="30"/>
          <w:szCs w:val="30"/>
          <w:cs/>
        </w:rPr>
        <w:t xml:space="preserve"> โดยเงินกู้ยืมดังกล่าวมีอัตราดอกเบี้ยร้อยละ </w:t>
      </w:r>
      <w:r w:rsidR="002C6EAE" w:rsidRPr="004950BE">
        <w:rPr>
          <w:rFonts w:ascii="Angsana New" w:hAnsi="Angsana New"/>
          <w:sz w:val="30"/>
          <w:szCs w:val="30"/>
        </w:rPr>
        <w:t>6.00</w:t>
      </w:r>
      <w:r w:rsidR="00EE2F55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ต่อปี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25</w:t>
      </w:r>
      <w:r w:rsidR="00CF4EB4" w:rsidRPr="004950BE">
        <w:rPr>
          <w:rFonts w:ascii="Angsana New" w:hAnsi="Angsana New"/>
          <w:i/>
          <w:iCs/>
          <w:sz w:val="30"/>
          <w:szCs w:val="30"/>
        </w:rPr>
        <w:t>64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2C6EAE" w:rsidRPr="004950BE">
        <w:rPr>
          <w:rFonts w:ascii="Angsana New" w:hAnsi="Angsana New"/>
          <w:i/>
          <w:iCs/>
          <w:sz w:val="30"/>
          <w:szCs w:val="30"/>
        </w:rPr>
        <w:t>6.00 - 12.00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4950BE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ซึ่งมีกำหนดชำระดอกเบี้ยเป็นรายเดือน</w:t>
      </w:r>
      <w:r w:rsidR="002C7795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ทั้งนี้ในกรณีที่กลุ่มบริษัทประสงค์จะเลื่อนกำหนดวันชำระคืนเงินกู้ออกไป ให้กลุ่มบริษัทส่งคำบอกกล่าวเป็นลายลักษณ์อักษรไปยังผู้ให้กู้ล่วงหน้าภายใน </w:t>
      </w:r>
      <w:r w:rsidR="00A80409" w:rsidRPr="004950BE">
        <w:rPr>
          <w:rFonts w:ascii="Angsana New" w:hAnsi="Angsana New"/>
          <w:sz w:val="30"/>
          <w:szCs w:val="30"/>
        </w:rPr>
        <w:t>15</w:t>
      </w:r>
      <w:r w:rsidRPr="004950BE">
        <w:rPr>
          <w:rFonts w:ascii="Angsana New" w:hAnsi="Angsana New"/>
          <w:sz w:val="30"/>
          <w:szCs w:val="30"/>
          <w:cs/>
        </w:rPr>
        <w:t xml:space="preserve"> 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1C3FB886" w14:textId="77777777" w:rsidR="00C02B7E" w:rsidRPr="004950BE" w:rsidRDefault="00C02B7E" w:rsidP="00F92128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5396A686" w14:textId="5492E429" w:rsidR="00716207" w:rsidRPr="004950BE" w:rsidRDefault="00716207" w:rsidP="008408E6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bookmarkStart w:id="6" w:name="_Hlk10812400"/>
      <w:r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รายละเอียดของสัญญา</w:t>
      </w:r>
      <w:r w:rsidR="009C1827"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>เงิน</w:t>
      </w:r>
      <w:r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>กู้ยืมระยะ</w:t>
      </w:r>
      <w:r w:rsidR="00077C17" w:rsidRPr="004950BE">
        <w:rPr>
          <w:rFonts w:ascii="Angsana New" w:hAnsi="Angsana New" w:cs="Angsana New" w:hint="cs"/>
          <w:sz w:val="30"/>
          <w:szCs w:val="30"/>
          <w:cs/>
          <w:lang w:val="en-US" w:bidi="th-TH"/>
        </w:rPr>
        <w:t>ยาว</w:t>
      </w:r>
      <w:r w:rsidR="009C1827"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>จาก</w:t>
      </w:r>
      <w:r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บุคคล ณ วันที่ </w:t>
      </w:r>
      <w:r w:rsidR="00A80409" w:rsidRPr="004950B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950B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80409" w:rsidRPr="004950B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A93108" w:rsidRPr="004950BE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4950B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557F4536" w14:textId="77777777" w:rsidR="00716207" w:rsidRPr="004950BE" w:rsidRDefault="00716207" w:rsidP="00716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630"/>
        <w:gridCol w:w="990"/>
        <w:gridCol w:w="270"/>
        <w:gridCol w:w="2934"/>
        <w:gridCol w:w="900"/>
      </w:tblGrid>
      <w:tr w:rsidR="005A463D" w:rsidRPr="004950BE" w14:paraId="0524A9B9" w14:textId="77777777" w:rsidTr="00E21721">
        <w:trPr>
          <w:tblHeader/>
        </w:trPr>
        <w:tc>
          <w:tcPr>
            <w:tcW w:w="4590" w:type="dxa"/>
            <w:gridSpan w:val="2"/>
            <w:shd w:val="clear" w:color="auto" w:fill="auto"/>
          </w:tcPr>
          <w:p w14:paraId="0E8EFCFD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  <w:shd w:val="clear" w:color="auto" w:fill="auto"/>
          </w:tcPr>
          <w:p w14:paraId="1E8C3D9E" w14:textId="0BF745EC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56387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56387" w:rsidRPr="004950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5A463D" w:rsidRPr="004950BE" w14:paraId="533D80C4" w14:textId="77777777" w:rsidTr="00E21721">
        <w:trPr>
          <w:tblHeader/>
        </w:trPr>
        <w:tc>
          <w:tcPr>
            <w:tcW w:w="4590" w:type="dxa"/>
            <w:gridSpan w:val="2"/>
            <w:shd w:val="clear" w:color="auto" w:fill="auto"/>
          </w:tcPr>
          <w:p w14:paraId="6A8FD115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4F948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C1327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3A78A66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752C9E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5A463D" w:rsidRPr="004950BE" w14:paraId="6342CA39" w14:textId="77777777" w:rsidTr="00E21721">
        <w:trPr>
          <w:tblHeader/>
        </w:trPr>
        <w:tc>
          <w:tcPr>
            <w:tcW w:w="3960" w:type="dxa"/>
            <w:shd w:val="clear" w:color="auto" w:fill="auto"/>
          </w:tcPr>
          <w:p w14:paraId="7981B119" w14:textId="77777777" w:rsidR="005A463D" w:rsidRPr="004950BE" w:rsidRDefault="005A463D" w:rsidP="005E0D1F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73FA5F" w14:textId="77777777" w:rsidR="005A463D" w:rsidRPr="004950BE" w:rsidRDefault="005A463D" w:rsidP="005E0D1F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591D1A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E3B66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4F9806F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C10E00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A463D" w:rsidRPr="004950BE" w14:paraId="790D562A" w14:textId="77777777" w:rsidTr="00E21721">
        <w:tc>
          <w:tcPr>
            <w:tcW w:w="4590" w:type="dxa"/>
            <w:gridSpan w:val="2"/>
            <w:shd w:val="clear" w:color="auto" w:fill="auto"/>
          </w:tcPr>
          <w:p w14:paraId="46736A1F" w14:textId="77777777" w:rsidR="005A463D" w:rsidRPr="004950BE" w:rsidRDefault="005A463D" w:rsidP="005E0D1F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B0C1D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CA11C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34D6A38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09EEB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463D" w:rsidRPr="004950BE" w14:paraId="0919F075" w14:textId="77777777" w:rsidTr="00E21721">
        <w:tc>
          <w:tcPr>
            <w:tcW w:w="3960" w:type="dxa"/>
            <w:shd w:val="clear" w:color="auto" w:fill="auto"/>
          </w:tcPr>
          <w:p w14:paraId="0DB491DB" w14:textId="77777777" w:rsidR="005A463D" w:rsidRPr="004950BE" w:rsidRDefault="005A463D" w:rsidP="005E0D1F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="00A80409" w:rsidRPr="004950BE">
              <w:rPr>
                <w:rFonts w:ascii="Angsana New" w:hAnsi="Angsana New"/>
                <w:sz w:val="24"/>
                <w:szCs w:val="24"/>
              </w:rPr>
              <w:t>1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50BE">
              <w:rPr>
                <w:rFonts w:ascii="Angsana New" w:hAnsi="Angsana New"/>
                <w:sz w:val="24"/>
                <w:szCs w:val="24"/>
              </w:rPr>
              <w:t>-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634C290B" w14:textId="77777777" w:rsidR="005A463D" w:rsidRPr="004950BE" w:rsidRDefault="005A463D" w:rsidP="005E0D1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F6475" w14:textId="2DCA5B5A" w:rsidR="005A463D" w:rsidRPr="004950BE" w:rsidRDefault="00D56387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DD80F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B66A584" w14:textId="017B6933" w:rsidR="005A463D" w:rsidRPr="004950BE" w:rsidRDefault="00D56387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4950BE">
              <w:rPr>
                <w:rFonts w:ascii="Angsana New" w:hAnsi="Angsana New"/>
                <w:sz w:val="24"/>
                <w:szCs w:val="24"/>
              </w:rPr>
              <w:t xml:space="preserve">2565 - 31 </w:t>
            </w:r>
            <w:r w:rsidR="00A42BD9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E8B2A3" w14:textId="58B936C4" w:rsidR="005A463D" w:rsidRPr="004950BE" w:rsidRDefault="009B15B3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463D" w:rsidRPr="004950BE" w14:paraId="60E7BA57" w14:textId="77777777" w:rsidTr="00E21721">
        <w:tc>
          <w:tcPr>
            <w:tcW w:w="3960" w:type="dxa"/>
            <w:shd w:val="clear" w:color="auto" w:fill="auto"/>
          </w:tcPr>
          <w:p w14:paraId="31CFE84C" w14:textId="77777777" w:rsidR="005A463D" w:rsidRPr="004950BE" w:rsidRDefault="005A463D" w:rsidP="005E0D1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="00A80409" w:rsidRPr="004950BE">
              <w:rPr>
                <w:rFonts w:ascii="Angsana New" w:hAnsi="Angsana New"/>
                <w:sz w:val="24"/>
                <w:szCs w:val="24"/>
              </w:rPr>
              <w:t>2</w:t>
            </w:r>
            <w:r w:rsidRPr="004950BE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4950BE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100F83F4" w14:textId="77777777" w:rsidR="005A463D" w:rsidRPr="004950BE" w:rsidRDefault="005A463D" w:rsidP="005E0D1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5E109" w14:textId="471F56B3" w:rsidR="005A463D" w:rsidRPr="004950BE" w:rsidRDefault="00D56387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6F55B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68F6ACA" w14:textId="08AB5A82" w:rsidR="005A463D" w:rsidRPr="004950BE" w:rsidRDefault="00A80409" w:rsidP="00D56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28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A463D" w:rsidRPr="004950BE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950BE">
              <w:rPr>
                <w:rFonts w:ascii="Angsana New" w:hAnsi="Angsana New"/>
                <w:sz w:val="24"/>
                <w:szCs w:val="24"/>
              </w:rPr>
              <w:t>2563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56387" w:rsidRPr="004950BE">
              <w:rPr>
                <w:rFonts w:ascii="Angsana New" w:hAnsi="Angsana New"/>
                <w:sz w:val="24"/>
                <w:szCs w:val="24"/>
              </w:rPr>
              <w:t>-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42BD9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00B335" w14:textId="5476DADD" w:rsidR="005A463D" w:rsidRPr="004950BE" w:rsidRDefault="009B15B3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463D" w:rsidRPr="004950BE" w14:paraId="3FBE2662" w14:textId="77777777" w:rsidTr="00E21721">
        <w:tc>
          <w:tcPr>
            <w:tcW w:w="3960" w:type="dxa"/>
            <w:shd w:val="clear" w:color="auto" w:fill="auto"/>
          </w:tcPr>
          <w:p w14:paraId="0FF5D491" w14:textId="77777777" w:rsidR="005A463D" w:rsidRPr="004950BE" w:rsidRDefault="005A463D" w:rsidP="005E0D1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4E886C1" w14:textId="77777777" w:rsidR="005A463D" w:rsidRPr="004950BE" w:rsidRDefault="005A463D" w:rsidP="005E0D1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69046" w14:textId="5695FAD4" w:rsidR="005A463D" w:rsidRPr="004950BE" w:rsidRDefault="00BB6AED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9B86E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D05161F" w14:textId="35CA26FB" w:rsidR="005A463D" w:rsidRPr="004950BE" w:rsidRDefault="00A80409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14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A463D" w:rsidRPr="004950B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950BE">
              <w:rPr>
                <w:rFonts w:ascii="Angsana New" w:hAnsi="Angsana New"/>
                <w:sz w:val="24"/>
                <w:szCs w:val="24"/>
              </w:rPr>
              <w:t>2563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42BD9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2E8C03" w14:textId="6EB72C12" w:rsidR="005A463D" w:rsidRPr="004950BE" w:rsidRDefault="009B15B3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463D" w:rsidRPr="004950BE" w14:paraId="66B6DAE9" w14:textId="77777777" w:rsidTr="00E21721">
        <w:tc>
          <w:tcPr>
            <w:tcW w:w="3960" w:type="dxa"/>
            <w:shd w:val="clear" w:color="auto" w:fill="auto"/>
          </w:tcPr>
          <w:p w14:paraId="7CD34887" w14:textId="77777777" w:rsidR="005A463D" w:rsidRPr="004950BE" w:rsidRDefault="005A463D" w:rsidP="005E0D1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925575" w14:textId="77777777" w:rsidR="005A463D" w:rsidRPr="004950BE" w:rsidRDefault="005A463D" w:rsidP="005E0D1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E5516F" w14:textId="52C4682A" w:rsidR="005A463D" w:rsidRPr="004950BE" w:rsidRDefault="00BB6AED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1C054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6EC286A" w14:textId="4DECA7B0" w:rsidR="005A463D" w:rsidRPr="004950BE" w:rsidRDefault="00A80409" w:rsidP="00BB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8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A463D" w:rsidRPr="004950BE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950BE">
              <w:rPr>
                <w:rFonts w:ascii="Angsana New" w:hAnsi="Angsana New"/>
                <w:sz w:val="24"/>
                <w:szCs w:val="24"/>
              </w:rPr>
              <w:t>2564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AED" w:rsidRPr="004950BE">
              <w:rPr>
                <w:rFonts w:ascii="Angsana New" w:hAnsi="Angsana New"/>
                <w:sz w:val="24"/>
                <w:szCs w:val="24"/>
              </w:rPr>
              <w:t>-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42BD9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D73270" w14:textId="04229BF0" w:rsidR="005A463D" w:rsidRPr="004950BE" w:rsidRDefault="009B15B3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463D" w:rsidRPr="004950BE" w14:paraId="59631D41" w14:textId="77777777" w:rsidTr="00E21721">
        <w:tc>
          <w:tcPr>
            <w:tcW w:w="3960" w:type="dxa"/>
            <w:shd w:val="clear" w:color="auto" w:fill="auto"/>
          </w:tcPr>
          <w:p w14:paraId="0FF90FF6" w14:textId="77777777" w:rsidR="005A463D" w:rsidRPr="004950BE" w:rsidRDefault="005A463D" w:rsidP="005E0D1F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E618BF" w14:textId="77777777" w:rsidR="005A463D" w:rsidRPr="004950BE" w:rsidRDefault="005A463D" w:rsidP="005E0D1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30E" w14:textId="53DCE23B" w:rsidR="005A463D" w:rsidRPr="004950BE" w:rsidRDefault="00BB6AED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970F8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0DF7764" w14:textId="4A1A168B" w:rsidR="005A463D" w:rsidRPr="004950BE" w:rsidRDefault="00A80409" w:rsidP="00BB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19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A463D" w:rsidRPr="004950BE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950BE">
              <w:rPr>
                <w:rFonts w:ascii="Angsana New" w:hAnsi="Angsana New"/>
                <w:sz w:val="24"/>
                <w:szCs w:val="24"/>
              </w:rPr>
              <w:t>2564</w:t>
            </w:r>
            <w:r w:rsidR="005A463D" w:rsidRPr="004950BE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A42BD9" w:rsidRPr="004950BE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A42BD9" w:rsidRPr="004950B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F411FF" w14:textId="3EC50128" w:rsidR="005A463D" w:rsidRPr="004950BE" w:rsidRDefault="009B15B3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463D" w:rsidRPr="004950BE" w14:paraId="2A698452" w14:textId="77777777" w:rsidTr="007E4E7D">
        <w:tc>
          <w:tcPr>
            <w:tcW w:w="3960" w:type="dxa"/>
            <w:shd w:val="clear" w:color="auto" w:fill="auto"/>
          </w:tcPr>
          <w:p w14:paraId="7B49AC5F" w14:textId="106530A7" w:rsidR="005A463D" w:rsidRPr="004950BE" w:rsidRDefault="005A463D" w:rsidP="005E0D1F">
            <w:pPr>
              <w:tabs>
                <w:tab w:val="clear" w:pos="3515"/>
                <w:tab w:val="left" w:pos="3115"/>
              </w:tabs>
              <w:ind w:right="7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รวมเงินกู้ยืมระยะยาวจากบุคคล</w:t>
            </w:r>
            <w:r w:rsidR="002457CC" w:rsidRPr="004950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5466A36F" w14:textId="77777777" w:rsidR="005A463D" w:rsidRPr="004950BE" w:rsidRDefault="00A80409" w:rsidP="005E0D1F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50BE"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8BAF6" w14:textId="6A08D46A" w:rsidR="005A463D" w:rsidRPr="004950BE" w:rsidRDefault="002C6EAE" w:rsidP="005E0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129,000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9167A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4F03F7B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C02C20" w14:textId="77777777" w:rsidR="005A463D" w:rsidRPr="004950BE" w:rsidRDefault="005A463D" w:rsidP="005E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5CF2944" w14:textId="77777777" w:rsidR="00716207" w:rsidRPr="004950BE" w:rsidRDefault="00716207" w:rsidP="00716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bookmarkEnd w:id="6"/>
    <w:p w14:paraId="3876D9AC" w14:textId="4CD770BD" w:rsidR="005C797C" w:rsidRPr="004950BE" w:rsidRDefault="005C797C" w:rsidP="006763C1">
      <w:pPr>
        <w:pStyle w:val="block"/>
        <w:spacing w:after="0" w:line="240" w:lineRule="auto"/>
        <w:ind w:left="5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950BE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4950B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80409" w:rsidRPr="004950B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="00911492" w:rsidRPr="004950BE">
        <w:rPr>
          <w:rFonts w:ascii="Angsana New" w:hAnsi="Angsana New" w:cs="Angsana New"/>
          <w:sz w:val="30"/>
          <w:szCs w:val="30"/>
          <w:rtl/>
        </w:rPr>
        <w:t xml:space="preserve"> </w:t>
      </w:r>
      <w:r w:rsidR="00A80409" w:rsidRPr="004950BE">
        <w:rPr>
          <w:rFonts w:ascii="Angsana New" w:hAnsi="Angsana New" w:cs="Angsana New"/>
          <w:sz w:val="30"/>
          <w:szCs w:val="30"/>
          <w:lang w:val="en-US"/>
        </w:rPr>
        <w:t>256</w:t>
      </w:r>
      <w:r w:rsidR="00A93108" w:rsidRPr="004950BE">
        <w:rPr>
          <w:rFonts w:ascii="Angsana New" w:hAnsi="Angsana New" w:cs="Angsana New"/>
          <w:sz w:val="30"/>
          <w:szCs w:val="30"/>
          <w:lang w:val="en-US"/>
        </w:rPr>
        <w:t>5</w:t>
      </w:r>
      <w:r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D6FAE"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26352" w:rsidRPr="004950BE">
        <w:rPr>
          <w:rFonts w:ascii="Angsana New" w:hAnsi="Angsana New" w:cs="Angsana New"/>
          <w:sz w:val="30"/>
          <w:szCs w:val="30"/>
          <w:lang w:val="en-US" w:bidi="th-TH"/>
        </w:rPr>
        <w:t>53.50</w:t>
      </w:r>
      <w:r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408D3" w:rsidRPr="004950BE">
        <w:rPr>
          <w:rFonts w:ascii="Angsana New" w:hAnsi="Angsana New" w:cs="Angsana New"/>
          <w:sz w:val="30"/>
          <w:szCs w:val="30"/>
          <w:lang w:bidi="th-TH"/>
        </w:rPr>
        <w:br/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="004F30A9" w:rsidRPr="00495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926352" w:rsidRPr="004950BE">
        <w:rPr>
          <w:rFonts w:ascii="Angsana New" w:hAnsi="Angsana New" w:cs="Angsana New"/>
          <w:sz w:val="30"/>
          <w:szCs w:val="30"/>
          <w:lang w:val="en-US" w:bidi="th-TH"/>
        </w:rPr>
        <w:t>47.52</w:t>
      </w:r>
      <w:r w:rsidR="00036F95" w:rsidRPr="004950B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ตามลำดับ </w:t>
      </w:r>
      <w:r w:rsidR="00BB698B" w:rsidRPr="004950B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A80409" w:rsidRPr="004950B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</w:t>
      </w:r>
      <w:r w:rsidR="00A93108" w:rsidRPr="004950B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</w:t>
      </w:r>
      <w:r w:rsidRPr="004950BE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A93108" w:rsidRPr="004950B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5.84</w:t>
      </w:r>
      <w:r w:rsidRPr="004950BE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4950B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ล้านบาท และ </w:t>
      </w:r>
      <w:r w:rsidR="00A93108" w:rsidRPr="004950B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4.22</w:t>
      </w:r>
      <w:r w:rsidR="003745B9" w:rsidRPr="004950BE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4950B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 ตามลำดับ)</w:t>
      </w:r>
      <w:r w:rsidRPr="004950B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2897E2A" w14:textId="77777777" w:rsidR="00875329" w:rsidRPr="004950BE" w:rsidRDefault="00875329" w:rsidP="006763C1">
      <w:pPr>
        <w:pStyle w:val="block"/>
        <w:spacing w:after="0" w:line="240" w:lineRule="auto"/>
        <w:ind w:left="561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B9F391" w14:textId="77777777" w:rsidR="005C797C" w:rsidRPr="004950BE" w:rsidRDefault="00EA0409" w:rsidP="00375B07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Cs/>
          <w:sz w:val="30"/>
          <w:szCs w:val="30"/>
        </w:rPr>
      </w:pPr>
      <w:r w:rsidRPr="004950BE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</w:t>
      </w:r>
      <w:r w:rsidR="005C797C" w:rsidRPr="004950BE">
        <w:rPr>
          <w:rFonts w:ascii="Angsana New" w:hAnsi="Angsana New" w:hint="cs"/>
          <w:b/>
          <w:bCs/>
          <w:sz w:val="30"/>
          <w:szCs w:val="30"/>
          <w:cs/>
        </w:rPr>
        <w:t>ลประโยชน์พนักงาน</w:t>
      </w:r>
    </w:p>
    <w:p w14:paraId="0BC1C125" w14:textId="77777777" w:rsidR="00624FAD" w:rsidRPr="004950BE" w:rsidRDefault="00624FAD" w:rsidP="004A7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eastAsia="Calibri" w:hAnsi="Angsana New"/>
          <w:sz w:val="30"/>
          <w:szCs w:val="30"/>
        </w:rPr>
      </w:pPr>
    </w:p>
    <w:p w14:paraId="6E8E5485" w14:textId="64CE516F" w:rsidR="00B07852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E427F94" w14:textId="5A16F0A8" w:rsidR="00A93108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48251F24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32881C4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5399B" w14:textId="3D1B34FF" w:rsidR="00A93108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D8FBCC9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="00E32315" w:rsidRPr="004950BE">
        <w:rPr>
          <w:rFonts w:ascii="Angsana New" w:hAnsi="Angsana New"/>
          <w:sz w:val="30"/>
          <w:szCs w:val="30"/>
          <w:cs/>
        </w:rPr>
        <w:t>เป็นประจำทุกปี</w:t>
      </w:r>
      <w:r w:rsidRPr="004950BE">
        <w:rPr>
          <w:rFonts w:ascii="Angsana New" w:hAnsi="Angsana New"/>
          <w:sz w:val="30"/>
          <w:szCs w:val="30"/>
          <w:cs/>
        </w:rPr>
        <w:t xml:space="preserve"> โดยวิธีคิดลดแต่ละหน่วยที่ประมาณการ</w:t>
      </w:r>
    </w:p>
    <w:p w14:paraId="7E4A3DD0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3249C1" w14:textId="545DFE33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1343A" w:rsidRPr="004950B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950BE">
        <w:rPr>
          <w:rFonts w:ascii="Angsana New" w:hAnsi="Angsana New"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14427E4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EBB00D7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71C011F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63D89D" w14:textId="77777777" w:rsidR="00DD6C7B" w:rsidRPr="004950BE" w:rsidRDefault="00DD6C7B" w:rsidP="00DD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979F92B" w14:textId="57CCFDEA" w:rsidR="00C64916" w:rsidRPr="004950BE" w:rsidRDefault="00C64916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35EDB2" w14:textId="25ECB0E3" w:rsidR="00F1343A" w:rsidRPr="004950BE" w:rsidRDefault="00F1343A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ACB9C" w14:textId="4471DCAA" w:rsidR="00F1343A" w:rsidRPr="004950BE" w:rsidRDefault="00F1343A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B3A0D" w14:textId="77777777" w:rsidR="00F1343A" w:rsidRPr="004950BE" w:rsidRDefault="00F1343A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497B9F" w14:textId="185EEBD4" w:rsidR="00A93108" w:rsidRPr="004950BE" w:rsidRDefault="00C64916" w:rsidP="00F1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ผลประโยชน์เมื่อเลิก</w:t>
      </w:r>
      <w:r w:rsidRPr="004950BE">
        <w:rPr>
          <w:rFonts w:ascii="Angsana New" w:hAnsi="Angsana New" w:hint="cs"/>
          <w:i/>
          <w:iCs/>
          <w:spacing w:val="4"/>
          <w:sz w:val="30"/>
          <w:szCs w:val="30"/>
          <w:cs/>
        </w:rPr>
        <w:t>จ้าง</w:t>
      </w:r>
    </w:p>
    <w:p w14:paraId="15187F5F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</w:t>
      </w:r>
      <w:r w:rsidR="00035BE3" w:rsidRPr="004950BE">
        <w:rPr>
          <w:rFonts w:ascii="Angsana New" w:hAnsi="Angsana New"/>
          <w:sz w:val="30"/>
          <w:szCs w:val="30"/>
          <w:cs/>
        </w:rPr>
        <w:t>ท</w:t>
      </w:r>
      <w:r w:rsidRPr="004950BE">
        <w:rPr>
          <w:rFonts w:ascii="Angsana New" w:hAnsi="Angsana New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DD6C7B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DD6C7B" w:rsidRPr="004950BE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DD6C7B" w:rsidRPr="004950BE">
        <w:rPr>
          <w:rFonts w:ascii="Angsana New" w:hAnsi="Angsana New"/>
          <w:sz w:val="30"/>
          <w:szCs w:val="30"/>
        </w:rPr>
        <w:t xml:space="preserve">12 </w:t>
      </w:r>
      <w:r w:rsidR="00DD6C7B" w:rsidRPr="004950BE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7DB159C" w14:textId="77777777" w:rsidR="00C64916" w:rsidRPr="004950BE" w:rsidRDefault="00C64916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3EB8B1" w14:textId="09778369" w:rsidR="00A93108" w:rsidRPr="004950BE" w:rsidRDefault="00C64916" w:rsidP="00C6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bookmarkStart w:id="7" w:name="_Hlk95745780"/>
      <w:r w:rsidRPr="004950BE">
        <w:rPr>
          <w:rFonts w:ascii="Angsana New" w:hAnsi="Angsana New"/>
          <w:i/>
          <w:iCs/>
          <w:spacing w:val="4"/>
          <w:sz w:val="30"/>
          <w:szCs w:val="30"/>
          <w:cs/>
        </w:rPr>
        <w:t>ผลประโยชน์ระยะสั้นของพนักงาน</w:t>
      </w:r>
    </w:p>
    <w:bookmarkEnd w:id="7"/>
    <w:p w14:paraId="7A4039A3" w14:textId="77777777" w:rsidR="005E0D1F" w:rsidRPr="004950BE" w:rsidRDefault="005E0D1F" w:rsidP="0003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CF00C2B" w14:textId="77777777" w:rsidR="005E0D1F" w:rsidRPr="004950BE" w:rsidRDefault="005E0D1F" w:rsidP="002A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0F7B1A" w14:textId="77777777" w:rsidR="00442116" w:rsidRPr="004950BE" w:rsidRDefault="00442116" w:rsidP="007E5097">
      <w:pPr>
        <w:ind w:left="90" w:right="-158"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1CF2781A" w14:textId="77777777" w:rsidR="00442116" w:rsidRPr="004950BE" w:rsidRDefault="00442116" w:rsidP="007E5097">
      <w:pPr>
        <w:ind w:left="90" w:right="-162"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F64767" w14:textId="77777777" w:rsidR="00442116" w:rsidRPr="004950BE" w:rsidRDefault="00442116" w:rsidP="007E5097">
      <w:pPr>
        <w:tabs>
          <w:tab w:val="clear" w:pos="454"/>
          <w:tab w:val="left" w:pos="450"/>
        </w:tabs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A80409" w:rsidRPr="004950BE">
        <w:rPr>
          <w:rFonts w:ascii="Angsana New" w:hAnsi="Angsana New"/>
          <w:sz w:val="30"/>
          <w:szCs w:val="30"/>
        </w:rPr>
        <w:t>2541</w:t>
      </w:r>
      <w:r w:rsidRPr="004950BE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</w:t>
      </w:r>
    </w:p>
    <w:p w14:paraId="2F1DF89C" w14:textId="77777777" w:rsidR="007D3C25" w:rsidRPr="004950BE" w:rsidRDefault="007D3C25" w:rsidP="007D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76"/>
        <w:gridCol w:w="972"/>
        <w:gridCol w:w="270"/>
        <w:gridCol w:w="1062"/>
        <w:gridCol w:w="270"/>
        <w:gridCol w:w="1080"/>
        <w:gridCol w:w="270"/>
        <w:gridCol w:w="1080"/>
        <w:gridCol w:w="270"/>
        <w:gridCol w:w="990"/>
      </w:tblGrid>
      <w:tr w:rsidR="003E4AB8" w:rsidRPr="004950BE" w14:paraId="639963EA" w14:textId="77777777" w:rsidTr="00086796">
        <w:trPr>
          <w:trHeight w:val="420"/>
          <w:tblHeader/>
        </w:trPr>
        <w:tc>
          <w:tcPr>
            <w:tcW w:w="3276" w:type="dxa"/>
            <w:vAlign w:val="bottom"/>
          </w:tcPr>
          <w:p w14:paraId="1B9450BD" w14:textId="77777777" w:rsidR="003E4AB8" w:rsidRPr="004950BE" w:rsidRDefault="003E4AB8" w:rsidP="00086796">
            <w:pPr>
              <w:spacing w:line="240" w:lineRule="auto"/>
              <w:ind w:left="76" w:hanging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72" w:type="dxa"/>
          </w:tcPr>
          <w:p w14:paraId="23EA268C" w14:textId="77777777" w:rsidR="003E4AB8" w:rsidRPr="004950BE" w:rsidRDefault="003E4AB8" w:rsidP="003E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59210" w14:textId="77777777" w:rsidR="003E4AB8" w:rsidRPr="004950BE" w:rsidRDefault="003E4AB8" w:rsidP="003E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4515B68" w14:textId="77777777" w:rsidR="003E4AB8" w:rsidRPr="004950BE" w:rsidRDefault="003E4AB8" w:rsidP="003E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02C9EB1" w14:textId="77777777" w:rsidR="003E4AB8" w:rsidRPr="004950BE" w:rsidRDefault="003E4AB8" w:rsidP="003E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AD0B414" w14:textId="77777777" w:rsidR="003E4AB8" w:rsidRPr="004950BE" w:rsidRDefault="003E4AB8" w:rsidP="003E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108" w:rsidRPr="004950BE" w14:paraId="49BAC945" w14:textId="77777777" w:rsidTr="00086796">
        <w:trPr>
          <w:trHeight w:val="420"/>
          <w:tblHeader/>
        </w:trPr>
        <w:tc>
          <w:tcPr>
            <w:tcW w:w="3276" w:type="dxa"/>
            <w:vAlign w:val="bottom"/>
          </w:tcPr>
          <w:p w14:paraId="0E9B0391" w14:textId="77777777" w:rsidR="00A93108" w:rsidRPr="004950BE" w:rsidRDefault="00A93108" w:rsidP="00086796">
            <w:pPr>
              <w:spacing w:line="240" w:lineRule="auto"/>
              <w:ind w:left="76" w:hanging="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โครงการผลประโยชน์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972" w:type="dxa"/>
          </w:tcPr>
          <w:p w14:paraId="6BE4994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114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BDA380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DA5282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40273C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06CB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F67C26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579F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2519D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5CA1E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3108" w:rsidRPr="004950BE" w14:paraId="615563B6" w14:textId="77777777" w:rsidTr="00086796">
        <w:trPr>
          <w:trHeight w:val="420"/>
          <w:tblHeader/>
        </w:trPr>
        <w:tc>
          <w:tcPr>
            <w:tcW w:w="3276" w:type="dxa"/>
            <w:vAlign w:val="bottom"/>
          </w:tcPr>
          <w:p w14:paraId="1DC82D1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2375A637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658E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7"/>
            <w:vAlign w:val="bottom"/>
          </w:tcPr>
          <w:p w14:paraId="1E3E913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108" w:rsidRPr="004950BE" w14:paraId="76831098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23DF2592" w14:textId="58F1466C" w:rsidR="00A93108" w:rsidRPr="004950BE" w:rsidRDefault="002C6EAE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42B10D7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E1CE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E882DED" w14:textId="09E24E39" w:rsidR="00A93108" w:rsidRPr="004950BE" w:rsidRDefault="00EA4CFB" w:rsidP="0099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122,977</w:t>
            </w:r>
          </w:p>
        </w:tc>
        <w:tc>
          <w:tcPr>
            <w:tcW w:w="270" w:type="dxa"/>
            <w:vAlign w:val="bottom"/>
          </w:tcPr>
          <w:p w14:paraId="0956ACA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B1893" w14:textId="32BFC502" w:rsidR="00A93108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110,980</w:t>
            </w:r>
          </w:p>
        </w:tc>
        <w:tc>
          <w:tcPr>
            <w:tcW w:w="270" w:type="dxa"/>
            <w:vAlign w:val="bottom"/>
          </w:tcPr>
          <w:p w14:paraId="595AB44A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36283" w14:textId="1CAAADE9" w:rsidR="00A93108" w:rsidRPr="004950BE" w:rsidRDefault="00B068D6" w:rsidP="0099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70,974</w:t>
            </w:r>
          </w:p>
        </w:tc>
        <w:tc>
          <w:tcPr>
            <w:tcW w:w="270" w:type="dxa"/>
            <w:vAlign w:val="bottom"/>
          </w:tcPr>
          <w:p w14:paraId="6DA6F71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61C303" w14:textId="222A4FAA" w:rsidR="00A93108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64,359</w:t>
            </w:r>
          </w:p>
        </w:tc>
      </w:tr>
      <w:tr w:rsidR="002C6EAE" w:rsidRPr="004950BE" w14:paraId="0A131E10" w14:textId="77777777" w:rsidTr="00086796">
        <w:trPr>
          <w:trHeight w:val="146"/>
        </w:trPr>
        <w:tc>
          <w:tcPr>
            <w:tcW w:w="3276" w:type="dxa"/>
            <w:vAlign w:val="bottom"/>
          </w:tcPr>
          <w:p w14:paraId="0C93C5B2" w14:textId="77777777" w:rsidR="002C6EAE" w:rsidRPr="004950BE" w:rsidRDefault="002C6EAE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1C13ED2C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7E6A9B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3CC89EF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D4768F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D51288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34C94B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1B0C94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BE4470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5438C9" w14:textId="77777777" w:rsidR="002C6EAE" w:rsidRPr="004950BE" w:rsidRDefault="002C6EAE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6EAE" w:rsidRPr="004950BE" w14:paraId="099C52F1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5424420C" w14:textId="286F0FAE" w:rsidR="002C6EAE" w:rsidRPr="004950BE" w:rsidRDefault="002C6EAE" w:rsidP="002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72" w:type="dxa"/>
          </w:tcPr>
          <w:p w14:paraId="0E06A6B8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6AAF3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C48F868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6E763C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BACE6F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8E7515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E6AAB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BED2E6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DA4E8" w14:textId="77777777" w:rsidR="002C6EAE" w:rsidRPr="004950BE" w:rsidRDefault="002C6EAE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EAE" w:rsidRPr="004950BE" w14:paraId="4201A45E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2D35A418" w14:textId="47B94A52" w:rsidR="002C6EAE" w:rsidRPr="004950BE" w:rsidRDefault="002C6EAE" w:rsidP="002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72" w:type="dxa"/>
          </w:tcPr>
          <w:p w14:paraId="7DE4F6D2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DC8C7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6C691C" w14:textId="37D0FE86" w:rsidR="002C6EAE" w:rsidRPr="004950BE" w:rsidRDefault="00321351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14,155</w:t>
            </w:r>
          </w:p>
        </w:tc>
        <w:tc>
          <w:tcPr>
            <w:tcW w:w="270" w:type="dxa"/>
            <w:vAlign w:val="bottom"/>
          </w:tcPr>
          <w:p w14:paraId="200949D0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61871B" w14:textId="280CA392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008</w:t>
            </w:r>
          </w:p>
        </w:tc>
        <w:tc>
          <w:tcPr>
            <w:tcW w:w="270" w:type="dxa"/>
            <w:vAlign w:val="bottom"/>
          </w:tcPr>
          <w:p w14:paraId="7B88E8C7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570F8E" w14:textId="4F23224C" w:rsidR="002C6EAE" w:rsidRPr="004950BE" w:rsidRDefault="002368D3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7,920</w:t>
            </w:r>
          </w:p>
        </w:tc>
        <w:tc>
          <w:tcPr>
            <w:tcW w:w="270" w:type="dxa"/>
            <w:vAlign w:val="bottom"/>
          </w:tcPr>
          <w:p w14:paraId="7CFC9EC3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3996D" w14:textId="4CA21DAF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5,837</w:t>
            </w:r>
          </w:p>
        </w:tc>
      </w:tr>
      <w:tr w:rsidR="002C6EAE" w:rsidRPr="004950BE" w14:paraId="3238E576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589D6AC7" w14:textId="2A6509E7" w:rsidR="002C6EAE" w:rsidRPr="004950BE" w:rsidRDefault="002C6EAE" w:rsidP="002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72" w:type="dxa"/>
          </w:tcPr>
          <w:p w14:paraId="2A164716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1D4F5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8439D29" w14:textId="0ABDF40F" w:rsidR="002C6EAE" w:rsidRPr="004950BE" w:rsidRDefault="00955700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  <w:tc>
          <w:tcPr>
            <w:tcW w:w="270" w:type="dxa"/>
            <w:vAlign w:val="bottom"/>
          </w:tcPr>
          <w:p w14:paraId="64F105C9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77CC56" w14:textId="07EBE7EB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405</w:t>
            </w:r>
          </w:p>
        </w:tc>
        <w:tc>
          <w:tcPr>
            <w:tcW w:w="270" w:type="dxa"/>
            <w:vAlign w:val="bottom"/>
          </w:tcPr>
          <w:p w14:paraId="47E6AA53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211CFF" w14:textId="166BCF45" w:rsidR="002C6EAE" w:rsidRPr="004950BE" w:rsidRDefault="00431D29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vAlign w:val="bottom"/>
          </w:tcPr>
          <w:p w14:paraId="4C626396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93628E" w14:textId="025997D9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2C6EAE" w:rsidRPr="004950BE" w14:paraId="2EDCA41B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037619A1" w14:textId="77777777" w:rsidR="002C6EAE" w:rsidRPr="004950BE" w:rsidRDefault="002C6EAE" w:rsidP="002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4C1EFA1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2F1E4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6A214" w14:textId="798F57DA" w:rsidR="002C6EAE" w:rsidRPr="004950BE" w:rsidRDefault="00680BF2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21351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21351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0914A2A0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80EE" w14:textId="002CC79D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70" w:type="dxa"/>
            <w:vAlign w:val="bottom"/>
          </w:tcPr>
          <w:p w14:paraId="22F21C21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DE698" w14:textId="7DDFFA33" w:rsidR="002C6EAE" w:rsidRPr="004950BE" w:rsidRDefault="002368D3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8,813</w:t>
            </w:r>
          </w:p>
        </w:tc>
        <w:tc>
          <w:tcPr>
            <w:tcW w:w="270" w:type="dxa"/>
            <w:vAlign w:val="bottom"/>
          </w:tcPr>
          <w:p w14:paraId="24F42F6F" w14:textId="77777777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8379" w14:textId="42230812" w:rsidR="002C6EAE" w:rsidRPr="004950BE" w:rsidRDefault="002C6EAE" w:rsidP="002C6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6,615</w:t>
            </w:r>
          </w:p>
        </w:tc>
      </w:tr>
      <w:tr w:rsidR="002C6EAE" w:rsidRPr="004950BE" w14:paraId="0875CDF4" w14:textId="77777777" w:rsidTr="00086796">
        <w:trPr>
          <w:trHeight w:val="54"/>
        </w:trPr>
        <w:tc>
          <w:tcPr>
            <w:tcW w:w="3276" w:type="dxa"/>
            <w:vAlign w:val="bottom"/>
          </w:tcPr>
          <w:p w14:paraId="4EFE2229" w14:textId="77777777" w:rsidR="002C6EAE" w:rsidRPr="004950BE" w:rsidRDefault="002C6EAE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6715D62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6182DF3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8A7A9B5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2643D8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058D10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015F41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AFFC2F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6A5A10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0DDA20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90DEF" w:rsidRPr="004950BE" w14:paraId="07E44F12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2008EA94" w14:textId="77777777" w:rsidR="00990DEF" w:rsidRPr="004950BE" w:rsidRDefault="00990DEF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111BFB4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449AE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0B8574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0BAD0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A9380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F99628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22B5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46566B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6E1339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0DEF" w:rsidRPr="004950BE" w14:paraId="7CC2717B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5CBA2574" w14:textId="77777777" w:rsidR="00990DEF" w:rsidRPr="004950BE" w:rsidRDefault="00990DEF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C3BAAA8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ECEDD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22DA69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21DE17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51DA38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2D6338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445A20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23DFE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50EDE0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0DEF" w:rsidRPr="004950BE" w14:paraId="0D2204D5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4A8863FC" w14:textId="77777777" w:rsidR="00990DEF" w:rsidRPr="004950BE" w:rsidRDefault="00990DEF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6D708E64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375F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FA20E81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3290D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ACEC9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7BC08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6984B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5D627E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984F2C" w14:textId="77777777" w:rsidR="00990DEF" w:rsidRPr="004950BE" w:rsidRDefault="00990DE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6EAE" w:rsidRPr="004950BE" w14:paraId="405A019E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6867AD42" w14:textId="63C710E8" w:rsidR="002C6EAE" w:rsidRPr="004950BE" w:rsidRDefault="002C6EAE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รับรู้ในกำไรหรือขาดทุนเบ็ดเสร็จอื่น</w:t>
            </w:r>
          </w:p>
        </w:tc>
        <w:tc>
          <w:tcPr>
            <w:tcW w:w="972" w:type="dxa"/>
          </w:tcPr>
          <w:p w14:paraId="6C6EA6FF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985A9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4599C81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D5E14C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0F1AE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B48E95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EB308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72FFF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B9074D" w14:textId="77777777" w:rsidR="002C6EAE" w:rsidRPr="004950BE" w:rsidRDefault="002C6EAE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08" w:rsidRPr="004950BE" w14:paraId="5050C4C9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1D20948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ขาดทุน (กำไร) จากการประมาณการ</w:t>
            </w:r>
          </w:p>
        </w:tc>
        <w:tc>
          <w:tcPr>
            <w:tcW w:w="972" w:type="dxa"/>
          </w:tcPr>
          <w:p w14:paraId="05EDC0F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0AF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8058C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DB927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8F42A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FC4BC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F39543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21D4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1B1DB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08" w:rsidRPr="004950BE" w14:paraId="40D55B93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459A26CA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972" w:type="dxa"/>
          </w:tcPr>
          <w:p w14:paraId="45CEF012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CB077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6A9B7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DB4D6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5E14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0F5D3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7808A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1E52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F1299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A93108" w:rsidRPr="004950BE" w14:paraId="2BAA328D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5426E873" w14:textId="77777777" w:rsidR="00A93108" w:rsidRPr="004950BE" w:rsidRDefault="00A93108" w:rsidP="00A93108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74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4"/>
              </w:tabs>
              <w:spacing w:line="240" w:lineRule="auto"/>
              <w:ind w:right="-109" w:hanging="1756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ข้อสมมุติทางการเงิน</w:t>
            </w:r>
          </w:p>
        </w:tc>
        <w:tc>
          <w:tcPr>
            <w:tcW w:w="972" w:type="dxa"/>
          </w:tcPr>
          <w:p w14:paraId="73B059A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BEEE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AB9C7CC" w14:textId="4D0FCF83" w:rsidR="00A93108" w:rsidRPr="004950BE" w:rsidRDefault="00955700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(17,530)</w:t>
            </w:r>
          </w:p>
        </w:tc>
        <w:tc>
          <w:tcPr>
            <w:tcW w:w="270" w:type="dxa"/>
            <w:vAlign w:val="bottom"/>
          </w:tcPr>
          <w:p w14:paraId="4432C4CF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B52206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E71E7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879BDB" w14:textId="1AACBB68" w:rsidR="00A93108" w:rsidRPr="004950BE" w:rsidRDefault="00955700" w:rsidP="0099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(11,589)</w:t>
            </w:r>
          </w:p>
        </w:tc>
        <w:tc>
          <w:tcPr>
            <w:tcW w:w="270" w:type="dxa"/>
            <w:vAlign w:val="bottom"/>
          </w:tcPr>
          <w:p w14:paraId="1F73135A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BA21AA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A93108" w:rsidRPr="004950BE" w14:paraId="575E842F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3B62231D" w14:textId="77777777" w:rsidR="00A93108" w:rsidRPr="004950BE" w:rsidRDefault="00A93108" w:rsidP="00A93108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74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4"/>
              </w:tabs>
              <w:spacing w:line="240" w:lineRule="auto"/>
              <w:ind w:right="-109" w:hanging="1756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72" w:type="dxa"/>
          </w:tcPr>
          <w:p w14:paraId="3EE9EBD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B54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7C4FA5" w14:textId="23869E6D" w:rsidR="00A93108" w:rsidRPr="004950BE" w:rsidRDefault="00680BF2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</w:t>
            </w:r>
            <w:r w:rsidR="00321351" w:rsidRPr="004950BE">
              <w:rPr>
                <w:rFonts w:ascii="Angsana New" w:hAnsi="Angsana New"/>
                <w:sz w:val="30"/>
                <w:szCs w:val="30"/>
              </w:rPr>
              <w:t>0,359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08212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D3940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BA22C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D597B7" w14:textId="5607EBAC" w:rsidR="00A93108" w:rsidRPr="004950BE" w:rsidRDefault="002368D3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7,254</w:t>
            </w:r>
          </w:p>
        </w:tc>
        <w:tc>
          <w:tcPr>
            <w:tcW w:w="270" w:type="dxa"/>
            <w:vAlign w:val="bottom"/>
          </w:tcPr>
          <w:p w14:paraId="6F2A3CB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692934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A93108" w:rsidRPr="004950BE" w14:paraId="682CE77B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6001E62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43E823CA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1D540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4EBC10" w14:textId="20BD4980" w:rsidR="00A93108" w:rsidRPr="004950BE" w:rsidRDefault="00680BF2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21351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FC1CEE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21351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62188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791740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1DE015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2A326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DDBDFF" w14:textId="212F4F79" w:rsidR="00A93108" w:rsidRPr="004950BE" w:rsidRDefault="002368D3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(4,335)</w:t>
            </w:r>
          </w:p>
        </w:tc>
        <w:tc>
          <w:tcPr>
            <w:tcW w:w="270" w:type="dxa"/>
            <w:vAlign w:val="bottom"/>
          </w:tcPr>
          <w:p w14:paraId="75CE98C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C90762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93108" w:rsidRPr="004950BE" w14:paraId="17230E26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1DB9525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972" w:type="dxa"/>
          </w:tcPr>
          <w:p w14:paraId="6997D832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DF027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02B08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03C0DC1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E8861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6DAC0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C4EF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51D76A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5E9FB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1D440E" w:rsidRPr="004950BE" w14:paraId="2357BA2A" w14:textId="77777777" w:rsidTr="00366920">
        <w:trPr>
          <w:trHeight w:val="420"/>
        </w:trPr>
        <w:tc>
          <w:tcPr>
            <w:tcW w:w="3276" w:type="dxa"/>
            <w:vAlign w:val="bottom"/>
          </w:tcPr>
          <w:p w14:paraId="071418AE" w14:textId="77777777" w:rsidR="001D440E" w:rsidRPr="004950BE" w:rsidRDefault="001D440E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972" w:type="dxa"/>
          </w:tcPr>
          <w:p w14:paraId="29037147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1D6EC3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2EEAA1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18,303</w:t>
            </w:r>
          </w:p>
        </w:tc>
        <w:tc>
          <w:tcPr>
            <w:tcW w:w="270" w:type="dxa"/>
            <w:vAlign w:val="bottom"/>
          </w:tcPr>
          <w:p w14:paraId="3AEC20BE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0F56A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  <w:tc>
          <w:tcPr>
            <w:tcW w:w="270" w:type="dxa"/>
            <w:vAlign w:val="bottom"/>
          </w:tcPr>
          <w:p w14:paraId="12C39590" w14:textId="77777777" w:rsidR="001D440E" w:rsidRPr="004950BE" w:rsidRDefault="001D440E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D75AC" w14:textId="77777777" w:rsidR="001D440E" w:rsidRPr="004950BE" w:rsidRDefault="001D440E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A848CF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FE1AD3" w14:textId="77777777" w:rsidR="001D440E" w:rsidRPr="004950BE" w:rsidRDefault="001D440E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108" w:rsidRPr="004950BE" w14:paraId="005CF131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36E27E47" w14:textId="143E244C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โอนออกจากการสูญเสียอำนาจ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ควบคุมในบริษัท</w:t>
            </w:r>
            <w:r w:rsidR="009D45D7" w:rsidRPr="004950BE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="009D45D7" w:rsidRPr="004950BE">
              <w:rPr>
                <w:rFonts w:ascii="Angsana New" w:hAnsi="Angsana New"/>
                <w:sz w:val="30"/>
                <w:szCs w:val="30"/>
              </w:rPr>
              <w:t>/</w:t>
            </w:r>
            <w:r w:rsidR="009D45D7" w:rsidRPr="004950B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D45D7"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972" w:type="dxa"/>
          </w:tcPr>
          <w:p w14:paraId="2A1345A8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81F26A8" w14:textId="77777777" w:rsidR="008612DF" w:rsidRPr="004950BE" w:rsidRDefault="008612DF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0640C08" w14:textId="22B80186" w:rsidR="00A93108" w:rsidRPr="004950BE" w:rsidRDefault="004D1FE7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8, </w:t>
            </w:r>
            <w:r w:rsidR="00A93108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92E6C1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4F6933D" w14:textId="0CEAAC25" w:rsidR="00A93108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(8,153)</w:t>
            </w:r>
          </w:p>
        </w:tc>
        <w:tc>
          <w:tcPr>
            <w:tcW w:w="270" w:type="dxa"/>
            <w:vAlign w:val="bottom"/>
          </w:tcPr>
          <w:p w14:paraId="627B6AEB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C19875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(4,317)</w:t>
            </w:r>
          </w:p>
        </w:tc>
        <w:tc>
          <w:tcPr>
            <w:tcW w:w="270" w:type="dxa"/>
            <w:vAlign w:val="bottom"/>
          </w:tcPr>
          <w:p w14:paraId="2502873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0AF49E" w14:textId="22B332C1" w:rsidR="00A93108" w:rsidRPr="004950BE" w:rsidRDefault="00DC4F71" w:rsidP="00DC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85739D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31BC4" w14:textId="7DE7A431" w:rsidR="00A93108" w:rsidRPr="004950BE" w:rsidRDefault="00DC4F71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CFB" w:rsidRPr="004950BE" w14:paraId="02D01131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65F98AB1" w14:textId="3A2FB3FB" w:rsidR="00EA4CFB" w:rsidRPr="004950BE" w:rsidRDefault="00EA4CFB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972" w:type="dxa"/>
          </w:tcPr>
          <w:p w14:paraId="314A8D01" w14:textId="77777777" w:rsidR="00EA4CFB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 w:firstLine="1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03E00" w14:textId="77777777" w:rsidR="00EA4CFB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E274949" w14:textId="21DAC4A9" w:rsidR="00EA4CFB" w:rsidRPr="004950BE" w:rsidRDefault="00EA4CFB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3353B4" w14:textId="77777777" w:rsidR="00EA4CFB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1F0698" w14:textId="77777777" w:rsidR="00EA4CFB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4CC5C4" w14:textId="77777777" w:rsidR="00EA4CFB" w:rsidRPr="004950BE" w:rsidRDefault="00EA4CFB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4BD429" w14:textId="0EF65A92" w:rsidR="00EA4CFB" w:rsidRPr="004950BE" w:rsidRDefault="00EA4CFB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70" w:type="dxa"/>
            <w:vAlign w:val="bottom"/>
          </w:tcPr>
          <w:p w14:paraId="3D16E836" w14:textId="77777777" w:rsidR="00EA4CFB" w:rsidRPr="004950BE" w:rsidRDefault="00EA4CFB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725C0" w14:textId="77777777" w:rsidR="00EA4CFB" w:rsidRPr="004950BE" w:rsidRDefault="00EA4CFB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08" w:rsidRPr="004950BE" w14:paraId="52ECE53F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4124599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72" w:type="dxa"/>
          </w:tcPr>
          <w:p w14:paraId="2A8EE0A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290" w:right="57" w:firstLine="18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64D7A3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555E952" w14:textId="0311952A" w:rsidR="00A93108" w:rsidRPr="004950BE" w:rsidRDefault="00EA4CFB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="00FC1CEE" w:rsidRPr="004950BE">
              <w:rPr>
                <w:rFonts w:ascii="Angsana New" w:hAnsi="Angsana New"/>
                <w:sz w:val="30"/>
                <w:szCs w:val="30"/>
              </w:rPr>
              <w:t>2,362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BE4ACC1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C44A45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2111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37230E" w14:textId="71CB9331" w:rsidR="00A93108" w:rsidRPr="004950BE" w:rsidRDefault="00945C82" w:rsidP="00945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(958)</w:t>
            </w:r>
          </w:p>
        </w:tc>
        <w:tc>
          <w:tcPr>
            <w:tcW w:w="270" w:type="dxa"/>
            <w:vAlign w:val="bottom"/>
          </w:tcPr>
          <w:p w14:paraId="7A48BFA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ED5544" w14:textId="3118B840" w:rsidR="00A93108" w:rsidRPr="004950BE" w:rsidRDefault="00DC4F71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3108" w:rsidRPr="004950BE" w14:paraId="726DD0CA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6523900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20595D32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firstLine="18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91C4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DD2F" w14:textId="7619A8C7" w:rsidR="00A93108" w:rsidRPr="004950BE" w:rsidRDefault="00FC1CEE" w:rsidP="0099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80BF2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14:paraId="4198248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EBD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(2,416)</w:t>
            </w:r>
          </w:p>
        </w:tc>
        <w:tc>
          <w:tcPr>
            <w:tcW w:w="270" w:type="dxa"/>
            <w:vAlign w:val="bottom"/>
          </w:tcPr>
          <w:p w14:paraId="2B6AA74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FC7D3" w14:textId="752D5E94" w:rsidR="00A93108" w:rsidRPr="004950BE" w:rsidRDefault="00FC1CEE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2368D3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DC1C79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3A356" w14:textId="77777777" w:rsidR="00A93108" w:rsidRPr="004950BE" w:rsidRDefault="00A93108" w:rsidP="00DC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93108" w:rsidRPr="004950BE" w14:paraId="13775C27" w14:textId="77777777" w:rsidTr="00BB20EA">
        <w:tc>
          <w:tcPr>
            <w:tcW w:w="3276" w:type="dxa"/>
            <w:vAlign w:val="bottom"/>
          </w:tcPr>
          <w:p w14:paraId="79EFB83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C7ADFEE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DB875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ACA11E3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CD97B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CFF703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43F1D3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A10D4A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8776FF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ECE76E" w14:textId="77777777" w:rsidR="00A93108" w:rsidRPr="004950BE" w:rsidRDefault="00A93108" w:rsidP="00BB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08" w:rsidRPr="004950BE" w14:paraId="5EEFE532" w14:textId="77777777" w:rsidTr="00086796">
        <w:trPr>
          <w:trHeight w:val="420"/>
        </w:trPr>
        <w:tc>
          <w:tcPr>
            <w:tcW w:w="3276" w:type="dxa"/>
            <w:vAlign w:val="bottom"/>
          </w:tcPr>
          <w:p w14:paraId="6516FAF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72" w:type="dxa"/>
          </w:tcPr>
          <w:p w14:paraId="3DA5C0E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57" w:firstLine="1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7019E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2B35C2BF" w14:textId="5182463D" w:rsidR="00A93108" w:rsidRPr="004950BE" w:rsidRDefault="00680BF2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118,582</w:t>
            </w:r>
          </w:p>
        </w:tc>
        <w:tc>
          <w:tcPr>
            <w:tcW w:w="270" w:type="dxa"/>
            <w:vAlign w:val="bottom"/>
          </w:tcPr>
          <w:p w14:paraId="487CE3A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35E4A4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122,977</w:t>
            </w:r>
          </w:p>
        </w:tc>
        <w:tc>
          <w:tcPr>
            <w:tcW w:w="270" w:type="dxa"/>
            <w:vAlign w:val="bottom"/>
          </w:tcPr>
          <w:p w14:paraId="00914E29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7021A1" w14:textId="5B725ABC" w:rsidR="00A93108" w:rsidRPr="004950BE" w:rsidRDefault="00955700" w:rsidP="00990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76,200</w:t>
            </w:r>
          </w:p>
        </w:tc>
        <w:tc>
          <w:tcPr>
            <w:tcW w:w="270" w:type="dxa"/>
            <w:vAlign w:val="bottom"/>
          </w:tcPr>
          <w:p w14:paraId="25C71A2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43D283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70,974</w:t>
            </w:r>
          </w:p>
        </w:tc>
      </w:tr>
    </w:tbl>
    <w:p w14:paraId="3438A7CD" w14:textId="77777777" w:rsidR="005672D2" w:rsidRPr="004950BE" w:rsidRDefault="005672D2" w:rsidP="00EC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07"/>
        <w:gridCol w:w="1260"/>
        <w:gridCol w:w="238"/>
        <w:gridCol w:w="1202"/>
        <w:gridCol w:w="237"/>
        <w:gridCol w:w="1134"/>
        <w:gridCol w:w="69"/>
        <w:gridCol w:w="168"/>
        <w:gridCol w:w="69"/>
        <w:gridCol w:w="1203"/>
      </w:tblGrid>
      <w:tr w:rsidR="00EC43C4" w:rsidRPr="004950BE" w14:paraId="562AF17A" w14:textId="77777777" w:rsidTr="00703525">
        <w:trPr>
          <w:trHeight w:val="420"/>
        </w:trPr>
        <w:tc>
          <w:tcPr>
            <w:tcW w:w="3807" w:type="dxa"/>
          </w:tcPr>
          <w:p w14:paraId="7C8A27E1" w14:textId="77777777" w:rsidR="00EC43C4" w:rsidRPr="004950BE" w:rsidRDefault="005672D2" w:rsidP="00703525">
            <w:pPr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br w:type="page"/>
            </w:r>
            <w:r w:rsidR="00442116"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700" w:type="dxa"/>
            <w:gridSpan w:val="3"/>
          </w:tcPr>
          <w:p w14:paraId="5B28DCB8" w14:textId="77777777" w:rsidR="00EC43C4" w:rsidRPr="004950BE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49A873F5" w14:textId="77777777" w:rsidR="00EC43C4" w:rsidRPr="004950BE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5"/>
          </w:tcPr>
          <w:p w14:paraId="5E75542B" w14:textId="77777777" w:rsidR="00EC43C4" w:rsidRPr="004950BE" w:rsidRDefault="00EC43C4" w:rsidP="000C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93108" w:rsidRPr="004950BE" w14:paraId="7ADB9AE3" w14:textId="77777777" w:rsidTr="00703525">
        <w:trPr>
          <w:trHeight w:val="420"/>
        </w:trPr>
        <w:tc>
          <w:tcPr>
            <w:tcW w:w="3807" w:type="dxa"/>
          </w:tcPr>
          <w:p w14:paraId="487EB8D3" w14:textId="77777777" w:rsidR="00A93108" w:rsidRPr="004950BE" w:rsidRDefault="00A93108" w:rsidP="00703525">
            <w:pPr>
              <w:spacing w:line="240" w:lineRule="auto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60" w:type="dxa"/>
          </w:tcPr>
          <w:p w14:paraId="408558E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56AFB4F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DBE198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0E754C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BF0E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  <w:gridSpan w:val="2"/>
          </w:tcPr>
          <w:p w14:paraId="6045473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5CCB35C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93108" w:rsidRPr="004950BE" w14:paraId="3109D35A" w14:textId="77777777" w:rsidTr="00703525">
        <w:trPr>
          <w:trHeight w:val="420"/>
        </w:trPr>
        <w:tc>
          <w:tcPr>
            <w:tcW w:w="3807" w:type="dxa"/>
            <w:vAlign w:val="bottom"/>
          </w:tcPr>
          <w:p w14:paraId="55D1F71E" w14:textId="77777777" w:rsidR="00A93108" w:rsidRPr="004950BE" w:rsidRDefault="00A93108" w:rsidP="00A9310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73020F17" w14:textId="77777777" w:rsidR="00A93108" w:rsidRPr="004950BE" w:rsidRDefault="00A93108" w:rsidP="00A9310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93108" w:rsidRPr="004950BE" w14:paraId="56023BF9" w14:textId="77777777" w:rsidTr="00703525">
        <w:trPr>
          <w:trHeight w:val="420"/>
        </w:trPr>
        <w:tc>
          <w:tcPr>
            <w:tcW w:w="3807" w:type="dxa"/>
          </w:tcPr>
          <w:p w14:paraId="60FDF00C" w14:textId="77777777" w:rsidR="00A93108" w:rsidRPr="004950BE" w:rsidRDefault="00A93108" w:rsidP="0070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8EED9B9" w14:textId="7DB03288" w:rsidR="00A93108" w:rsidRPr="004950BE" w:rsidRDefault="00AD49E2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1.37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5.29</w:t>
            </w:r>
          </w:p>
        </w:tc>
        <w:tc>
          <w:tcPr>
            <w:tcW w:w="238" w:type="dxa"/>
          </w:tcPr>
          <w:p w14:paraId="4E234E1F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78D2C7" w14:textId="47DB8591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0.39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2.99</w:t>
            </w:r>
          </w:p>
        </w:tc>
        <w:tc>
          <w:tcPr>
            <w:tcW w:w="237" w:type="dxa"/>
          </w:tcPr>
          <w:p w14:paraId="253AFC21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2E73DAD" w14:textId="58BDE353" w:rsidR="00A93108" w:rsidRPr="004950BE" w:rsidRDefault="00AD49E2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1.37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5.29</w:t>
            </w:r>
          </w:p>
        </w:tc>
        <w:tc>
          <w:tcPr>
            <w:tcW w:w="237" w:type="dxa"/>
            <w:gridSpan w:val="2"/>
          </w:tcPr>
          <w:p w14:paraId="5C35FED2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E7DAA7D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0.39 - 2.90</w:t>
            </w:r>
          </w:p>
        </w:tc>
      </w:tr>
      <w:tr w:rsidR="00A93108" w:rsidRPr="004950BE" w14:paraId="044A31E1" w14:textId="77777777" w:rsidTr="00703525">
        <w:trPr>
          <w:trHeight w:val="420"/>
        </w:trPr>
        <w:tc>
          <w:tcPr>
            <w:tcW w:w="3807" w:type="dxa"/>
          </w:tcPr>
          <w:p w14:paraId="2EC3B2FF" w14:textId="77777777" w:rsidR="00A93108" w:rsidRPr="004950BE" w:rsidRDefault="00A93108" w:rsidP="0070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24B6BDED" w14:textId="7D41ED89" w:rsidR="00A93108" w:rsidRPr="004950BE" w:rsidRDefault="00AD49E2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4.0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238" w:type="dxa"/>
          </w:tcPr>
          <w:p w14:paraId="11A0E60C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4A60FA2" w14:textId="4FFE2D15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4.0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237" w:type="dxa"/>
          </w:tcPr>
          <w:p w14:paraId="51B2994F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BB05546" w14:textId="711168FC" w:rsidR="00A93108" w:rsidRPr="004950BE" w:rsidRDefault="00AD49E2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4.0 </w:t>
            </w:r>
            <w:r w:rsidR="00F7131C" w:rsidRPr="004950BE">
              <w:rPr>
                <w:rFonts w:ascii="Angsana New" w:hAnsi="Angsana New"/>
                <w:sz w:val="30"/>
                <w:szCs w:val="30"/>
              </w:rPr>
              <w:t>-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6.0</w:t>
            </w:r>
          </w:p>
        </w:tc>
        <w:tc>
          <w:tcPr>
            <w:tcW w:w="237" w:type="dxa"/>
            <w:gridSpan w:val="2"/>
          </w:tcPr>
          <w:p w14:paraId="46C435A5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04AE543" w14:textId="77777777" w:rsidR="00A93108" w:rsidRPr="004950BE" w:rsidRDefault="00A93108" w:rsidP="00A93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4.0 - 6.0</w:t>
            </w:r>
          </w:p>
        </w:tc>
      </w:tr>
    </w:tbl>
    <w:p w14:paraId="2D684601" w14:textId="77777777" w:rsidR="005C797C" w:rsidRPr="004950BE" w:rsidRDefault="005C797C" w:rsidP="00E4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4524FDC" w14:textId="77777777" w:rsidR="005C797C" w:rsidRPr="004950BE" w:rsidRDefault="005C797C" w:rsidP="00DA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4CE66F1" w14:textId="77777777" w:rsidR="0063211D" w:rsidRPr="004950BE" w:rsidRDefault="0063211D" w:rsidP="00DA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z w:val="24"/>
          <w:szCs w:val="24"/>
        </w:rPr>
      </w:pPr>
    </w:p>
    <w:p w14:paraId="6D4FF1FB" w14:textId="7F6BE039" w:rsidR="000B7753" w:rsidRPr="004950BE" w:rsidRDefault="00E55568" w:rsidP="00DA2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62" w:hanging="22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ณ </w:t>
      </w:r>
      <w:r w:rsidR="0042384E" w:rsidRPr="004950BE">
        <w:rPr>
          <w:rFonts w:ascii="Angsana New" w:hAnsi="Angsana New"/>
          <w:sz w:val="30"/>
          <w:szCs w:val="30"/>
          <w:cs/>
        </w:rPr>
        <w:t xml:space="preserve">วันที่ </w:t>
      </w:r>
      <w:r w:rsidR="00A80409"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A93108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="002A3EE0" w:rsidRPr="004950BE">
        <w:rPr>
          <w:rFonts w:ascii="Angsana New" w:hAnsi="Angsana New"/>
          <w:sz w:val="30"/>
          <w:szCs w:val="30"/>
          <w:cs/>
        </w:rPr>
        <w:t>ระยะเวลาถัวเฉลี่ยถ่</w:t>
      </w:r>
      <w:r w:rsidRPr="004950BE">
        <w:rPr>
          <w:rFonts w:ascii="Angsana New" w:hAnsi="Angsana New"/>
          <w:sz w:val="30"/>
          <w:szCs w:val="30"/>
          <w:cs/>
        </w:rPr>
        <w:t>วงน้ำหนักของภาระผูกพันผลประโยชน์ที่กำหนดไว้เป็น</w:t>
      </w:r>
      <w:r w:rsidR="005778D7" w:rsidRPr="004950BE">
        <w:rPr>
          <w:rFonts w:ascii="Angsana New" w:hAnsi="Angsana New"/>
          <w:sz w:val="30"/>
          <w:szCs w:val="30"/>
        </w:rPr>
        <w:t xml:space="preserve"> </w:t>
      </w:r>
      <w:r w:rsidR="00AD49E2" w:rsidRPr="004950BE">
        <w:rPr>
          <w:rFonts w:ascii="Angsana New" w:hAnsi="Angsana New"/>
          <w:sz w:val="30"/>
          <w:szCs w:val="30"/>
        </w:rPr>
        <w:t>15.2</w:t>
      </w:r>
      <w:r w:rsidRPr="004950BE">
        <w:rPr>
          <w:rFonts w:ascii="Angsana New" w:hAnsi="Angsana New"/>
          <w:sz w:val="30"/>
          <w:szCs w:val="30"/>
          <w:cs/>
        </w:rPr>
        <w:t xml:space="preserve"> ปี</w:t>
      </w:r>
      <w:r w:rsidR="00C370DB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(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256</w:t>
      </w:r>
      <w:r w:rsidR="00A93108" w:rsidRPr="004950BE">
        <w:rPr>
          <w:rFonts w:ascii="Angsana New" w:hAnsi="Angsana New"/>
          <w:i/>
          <w:iCs/>
          <w:sz w:val="30"/>
          <w:szCs w:val="30"/>
        </w:rPr>
        <w:t>4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: 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15</w:t>
      </w:r>
      <w:r w:rsidR="00951332" w:rsidRPr="004950BE">
        <w:rPr>
          <w:rFonts w:ascii="Angsana New" w:hAnsi="Angsana New"/>
          <w:i/>
          <w:iCs/>
          <w:sz w:val="30"/>
          <w:szCs w:val="30"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</w:t>
      </w:r>
      <w:r w:rsidR="00951332" w:rsidRPr="004950BE">
        <w:rPr>
          <w:rFonts w:ascii="Angsana New" w:hAnsi="Angsana New"/>
          <w:i/>
          <w:iCs/>
          <w:sz w:val="30"/>
          <w:szCs w:val="30"/>
          <w:cs/>
        </w:rPr>
        <w:t xml:space="preserve"> ปี ถึง </w:t>
      </w:r>
      <w:r w:rsidR="00A93108" w:rsidRPr="004950BE">
        <w:rPr>
          <w:rFonts w:ascii="Angsana New" w:hAnsi="Angsana New"/>
          <w:i/>
          <w:iCs/>
          <w:sz w:val="30"/>
          <w:szCs w:val="30"/>
        </w:rPr>
        <w:t>25.1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</w:p>
    <w:p w14:paraId="2F03207F" w14:textId="77777777" w:rsidR="00C85545" w:rsidRPr="004950BE" w:rsidRDefault="00C85545" w:rsidP="00C85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027AC9" w14:textId="77777777" w:rsidR="00442116" w:rsidRPr="004950BE" w:rsidRDefault="00E07002" w:rsidP="00017FB2">
      <w:pPr>
        <w:pageBreakBefore/>
        <w:tabs>
          <w:tab w:val="clear" w:pos="454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42116"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82D31E8" w14:textId="77777777" w:rsidR="00C85545" w:rsidRPr="004950BE" w:rsidRDefault="00C85545" w:rsidP="00C85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8E076AA" w14:textId="77777777" w:rsidR="00442116" w:rsidRPr="004950BE" w:rsidRDefault="00442116" w:rsidP="00E1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6350205" w14:textId="77777777" w:rsidR="002B4311" w:rsidRPr="004950BE" w:rsidRDefault="002B4311" w:rsidP="00E1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4140"/>
        <w:gridCol w:w="1102"/>
        <w:gridCol w:w="237"/>
        <w:gridCol w:w="1102"/>
        <w:gridCol w:w="237"/>
        <w:gridCol w:w="1102"/>
        <w:gridCol w:w="239"/>
        <w:gridCol w:w="1102"/>
      </w:tblGrid>
      <w:tr w:rsidR="00442116" w:rsidRPr="004950BE" w14:paraId="02C6CAD6" w14:textId="77777777" w:rsidTr="00591F0B">
        <w:trPr>
          <w:trHeight w:val="21"/>
          <w:tblHeader/>
        </w:trPr>
        <w:tc>
          <w:tcPr>
            <w:tcW w:w="4140" w:type="dxa"/>
          </w:tcPr>
          <w:p w14:paraId="5A9B3E60" w14:textId="77777777" w:rsidR="00442116" w:rsidRPr="004950BE" w:rsidRDefault="00442116" w:rsidP="002B4311">
            <w:pPr>
              <w:ind w:left="230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14:paraId="10B4CA6F" w14:textId="77777777" w:rsidR="00442116" w:rsidRPr="004950BE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42116" w:rsidRPr="004950BE" w14:paraId="6C8C0875" w14:textId="77777777" w:rsidTr="00591F0B">
        <w:trPr>
          <w:trHeight w:val="21"/>
          <w:tblHeader/>
        </w:trPr>
        <w:tc>
          <w:tcPr>
            <w:tcW w:w="4140" w:type="dxa"/>
          </w:tcPr>
          <w:p w14:paraId="1F60244C" w14:textId="77777777" w:rsidR="00442116" w:rsidRPr="004950BE" w:rsidRDefault="00442116" w:rsidP="00086796">
            <w:pPr>
              <w:pStyle w:val="BodyText"/>
              <w:tabs>
                <w:tab w:val="clear" w:pos="227"/>
                <w:tab w:val="decimal" w:pos="792"/>
              </w:tabs>
              <w:spacing w:after="0"/>
              <w:ind w:left="164" w:right="72" w:hanging="17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441" w:type="dxa"/>
            <w:gridSpan w:val="3"/>
          </w:tcPr>
          <w:p w14:paraId="465D4610" w14:textId="77777777" w:rsidR="00442116" w:rsidRPr="004950BE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A80409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0355A51D" w14:textId="77777777" w:rsidR="00442116" w:rsidRPr="004950BE" w:rsidRDefault="00442116" w:rsidP="00442116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3" w:type="dxa"/>
            <w:gridSpan w:val="3"/>
          </w:tcPr>
          <w:p w14:paraId="07AC0016" w14:textId="77777777" w:rsidR="00442116" w:rsidRPr="004950BE" w:rsidRDefault="00442116" w:rsidP="00442116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A80409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93108" w:rsidRPr="004950BE" w14:paraId="7F788529" w14:textId="77777777" w:rsidTr="00591F0B">
        <w:trPr>
          <w:trHeight w:val="21"/>
          <w:tblHeader/>
        </w:trPr>
        <w:tc>
          <w:tcPr>
            <w:tcW w:w="4140" w:type="dxa"/>
          </w:tcPr>
          <w:p w14:paraId="532D60BF" w14:textId="77777777" w:rsidR="00A93108" w:rsidRPr="004950BE" w:rsidRDefault="00A93108" w:rsidP="00A93108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2" w:type="dxa"/>
          </w:tcPr>
          <w:p w14:paraId="0EE55D2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7" w:type="dxa"/>
          </w:tcPr>
          <w:p w14:paraId="10325105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755AEFB9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7" w:type="dxa"/>
          </w:tcPr>
          <w:p w14:paraId="3CAB9447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643C3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9" w:type="dxa"/>
          </w:tcPr>
          <w:p w14:paraId="2967BED6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10E6F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93108" w:rsidRPr="004950BE" w14:paraId="1347E5D2" w14:textId="77777777" w:rsidTr="00591F0B">
        <w:trPr>
          <w:trHeight w:hRule="exact" w:val="380"/>
          <w:tblHeader/>
        </w:trPr>
        <w:tc>
          <w:tcPr>
            <w:tcW w:w="4140" w:type="dxa"/>
          </w:tcPr>
          <w:p w14:paraId="4D997F63" w14:textId="77777777" w:rsidR="00A93108" w:rsidRPr="004950BE" w:rsidRDefault="00A93108" w:rsidP="00A93108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vAlign w:val="center"/>
          </w:tcPr>
          <w:p w14:paraId="14B8DEC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3108" w:rsidRPr="004950BE" w14:paraId="38F2EC50" w14:textId="77777777" w:rsidTr="00591F0B">
        <w:trPr>
          <w:trHeight w:val="21"/>
        </w:trPr>
        <w:tc>
          <w:tcPr>
            <w:tcW w:w="4140" w:type="dxa"/>
          </w:tcPr>
          <w:p w14:paraId="4848551F" w14:textId="77777777" w:rsidR="00A93108" w:rsidRPr="004950BE" w:rsidRDefault="00A93108" w:rsidP="00086796">
            <w:pPr>
              <w:tabs>
                <w:tab w:val="clear" w:pos="227"/>
                <w:tab w:val="left" w:pos="101"/>
              </w:tabs>
              <w:ind w:left="234" w:hanging="259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vAlign w:val="center"/>
          </w:tcPr>
          <w:p w14:paraId="19F66A12" w14:textId="19C3ED28" w:rsidR="00A93108" w:rsidRPr="004950BE" w:rsidRDefault="00AD49E2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(10,275)</w:t>
            </w:r>
          </w:p>
        </w:tc>
        <w:tc>
          <w:tcPr>
            <w:tcW w:w="237" w:type="dxa"/>
            <w:vAlign w:val="center"/>
          </w:tcPr>
          <w:p w14:paraId="1D4FE5EB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1D3436C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(11,802)</w:t>
            </w:r>
          </w:p>
        </w:tc>
        <w:tc>
          <w:tcPr>
            <w:tcW w:w="237" w:type="dxa"/>
            <w:vAlign w:val="center"/>
          </w:tcPr>
          <w:p w14:paraId="77251713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64F31E00" w14:textId="3861C4B4" w:rsidR="00A93108" w:rsidRPr="004950BE" w:rsidRDefault="00AD49E2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11,813</w:t>
            </w:r>
          </w:p>
        </w:tc>
        <w:tc>
          <w:tcPr>
            <w:tcW w:w="239" w:type="dxa"/>
            <w:vAlign w:val="center"/>
          </w:tcPr>
          <w:p w14:paraId="5DD2C7A1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7A415F53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13,351</w:t>
            </w:r>
          </w:p>
        </w:tc>
      </w:tr>
      <w:tr w:rsidR="00A93108" w:rsidRPr="004950BE" w14:paraId="670E0137" w14:textId="77777777" w:rsidTr="00591F0B">
        <w:trPr>
          <w:trHeight w:val="21"/>
        </w:trPr>
        <w:tc>
          <w:tcPr>
            <w:tcW w:w="4140" w:type="dxa"/>
          </w:tcPr>
          <w:p w14:paraId="5A6087F6" w14:textId="77777777" w:rsidR="00A93108" w:rsidRPr="004950BE" w:rsidRDefault="00A93108" w:rsidP="00086796">
            <w:pPr>
              <w:tabs>
                <w:tab w:val="clear" w:pos="227"/>
                <w:tab w:val="left" w:pos="101"/>
              </w:tabs>
              <w:ind w:left="234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02" w:type="dxa"/>
          </w:tcPr>
          <w:p w14:paraId="444CCC79" w14:textId="6E61D73F" w:rsidR="00A93108" w:rsidRPr="004950BE" w:rsidRDefault="00AD49E2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11,506</w:t>
            </w:r>
          </w:p>
        </w:tc>
        <w:tc>
          <w:tcPr>
            <w:tcW w:w="237" w:type="dxa"/>
          </w:tcPr>
          <w:p w14:paraId="514D0B35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13B3D48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14,435</w:t>
            </w:r>
          </w:p>
        </w:tc>
        <w:tc>
          <w:tcPr>
            <w:tcW w:w="237" w:type="dxa"/>
          </w:tcPr>
          <w:p w14:paraId="74EC5A69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2A557085" w14:textId="0C6DE11D" w:rsidR="00A93108" w:rsidRPr="004950BE" w:rsidRDefault="00AD49E2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(10,219)</w:t>
            </w:r>
          </w:p>
        </w:tc>
        <w:tc>
          <w:tcPr>
            <w:tcW w:w="239" w:type="dxa"/>
          </w:tcPr>
          <w:p w14:paraId="2ACA7A41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4C0E49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(12,637)</w:t>
            </w:r>
          </w:p>
        </w:tc>
      </w:tr>
      <w:tr w:rsidR="00A93108" w:rsidRPr="004950BE" w14:paraId="32384DC2" w14:textId="77777777" w:rsidTr="00591F0B">
        <w:trPr>
          <w:trHeight w:val="21"/>
        </w:trPr>
        <w:tc>
          <w:tcPr>
            <w:tcW w:w="4140" w:type="dxa"/>
          </w:tcPr>
          <w:p w14:paraId="1F519A10" w14:textId="77777777" w:rsidR="00A93108" w:rsidRPr="004950BE" w:rsidRDefault="00A93108" w:rsidP="00086796">
            <w:pPr>
              <w:tabs>
                <w:tab w:val="clear" w:pos="227"/>
                <w:tab w:val="left" w:pos="101"/>
              </w:tabs>
              <w:ind w:left="234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02" w:type="dxa"/>
          </w:tcPr>
          <w:p w14:paraId="18900DB0" w14:textId="1A31A0BD" w:rsidR="00A93108" w:rsidRPr="004950BE" w:rsidRDefault="00A024FE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C1CEE"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435</w:t>
            </w: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6969E36A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</w:tcPr>
          <w:p w14:paraId="1E46487B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(471)</w:t>
            </w:r>
          </w:p>
        </w:tc>
        <w:tc>
          <w:tcPr>
            <w:tcW w:w="237" w:type="dxa"/>
          </w:tcPr>
          <w:p w14:paraId="09574A8A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</w:tcPr>
          <w:p w14:paraId="74D337EB" w14:textId="27F33059" w:rsidR="00A93108" w:rsidRPr="004950BE" w:rsidRDefault="00FC1CEE" w:rsidP="00A931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39" w:type="dxa"/>
          </w:tcPr>
          <w:p w14:paraId="66151D84" w14:textId="77777777" w:rsidR="00A93108" w:rsidRPr="004950BE" w:rsidRDefault="00A93108" w:rsidP="00A93108">
            <w:pPr>
              <w:tabs>
                <w:tab w:val="decimal" w:pos="820"/>
              </w:tabs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31A479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</w:tr>
    </w:tbl>
    <w:p w14:paraId="350BDB47" w14:textId="77777777" w:rsidR="00591F0B" w:rsidRPr="004950BE" w:rsidRDefault="00591F0B">
      <w:pPr>
        <w:rPr>
          <w:rFonts w:ascii="Angsana New" w:hAnsi="Angsana New"/>
          <w:sz w:val="24"/>
          <w:szCs w:val="24"/>
        </w:rPr>
      </w:pPr>
    </w:p>
    <w:tbl>
      <w:tblPr>
        <w:tblW w:w="9387" w:type="dxa"/>
        <w:tblInd w:w="360" w:type="dxa"/>
        <w:tblLook w:val="01E0" w:firstRow="1" w:lastRow="1" w:firstColumn="1" w:lastColumn="1" w:noHBand="0" w:noVBand="0"/>
      </w:tblPr>
      <w:tblGrid>
        <w:gridCol w:w="4229"/>
        <w:gridCol w:w="1068"/>
        <w:gridCol w:w="240"/>
        <w:gridCol w:w="1099"/>
        <w:gridCol w:w="240"/>
        <w:gridCol w:w="1055"/>
        <w:gridCol w:w="242"/>
        <w:gridCol w:w="1214"/>
      </w:tblGrid>
      <w:tr w:rsidR="00951332" w:rsidRPr="004950BE" w14:paraId="3E610303" w14:textId="77777777" w:rsidTr="00321351">
        <w:trPr>
          <w:trHeight w:val="21"/>
          <w:tblHeader/>
        </w:trPr>
        <w:tc>
          <w:tcPr>
            <w:tcW w:w="4229" w:type="dxa"/>
          </w:tcPr>
          <w:p w14:paraId="22E7F76E" w14:textId="77777777" w:rsidR="00951332" w:rsidRPr="004950BE" w:rsidRDefault="00951332" w:rsidP="00951332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8" w:type="dxa"/>
            <w:gridSpan w:val="7"/>
          </w:tcPr>
          <w:p w14:paraId="380BF920" w14:textId="77777777" w:rsidR="00951332" w:rsidRPr="004950BE" w:rsidRDefault="00951332" w:rsidP="009513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1332" w:rsidRPr="004950BE" w14:paraId="1B8B0B76" w14:textId="77777777" w:rsidTr="00321351">
        <w:trPr>
          <w:trHeight w:val="21"/>
          <w:tblHeader/>
        </w:trPr>
        <w:tc>
          <w:tcPr>
            <w:tcW w:w="4229" w:type="dxa"/>
          </w:tcPr>
          <w:p w14:paraId="2ABD6162" w14:textId="77777777" w:rsidR="00951332" w:rsidRPr="004950BE" w:rsidRDefault="00951332" w:rsidP="00321351">
            <w:pPr>
              <w:pStyle w:val="BodyText"/>
              <w:tabs>
                <w:tab w:val="clear" w:pos="227"/>
                <w:tab w:val="left" w:pos="77"/>
                <w:tab w:val="decimal" w:pos="792"/>
              </w:tabs>
              <w:spacing w:after="0"/>
              <w:ind w:left="254" w:right="72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ผลกระทบต่อภาระผูกพันของโครงการ  </w:t>
            </w:r>
          </w:p>
        </w:tc>
        <w:tc>
          <w:tcPr>
            <w:tcW w:w="2407" w:type="dxa"/>
            <w:gridSpan w:val="3"/>
          </w:tcPr>
          <w:p w14:paraId="3E4DB788" w14:textId="77777777" w:rsidR="00951332" w:rsidRPr="004950BE" w:rsidRDefault="00951332" w:rsidP="00951332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A80409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</w:tcPr>
          <w:p w14:paraId="4686A875" w14:textId="77777777" w:rsidR="00951332" w:rsidRPr="004950BE" w:rsidRDefault="00951332" w:rsidP="0095133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6F9785B" w14:textId="77777777" w:rsidR="00951332" w:rsidRPr="004950BE" w:rsidRDefault="00951332" w:rsidP="00951332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A80409"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93108" w:rsidRPr="004950BE" w14:paraId="5D4F0530" w14:textId="77777777" w:rsidTr="00321351">
        <w:trPr>
          <w:trHeight w:val="21"/>
          <w:tblHeader/>
        </w:trPr>
        <w:tc>
          <w:tcPr>
            <w:tcW w:w="4229" w:type="dxa"/>
          </w:tcPr>
          <w:p w14:paraId="40435D86" w14:textId="77777777" w:rsidR="00A93108" w:rsidRPr="004950BE" w:rsidRDefault="00A93108" w:rsidP="00A93108">
            <w:pPr>
              <w:ind w:left="90" w:right="-17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ผลประโยชน์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8" w:type="dxa"/>
          </w:tcPr>
          <w:p w14:paraId="7367A53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</w:tcPr>
          <w:p w14:paraId="6A3ADA8B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EDEE82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787C0776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937332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65B3222F" w14:textId="77777777" w:rsidR="00A93108" w:rsidRPr="004950BE" w:rsidRDefault="00A93108" w:rsidP="00A93108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14:paraId="243340F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A93108" w:rsidRPr="004950BE" w14:paraId="41B188B3" w14:textId="77777777" w:rsidTr="00321351">
        <w:trPr>
          <w:trHeight w:hRule="exact" w:val="387"/>
          <w:tblHeader/>
        </w:trPr>
        <w:tc>
          <w:tcPr>
            <w:tcW w:w="4229" w:type="dxa"/>
          </w:tcPr>
          <w:p w14:paraId="3B86DFA6" w14:textId="77777777" w:rsidR="00A93108" w:rsidRPr="004950BE" w:rsidRDefault="00A93108" w:rsidP="00A93108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8" w:type="dxa"/>
            <w:gridSpan w:val="7"/>
            <w:vAlign w:val="center"/>
          </w:tcPr>
          <w:p w14:paraId="403EBBA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3108" w:rsidRPr="004950BE" w14:paraId="43E5242A" w14:textId="77777777" w:rsidTr="00321351">
        <w:trPr>
          <w:trHeight w:val="21"/>
        </w:trPr>
        <w:tc>
          <w:tcPr>
            <w:tcW w:w="4229" w:type="dxa"/>
          </w:tcPr>
          <w:p w14:paraId="52D61A1C" w14:textId="77777777" w:rsidR="00A93108" w:rsidRPr="004950BE" w:rsidRDefault="00A93108" w:rsidP="00A93108">
            <w:pPr>
              <w:ind w:left="234" w:hanging="144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8" w:type="dxa"/>
            <w:vAlign w:val="center"/>
          </w:tcPr>
          <w:p w14:paraId="7AB49144" w14:textId="205492A3" w:rsidR="00A93108" w:rsidRPr="004950BE" w:rsidRDefault="00AD49E2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(6,274)</w:t>
            </w:r>
          </w:p>
        </w:tc>
        <w:tc>
          <w:tcPr>
            <w:tcW w:w="240" w:type="dxa"/>
            <w:vAlign w:val="center"/>
          </w:tcPr>
          <w:p w14:paraId="7C35C986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3681023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(6,303)</w:t>
            </w:r>
          </w:p>
        </w:tc>
        <w:tc>
          <w:tcPr>
            <w:tcW w:w="240" w:type="dxa"/>
            <w:vAlign w:val="center"/>
          </w:tcPr>
          <w:p w14:paraId="0E3E6DB8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C03E3BE" w14:textId="678A3ED8" w:rsidR="00A93108" w:rsidRPr="004950BE" w:rsidRDefault="00AD49E2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7,162</w:t>
            </w:r>
          </w:p>
        </w:tc>
        <w:tc>
          <w:tcPr>
            <w:tcW w:w="242" w:type="dxa"/>
            <w:vAlign w:val="center"/>
          </w:tcPr>
          <w:p w14:paraId="0C44B6D6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  <w:vAlign w:val="center"/>
          </w:tcPr>
          <w:p w14:paraId="4326D5C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6,976</w:t>
            </w:r>
          </w:p>
        </w:tc>
      </w:tr>
      <w:tr w:rsidR="00A93108" w:rsidRPr="004950BE" w14:paraId="47E6B278" w14:textId="77777777" w:rsidTr="00321351">
        <w:trPr>
          <w:trHeight w:val="21"/>
        </w:trPr>
        <w:tc>
          <w:tcPr>
            <w:tcW w:w="4229" w:type="dxa"/>
          </w:tcPr>
          <w:p w14:paraId="48A9416A" w14:textId="77777777" w:rsidR="00A93108" w:rsidRPr="004950BE" w:rsidRDefault="00A93108" w:rsidP="00A93108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8" w:type="dxa"/>
          </w:tcPr>
          <w:p w14:paraId="203F5767" w14:textId="3D99D72F" w:rsidR="00A93108" w:rsidRPr="004950BE" w:rsidRDefault="00AD49E2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6,974</w:t>
            </w:r>
          </w:p>
        </w:tc>
        <w:tc>
          <w:tcPr>
            <w:tcW w:w="240" w:type="dxa"/>
          </w:tcPr>
          <w:p w14:paraId="3908C05E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FC8A799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7,665</w:t>
            </w:r>
          </w:p>
        </w:tc>
        <w:tc>
          <w:tcPr>
            <w:tcW w:w="240" w:type="dxa"/>
          </w:tcPr>
          <w:p w14:paraId="6FD25D10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74492FC3" w14:textId="51E1036F" w:rsidR="00A93108" w:rsidRPr="004950BE" w:rsidRDefault="00AD49E2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6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(6,238)</w:t>
            </w:r>
          </w:p>
        </w:tc>
        <w:tc>
          <w:tcPr>
            <w:tcW w:w="242" w:type="dxa"/>
          </w:tcPr>
          <w:p w14:paraId="36BA3CE8" w14:textId="77777777" w:rsidR="00A93108" w:rsidRPr="004950BE" w:rsidRDefault="00A93108" w:rsidP="00A9310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14:paraId="21BF6DDE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(6,802)</w:t>
            </w:r>
          </w:p>
        </w:tc>
      </w:tr>
      <w:tr w:rsidR="00A93108" w:rsidRPr="004950BE" w14:paraId="2F7A212B" w14:textId="77777777" w:rsidTr="00321351">
        <w:trPr>
          <w:trHeight w:val="21"/>
        </w:trPr>
        <w:tc>
          <w:tcPr>
            <w:tcW w:w="4229" w:type="dxa"/>
          </w:tcPr>
          <w:p w14:paraId="785970BE" w14:textId="77777777" w:rsidR="00A93108" w:rsidRPr="004950BE" w:rsidRDefault="00A93108" w:rsidP="00A93108">
            <w:pPr>
              <w:ind w:left="23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68" w:type="dxa"/>
          </w:tcPr>
          <w:p w14:paraId="1A473059" w14:textId="0DA79A37" w:rsidR="00A93108" w:rsidRPr="004950BE" w:rsidRDefault="00A024FE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C1CEE"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250</w:t>
            </w: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</w:tcPr>
          <w:p w14:paraId="38167B9B" w14:textId="77777777" w:rsidR="00A93108" w:rsidRPr="004950BE" w:rsidRDefault="00A93108" w:rsidP="00A93108">
            <w:pPr>
              <w:ind w:right="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</w:tcPr>
          <w:p w14:paraId="5190C8C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(232)</w:t>
            </w:r>
          </w:p>
        </w:tc>
        <w:tc>
          <w:tcPr>
            <w:tcW w:w="240" w:type="dxa"/>
          </w:tcPr>
          <w:p w14:paraId="3A72F0C7" w14:textId="77777777" w:rsidR="00A93108" w:rsidRPr="004950BE" w:rsidRDefault="00A93108" w:rsidP="00A9310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</w:tcPr>
          <w:p w14:paraId="668BD982" w14:textId="3AB9A1A2" w:rsidR="00A93108" w:rsidRPr="004950BE" w:rsidRDefault="00D234E5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42" w:type="dxa"/>
          </w:tcPr>
          <w:p w14:paraId="1E243A8D" w14:textId="77777777" w:rsidR="00A93108" w:rsidRPr="004950BE" w:rsidRDefault="00A93108" w:rsidP="00A93108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</w:tcPr>
          <w:p w14:paraId="6EE7036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tLeast"/>
              <w:ind w:left="-79" w:right="13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259</w:t>
            </w:r>
          </w:p>
        </w:tc>
      </w:tr>
    </w:tbl>
    <w:p w14:paraId="0EE13E60" w14:textId="77777777" w:rsidR="00321351" w:rsidRPr="004950BE" w:rsidRDefault="0032135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27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FF0AA35" w14:textId="32927856" w:rsidR="00C153C9" w:rsidRPr="004950BE" w:rsidRDefault="00C153C9" w:rsidP="00DE249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276607F1" w14:textId="77777777" w:rsidR="00C0129A" w:rsidRPr="004950BE" w:rsidRDefault="00C0129A" w:rsidP="00C0129A">
      <w:pPr>
        <w:pStyle w:val="ListParagraph"/>
        <w:spacing w:line="240" w:lineRule="auto"/>
        <w:ind w:left="270" w:right="-108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4B76B27" w14:textId="01B8BE37" w:rsidR="00C0129A" w:rsidRPr="004950BE" w:rsidRDefault="00C0129A" w:rsidP="00C0129A">
      <w:pPr>
        <w:pStyle w:val="ListParagraph"/>
        <w:tabs>
          <w:tab w:val="clear" w:pos="227"/>
        </w:tabs>
        <w:spacing w:line="240" w:lineRule="auto"/>
        <w:ind w:left="540" w:right="-108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4950BE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85B86E4" w14:textId="1012EBD2" w:rsidR="00DE249C" w:rsidRPr="004950BE" w:rsidRDefault="00DE249C" w:rsidP="00A024FE">
      <w:pPr>
        <w:pStyle w:val="NormalWeb"/>
        <w:spacing w:beforeAutospacing="0" w:after="0" w:afterAutospacing="0"/>
        <w:ind w:left="544"/>
        <w:textAlignment w:val="baselin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4950BE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หุ้นสามัญ</w:t>
      </w:r>
      <w:r w:rsidR="00A024FE" w:rsidRPr="004950BE">
        <w:rPr>
          <w:rFonts w:ascii="Angsana New" w:hAnsi="Angsana New" w:cs="Angsana New"/>
          <w:i/>
          <w:iCs/>
          <w:spacing w:val="-2"/>
          <w:sz w:val="30"/>
          <w:szCs w:val="30"/>
        </w:rPr>
        <w:br/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683F35D8" w14:textId="77777777" w:rsidR="00D17854" w:rsidRPr="004950BE" w:rsidRDefault="00D1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4950BE"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p w14:paraId="5B26B9C1" w14:textId="77777777" w:rsidR="00DE249C" w:rsidRPr="004950BE" w:rsidRDefault="00DE249C" w:rsidP="00DE24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16"/>
          <w:szCs w:val="16"/>
        </w:rPr>
      </w:pPr>
    </w:p>
    <w:p w14:paraId="6C473F5C" w14:textId="44B8C502" w:rsidR="00DE249C" w:rsidRPr="004950BE" w:rsidRDefault="00DE249C" w:rsidP="00DE24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ในการประชุม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วิสามัญผู้ถือหุ้นของบริษัท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4950BE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 w:cs="Angsana New"/>
          <w:spacing w:val="-2"/>
          <w:sz w:val="30"/>
          <w:szCs w:val="30"/>
        </w:rPr>
        <w:t>2565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มีมต</w:t>
      </w:r>
      <w:r w:rsidRPr="004950BE">
        <w:rPr>
          <w:rFonts w:ascii="Angsana New" w:hAnsi="Angsana New" w:cs="Angsana New" w:hint="cs"/>
          <w:spacing w:val="-2"/>
          <w:sz w:val="30"/>
          <w:szCs w:val="30"/>
          <w:cs/>
        </w:rPr>
        <w:t>ิดังต่อไปนี้</w:t>
      </w:r>
    </w:p>
    <w:p w14:paraId="0456AF1A" w14:textId="1158A8F9" w:rsidR="00DE249C" w:rsidRPr="004950BE" w:rsidRDefault="00DE249C" w:rsidP="00DE249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อนุม</w:t>
      </w:r>
      <w:r w:rsidRPr="004950BE">
        <w:rPr>
          <w:rFonts w:ascii="Angsana New" w:hAnsi="Angsana New" w:hint="cs"/>
          <w:sz w:val="30"/>
          <w:szCs w:val="30"/>
          <w:cs/>
        </w:rPr>
        <w:t>ัติ</w:t>
      </w:r>
      <w:r w:rsidRPr="004950BE">
        <w:rPr>
          <w:rFonts w:ascii="Angsana New" w:hAnsi="Angsana New"/>
          <w:sz w:val="30"/>
          <w:szCs w:val="30"/>
          <w:cs/>
        </w:rPr>
        <w:t>การออกและเสนอขายใบส</w:t>
      </w:r>
      <w:r w:rsidRPr="004950BE">
        <w:rPr>
          <w:rFonts w:ascii="Angsana New" w:hAnsi="Angsana New" w:hint="cs"/>
          <w:sz w:val="30"/>
          <w:szCs w:val="30"/>
          <w:cs/>
        </w:rPr>
        <w:t>ำคัญ</w:t>
      </w:r>
      <w:r w:rsidRPr="004950BE">
        <w:rPr>
          <w:rFonts w:ascii="Angsana New" w:hAnsi="Angsana New"/>
          <w:sz w:val="30"/>
          <w:szCs w:val="30"/>
          <w:cs/>
        </w:rPr>
        <w:t>แสดงสิทธิที่จะซ</w:t>
      </w:r>
      <w:r w:rsidRPr="004950BE">
        <w:rPr>
          <w:rFonts w:ascii="Angsana New" w:hAnsi="Angsana New" w:hint="cs"/>
          <w:sz w:val="30"/>
          <w:szCs w:val="30"/>
          <w:cs/>
        </w:rPr>
        <w:t>ื้อ</w:t>
      </w:r>
      <w:r w:rsidRPr="004950BE">
        <w:rPr>
          <w:rFonts w:ascii="Angsana New" w:hAnsi="Angsana New"/>
          <w:sz w:val="30"/>
          <w:szCs w:val="30"/>
          <w:cs/>
        </w:rPr>
        <w:t>หุ้นสามัญของบริษ</w:t>
      </w:r>
      <w:r w:rsidRPr="004950BE">
        <w:rPr>
          <w:rFonts w:ascii="Angsana New" w:hAnsi="Angsana New" w:hint="cs"/>
          <w:sz w:val="30"/>
          <w:szCs w:val="30"/>
          <w:cs/>
        </w:rPr>
        <w:t xml:space="preserve">ัท </w:t>
      </w:r>
      <w:r w:rsidRPr="004950BE">
        <w:rPr>
          <w:rFonts w:ascii="Angsana New" w:hAnsi="Angsana New"/>
          <w:sz w:val="30"/>
          <w:szCs w:val="30"/>
          <w:cs/>
        </w:rPr>
        <w:t>เนชั่น กรุ๊ป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</w:rPr>
        <w:t>(</w:t>
      </w:r>
      <w:r w:rsidRPr="004950BE">
        <w:rPr>
          <w:rFonts w:ascii="Angsana New" w:hAnsi="Angsana New"/>
          <w:sz w:val="30"/>
          <w:szCs w:val="30"/>
          <w:cs/>
        </w:rPr>
        <w:t xml:space="preserve">ไทยแลนด์) 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4950BE">
        <w:rPr>
          <w:rFonts w:ascii="Angsana New" w:hAnsi="Angsana New"/>
          <w:sz w:val="30"/>
          <w:szCs w:val="30"/>
          <w:cs/>
        </w:rPr>
        <w:t>(มหาชน) (</w:t>
      </w:r>
      <w:r w:rsidRPr="004950BE">
        <w:rPr>
          <w:rFonts w:ascii="Angsana New" w:hAnsi="Angsana New"/>
          <w:sz w:val="30"/>
          <w:szCs w:val="30"/>
        </w:rPr>
        <w:t xml:space="preserve">NATION-W4) </w:t>
      </w:r>
      <w:r w:rsidRPr="004950BE">
        <w:rPr>
          <w:rFonts w:ascii="Angsana New" w:hAnsi="Angsana New"/>
          <w:sz w:val="30"/>
          <w:szCs w:val="30"/>
          <w:cs/>
        </w:rPr>
        <w:t>จ</w:t>
      </w:r>
      <w:r w:rsidRPr="004950BE">
        <w:rPr>
          <w:rFonts w:ascii="Angsana New" w:hAnsi="Angsana New" w:hint="cs"/>
          <w:sz w:val="30"/>
          <w:szCs w:val="30"/>
          <w:cs/>
        </w:rPr>
        <w:t>ำ</w:t>
      </w:r>
      <w:r w:rsidRPr="004950BE">
        <w:rPr>
          <w:rFonts w:ascii="Angsana New" w:hAnsi="Angsana New"/>
          <w:sz w:val="30"/>
          <w:szCs w:val="30"/>
          <w:cs/>
        </w:rPr>
        <w:t xml:space="preserve">นวน </w:t>
      </w:r>
      <w:r w:rsidRPr="004950BE">
        <w:rPr>
          <w:rFonts w:ascii="Angsana New" w:hAnsi="Angsana New"/>
          <w:sz w:val="30"/>
          <w:szCs w:val="30"/>
        </w:rPr>
        <w:t>2,711,980,241</w:t>
      </w:r>
      <w:r w:rsidRPr="004950BE">
        <w:rPr>
          <w:rFonts w:ascii="Angsana New" w:hAnsi="Angsana New"/>
          <w:sz w:val="30"/>
          <w:szCs w:val="30"/>
          <w:cs/>
        </w:rPr>
        <w:t xml:space="preserve"> หน่วย </w:t>
      </w:r>
      <w:r w:rsidRPr="004950BE">
        <w:rPr>
          <w:rFonts w:ascii="Angsana New" w:hAnsi="Angsana New" w:hint="cs"/>
          <w:sz w:val="30"/>
          <w:szCs w:val="30"/>
          <w:cs/>
        </w:rPr>
        <w:t>โดย</w:t>
      </w:r>
      <w:r w:rsidRPr="004950BE">
        <w:rPr>
          <w:rFonts w:ascii="Angsana New" w:hAnsi="Angsana New"/>
          <w:sz w:val="30"/>
          <w:szCs w:val="30"/>
          <w:cs/>
        </w:rPr>
        <w:t>จ</w:t>
      </w:r>
      <w:r w:rsidRPr="004950BE">
        <w:rPr>
          <w:rFonts w:ascii="Angsana New" w:hAnsi="Angsana New" w:hint="cs"/>
          <w:sz w:val="30"/>
          <w:szCs w:val="30"/>
          <w:cs/>
        </w:rPr>
        <w:t>ัด</w:t>
      </w:r>
      <w:r w:rsidRPr="004950BE">
        <w:rPr>
          <w:rFonts w:ascii="Angsana New" w:hAnsi="Angsana New"/>
          <w:sz w:val="30"/>
          <w:szCs w:val="30"/>
          <w:cs/>
        </w:rPr>
        <w:t>สรรให้แก่ผู</w:t>
      </w:r>
      <w:r w:rsidRPr="004950BE">
        <w:rPr>
          <w:rFonts w:ascii="Angsana New" w:hAnsi="Angsana New" w:hint="cs"/>
          <w:sz w:val="30"/>
          <w:szCs w:val="30"/>
          <w:cs/>
        </w:rPr>
        <w:t>้ถือ</w:t>
      </w:r>
      <w:r w:rsidRPr="004950BE">
        <w:rPr>
          <w:rFonts w:ascii="Angsana New" w:hAnsi="Angsana New"/>
          <w:sz w:val="30"/>
          <w:szCs w:val="30"/>
          <w:cs/>
        </w:rPr>
        <w:t>หุ้นเดิม</w:t>
      </w:r>
      <w:r w:rsidRPr="004950BE">
        <w:rPr>
          <w:rFonts w:ascii="Angsana New" w:hAnsi="Angsana New" w:hint="cs"/>
          <w:sz w:val="30"/>
          <w:szCs w:val="30"/>
          <w:cs/>
        </w:rPr>
        <w:t>ในการซื้อหุ้นสามัญ</w:t>
      </w:r>
      <w:r w:rsidRPr="004950BE">
        <w:rPr>
          <w:rFonts w:ascii="Angsana New" w:hAnsi="Angsana New"/>
          <w:sz w:val="30"/>
          <w:szCs w:val="30"/>
          <w:cs/>
        </w:rPr>
        <w:t>เพิ่มทุน</w:t>
      </w:r>
    </w:p>
    <w:p w14:paraId="0C882388" w14:textId="77777777" w:rsidR="00DE249C" w:rsidRPr="004950BE" w:rsidRDefault="00DE249C" w:rsidP="00DE249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อนุมัติการลดทุนจดทะเบียนของบริษัท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/>
          <w:sz w:val="30"/>
          <w:szCs w:val="30"/>
        </w:rPr>
        <w:t xml:space="preserve">957.64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4950BE">
        <w:rPr>
          <w:rFonts w:ascii="Angsana New" w:hAnsi="Angsana New"/>
          <w:sz w:val="30"/>
          <w:szCs w:val="30"/>
        </w:rPr>
        <w:t xml:space="preserve">0.53 </w:t>
      </w:r>
      <w:r w:rsidRPr="004950BE">
        <w:rPr>
          <w:rFonts w:ascii="Angsana New" w:hAnsi="Angsana New" w:hint="cs"/>
          <w:sz w:val="30"/>
          <w:szCs w:val="30"/>
          <w:cs/>
        </w:rPr>
        <w:t>บาท เป็นจำ</w:t>
      </w:r>
      <w:r w:rsidRPr="004950BE">
        <w:rPr>
          <w:rFonts w:ascii="Angsana New" w:hAnsi="Angsana New"/>
          <w:sz w:val="30"/>
          <w:szCs w:val="30"/>
          <w:cs/>
        </w:rPr>
        <w:t>นวน</w:t>
      </w:r>
      <w:r w:rsidRPr="004950BE">
        <w:rPr>
          <w:rFonts w:ascii="Angsana New" w:hAnsi="Angsana New" w:hint="cs"/>
          <w:sz w:val="30"/>
          <w:szCs w:val="30"/>
          <w:cs/>
        </w:rPr>
        <w:t>เงิน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</w:rPr>
        <w:t xml:space="preserve">507.55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sz w:val="30"/>
          <w:szCs w:val="30"/>
          <w:cs/>
        </w:rPr>
        <w:t>จากทุนจดทะเบียน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950BE">
        <w:rPr>
          <w:rFonts w:ascii="Angsana New" w:hAnsi="Angsana New"/>
          <w:sz w:val="30"/>
          <w:szCs w:val="30"/>
        </w:rPr>
        <w:t xml:space="preserve">2,663.57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เป็นจำนวน </w:t>
      </w:r>
      <w:r w:rsidRPr="004950BE">
        <w:rPr>
          <w:rFonts w:ascii="Angsana New" w:hAnsi="Angsana New"/>
          <w:sz w:val="30"/>
          <w:szCs w:val="30"/>
        </w:rPr>
        <w:t xml:space="preserve">2,156.02 </w:t>
      </w:r>
      <w:r w:rsidRPr="004950B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sz w:val="30"/>
          <w:szCs w:val="30"/>
          <w:cs/>
        </w:rPr>
        <w:t>รวมถึงอนุมัติการแก้ไขเพิ่มเติมหนังสือบริคณห์สนธิของบริษัทให้สอดคล้องกับการลดทุนจดทะเบียนของบริษัท</w:t>
      </w:r>
    </w:p>
    <w:p w14:paraId="5DC7DCE4" w14:textId="77777777" w:rsidR="00DE249C" w:rsidRPr="004950BE" w:rsidRDefault="00DE249C" w:rsidP="00DE249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อนุมัติการเพิ่มทุนจดทะเบียนของบริษัทโดยการออกหุ้นสามัญใหม่จำนวน</w:t>
      </w:r>
      <w:r w:rsidRPr="004950BE">
        <w:rPr>
          <w:rFonts w:ascii="Angsana New" w:hAnsi="Angsana New"/>
          <w:sz w:val="30"/>
          <w:szCs w:val="30"/>
        </w:rPr>
        <w:t xml:space="preserve"> 10,847.92 </w:t>
      </w:r>
      <w:r w:rsidRPr="004950BE">
        <w:rPr>
          <w:rFonts w:ascii="Angsana New" w:hAnsi="Angsana New"/>
          <w:sz w:val="30"/>
          <w:szCs w:val="30"/>
          <w:cs/>
        </w:rPr>
        <w:t>ล้านหุ้น มูลค่าที่ตราไว้หุ้นละ</w:t>
      </w:r>
      <w:r w:rsidRPr="004950BE">
        <w:rPr>
          <w:rFonts w:ascii="Angsana New" w:hAnsi="Angsana New"/>
          <w:sz w:val="30"/>
          <w:szCs w:val="30"/>
        </w:rPr>
        <w:t xml:space="preserve"> 0.53 </w:t>
      </w:r>
      <w:r w:rsidRPr="004950BE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4950BE">
        <w:rPr>
          <w:rFonts w:ascii="Angsana New" w:hAnsi="Angsana New"/>
          <w:sz w:val="30"/>
          <w:szCs w:val="30"/>
        </w:rPr>
        <w:t xml:space="preserve"> 5,749.40 </w:t>
      </w:r>
      <w:r w:rsidRPr="004950BE">
        <w:rPr>
          <w:rFonts w:ascii="Angsana New" w:hAnsi="Angsana New"/>
          <w:sz w:val="30"/>
          <w:szCs w:val="30"/>
          <w:cs/>
        </w:rPr>
        <w:t>ล้านบาท จากทุนจดทะเบียนจำนวน</w:t>
      </w:r>
      <w:r w:rsidRPr="004950BE">
        <w:rPr>
          <w:rFonts w:ascii="Angsana New" w:hAnsi="Angsana New"/>
          <w:sz w:val="30"/>
          <w:szCs w:val="30"/>
        </w:rPr>
        <w:t xml:space="preserve"> 2,156.02 </w:t>
      </w:r>
      <w:r w:rsidRPr="004950BE">
        <w:rPr>
          <w:rFonts w:ascii="Angsana New" w:hAnsi="Angsana New"/>
          <w:sz w:val="30"/>
          <w:szCs w:val="30"/>
          <w:cs/>
        </w:rPr>
        <w:t xml:space="preserve">ล้านบาท เป็นจำนวน </w:t>
      </w:r>
      <w:r w:rsidRPr="004950BE">
        <w:rPr>
          <w:rFonts w:ascii="Angsana New" w:hAnsi="Angsana New"/>
          <w:spacing w:val="-6"/>
          <w:sz w:val="30"/>
          <w:szCs w:val="30"/>
        </w:rPr>
        <w:t xml:space="preserve">7,905.42 </w:t>
      </w:r>
      <w:r w:rsidRPr="004950BE">
        <w:rPr>
          <w:rFonts w:ascii="Angsana New" w:hAnsi="Angsana New"/>
          <w:spacing w:val="-6"/>
          <w:sz w:val="30"/>
          <w:szCs w:val="30"/>
          <w:cs/>
        </w:rPr>
        <w:t>ล้านบาท รวมถึงอนุมัติการแก้ไขเพิ่มเติมหนังสือบริคณห์สนธิของบริษัทให้สอดคล้องกับการเพิ่มทุน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จดทะเบียนของบริษัท </w:t>
      </w:r>
    </w:p>
    <w:p w14:paraId="11F4678E" w14:textId="77777777" w:rsidR="00D17854" w:rsidRPr="004950BE" w:rsidRDefault="00DE249C" w:rsidP="001E5DD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อนุมัติการจ</w:t>
      </w:r>
      <w:r w:rsidRPr="004950BE">
        <w:rPr>
          <w:rFonts w:ascii="Angsana New" w:hAnsi="Angsana New" w:hint="cs"/>
          <w:sz w:val="30"/>
          <w:szCs w:val="30"/>
          <w:cs/>
        </w:rPr>
        <w:t>ัด</w:t>
      </w:r>
      <w:r w:rsidRPr="004950BE">
        <w:rPr>
          <w:rFonts w:ascii="Angsana New" w:hAnsi="Angsana New"/>
          <w:sz w:val="30"/>
          <w:szCs w:val="30"/>
          <w:cs/>
        </w:rPr>
        <w:t>สรรหุ้นสาม</w:t>
      </w:r>
      <w:r w:rsidRPr="004950BE">
        <w:rPr>
          <w:rFonts w:ascii="Angsana New" w:hAnsi="Angsana New" w:hint="cs"/>
          <w:sz w:val="30"/>
          <w:szCs w:val="30"/>
          <w:cs/>
        </w:rPr>
        <w:t>ัญ</w:t>
      </w:r>
      <w:r w:rsidRPr="004950BE">
        <w:rPr>
          <w:rFonts w:ascii="Angsana New" w:hAnsi="Angsana New"/>
          <w:sz w:val="30"/>
          <w:szCs w:val="30"/>
          <w:cs/>
        </w:rPr>
        <w:t>เพิ่มทุนของบริษ</w:t>
      </w:r>
      <w:r w:rsidRPr="004950BE">
        <w:rPr>
          <w:rFonts w:ascii="Angsana New" w:hAnsi="Angsana New" w:hint="cs"/>
          <w:sz w:val="30"/>
          <w:szCs w:val="30"/>
          <w:cs/>
        </w:rPr>
        <w:t>ัท</w:t>
      </w:r>
      <w:r w:rsidRPr="004950BE">
        <w:rPr>
          <w:rFonts w:ascii="Angsana New" w:hAnsi="Angsana New"/>
          <w:sz w:val="30"/>
          <w:szCs w:val="30"/>
          <w:cs/>
        </w:rPr>
        <w:t>ให้แก่ผู</w:t>
      </w:r>
      <w:r w:rsidRPr="004950BE">
        <w:rPr>
          <w:rFonts w:ascii="Angsana New" w:hAnsi="Angsana New" w:hint="cs"/>
          <w:sz w:val="30"/>
          <w:szCs w:val="30"/>
          <w:cs/>
        </w:rPr>
        <w:t>้ถือ</w:t>
      </w:r>
      <w:r w:rsidRPr="004950BE">
        <w:rPr>
          <w:rFonts w:ascii="Angsana New" w:hAnsi="Angsana New"/>
          <w:sz w:val="30"/>
          <w:szCs w:val="30"/>
          <w:cs/>
        </w:rPr>
        <w:t>หุ้นเดิมตามสัดส่วนการถือหุ้น และเพื่อรองรับการใช้สิทธิตามใบ</w:t>
      </w:r>
      <w:r w:rsidRPr="004950BE">
        <w:rPr>
          <w:rFonts w:ascii="Angsana New" w:hAnsi="Angsana New" w:hint="cs"/>
          <w:sz w:val="30"/>
          <w:szCs w:val="30"/>
          <w:cs/>
        </w:rPr>
        <w:t>สำคัญ</w:t>
      </w:r>
      <w:r w:rsidRPr="004950BE">
        <w:rPr>
          <w:rFonts w:ascii="Angsana New" w:hAnsi="Angsana New"/>
          <w:sz w:val="30"/>
          <w:szCs w:val="30"/>
          <w:cs/>
        </w:rPr>
        <w:t>แสดงสิทธิที่จะซ</w:t>
      </w:r>
      <w:r w:rsidRPr="004950BE">
        <w:rPr>
          <w:rFonts w:ascii="Angsana New" w:hAnsi="Angsana New" w:hint="cs"/>
          <w:sz w:val="30"/>
          <w:szCs w:val="30"/>
          <w:cs/>
        </w:rPr>
        <w:t>ื้อ</w:t>
      </w:r>
      <w:r w:rsidRPr="004950BE">
        <w:rPr>
          <w:rFonts w:ascii="Angsana New" w:hAnsi="Angsana New"/>
          <w:sz w:val="30"/>
          <w:szCs w:val="30"/>
          <w:cs/>
        </w:rPr>
        <w:t>หุ้นสามัญของบริษ</w:t>
      </w:r>
      <w:r w:rsidRPr="004950BE">
        <w:rPr>
          <w:rFonts w:ascii="Angsana New" w:hAnsi="Angsana New" w:hint="cs"/>
          <w:sz w:val="30"/>
          <w:szCs w:val="30"/>
          <w:cs/>
        </w:rPr>
        <w:t>ัท</w:t>
      </w:r>
      <w:r w:rsidRPr="004950BE">
        <w:rPr>
          <w:rFonts w:ascii="Angsana New" w:hAnsi="Angsana New"/>
          <w:sz w:val="30"/>
          <w:szCs w:val="30"/>
          <w:cs/>
        </w:rPr>
        <w:t xml:space="preserve"> เนชั่น กรุ๊ป (ไทยแลนด์) จ</w:t>
      </w:r>
      <w:r w:rsidRPr="004950BE">
        <w:rPr>
          <w:rFonts w:ascii="Angsana New" w:hAnsi="Angsana New" w:hint="cs"/>
          <w:sz w:val="30"/>
          <w:szCs w:val="30"/>
          <w:cs/>
        </w:rPr>
        <w:t>ำ</w:t>
      </w:r>
      <w:r w:rsidRPr="004950BE">
        <w:rPr>
          <w:rFonts w:ascii="Angsana New" w:hAnsi="Angsana New"/>
          <w:sz w:val="30"/>
          <w:szCs w:val="30"/>
          <w:cs/>
        </w:rPr>
        <w:t>กัด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(มหาชน) (</w:t>
      </w:r>
      <w:r w:rsidRPr="004950BE">
        <w:rPr>
          <w:rFonts w:ascii="Angsana New" w:hAnsi="Angsana New"/>
          <w:sz w:val="30"/>
          <w:szCs w:val="30"/>
        </w:rPr>
        <w:t>NATION-W</w:t>
      </w:r>
      <w:r w:rsidRPr="004950BE">
        <w:rPr>
          <w:rFonts w:ascii="Angsana New" w:hAnsi="Angsana New"/>
          <w:sz w:val="30"/>
          <w:szCs w:val="30"/>
          <w:cs/>
        </w:rPr>
        <w:t xml:space="preserve">4) </w:t>
      </w:r>
    </w:p>
    <w:p w14:paraId="381F5289" w14:textId="69A8F60E" w:rsidR="00DE249C" w:rsidRPr="004950BE" w:rsidRDefault="00D17854" w:rsidP="00D178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</w:rPr>
        <w:t xml:space="preserve">  </w:t>
      </w:r>
    </w:p>
    <w:p w14:paraId="3A8D6041" w14:textId="5F283906" w:rsidR="00D17854" w:rsidRPr="004950BE" w:rsidRDefault="00D17854" w:rsidP="00A024FE">
      <w:pPr>
        <w:pStyle w:val="NormalWeb"/>
        <w:spacing w:beforeAutospacing="0" w:after="0" w:afterAutospacing="0"/>
        <w:ind w:left="544"/>
        <w:textAlignment w:val="baselin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4950BE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ส่วนเกินมูลค่าหุ้น</w:t>
      </w:r>
      <w:r w:rsidR="00A024FE" w:rsidRPr="004950BE">
        <w:rPr>
          <w:rFonts w:ascii="Angsana New" w:hAnsi="Angsana New" w:cs="Angsana New"/>
          <w:i/>
          <w:iCs/>
          <w:spacing w:val="-2"/>
          <w:sz w:val="30"/>
          <w:szCs w:val="30"/>
        </w:rPr>
        <w:br/>
      </w:r>
      <w:r w:rsidRPr="004950BE">
        <w:rPr>
          <w:rFonts w:ascii="Angsana New" w:hAnsi="Angsana New" w:cs="Angsana New"/>
          <w:spacing w:val="-2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562B29F8" w14:textId="77777777" w:rsidR="00D17854" w:rsidRPr="004950BE" w:rsidRDefault="00D17854" w:rsidP="00D1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DA372A0" w14:textId="01FF085E" w:rsidR="0073416E" w:rsidRPr="004950BE" w:rsidRDefault="0073416E" w:rsidP="00D1785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6C7D05" w:rsidRPr="004950BE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62714C0C" w14:textId="77777777" w:rsidR="0073416E" w:rsidRPr="004950BE" w:rsidRDefault="0073416E" w:rsidP="00066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F7F6617" w14:textId="77777777" w:rsidR="00C1769B" w:rsidRPr="004950BE" w:rsidRDefault="006C7D05" w:rsidP="0032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80409" w:rsidRPr="004950BE">
        <w:rPr>
          <w:rFonts w:ascii="Angsana New" w:hAnsi="Angsana New"/>
          <w:sz w:val="30"/>
          <w:szCs w:val="30"/>
        </w:rPr>
        <w:t>2535</w:t>
      </w:r>
      <w:r w:rsidRPr="004950BE">
        <w:rPr>
          <w:rFonts w:ascii="Angsana New" w:hAnsi="Angsana New"/>
          <w:sz w:val="30"/>
          <w:szCs w:val="30"/>
          <w:cs/>
        </w:rPr>
        <w:t xml:space="preserve"> มาตรา </w:t>
      </w:r>
      <w:r w:rsidR="00A80409" w:rsidRPr="004950BE">
        <w:rPr>
          <w:rFonts w:ascii="Angsana New" w:hAnsi="Angsana New"/>
          <w:sz w:val="30"/>
          <w:szCs w:val="30"/>
        </w:rPr>
        <w:t>116</w:t>
      </w:r>
      <w:r w:rsidRPr="004950B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A80409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80409" w:rsidRPr="004950BE">
        <w:rPr>
          <w:rFonts w:ascii="Angsana New" w:hAnsi="Angsana New"/>
          <w:sz w:val="30"/>
          <w:szCs w:val="30"/>
        </w:rPr>
        <w:t>10</w:t>
      </w:r>
      <w:r w:rsidRPr="004950BE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57C5241" w14:textId="77777777" w:rsidR="00FC5712" w:rsidRPr="004950BE" w:rsidRDefault="00FC5712" w:rsidP="006E7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36"/>
        <w:jc w:val="thaiDistribute"/>
        <w:rPr>
          <w:rFonts w:ascii="Angsana New" w:hAnsi="Angsana New"/>
          <w:sz w:val="28"/>
          <w:szCs w:val="28"/>
          <w:cs/>
        </w:rPr>
      </w:pPr>
    </w:p>
    <w:p w14:paraId="4D6C4F8B" w14:textId="7DD64C6B" w:rsidR="0073416E" w:rsidRPr="004950BE" w:rsidRDefault="009E6462" w:rsidP="00D17854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8" w:name="_Hlk36428100"/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ส่</w:t>
      </w:r>
      <w:r w:rsidR="0073416E" w:rsidRPr="004950BE">
        <w:rPr>
          <w:rFonts w:ascii="Angsana New" w:hAnsi="Angsana New"/>
          <w:b/>
          <w:bCs/>
          <w:sz w:val="30"/>
          <w:szCs w:val="30"/>
          <w:cs/>
        </w:rPr>
        <w:t>วนงานดำเนินงาน</w:t>
      </w:r>
      <w:r w:rsidR="0065165B" w:rsidRPr="004950BE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bookmarkEnd w:id="8"/>
    <w:p w14:paraId="4F346FB9" w14:textId="77777777" w:rsidR="0073416E" w:rsidRPr="004950BE" w:rsidRDefault="0073416E" w:rsidP="004F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3CAE268" w14:textId="3EAF568B" w:rsidR="00A93108" w:rsidRPr="004950BE" w:rsidRDefault="00C50131" w:rsidP="00C50131">
      <w:pPr>
        <w:spacing w:line="240" w:lineRule="auto"/>
        <w:ind w:left="540" w:right="-108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4950BE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3BA2E6C2" w14:textId="3711A83B" w:rsidR="00A93108" w:rsidRPr="004950BE" w:rsidRDefault="00C50131" w:rsidP="0032135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737B67A8" w14:textId="77777777" w:rsidR="00C50131" w:rsidRPr="004950BE" w:rsidRDefault="00C5013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044874C" w14:textId="77777777" w:rsidR="00CC3990" w:rsidRPr="004950BE" w:rsidRDefault="00CC3990" w:rsidP="00C501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6B1C490" w14:textId="31BBD858" w:rsidR="00A93108" w:rsidRPr="004950BE" w:rsidRDefault="00C50131" w:rsidP="0032135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การรับรู้รายได้ </w:t>
      </w:r>
    </w:p>
    <w:p w14:paraId="1CCEB0D7" w14:textId="77777777" w:rsidR="00C50131" w:rsidRPr="004950BE" w:rsidRDefault="00C5013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8B1741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8B1741" w:rsidRPr="004950B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และแสดงสุทธิจากส่วนลดการค้าและส่วนลดตามปริมาณ</w:t>
      </w:r>
    </w:p>
    <w:p w14:paraId="4062EA91" w14:textId="77777777" w:rsidR="00C50131" w:rsidRPr="004950BE" w:rsidRDefault="00C50131" w:rsidP="00C50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2DCD9AF0" w14:textId="77777777" w:rsidR="00C50131" w:rsidRPr="004950BE" w:rsidRDefault="00C5013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43BDAFFF" w14:textId="77777777" w:rsidR="00C50131" w:rsidRPr="004950BE" w:rsidRDefault="00C50131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5F159610" w14:textId="77777777" w:rsidR="0075001B" w:rsidRPr="004950BE" w:rsidRDefault="0075001B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รายได้จากการให้บริการรับรู้ตลอดช่วงเวลาหรือ ณ เวลาใดเวลาหนึ่ง 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</w:t>
      </w:r>
      <w:r w:rsidR="00FF3190" w:rsidRPr="004950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A2AC824" w14:textId="77777777" w:rsidR="0075001B" w:rsidRPr="004950BE" w:rsidRDefault="00FF3190" w:rsidP="0032135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รายได้จากการให้บริการโฆษณาทางหนังสือพิมพ์ รับรู้เมื่อให้บริการโฆษณาทางหนังสือพิมพ์แล้ว</w:t>
      </w:r>
    </w:p>
    <w:p w14:paraId="364CEF3C" w14:textId="77777777" w:rsidR="00FF3190" w:rsidRPr="004950BE" w:rsidRDefault="00FF3190" w:rsidP="0032135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4082A8B0" w14:textId="77777777" w:rsidR="00FF3190" w:rsidRPr="004950BE" w:rsidRDefault="00FF3190" w:rsidP="0032135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รายได้จากการรับจ้างผลิตรายการโทรทัศน์รับรู้เมื่อผลิตเสร็จแล้วและส่งมอบให้ลูกค้า</w:t>
      </w:r>
    </w:p>
    <w:p w14:paraId="6F8E443F" w14:textId="77777777" w:rsidR="00FF3190" w:rsidRPr="004950BE" w:rsidRDefault="00FF3190" w:rsidP="0032135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รายได้ค่าสมาชิกหนังสือพิมพ์รับรู้โดยวิธีเส้นตรงตามอายุการเป็นสมาชิก</w:t>
      </w:r>
    </w:p>
    <w:p w14:paraId="3FDD1CB3" w14:textId="77777777" w:rsidR="00FF3190" w:rsidRPr="004950BE" w:rsidRDefault="00FF3190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20A2C397" w14:textId="77777777" w:rsidR="00C50131" w:rsidRPr="004950BE" w:rsidRDefault="00C5013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="004E5DE5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1F36330D" w14:textId="77777777" w:rsidR="00C50131" w:rsidRPr="004950BE" w:rsidRDefault="00C50131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7D51403A" w14:textId="77777777" w:rsidR="00183321" w:rsidRPr="004950BE" w:rsidRDefault="00183321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3119EE5A" w14:textId="77777777" w:rsidR="0075001B" w:rsidRPr="004950BE" w:rsidRDefault="0075001B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AD9C125" w14:textId="77777777" w:rsidR="0075001B" w:rsidRPr="004950BE" w:rsidRDefault="0075001B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4950BE">
        <w:rPr>
          <w:rFonts w:ascii="Angsana New" w:hAnsi="Angsana New"/>
          <w:spacing w:val="-2"/>
          <w:sz w:val="30"/>
          <w:szCs w:val="30"/>
          <w:cs/>
        </w:rPr>
        <w:t>เงินรับ</w:t>
      </w:r>
      <w:r w:rsidRPr="004950BE">
        <w:rPr>
          <w:rFonts w:ascii="Angsana New" w:hAnsi="Angsana New"/>
          <w:sz w:val="30"/>
          <w:szCs w:val="30"/>
          <w:cs/>
        </w:rPr>
        <w:t>ล่วงหน้า</w:t>
      </w:r>
      <w:r w:rsidRPr="004950BE">
        <w:rPr>
          <w:rFonts w:ascii="Angsana New" w:hAnsi="Angsana New"/>
          <w:spacing w:val="-2"/>
          <w:sz w:val="30"/>
          <w:szCs w:val="30"/>
          <w:cs/>
        </w:rPr>
        <w:t>ระยะยาวจากลูกค้ารับรู้เป็นรายได้เมื่อกลุ่มบริษัทโอนการควบคุมในสินค้า</w:t>
      </w:r>
      <w:r w:rsidR="0035333A" w:rsidRPr="004950BE">
        <w:rPr>
          <w:rFonts w:ascii="Angsana New" w:hAnsi="Angsana New" w:hint="cs"/>
          <w:spacing w:val="-2"/>
          <w:sz w:val="30"/>
          <w:szCs w:val="30"/>
          <w:cs/>
        </w:rPr>
        <w:t>หรือบริการ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ให้กับลูกค้า </w:t>
      </w:r>
    </w:p>
    <w:p w14:paraId="1ED3891A" w14:textId="77777777" w:rsidR="00A93108" w:rsidRPr="004950BE" w:rsidRDefault="00A93108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FD4A374" w14:textId="57B51FA3" w:rsidR="00A93108" w:rsidRPr="004950BE" w:rsidRDefault="00B876CC" w:rsidP="0032135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1B8F8976" w14:textId="77777777" w:rsidR="00B876CC" w:rsidRPr="004950BE" w:rsidRDefault="00B876CC" w:rsidP="003213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>กลุ่มบริษัทออกใบแจ้งหนี้</w:t>
      </w:r>
    </w:p>
    <w:p w14:paraId="6C993221" w14:textId="77777777" w:rsidR="00B876CC" w:rsidRPr="004950BE" w:rsidRDefault="00B876CC" w:rsidP="00B90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cs/>
        </w:rPr>
      </w:pPr>
    </w:p>
    <w:p w14:paraId="4C251A04" w14:textId="77777777" w:rsidR="00B90089" w:rsidRPr="004950BE" w:rsidRDefault="00B90089" w:rsidP="00AC559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4" w:hanging="54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4950B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4663F95F" w14:textId="77777777" w:rsidR="00B90089" w:rsidRPr="004950BE" w:rsidRDefault="00B90089" w:rsidP="00C50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04629D43" w14:textId="77777777" w:rsidR="0073416E" w:rsidRPr="004950BE" w:rsidRDefault="004078F3" w:rsidP="00290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UPC" w:hAnsi="AngsanaUPC" w:cs="AngsanaUPC"/>
          <w:sz w:val="30"/>
          <w:szCs w:val="30"/>
          <w:cs/>
        </w:rPr>
        <w:t>กลุ่มบริษัทมี</w:t>
      </w:r>
      <w:r w:rsidR="0073416E" w:rsidRPr="004950BE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C84B16" w:rsidRPr="004950BE">
        <w:rPr>
          <w:rFonts w:ascii="AngsanaUPC" w:hAnsi="AngsanaUPC" w:cs="AngsanaUPC"/>
          <w:sz w:val="30"/>
          <w:szCs w:val="30"/>
          <w:cs/>
        </w:rPr>
        <w:t>อย่างน้อยทุกไตรมาส</w:t>
      </w:r>
      <w:r w:rsidR="0073416E" w:rsidRPr="004950BE">
        <w:rPr>
          <w:rFonts w:ascii="AngsanaUPC" w:hAnsi="AngsanaUPC" w:cs="AngsanaUPC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การดำเนินงานของแต่ละส่วนงานที่รายงานของกลุ่มบริษัทโดยสรุปมีดังนี้</w:t>
      </w:r>
    </w:p>
    <w:p w14:paraId="5637CE75" w14:textId="77777777" w:rsidR="0073416E" w:rsidRPr="004950BE" w:rsidRDefault="0073416E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F84468" w14:textId="6A5128E7" w:rsidR="0073416E" w:rsidRPr="004950BE" w:rsidRDefault="0073416E" w:rsidP="00AC5590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ส่วนงาน </w:t>
      </w:r>
      <w:r w:rsidR="00A80409" w:rsidRPr="004950BE">
        <w:rPr>
          <w:rFonts w:ascii="Angsana New" w:hAnsi="Angsana New"/>
          <w:sz w:val="30"/>
          <w:szCs w:val="30"/>
        </w:rPr>
        <w:t>1</w:t>
      </w:r>
      <w:r w:rsidR="00B95354" w:rsidRPr="004950BE">
        <w:rPr>
          <w:rFonts w:ascii="Angsana New" w:hAnsi="Angsana New"/>
          <w:sz w:val="30"/>
          <w:szCs w:val="30"/>
        </w:rPr>
        <w:t xml:space="preserve">     </w:t>
      </w:r>
      <w:r w:rsidR="007B5873" w:rsidRPr="004950BE">
        <w:rPr>
          <w:rFonts w:ascii="Angsana New" w:hAnsi="Angsana New"/>
          <w:sz w:val="30"/>
          <w:szCs w:val="30"/>
          <w:cs/>
        </w:rPr>
        <w:t>สิ่งพิมพ์และโฆษณา สื่อ</w:t>
      </w:r>
      <w:r w:rsidR="00DC3472" w:rsidRPr="004950BE">
        <w:rPr>
          <w:rFonts w:ascii="Angsana New" w:hAnsi="Angsana New" w:hint="cs"/>
          <w:sz w:val="30"/>
          <w:szCs w:val="30"/>
          <w:cs/>
        </w:rPr>
        <w:t>ออนไลน์</w:t>
      </w:r>
      <w:r w:rsidR="007B5873" w:rsidRPr="004950BE">
        <w:rPr>
          <w:rFonts w:ascii="Angsana New" w:hAnsi="Angsana New"/>
          <w:sz w:val="30"/>
          <w:szCs w:val="30"/>
          <w:cs/>
        </w:rPr>
        <w:t>และงานกิจกรรมที่เกี่ยวข้อง</w:t>
      </w:r>
    </w:p>
    <w:p w14:paraId="106524D3" w14:textId="1945BD47" w:rsidR="0073416E" w:rsidRPr="004950BE" w:rsidRDefault="0073416E" w:rsidP="00AC5590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ส่วนงาน </w:t>
      </w:r>
      <w:r w:rsidR="00A80409" w:rsidRPr="004950BE">
        <w:rPr>
          <w:rFonts w:ascii="Angsana New" w:hAnsi="Angsana New"/>
          <w:sz w:val="30"/>
          <w:szCs w:val="30"/>
        </w:rPr>
        <w:t>2</w:t>
      </w:r>
      <w:r w:rsidR="00B95354" w:rsidRPr="004950BE">
        <w:rPr>
          <w:rFonts w:ascii="Angsana New" w:hAnsi="Angsana New"/>
          <w:sz w:val="30"/>
          <w:szCs w:val="30"/>
        </w:rPr>
        <w:t xml:space="preserve">     </w:t>
      </w:r>
      <w:r w:rsidR="007B5873" w:rsidRPr="004950BE">
        <w:rPr>
          <w:rFonts w:ascii="Angsana New" w:hAnsi="Angsana New"/>
          <w:sz w:val="30"/>
          <w:szCs w:val="30"/>
          <w:cs/>
        </w:rPr>
        <w:t>สื่อกระจายภาพและเสียง</w:t>
      </w:r>
      <w:r w:rsidR="007B5873" w:rsidRPr="004950BE">
        <w:rPr>
          <w:rFonts w:ascii="Angsana New" w:hAnsi="Angsana New"/>
          <w:sz w:val="30"/>
          <w:szCs w:val="30"/>
        </w:rPr>
        <w:t xml:space="preserve"> </w:t>
      </w:r>
      <w:r w:rsidR="007B5873" w:rsidRPr="004950BE">
        <w:rPr>
          <w:rFonts w:ascii="Angsana New" w:hAnsi="Angsana New"/>
          <w:sz w:val="30"/>
          <w:szCs w:val="30"/>
          <w:cs/>
        </w:rPr>
        <w:t>สื่อ</w:t>
      </w:r>
      <w:r w:rsidR="00DC3472" w:rsidRPr="004950BE">
        <w:rPr>
          <w:rFonts w:ascii="Angsana New" w:hAnsi="Angsana New" w:hint="cs"/>
          <w:sz w:val="30"/>
          <w:szCs w:val="30"/>
          <w:cs/>
        </w:rPr>
        <w:t>ออนไลน์</w:t>
      </w:r>
      <w:r w:rsidR="007B5873" w:rsidRPr="004950BE">
        <w:rPr>
          <w:rFonts w:ascii="Angsana New" w:hAnsi="Angsana New"/>
          <w:sz w:val="30"/>
          <w:szCs w:val="30"/>
          <w:cs/>
        </w:rPr>
        <w:t>และงานกิจกรรมที่เกี่ยวข้องกัน</w:t>
      </w:r>
    </w:p>
    <w:p w14:paraId="13425A5E" w14:textId="30BF6038" w:rsidR="0073416E" w:rsidRPr="004950BE" w:rsidRDefault="0073416E" w:rsidP="00B95354">
      <w:pPr>
        <w:numPr>
          <w:ilvl w:val="0"/>
          <w:numId w:val="17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4950BE">
        <w:rPr>
          <w:rFonts w:ascii="Angsana New" w:hAnsi="Angsana New"/>
          <w:spacing w:val="-6"/>
          <w:sz w:val="30"/>
          <w:szCs w:val="30"/>
          <w:cs/>
        </w:rPr>
        <w:t xml:space="preserve">ส่วนงาน </w:t>
      </w:r>
      <w:r w:rsidR="00A80409" w:rsidRPr="004950BE">
        <w:rPr>
          <w:rFonts w:ascii="Angsana New" w:hAnsi="Angsana New"/>
          <w:spacing w:val="-6"/>
          <w:sz w:val="30"/>
          <w:szCs w:val="30"/>
        </w:rPr>
        <w:t>3</w:t>
      </w:r>
      <w:r w:rsidR="00B95354" w:rsidRPr="004950BE">
        <w:rPr>
          <w:rFonts w:ascii="Angsana New" w:hAnsi="Angsana New"/>
          <w:spacing w:val="-6"/>
          <w:sz w:val="30"/>
          <w:szCs w:val="30"/>
        </w:rPr>
        <w:t xml:space="preserve">     </w:t>
      </w:r>
      <w:r w:rsidR="007B5873" w:rsidRPr="004950BE">
        <w:rPr>
          <w:rFonts w:ascii="Angsana New" w:hAnsi="Angsana New"/>
          <w:spacing w:val="-6"/>
          <w:sz w:val="30"/>
          <w:szCs w:val="30"/>
          <w:cs/>
        </w:rPr>
        <w:t>จำหน่ายผลิตภัณฑ์</w:t>
      </w:r>
      <w:r w:rsidR="007B5873" w:rsidRPr="004950BE">
        <w:rPr>
          <w:rFonts w:ascii="Angsana New" w:hAnsi="Angsana New"/>
          <w:spacing w:val="-6"/>
          <w:sz w:val="30"/>
          <w:szCs w:val="30"/>
        </w:rPr>
        <w:t xml:space="preserve"> </w:t>
      </w:r>
      <w:r w:rsidR="00091D23" w:rsidRPr="004950BE">
        <w:rPr>
          <w:rFonts w:ascii="Angsana New" w:hAnsi="Angsana New"/>
          <w:spacing w:val="-6"/>
          <w:sz w:val="30"/>
          <w:szCs w:val="30"/>
        </w:rPr>
        <w:t>(</w:t>
      </w:r>
      <w:r w:rsidR="00091D23" w:rsidRPr="004950BE">
        <w:rPr>
          <w:rFonts w:ascii="Angsana New" w:hAnsi="Angsana New"/>
          <w:spacing w:val="-6"/>
          <w:sz w:val="30"/>
          <w:szCs w:val="30"/>
          <w:cs/>
        </w:rPr>
        <w:t>ส่วน</w:t>
      </w:r>
      <w:r w:rsidR="00C14482" w:rsidRPr="004950BE">
        <w:rPr>
          <w:rFonts w:ascii="Angsana New" w:hAnsi="Angsana New" w:hint="cs"/>
          <w:spacing w:val="-6"/>
          <w:sz w:val="30"/>
          <w:szCs w:val="30"/>
          <w:cs/>
        </w:rPr>
        <w:t>การดำเนินงานที่ยกเลิก</w:t>
      </w:r>
      <w:r w:rsidR="00091D23" w:rsidRPr="004950BE">
        <w:rPr>
          <w:rFonts w:ascii="Angsana New" w:hAnsi="Angsana New"/>
          <w:spacing w:val="-6"/>
          <w:sz w:val="30"/>
          <w:szCs w:val="30"/>
        </w:rPr>
        <w:t>)</w:t>
      </w:r>
    </w:p>
    <w:p w14:paraId="739185F6" w14:textId="77777777" w:rsidR="0073416E" w:rsidRPr="004950BE" w:rsidRDefault="0073416E" w:rsidP="00AC559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80"/>
        </w:tabs>
        <w:spacing w:line="240" w:lineRule="auto"/>
        <w:ind w:left="630" w:firstLine="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อื่นๆ</w:t>
      </w:r>
    </w:p>
    <w:p w14:paraId="30CD28F3" w14:textId="7E7A94D8" w:rsidR="0073416E" w:rsidRPr="004950BE" w:rsidRDefault="0073416E" w:rsidP="0039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UPC" w:hAnsi="AngsanaUPC" w:cs="AngsanaUPC"/>
          <w:sz w:val="30"/>
          <w:szCs w:val="30"/>
        </w:rPr>
      </w:pPr>
    </w:p>
    <w:p w14:paraId="4E73401E" w14:textId="77777777" w:rsidR="00B07852" w:rsidRPr="004950BE" w:rsidRDefault="00E901A8" w:rsidP="00392C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4950BE">
        <w:rPr>
          <w:rFonts w:ascii="AngsanaUPC" w:hAnsi="AngsanaUPC" w:cs="AngsanaUPC"/>
          <w:sz w:val="30"/>
          <w:szCs w:val="30"/>
        </w:rPr>
        <w:tab/>
      </w:r>
      <w:r w:rsidRPr="004950BE">
        <w:rPr>
          <w:rFonts w:ascii="AngsanaUPC" w:hAnsi="AngsanaUPC" w:cs="AngsanaUPC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</w:t>
      </w:r>
      <w:r w:rsidR="009B7288" w:rsidRPr="004950BE">
        <w:rPr>
          <w:rFonts w:ascii="AngsanaUPC" w:hAnsi="AngsanaUPC" w:cs="AngsanaUPC"/>
          <w:sz w:val="30"/>
          <w:szCs w:val="30"/>
          <w:cs/>
        </w:rPr>
        <w:t>นงาน ซึ่งนำเสนอในรายงานการจัดการ</w:t>
      </w:r>
      <w:r w:rsidRPr="004950BE">
        <w:rPr>
          <w:rFonts w:ascii="AngsanaUPC" w:hAnsi="AngsanaUPC" w:cs="AngsanaUPC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</w:t>
      </w:r>
      <w:r w:rsidR="009B7288" w:rsidRPr="004950BE">
        <w:rPr>
          <w:rFonts w:ascii="AngsanaUPC" w:hAnsi="AngsanaUPC" w:cs="AngsanaUPC"/>
          <w:sz w:val="30"/>
          <w:szCs w:val="30"/>
          <w:cs/>
        </w:rPr>
        <w:t>รประเมินผลการดำเนินงานของส่วนงาน</w:t>
      </w:r>
      <w:r w:rsidRPr="004950BE">
        <w:rPr>
          <w:rFonts w:ascii="AngsanaUPC" w:hAnsi="AngsanaUPC" w:cs="AngsanaUPC"/>
          <w:sz w:val="30"/>
          <w:szCs w:val="30"/>
          <w:cs/>
        </w:rPr>
        <w:t>และสอดคล้องกับกิจการอื่นที่ดำเนินธุรกิจในอุตสาหกรรมเดียวกั</w:t>
      </w:r>
      <w:r w:rsidR="009E6462" w:rsidRPr="004950BE">
        <w:rPr>
          <w:rFonts w:ascii="AngsanaUPC" w:hAnsi="AngsanaUPC" w:cs="AngsanaUPC"/>
          <w:sz w:val="30"/>
          <w:szCs w:val="30"/>
          <w:cs/>
        </w:rPr>
        <w:t>น</w:t>
      </w:r>
    </w:p>
    <w:p w14:paraId="6C9CE1B4" w14:textId="1F3EFCC1" w:rsidR="0016467B" w:rsidRPr="004950BE" w:rsidRDefault="00392CF0" w:rsidP="00392CF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16467B" w:rsidRPr="004950BE" w:rsidSect="00B75C63"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4950BE">
        <w:rPr>
          <w:rFonts w:ascii="AngsanaUPC" w:hAnsi="AngsanaUPC" w:cs="AngsanaUPC"/>
          <w:sz w:val="30"/>
          <w:szCs w:val="30"/>
          <w:cs/>
        </w:rPr>
        <w:br/>
      </w:r>
    </w:p>
    <w:p w14:paraId="598BB53E" w14:textId="77777777" w:rsidR="0004236D" w:rsidRPr="004950BE" w:rsidRDefault="00FA404B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</w:p>
    <w:tbl>
      <w:tblPr>
        <w:tblW w:w="1476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14"/>
        <w:gridCol w:w="873"/>
        <w:gridCol w:w="126"/>
        <w:gridCol w:w="864"/>
        <w:gridCol w:w="99"/>
        <w:gridCol w:w="882"/>
        <w:gridCol w:w="135"/>
        <w:gridCol w:w="864"/>
        <w:gridCol w:w="108"/>
        <w:gridCol w:w="864"/>
        <w:gridCol w:w="99"/>
        <w:gridCol w:w="882"/>
        <w:gridCol w:w="99"/>
        <w:gridCol w:w="873"/>
        <w:gridCol w:w="108"/>
        <w:gridCol w:w="873"/>
        <w:gridCol w:w="108"/>
        <w:gridCol w:w="882"/>
        <w:gridCol w:w="99"/>
        <w:gridCol w:w="882"/>
        <w:gridCol w:w="90"/>
        <w:gridCol w:w="864"/>
        <w:gridCol w:w="108"/>
        <w:gridCol w:w="865"/>
      </w:tblGrid>
      <w:tr w:rsidR="0004236D" w:rsidRPr="004950BE" w14:paraId="0EBF52D0" w14:textId="77777777" w:rsidTr="004D1FE7">
        <w:trPr>
          <w:trHeight w:val="285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F94B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647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3CCC900F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4236D" w:rsidRPr="004950BE" w14:paraId="1D20E1CA" w14:textId="77777777" w:rsidTr="004D1FE7">
        <w:trPr>
          <w:trHeight w:val="285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B45A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F5513" w14:textId="2AE18EE3" w:rsidR="00306F87" w:rsidRPr="004950BE" w:rsidRDefault="0004236D" w:rsidP="0030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" w:hanging="9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pacing w:val="-10"/>
                <w:sz w:val="24"/>
                <w:szCs w:val="24"/>
                <w:cs/>
                <w:lang w:val="en-GB"/>
              </w:rPr>
              <w:t>สิ่งพิมพ์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และโฆษณา 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>สื่อ</w:t>
            </w:r>
            <w:r w:rsidR="0013159F"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ออนไลน์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และงานกิจกรรม</w:t>
            </w:r>
          </w:p>
          <w:p w14:paraId="008BC2C8" w14:textId="4F637F81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ที่เกี่ยวข้อง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0CBC1D38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7B9A76B" w14:textId="77777777" w:rsidR="0004236D" w:rsidRPr="004950BE" w:rsidRDefault="0004236D" w:rsidP="0030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18586A16" w14:textId="111A1EB3" w:rsidR="0004236D" w:rsidRPr="004950BE" w:rsidRDefault="0004236D" w:rsidP="0030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</w:t>
            </w:r>
            <w:r w:rsidR="0013159F" w:rsidRPr="004950B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ออนไลน์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และงานกิจกรรมที่เกี่ยวข้องกัน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12EA7E49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right w:val="nil"/>
            </w:tcBorders>
          </w:tcPr>
          <w:p w14:paraId="48FB7FC3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  <w:p w14:paraId="736137BD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ที่ยกเลิก</w:t>
            </w: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73A4325C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5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D2CF86B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41430A98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A4E72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A05476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52608" w14:textId="77777777" w:rsidR="0004236D" w:rsidRPr="004950BE" w:rsidRDefault="0004236D" w:rsidP="00F2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54573" w:rsidRPr="004950BE" w14:paraId="048DA42D" w14:textId="77777777" w:rsidTr="004D1FE7">
        <w:trPr>
          <w:trHeight w:val="285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D6E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637B318F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08292C6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E98D25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37C94D09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09D236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67648ED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7C8DF8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1034A0A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E02FEC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3F409C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428051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E5714A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5DBF017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03A8D73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7F54A19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6CC8AE9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69DEDDA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25EA20D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1F9C0E7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6A22A2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3BF439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6B91E90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57A58935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A93108" w:rsidRPr="004950BE" w14:paraId="5D2FC269" w14:textId="77777777" w:rsidTr="004D1FE7">
        <w:trPr>
          <w:trHeight w:val="285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17B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47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57FB426A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54573" w:rsidRPr="004950BE" w14:paraId="1B4DA97B" w14:textId="77777777" w:rsidTr="004D1FE7">
        <w:trPr>
          <w:trHeight w:val="28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1130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5D9A062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78EAC3F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6D6EC4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3E3F3556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9EDFFCF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5A7B5A53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9450FD9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797DCEA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A6E8A5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DBD9D7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E4DEB9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E53DD2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22578D6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13D7EA9B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5D4FF56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5F8659FE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0373C7E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21871B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ED00979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082812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9F60E7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3F95892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66BA7CAB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4D1FE7" w:rsidRPr="004950BE" w14:paraId="48DB25D7" w14:textId="77777777" w:rsidTr="004D1FE7">
        <w:trPr>
          <w:trHeight w:val="28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2BE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70836932" w14:textId="09AE26BB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473,971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7C678983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B136B97" w14:textId="3B7BF64D" w:rsidR="004D1FE7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343</w:t>
            </w:r>
            <w:r w:rsidR="004D1FE7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676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23134338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5067A22" w14:textId="6505ADE5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395,086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54884C6F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BE90F40" w14:textId="5290CBEA" w:rsidR="004D1FE7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358</w:t>
            </w:r>
            <w:r w:rsidR="004D1FE7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D1FE7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06FAC453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D4A4EDC" w14:textId="7835668D" w:rsidR="004D1FE7" w:rsidRPr="004950BE" w:rsidRDefault="00D17854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06C03C4C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7D5D214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171,227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00E91206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086531F8" w14:textId="6AADC72B" w:rsidR="004D1FE7" w:rsidRPr="004950BE" w:rsidRDefault="00D17854" w:rsidP="00DF796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45,919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2D3ABD01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4171A066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3F2340C2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6783096" w14:textId="11783DED" w:rsidR="004D1FE7" w:rsidRPr="004950BE" w:rsidRDefault="004D1FE7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0BECC9BB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603B93E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E63CBE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6B507DC" w14:textId="63B0EB16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914,976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29FB5DA9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2B44F4F6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873,804</w:t>
            </w:r>
          </w:p>
        </w:tc>
      </w:tr>
      <w:tr w:rsidR="004D1FE7" w:rsidRPr="004950BE" w14:paraId="320F84CC" w14:textId="77777777" w:rsidTr="004D1FE7">
        <w:trPr>
          <w:trHeight w:val="28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9754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47852C69" w14:textId="198E12E7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30,803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5B058924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E6B117A" w14:textId="45364727" w:rsidR="004D1FE7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</w:t>
            </w:r>
            <w:r w:rsidR="004D1FE7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605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6C8A68A2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4DCFDAC" w14:textId="25ED0A07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94,038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bottom"/>
          </w:tcPr>
          <w:p w14:paraId="7CFC7BD5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279E19" w14:textId="4A81034A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5E40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E40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73E931DF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42B1D8A" w14:textId="6E237900" w:rsidR="004D1FE7" w:rsidRPr="004950BE" w:rsidRDefault="004D1FE7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51915C5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E64E9D9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83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006C2E62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513C2584" w14:textId="42A2ED3A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460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0B781079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vAlign w:val="bottom"/>
          </w:tcPr>
          <w:p w14:paraId="181CB6E5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20A126DE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15CC48D" w14:textId="4CEC58C8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(125,301)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3EED2E03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C0B0C4C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(134,959)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E385F8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9974413" w14:textId="570A4F67" w:rsidR="004D1FE7" w:rsidRPr="004950BE" w:rsidRDefault="004D1FE7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7B1B6397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67"/>
              </w:tabs>
              <w:ind w:left="-79" w:right="10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64C89E20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4D1FE7" w:rsidRPr="004950BE" w14:paraId="0C29105B" w14:textId="77777777" w:rsidTr="004D1FE7">
        <w:trPr>
          <w:trHeight w:val="285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CCDA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88C20" w14:textId="21820ADB" w:rsidR="004D1FE7" w:rsidRPr="004950BE" w:rsidRDefault="004D1FE7" w:rsidP="00BB338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504,774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AC06" w14:textId="77777777" w:rsidR="004D1FE7" w:rsidRPr="004950BE" w:rsidRDefault="004D1FE7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83A86" w14:textId="558DC5A8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  <w:r w:rsidR="005E403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74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5E403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281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E013" w14:textId="77777777" w:rsidR="004D1FE7" w:rsidRPr="004950BE" w:rsidRDefault="004D1FE7" w:rsidP="004D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617FC" w14:textId="300201B9" w:rsidR="004D1FE7" w:rsidRPr="004950BE" w:rsidRDefault="004D1FE7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489,124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0BA4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27E67" w14:textId="02519904" w:rsidR="004D1FE7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462</w:t>
            </w:r>
            <w:r w:rsidR="004D1FE7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F781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7EF1A5" w14:textId="6E739B88" w:rsidR="004D1FE7" w:rsidRPr="004950BE" w:rsidRDefault="00D17854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C09225B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7C79C" w14:textId="4A07A1E2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171,310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31A19B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1B3C3" w14:textId="62C8C205" w:rsidR="004D1FE7" w:rsidRPr="004950BE" w:rsidRDefault="00D17854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46,379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4CD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388B11" w14:textId="3B7B87D9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E8EA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31566" w14:textId="499FC4F1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(125,301)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738D354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01F39" w14:textId="3C3BF122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(134,959)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8AA227" w14:textId="77777777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B80D8" w14:textId="6795E059" w:rsidR="004D1FE7" w:rsidRPr="004950BE" w:rsidRDefault="004D1FE7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914,976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ADAA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552BC" w14:textId="01AF41CA" w:rsidR="004D1FE7" w:rsidRPr="004950BE" w:rsidRDefault="004D1FE7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873,804</w:t>
            </w:r>
          </w:p>
        </w:tc>
      </w:tr>
      <w:tr w:rsidR="004D1FE7" w:rsidRPr="004950BE" w14:paraId="3E5E139E" w14:textId="77777777" w:rsidTr="004D1FE7">
        <w:trPr>
          <w:trHeight w:val="5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19CD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9B7D6E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A208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7FC1CE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DED1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82CFD1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613D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7E329B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4F28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AB18C1E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8594BE3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</w:tcPr>
          <w:p w14:paraId="44C1405F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4CF4E7C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02B9F2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5D04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915612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AE6D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</w:tcPr>
          <w:p w14:paraId="2DF38D26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37AC6D0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</w:tcPr>
          <w:p w14:paraId="482A1BDD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7BC255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DAF093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0BFF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751240" w14:textId="77777777" w:rsidR="004D1FE7" w:rsidRPr="004950BE" w:rsidRDefault="004D1FE7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54573" w:rsidRPr="004950BE" w14:paraId="7B88B476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23707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C9F27F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00CC8C7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23670F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D97F67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9D61C0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75FDFD4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BE96FB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570B0A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F35CE5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E3980A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093E1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A0C84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32F7122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E13E11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BAE407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6EBCF4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F7C8E0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8622A5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90020FB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FE05F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036B05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D17BF83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31AF07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4573" w:rsidRPr="004950BE" w14:paraId="50B5EC9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016E4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AFB04C4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4AF2A82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2A791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73A69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1CBD7A3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741C52B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D9D3F4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491145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CC6BC41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F30D13F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ED82A3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5D9438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B002B99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0953DBB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86E352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6F9191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D455D7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1FF966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AAF7CF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5B0C4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4F361E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800A248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B5E6E2F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4573" w:rsidRPr="004950BE" w14:paraId="3439AEE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2762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6BBCECD" w14:textId="3CE8785B" w:rsidR="00A93108" w:rsidRPr="004950BE" w:rsidRDefault="00BB3389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436,656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6DF94219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E6998B2" w14:textId="037CC7A3" w:rsidR="00A93108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300</w:t>
            </w:r>
            <w:r w:rsidR="00A93108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4138F7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D72FDC0" w14:textId="4F1F9978" w:rsidR="00A93108" w:rsidRPr="004950BE" w:rsidRDefault="00504371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391,794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3F7D99D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082FCDB" w14:textId="0EB6D483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5E40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E403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C2B4928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3A25714" w14:textId="068CFF43" w:rsidR="00A93108" w:rsidRPr="004950BE" w:rsidRDefault="00504371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5F3620B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50540A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58DF581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20FF722" w14:textId="6A2969CE" w:rsidR="00A93108" w:rsidRPr="004950BE" w:rsidRDefault="00504371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9889FB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96399C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D0E4106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6E18123" w14:textId="54F53E80" w:rsidR="00A93108" w:rsidRPr="004950BE" w:rsidRDefault="00DF7964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423DC3B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EC485F8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54605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40012D7" w14:textId="14433A3B" w:rsidR="00A93108" w:rsidRPr="004950BE" w:rsidRDefault="00BB3389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828,450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1DF8EE8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87A3B1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624,387</w:t>
            </w:r>
          </w:p>
        </w:tc>
      </w:tr>
      <w:tr w:rsidR="00054573" w:rsidRPr="004950BE" w14:paraId="4E73583E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F7D40C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ขายหนังสือพิมพ์และสิ่งพิมพ์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58E9B0F" w14:textId="71AC1C71" w:rsidR="00A93108" w:rsidRPr="004950BE" w:rsidRDefault="00504371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21,705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7ADF925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DFD480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28,630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8C01DB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D40B6BE" w14:textId="72CC225E" w:rsidR="00A93108" w:rsidRPr="004950BE" w:rsidRDefault="00504371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6AF78E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4BD3244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93E557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760718C" w14:textId="428F76DA" w:rsidR="00A93108" w:rsidRPr="004950BE" w:rsidRDefault="00B344B5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9F0C2C1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46C371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8B1494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0A1185B" w14:textId="147EBBC0" w:rsidR="00A93108" w:rsidRPr="004950BE" w:rsidRDefault="00B344B5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F30237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4CC6B5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13F82E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C8EF4D9" w14:textId="5F6B9E13" w:rsidR="00A93108" w:rsidRPr="004950BE" w:rsidRDefault="00DF7964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354037F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916F0B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1E2EB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0F31B32" w14:textId="7E1393A9" w:rsidR="00A93108" w:rsidRPr="004950BE" w:rsidRDefault="00B344B5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21,705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966F22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D659E3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28,630</w:t>
            </w:r>
          </w:p>
        </w:tc>
      </w:tr>
      <w:tr w:rsidR="00054573" w:rsidRPr="004950BE" w14:paraId="53EB6D3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D23C8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52280A8" w14:textId="2EDAFB57" w:rsidR="00A93108" w:rsidRPr="004950BE" w:rsidRDefault="00504371" w:rsidP="00A9310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7AE6E1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C1757E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DC52B2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01562D8" w14:textId="1C4F7227" w:rsidR="00A93108" w:rsidRPr="004950BE" w:rsidRDefault="00504371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F7DAC9E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354136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B79F0F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01E5905" w14:textId="31600454" w:rsidR="00A93108" w:rsidRPr="004950BE" w:rsidRDefault="00D17854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74A097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E5A8668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164,710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1E30BA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6E424D78" w14:textId="0312CCD4" w:rsidR="00A93108" w:rsidRPr="004950BE" w:rsidRDefault="00D17854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45,344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0A2EBF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542D71F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0436DD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5D8E10B" w14:textId="3E9C161F" w:rsidR="00A93108" w:rsidRPr="004950BE" w:rsidRDefault="00DF7964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C3E5629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E7C43B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3E1DF1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A0F8050" w14:textId="5347A1B6" w:rsidR="00A93108" w:rsidRPr="004950BE" w:rsidRDefault="00B344B5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45,344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FBA6E2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E1FC592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165,317</w:t>
            </w:r>
          </w:p>
        </w:tc>
      </w:tr>
      <w:tr w:rsidR="00054573" w:rsidRPr="004950BE" w14:paraId="66CF96A4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C9EEDD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D4EE2" w14:textId="0B7CDE5E" w:rsidR="00A93108" w:rsidRPr="004950BE" w:rsidRDefault="00B344B5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15,610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1F27E93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B279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14,400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79ABDAB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B45F4" w14:textId="70CC2D73" w:rsidR="00A93108" w:rsidRPr="004950BE" w:rsidRDefault="00504371" w:rsidP="0050437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3,292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C676CA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FC8F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34,553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68D6918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05B4DB" w14:textId="523A7890" w:rsidR="00A93108" w:rsidRPr="004950BE" w:rsidRDefault="00D17854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7F8083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F9A24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6,517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A93C7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12520" w14:textId="355645B3" w:rsidR="00A93108" w:rsidRPr="004950BE" w:rsidRDefault="00D17854" w:rsidP="00D178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37A278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4C077F" w14:textId="77777777" w:rsidR="00A93108" w:rsidRPr="004950BE" w:rsidRDefault="00A93108" w:rsidP="002A5D62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FC83A4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F7C0C" w14:textId="0509673A" w:rsidR="00A93108" w:rsidRPr="004950BE" w:rsidRDefault="00DF7964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2F6A73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8933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B44FF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D97CA" w14:textId="47CB5FF2" w:rsidR="00A93108" w:rsidRPr="004950BE" w:rsidRDefault="00B344B5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19,477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A651C6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FEF37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55,470</w:t>
            </w:r>
          </w:p>
        </w:tc>
      </w:tr>
      <w:tr w:rsidR="00054573" w:rsidRPr="004950BE" w14:paraId="7088C611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2ED11" w14:textId="77777777" w:rsidR="00A93108" w:rsidRPr="004950BE" w:rsidRDefault="00A93108" w:rsidP="00A93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76B2" w14:textId="7487B794" w:rsidR="00A93108" w:rsidRPr="004950BE" w:rsidRDefault="00BB3389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473,971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4D1F7C7B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7513A" w14:textId="15065DF5" w:rsidR="00A93108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343</w:t>
            </w:r>
            <w:r w:rsidR="00A93108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676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9F3F00A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CA4E5" w14:textId="0CC1E3EC" w:rsidR="00A93108" w:rsidRPr="004950BE" w:rsidRDefault="00B344B5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395,086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D5EC94B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5D35DC" w14:textId="0F1B07D1" w:rsidR="00A93108" w:rsidRPr="004950BE" w:rsidRDefault="005E4034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358</w:t>
            </w:r>
            <w:r w:rsidR="00A93108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AE81D40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70269" w14:textId="1BA04494" w:rsidR="00A93108" w:rsidRPr="004950BE" w:rsidRDefault="00D17854" w:rsidP="00D1785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8E427A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2CDC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171,227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92DDC8E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31E6F" w14:textId="609E8E7F" w:rsidR="00A93108" w:rsidRPr="004950BE" w:rsidRDefault="00D17854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45,919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E6362EA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675A4" w14:textId="77777777" w:rsidR="00A93108" w:rsidRPr="004950BE" w:rsidRDefault="00A93108" w:rsidP="005167E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F6BC4C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81873" w14:textId="54C9C5E1" w:rsidR="00A93108" w:rsidRPr="004950BE" w:rsidRDefault="00DF7964" w:rsidP="00A9310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87EC2A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F4AF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EB3FE5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EF214" w14:textId="701B19C2" w:rsidR="00A93108" w:rsidRPr="004950BE" w:rsidRDefault="00BB3389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914,976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F99EAD0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23003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873,804</w:t>
            </w:r>
          </w:p>
        </w:tc>
      </w:tr>
      <w:tr w:rsidR="00054573" w:rsidRPr="004950BE" w14:paraId="4839A067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3785B" w14:textId="77777777" w:rsidR="00A93108" w:rsidRPr="004950BE" w:rsidRDefault="00A93108" w:rsidP="00A9310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DCD1067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4EFB14FC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160F206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F3187E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386E5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21ED878D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075E971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68956E3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DD71D34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0882C7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31E52C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D5B7B8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99FE4CF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6199418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E532DB8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80DACE2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FAE270D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1D0C7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0741CE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85A46E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F01F9FC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9E01335" w14:textId="77777777" w:rsidR="00A93108" w:rsidRPr="004950BE" w:rsidRDefault="00A93108" w:rsidP="00A9310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44DD037" w14:textId="77777777" w:rsidR="00A93108" w:rsidRPr="004950BE" w:rsidRDefault="00A93108" w:rsidP="00A9310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4573" w:rsidRPr="004950BE" w14:paraId="65213402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B61C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6726795" w14:textId="33FE1F54" w:rsidR="005D3683" w:rsidRPr="004950BE" w:rsidRDefault="00BB3389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230,884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2DFC8EA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CF8859D" w14:textId="4D2BABFB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17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655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52AAAA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0E2BC77" w14:textId="5D03E4E2" w:rsidR="005D3683" w:rsidRPr="004950BE" w:rsidRDefault="00B503D9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280,697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1564E06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016140" w14:textId="00D37D59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1FCC27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8BBE6F4" w14:textId="76541D96" w:rsidR="005D3683" w:rsidRPr="004950BE" w:rsidRDefault="00C75A1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B97F53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FA5F50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6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171,227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CB6B98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8F96183" w14:textId="74F80266" w:rsidR="005D3683" w:rsidRPr="004950BE" w:rsidRDefault="00C75A1D" w:rsidP="005D3683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45,919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21ED22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4370196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607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E8C317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3530F15" w14:textId="2A4287BF" w:rsidR="005D3683" w:rsidRPr="004950BE" w:rsidRDefault="00B344B5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476527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A46CE7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6C65C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89715D" w14:textId="22886B74" w:rsidR="005D3683" w:rsidRPr="004950BE" w:rsidRDefault="00BB3389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557,500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9CED01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E12750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625,772</w:t>
            </w:r>
          </w:p>
        </w:tc>
      </w:tr>
      <w:tr w:rsidR="00054573" w:rsidRPr="004950BE" w14:paraId="1F34CF0E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D52B1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2B639" w14:textId="29607CB0" w:rsidR="005D3683" w:rsidRPr="004950BE" w:rsidRDefault="00B344B5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243,087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1D756A46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AB06F" w14:textId="5BA34635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70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021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9CF643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4A6A4" w14:textId="7970A124" w:rsidR="005D3683" w:rsidRPr="004950BE" w:rsidRDefault="00B503D9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114,389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8B9A37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BFF2EE" w14:textId="38FE484B" w:rsidR="005D3683" w:rsidRPr="004950BE" w:rsidRDefault="00F23621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</w:t>
            </w:r>
            <w:r w:rsidR="005D3683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2D755E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63BCE" w14:textId="7FE6975E" w:rsidR="005D3683" w:rsidRPr="004950BE" w:rsidRDefault="00B344B5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C3127F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D76901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6E4144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26EA6ACB" w14:textId="2A2663E3" w:rsidR="005D3683" w:rsidRPr="004950BE" w:rsidRDefault="00B344B5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A0FAB6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162FC7CB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21078C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0CF5854B" w14:textId="555E67D4" w:rsidR="005D3683" w:rsidRPr="004950BE" w:rsidRDefault="00B344B5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207476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</w:tcPr>
          <w:p w14:paraId="2C4B9E0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FB2BD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CDBA0" w14:textId="4C29693B" w:rsidR="005D3683" w:rsidRPr="004950BE" w:rsidRDefault="00B503D9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357,476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71255C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71862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248,032</w:t>
            </w:r>
          </w:p>
        </w:tc>
      </w:tr>
      <w:tr w:rsidR="00054573" w:rsidRPr="004950BE" w14:paraId="76D24240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7FED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F74A48" w14:textId="4932FE7A" w:rsidR="005D3683" w:rsidRPr="004950BE" w:rsidRDefault="00BB3389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473,971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1CE9620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29763" w14:textId="00CA2955" w:rsidR="005D3683" w:rsidRPr="004950BE" w:rsidRDefault="00F23621" w:rsidP="005D36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343</w:t>
            </w:r>
            <w:r w:rsidR="005D3683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676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156799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82B042" w14:textId="214EC3A4" w:rsidR="005D3683" w:rsidRPr="004950BE" w:rsidRDefault="00B344B5" w:rsidP="005D368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395,086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B07BC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8D2FD" w14:textId="61D2FE2F" w:rsidR="005D3683" w:rsidRPr="004950BE" w:rsidRDefault="00F23621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358</w:t>
            </w:r>
            <w:r w:rsidR="005D3683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613040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DA13B" w14:textId="727BC2F5" w:rsidR="005D3683" w:rsidRPr="004950BE" w:rsidRDefault="00C75A1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E6F52D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9C5F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171,227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ABD6AA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75A9" w14:textId="06917984" w:rsidR="005D3683" w:rsidRPr="004950BE" w:rsidRDefault="00C75A1D" w:rsidP="005D3683">
            <w:pPr>
              <w:pStyle w:val="acctfourfigures"/>
              <w:tabs>
                <w:tab w:val="clear" w:pos="765"/>
                <w:tab w:val="decimal" w:pos="320"/>
                <w:tab w:val="decimal" w:pos="41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45,919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F9E9FB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15E9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607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975673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4BB70" w14:textId="21C207C2" w:rsidR="005D3683" w:rsidRPr="004950BE" w:rsidRDefault="00B344B5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8977C1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809EB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52E2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7F13F" w14:textId="3156ACC4" w:rsidR="005D3683" w:rsidRPr="004950BE" w:rsidRDefault="00BB3389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914,976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44ED36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1013B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873,804</w:t>
            </w:r>
          </w:p>
        </w:tc>
      </w:tr>
      <w:tr w:rsidR="00054573" w:rsidRPr="004950BE" w14:paraId="77D70E29" w14:textId="77777777" w:rsidTr="004D1FE7">
        <w:trPr>
          <w:trHeight w:val="11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449678" w14:textId="77777777" w:rsidR="005D3683" w:rsidRPr="004950BE" w:rsidRDefault="005D3683" w:rsidP="005D3683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D784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640CDB7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B641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34C226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14F1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3AD3241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ECF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DBC5CD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4236B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D38D99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FFBBD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5D6D0A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5D0F2F1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A8E8DC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39E2C26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B487D2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</w:tcPr>
          <w:p w14:paraId="36F505B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0E86C0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</w:tcPr>
          <w:p w14:paraId="1F855E1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77D43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490A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9FF291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94FC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6B23FD" w:rsidRPr="004950BE" w14:paraId="6C70AAD6" w14:textId="77777777" w:rsidTr="00C75A1D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BDC82" w14:textId="0F54BB03" w:rsidR="006B23FD" w:rsidRPr="004950BE" w:rsidRDefault="006B23FD" w:rsidP="006B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BF72CFB" w14:textId="0B34645B" w:rsidR="006B23FD" w:rsidRPr="004950BE" w:rsidRDefault="00AE1A39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485,597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4859D82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4F855AD" w14:textId="4F266B2D" w:rsidR="006B23FD" w:rsidRPr="004950BE" w:rsidRDefault="00F23621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582</w:t>
            </w:r>
            <w:r w:rsidR="006B23FD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,9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5FB9255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F29A177" w14:textId="5BF45F9B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(113,017)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7B244338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120"/>
                <w:tab w:val="decimal" w:pos="738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933B840" w14:textId="15DF3AC1" w:rsidR="006B23FD" w:rsidRPr="004950BE" w:rsidRDefault="00F23621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(87</w:t>
            </w:r>
            <w:r w:rsidR="006B23FD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346)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030414D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645D67B" w14:textId="6A2F0426" w:rsidR="006B23FD" w:rsidRPr="004950BE" w:rsidRDefault="00C75A1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041E64D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20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B2D0BF6" w14:textId="17532E1E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20"/>
                <w:tab w:val="decimal" w:pos="738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(37,362)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A30BD19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20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AD35507" w14:textId="5B4D312A" w:rsidR="006B23FD" w:rsidRPr="004950BE" w:rsidRDefault="006B23FD" w:rsidP="006B23FD">
            <w:pPr>
              <w:pStyle w:val="acctfourfigures"/>
              <w:tabs>
                <w:tab w:val="clear" w:pos="765"/>
                <w:tab w:val="decimal" w:pos="140"/>
                <w:tab w:val="decimal" w:pos="230"/>
                <w:tab w:val="decimal" w:pos="738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C75A1D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10,810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871CB6E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096055D" w14:textId="0BD17C9B" w:rsidR="006B23FD" w:rsidRPr="004950BE" w:rsidRDefault="006B23FD" w:rsidP="006B23FD">
            <w:pPr>
              <w:pStyle w:val="acctfourfigures"/>
              <w:tabs>
                <w:tab w:val="clear" w:pos="765"/>
                <w:tab w:val="decimal" w:pos="280"/>
                <w:tab w:val="decimal" w:pos="370"/>
                <w:tab w:val="decimal" w:pos="738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(1,753)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658A8CA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250055B" w14:textId="7EA60B50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60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35,045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2EA41D6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60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FEC770D" w14:textId="430D076E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60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(622,259)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9FEC11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60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B300073" w14:textId="33C69FB4" w:rsidR="006B23FD" w:rsidRPr="004950BE" w:rsidRDefault="00733916" w:rsidP="00DD629E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396,815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B8DFF11" w14:textId="77777777" w:rsidR="006B23FD" w:rsidRPr="004950BE" w:rsidRDefault="006B23FD" w:rsidP="006B23F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17EE700" w14:textId="64A91521" w:rsidR="006B23FD" w:rsidRPr="004950BE" w:rsidRDefault="006B23FD" w:rsidP="006B23FD">
            <w:pPr>
              <w:pStyle w:val="acctfourfigures"/>
              <w:tabs>
                <w:tab w:val="clear" w:pos="765"/>
                <w:tab w:val="decimal" w:pos="527"/>
                <w:tab w:val="decimal" w:pos="660"/>
                <w:tab w:val="decimal" w:pos="738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(165,728)</w:t>
            </w:r>
          </w:p>
        </w:tc>
      </w:tr>
      <w:tr w:rsidR="00127F3D" w:rsidRPr="004950BE" w14:paraId="0D6EF121" w14:textId="77777777" w:rsidTr="00127F3D">
        <w:trPr>
          <w:trHeight w:val="362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C67008" w14:textId="02CE156A" w:rsidR="00127F3D" w:rsidRPr="004950BE" w:rsidRDefault="00127F3D" w:rsidP="004B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ส่วนแบ่งขาดทุนในเงินลงทุนในการร่วมค้า</w:t>
            </w: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AC4CC08" w14:textId="7F442E7C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AD422AD" w14:textId="77777777" w:rsidR="00127F3D" w:rsidRPr="004950BE" w:rsidRDefault="00127F3D" w:rsidP="004B3F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7432389" w14:textId="40510546" w:rsidR="00127F3D" w:rsidRPr="004950BE" w:rsidRDefault="00127F3D" w:rsidP="004B3F9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(499)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5B70CB2" w14:textId="77777777" w:rsidR="00127F3D" w:rsidRPr="004950BE" w:rsidRDefault="00127F3D" w:rsidP="004B3F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A6EDEE7" w14:textId="75B84600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3A6A46BE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120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A28C669" w14:textId="3962710D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9506663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C74BF4E" w14:textId="1097CDBA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5DBD6EB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DD0EF6F" w14:textId="2ABC0F6B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37E24C2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954D921" w14:textId="0BA8543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71A98BD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226244A8" w14:textId="53B37B60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EF0AB23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1E229D7" w14:textId="2790F0F6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C6C0BED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8124F61" w14:textId="7E78D419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BEC45" w14:textId="7777777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A23D71A" w14:textId="7C6DAEE7" w:rsidR="00127F3D" w:rsidRPr="004950BE" w:rsidRDefault="00127F3D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BFFD797" w14:textId="77777777" w:rsidR="00127F3D" w:rsidRPr="004950BE" w:rsidRDefault="00127F3D" w:rsidP="004B3F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10FE78DA" w14:textId="4688015F" w:rsidR="00127F3D" w:rsidRPr="004950BE" w:rsidRDefault="00127F3D" w:rsidP="004B3F96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(499)</w:t>
            </w:r>
          </w:p>
        </w:tc>
      </w:tr>
      <w:tr w:rsidR="00054573" w:rsidRPr="004950BE" w14:paraId="4AC88DD2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A7277" w14:textId="77777777" w:rsidR="005D3683" w:rsidRPr="004950BE" w:rsidRDefault="005D3683" w:rsidP="008F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ดอกเบี้ยรับ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A161339" w14:textId="65B42E29" w:rsidR="005D3683" w:rsidRPr="004950BE" w:rsidRDefault="00B344B5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4,783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BEC634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6AA4288" w14:textId="063FF32C" w:rsidR="005D3683" w:rsidRPr="004950BE" w:rsidRDefault="00F23621" w:rsidP="005D368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CC7592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6B365C4" w14:textId="43F1C7A3" w:rsidR="005D3683" w:rsidRPr="004950BE" w:rsidRDefault="00B344B5" w:rsidP="00BD088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1,83</w:t>
            </w:r>
            <w:r w:rsidR="00BD0888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B53BFC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6F1429C" w14:textId="68685B58" w:rsidR="005D3683" w:rsidRPr="004950BE" w:rsidRDefault="00F23621" w:rsidP="00F7131C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50" w:right="15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095242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499B374" w14:textId="4A4D5A89" w:rsidR="005D3683" w:rsidRPr="004950BE" w:rsidRDefault="00B344B5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786529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71A4DF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72D7C5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7088C7F" w14:textId="04CF22B7" w:rsidR="005D3683" w:rsidRPr="004950BE" w:rsidRDefault="00B344B5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E02AB04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2767B23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02CA1D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B48FE2F" w14:textId="7F315121" w:rsidR="005D3683" w:rsidRPr="004950BE" w:rsidRDefault="00B344B5" w:rsidP="006B23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(5,050)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A4C257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6454E1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D2CE9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14C035E" w14:textId="2B662F69" w:rsidR="005D3683" w:rsidRPr="004950BE" w:rsidRDefault="00B344B5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1,56</w:t>
            </w:r>
            <w:r w:rsidR="00BD0888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C2A13C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15467378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69</w:t>
            </w:r>
          </w:p>
        </w:tc>
      </w:tr>
      <w:tr w:rsidR="00054573" w:rsidRPr="004950BE" w14:paraId="5D112955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5993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B03AA5A" w14:textId="151C89DA" w:rsidR="005D3683" w:rsidRPr="004950BE" w:rsidRDefault="00B344B5" w:rsidP="00D8565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(25,7</w:t>
            </w:r>
            <w:r w:rsidR="007F6DE5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34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26AAEA3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5E8A15E" w14:textId="68379008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(32,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883550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16120F7" w14:textId="3CCE1D78" w:rsidR="005D3683" w:rsidRPr="004950BE" w:rsidRDefault="00B344B5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(12,177)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363A8B8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F06C3BA" w14:textId="7CB0E6ED" w:rsidR="005D3683" w:rsidRPr="004950BE" w:rsidRDefault="005D3683" w:rsidP="00F7131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(11,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132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18FBE0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27A6F0F" w14:textId="11DB43FF" w:rsidR="005D3683" w:rsidRPr="004950BE" w:rsidRDefault="00C75A1D" w:rsidP="00C75A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E035BB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1E2E12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(228)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7E3CB3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8F7CC1C" w14:textId="3ACFE224" w:rsidR="005D3683" w:rsidRPr="004950BE" w:rsidRDefault="007F6DE5" w:rsidP="005D3683">
            <w:pPr>
              <w:pStyle w:val="acctfourfigures"/>
              <w:tabs>
                <w:tab w:val="clear" w:pos="765"/>
                <w:tab w:val="decimal" w:pos="140"/>
                <w:tab w:val="decimal" w:pos="230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C75A1D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52</w:t>
            </w:r>
            <w:r w:rsidR="00B344B5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55DFA7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15E1B6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24DB0B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980E060" w14:textId="22024EA2" w:rsidR="005D3683" w:rsidRPr="004950BE" w:rsidRDefault="00B344B5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5,050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02CADC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D144CA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ECE02A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047B168" w14:textId="5FB6CAC1" w:rsidR="005D3683" w:rsidRPr="004950BE" w:rsidRDefault="00BD0888" w:rsidP="007F6DE5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(32,</w:t>
            </w:r>
            <w:r w:rsidR="007F6DE5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913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96DB13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1035051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(43,525)</w:t>
            </w:r>
          </w:p>
        </w:tc>
      </w:tr>
      <w:tr w:rsidR="00054573" w:rsidRPr="004950BE" w14:paraId="5965FB65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B83E2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5AF656C" w14:textId="6724345F" w:rsidR="005D3683" w:rsidRPr="004950BE" w:rsidRDefault="00F40290" w:rsidP="00D8565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(19,505)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04D29E8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F176C2B" w14:textId="7864192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2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09D750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39F6B5B" w14:textId="72FA0D74" w:rsidR="005D3683" w:rsidRPr="004950BE" w:rsidRDefault="00F4029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(27,134)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5E6456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E01FF06" w14:textId="5EA93102" w:rsidR="005D3683" w:rsidRPr="004950BE" w:rsidRDefault="005D3683" w:rsidP="00F713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(5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  <w:r w:rsidRPr="004950BE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DA16B4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49CBA42" w14:textId="76501704" w:rsidR="005D3683" w:rsidRPr="004950BE" w:rsidRDefault="00C75A1D" w:rsidP="00C75A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BA27CC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399891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(3,550)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42C933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D19763C" w14:textId="18C367F9" w:rsidR="005D3683" w:rsidRPr="004950BE" w:rsidRDefault="00C75A1D" w:rsidP="00F40290">
            <w:pPr>
              <w:pStyle w:val="acctfourfigures"/>
              <w:tabs>
                <w:tab w:val="clear" w:pos="765"/>
                <w:tab w:val="decimal" w:pos="140"/>
                <w:tab w:val="decimal" w:pos="230"/>
              </w:tabs>
              <w:spacing w:line="240" w:lineRule="auto"/>
              <w:ind w:right="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(797</w:t>
            </w:r>
            <w:r w:rsidR="00F40290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4D9A4E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C98FCB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280"/>
                <w:tab w:val="decimal" w:pos="370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(184)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424433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E344292" w14:textId="71FC592B" w:rsidR="005D3683" w:rsidRPr="004950BE" w:rsidRDefault="00793E5F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5EA927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30288C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345D2B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8B1BEED" w14:textId="7900631F" w:rsidR="005D3683" w:rsidRPr="004950BE" w:rsidRDefault="00F4029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(47,436)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5F65B04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70EAF4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(68,725)</w:t>
            </w:r>
          </w:p>
        </w:tc>
      </w:tr>
      <w:tr w:rsidR="00054573" w:rsidRPr="004950BE" w14:paraId="5E3ABC72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470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ค่าตัดจำหน่ายใบอนุญาตให้ใช้คลื่น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6033C29D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CBDF08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DC14FA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C1A5126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8A80C9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1F7413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58D9E57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50054C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8C0788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ADDD6E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B89097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33C2B7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465D229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E03EB70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76C34E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D37511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E2E0BD0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87F01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512B82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2EF46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661E2AA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4415AC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1A44D8B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6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54573" w:rsidRPr="004950BE" w14:paraId="2FE631CD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C44B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  และประกอบกิจการโทรทัศน์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4C42DFE" w14:textId="5E3BE4A3" w:rsidR="005D3683" w:rsidRPr="004950BE" w:rsidRDefault="00B503D9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75252E2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67A56B" w14:textId="77777777" w:rsidR="005D3683" w:rsidRPr="004950BE" w:rsidRDefault="005D3683" w:rsidP="00127F3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941D66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DCB3A22" w14:textId="56DEB5DD" w:rsidR="005D3683" w:rsidRPr="004950BE" w:rsidRDefault="002A3F2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(36,165)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88208D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99D573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(36,165)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B9EA99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0DC0535" w14:textId="3ABF2FBC" w:rsidR="005D3683" w:rsidRPr="004950BE" w:rsidRDefault="00B503D9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3C07A7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A26707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FB51AD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1D25D07" w14:textId="53971610" w:rsidR="005D3683" w:rsidRPr="004950BE" w:rsidRDefault="00B503D9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E47A99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E42BE3B" w14:textId="77777777" w:rsidR="005D3683" w:rsidRPr="004950BE" w:rsidRDefault="005D3683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188C13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66A18E7" w14:textId="66364AB0" w:rsidR="005D3683" w:rsidRPr="004950BE" w:rsidRDefault="00B503D9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F4A244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A5F2AF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FEFCF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43CAB3C" w14:textId="38F3C93C" w:rsidR="005D3683" w:rsidRPr="004950BE" w:rsidRDefault="002A3F2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(36,165)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6820C84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5626F73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(36,165)</w:t>
            </w:r>
          </w:p>
        </w:tc>
      </w:tr>
      <w:tr w:rsidR="003746E1" w:rsidRPr="004950BE" w14:paraId="5E65F85D" w14:textId="77777777" w:rsidTr="004D1FE7">
        <w:trPr>
          <w:trHeight w:hRule="exact" w:val="21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AF877" w14:textId="77777777" w:rsidR="003746E1" w:rsidRPr="004950BE" w:rsidRDefault="003746E1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CBACE69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58D828A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0D5AD4B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65E2D2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FBB848F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27D91594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E1D8803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DF7AC3C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1976F24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8F566D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AF35CBA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5393BB3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FB42874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80CF99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1A8D1CF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485D8FF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DE2B6EE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D90B1E3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3051AC0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FDD96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844B949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F84DE63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575476FF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532F0" w:rsidRPr="004950BE" w14:paraId="38B0905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DBB83" w14:textId="77777777" w:rsidR="00F532F0" w:rsidRPr="004950BE" w:rsidRDefault="00F532F0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2AF5F44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2CE682E7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238B189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3FF9189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E7F1A86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D2953EE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585B5B8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59908AB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AEE6423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684484A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BD613DA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EC46B49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1054A83D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AC6E209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ADA3DBF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17FB75C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BA9F846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2A66394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4471B6B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F39037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8F07E99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D358DA6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2A87D985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532F0" w:rsidRPr="004950BE" w14:paraId="5316207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E4F51" w14:textId="77777777" w:rsidR="00F532F0" w:rsidRPr="004950BE" w:rsidRDefault="00F532F0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C55BDFB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2065FAB6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34FD843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9282209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3AE86BF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973FED7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2045373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B023859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F387270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38B3729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ECFFF20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C7B69A8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59135C2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EC84A9E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4E33B88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C6FA9B9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2CEE577" w14:textId="77777777" w:rsidR="00F532F0" w:rsidRPr="004950BE" w:rsidRDefault="00F532F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645D61B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033956A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F7C18C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CC900FD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637A5B3" w14:textId="77777777" w:rsidR="00F532F0" w:rsidRPr="004950BE" w:rsidRDefault="00F532F0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7FDCC247" w14:textId="77777777" w:rsidR="00F532F0" w:rsidRPr="004950BE" w:rsidRDefault="00F532F0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746E1" w:rsidRPr="004950BE" w14:paraId="6A73D3E0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92F92" w14:textId="11021D4D" w:rsidR="003746E1" w:rsidRPr="004950BE" w:rsidRDefault="003746E1" w:rsidP="00C75A1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9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รายการที่ไม่เป็นตัวเงินอื่นที่มีสาระสำคัญ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61A2D1D9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E595B8E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51A3BBE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A72A3BD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B0080F1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5D5FA458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930BB7B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D952CA9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EDF141A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1318F0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AB093D1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3239097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166EDEA1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65F7DF0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086F238D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AB39704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6B5302C" w14:textId="77777777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005D8E9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B5F1CB6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D698E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B2734BE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A1F33CB" w14:textId="77777777" w:rsidR="003746E1" w:rsidRPr="004950BE" w:rsidRDefault="003746E1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6A12B342" w14:textId="77777777" w:rsidR="003746E1" w:rsidRPr="004950BE" w:rsidRDefault="003746E1" w:rsidP="005D3683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3746E1" w:rsidRPr="004950BE" w14:paraId="1925B558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C01B2" w14:textId="3B2801A8" w:rsidR="003746E1" w:rsidRPr="004950BE" w:rsidRDefault="003746E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รายได้จากการได้รับยกหนี้จากบริษัทย่อย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4D9F32A" w14:textId="2574E1DC" w:rsidR="003746E1" w:rsidRPr="004950BE" w:rsidRDefault="008F4ABF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9,9</w:t>
            </w:r>
            <w:r w:rsidR="00D62188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00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5852628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B99DD4E" w14:textId="1CB19C45" w:rsidR="003746E1" w:rsidRPr="004950BE" w:rsidRDefault="00F2362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361</w:t>
            </w:r>
            <w:r w:rsidR="003746E1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8CBEF80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2AFC636" w14:textId="4A4E4B34" w:rsidR="003746E1" w:rsidRPr="004950BE" w:rsidRDefault="008F4AB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7C53CEBE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62F5A04" w14:textId="5FE7232E" w:rsidR="003746E1" w:rsidRPr="004950BE" w:rsidRDefault="00F23621" w:rsidP="00F2362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19D2332" w14:textId="77777777" w:rsidR="003746E1" w:rsidRPr="004950BE" w:rsidRDefault="003746E1" w:rsidP="00F2362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45C038B" w14:textId="38A7E5D4" w:rsidR="003746E1" w:rsidRPr="004950BE" w:rsidRDefault="008F4AB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009ED3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7D9C864" w14:textId="1445E34B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8E95F99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C053E0F" w14:textId="1C28CAFD" w:rsidR="003746E1" w:rsidRPr="004950BE" w:rsidRDefault="008F4ABF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02A9840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D1F77B5" w14:textId="582D695E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B405E4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F6CC373" w14:textId="047D05B4" w:rsidR="003746E1" w:rsidRPr="004950BE" w:rsidRDefault="008F4ABF" w:rsidP="006B23FD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(9,900)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A92D277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DA10834" w14:textId="61303308" w:rsidR="003746E1" w:rsidRPr="004950BE" w:rsidRDefault="003746E1" w:rsidP="00F532F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361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,841)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5C49F29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31AD3DD" w14:textId="4B506E95" w:rsidR="003746E1" w:rsidRPr="004950BE" w:rsidRDefault="008F4ABF" w:rsidP="00F7131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73EBBAB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CB28F05" w14:textId="1122ABBA" w:rsidR="003746E1" w:rsidRPr="004950BE" w:rsidRDefault="003746E1" w:rsidP="00F532F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8F4ABF" w:rsidRPr="004950BE" w14:paraId="188B937C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EA46A" w14:textId="7A22AEAC" w:rsidR="008F4ABF" w:rsidRPr="004950BE" w:rsidRDefault="008F4ABF" w:rsidP="008F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BF658BD" w14:textId="5FC0D686" w:rsidR="008F4ABF" w:rsidRPr="004950BE" w:rsidRDefault="008F4ABF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161,615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74B72984" w14:textId="77777777" w:rsidR="008F4ABF" w:rsidRPr="004950BE" w:rsidRDefault="008F4ABF" w:rsidP="008F4AB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1C0AB82" w14:textId="133DF48C" w:rsidR="008F4ABF" w:rsidRPr="004950BE" w:rsidRDefault="008F4ABF" w:rsidP="00F7131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right="8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7806C20" w14:textId="77777777" w:rsidR="008F4ABF" w:rsidRPr="004950BE" w:rsidRDefault="008F4ABF" w:rsidP="008F4AB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4C0CF8F" w14:textId="4ADB5AF4" w:rsidR="008F4ABF" w:rsidRPr="004950BE" w:rsidRDefault="008F4ABF" w:rsidP="008F4AB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627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3E762D0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C69271" w14:textId="0918974B" w:rsidR="008F4ABF" w:rsidRPr="004950BE" w:rsidRDefault="008F4ABF" w:rsidP="00F532F0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50" w:right="12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21,823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2ECBA77" w14:textId="77777777" w:rsidR="008F4ABF" w:rsidRPr="004950BE" w:rsidRDefault="008F4ABF" w:rsidP="008F4AB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EBA30AA" w14:textId="7734FDA7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7E99D88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84D57F5" w14:textId="0F70DC96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A33F48C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6396E95" w14:textId="31DFF133" w:rsidR="008F4ABF" w:rsidRPr="004950BE" w:rsidRDefault="008F4ABF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4542E28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C7BA12D" w14:textId="77CB0CC7" w:rsidR="008F4ABF" w:rsidRPr="004950BE" w:rsidRDefault="008F4ABF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DE323E0" w14:textId="77777777" w:rsidR="008F4ABF" w:rsidRPr="004950BE" w:rsidRDefault="008F4ABF" w:rsidP="008F4AB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DE40AC3" w14:textId="39E8C06B" w:rsidR="008F4ABF" w:rsidRPr="004950BE" w:rsidRDefault="008F4ABF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4,422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7DB222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1278D48" w14:textId="4AA59DD1" w:rsidR="008F4ABF" w:rsidRPr="004950BE" w:rsidRDefault="008F4ABF" w:rsidP="008F4AB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63CF36" w14:textId="77777777" w:rsidR="008F4ABF" w:rsidRPr="004950BE" w:rsidRDefault="008F4ABF" w:rsidP="008F4AB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1110C1C" w14:textId="4EA433F1" w:rsidR="008F4ABF" w:rsidRPr="004950BE" w:rsidRDefault="008F4ABF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166,664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60A3836" w14:textId="77777777" w:rsidR="008F4ABF" w:rsidRPr="004950BE" w:rsidRDefault="008F4ABF" w:rsidP="008F4AB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511B1F46" w14:textId="44EC21F8" w:rsidR="008F4ABF" w:rsidRPr="004950BE" w:rsidRDefault="008F4ABF" w:rsidP="00F532F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21,823</w:t>
            </w:r>
          </w:p>
        </w:tc>
      </w:tr>
      <w:tr w:rsidR="003746E1" w:rsidRPr="004950BE" w14:paraId="6A69151B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9BC6D" w14:textId="0BB6C76B" w:rsidR="003746E1" w:rsidRPr="004950BE" w:rsidRDefault="00F40290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14E98A9" w14:textId="57F62F70" w:rsidR="003746E1" w:rsidRPr="004950BE" w:rsidRDefault="00F40290" w:rsidP="00F7131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442,584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7F4356EB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56A792B" w14:textId="6D900D01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0B753F0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41C1EEA" w14:textId="1A86C6C3" w:rsidR="003746E1" w:rsidRPr="004950BE" w:rsidRDefault="00F40290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05DAD340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E6E25E" w14:textId="4A4FC078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286F8C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F01DE54" w14:textId="3F83EFF8" w:rsidR="003746E1" w:rsidRPr="004950BE" w:rsidRDefault="00F40290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5BB0AAB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39506E9" w14:textId="7097A504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736C261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ACBE3BE" w14:textId="4399E1B9" w:rsidR="003746E1" w:rsidRPr="004950BE" w:rsidRDefault="00F40290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ECEE6E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E83B5EB" w14:textId="04A27A1A" w:rsidR="003746E1" w:rsidRPr="004950BE" w:rsidRDefault="003746E1" w:rsidP="00F7131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DE6EEE7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F6821C2" w14:textId="0C3951C9" w:rsidR="003746E1" w:rsidRPr="004950BE" w:rsidRDefault="00F40290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25,033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8E3E378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99A642F" w14:textId="6832DD6F" w:rsidR="003746E1" w:rsidRPr="004950BE" w:rsidRDefault="003746E1" w:rsidP="00F532F0">
            <w:pPr>
              <w:pStyle w:val="acctfourfigures"/>
              <w:tabs>
                <w:tab w:val="clear" w:pos="765"/>
                <w:tab w:val="decimal" w:pos="470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5,689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024701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96AA25D" w14:textId="2E402175" w:rsidR="003746E1" w:rsidRPr="004950BE" w:rsidRDefault="00F40290" w:rsidP="00F7131C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467,617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AE3C20B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E980E4A" w14:textId="0265C8B0" w:rsidR="003746E1" w:rsidRPr="004950BE" w:rsidRDefault="003746E1" w:rsidP="00F532F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5,699</w:t>
            </w:r>
          </w:p>
        </w:tc>
      </w:tr>
      <w:tr w:rsidR="003746E1" w:rsidRPr="004950BE" w14:paraId="2AB7F3BD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75BC7" w14:textId="77777777" w:rsidR="00CA2101" w:rsidRPr="004950BE" w:rsidRDefault="003746E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กำไรจากการสูญเสียอำนาจควบคุม</w:t>
            </w:r>
          </w:p>
          <w:p w14:paraId="7F2E3E73" w14:textId="5F19F381" w:rsidR="003746E1" w:rsidRPr="004950BE" w:rsidRDefault="00CA210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3746E1"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ในบริษัทย่อยทางอ้อม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C1EC1E8" w14:textId="0DAA85F5" w:rsidR="003746E1" w:rsidRPr="004950BE" w:rsidRDefault="00BA2D6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301AC23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2357FCC" w14:textId="058FCDB8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974A115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A5472A7" w14:textId="61E1C046" w:rsidR="003746E1" w:rsidRPr="004950BE" w:rsidRDefault="00BA2D6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24BF4A36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98EAF6A" w14:textId="78D3B5F3" w:rsidR="003746E1" w:rsidRPr="004950BE" w:rsidRDefault="003746E1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13,930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1EC5F6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413FF53" w14:textId="2C9A2715" w:rsidR="003746E1" w:rsidRPr="004950BE" w:rsidRDefault="00BA2D6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E37135B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1EE5BCE" w14:textId="6CF82EA0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044CE32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AA71E45" w14:textId="30DA0874" w:rsidR="003746E1" w:rsidRPr="004950BE" w:rsidRDefault="00BA2D6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8410932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20A8B9F" w14:textId="08219A01" w:rsidR="003746E1" w:rsidRPr="004950BE" w:rsidRDefault="003746E1" w:rsidP="00122EB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99B1F0A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F029907" w14:textId="378309FB" w:rsidR="003746E1" w:rsidRPr="004950BE" w:rsidRDefault="00BA2D6F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1B56595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706B5E7" w14:textId="0C1DBECE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77D68A3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12409AA" w14:textId="3922B2BB" w:rsidR="003746E1" w:rsidRPr="004950BE" w:rsidRDefault="00BA2D6F" w:rsidP="00122EBE">
            <w:pPr>
              <w:pStyle w:val="acctfourfigures"/>
              <w:tabs>
                <w:tab w:val="clear" w:pos="765"/>
                <w:tab w:val="decimal" w:pos="202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E93671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7E5ECBD" w14:textId="6C2D9F47" w:rsidR="003746E1" w:rsidRPr="004950BE" w:rsidRDefault="003746E1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13,930</w:t>
            </w:r>
          </w:p>
        </w:tc>
      </w:tr>
      <w:tr w:rsidR="003746E1" w:rsidRPr="004950BE" w14:paraId="4ED8D2B5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71439" w14:textId="2D445AB5" w:rsidR="003746E1" w:rsidRPr="004950BE" w:rsidRDefault="003746E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กำไรจากการจำหน่ายเครื่องหมายการค้า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0EFA506" w14:textId="2EFD3ABD" w:rsidR="003746E1" w:rsidRPr="004950BE" w:rsidRDefault="00BA2D6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49ABA9C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EF5CE03" w14:textId="3258AB98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29,080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6ED0CAD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F0C1C8A" w14:textId="43C3386E" w:rsidR="003746E1" w:rsidRPr="004950BE" w:rsidRDefault="00BA2D6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3EAFD637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AB9CE06" w14:textId="0EBBB7E5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521B869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AC7447" w14:textId="3358B0A6" w:rsidR="003746E1" w:rsidRPr="004950BE" w:rsidRDefault="00BA2D6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7F5A35B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588B28D" w14:textId="528A7F3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836928E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0A1286E" w14:textId="6C7D9E3A" w:rsidR="003746E1" w:rsidRPr="004950BE" w:rsidRDefault="00BA2D6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198CB71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DC192D4" w14:textId="263F5592" w:rsidR="003746E1" w:rsidRPr="004950BE" w:rsidRDefault="003746E1" w:rsidP="00122EB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462AB49E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F5FF6EC" w14:textId="2A2C13AD" w:rsidR="003746E1" w:rsidRPr="004950BE" w:rsidRDefault="00BA2D6F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90C0A8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F3BCFDC" w14:textId="66C28DCA" w:rsidR="003746E1" w:rsidRPr="004950BE" w:rsidRDefault="003746E1" w:rsidP="00F532F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(29,080)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4A21B2A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9F8F7FE" w14:textId="77FBB062" w:rsidR="003746E1" w:rsidRPr="004950BE" w:rsidRDefault="00BA2D6F" w:rsidP="00122EBE">
            <w:pPr>
              <w:pStyle w:val="acctfourfigures"/>
              <w:tabs>
                <w:tab w:val="clear" w:pos="765"/>
                <w:tab w:val="decimal" w:pos="202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F4EAE07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8772BD1" w14:textId="50C670B9" w:rsidR="003746E1" w:rsidRPr="004950BE" w:rsidRDefault="003746E1" w:rsidP="00122EB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3746E1" w:rsidRPr="004950BE" w14:paraId="39A966FE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86E45" w14:textId="77777777" w:rsidR="00B07852" w:rsidRPr="004950BE" w:rsidRDefault="003746E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ผลขาดทุนจากการด้อยค่าของเงินลงทุน</w:t>
            </w:r>
          </w:p>
          <w:p w14:paraId="5966EC77" w14:textId="7D673E1F" w:rsidR="003746E1" w:rsidRPr="004950BE" w:rsidRDefault="00B07852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3746E1"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ในบริษัทย่อย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5C8A80A6" w14:textId="46F3DE7D" w:rsidR="003746E1" w:rsidRPr="004950BE" w:rsidRDefault="008F4AB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48763DF7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B340884" w14:textId="37D65CB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(177,139)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6379D5A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E9C40A9" w14:textId="14AB2DC4" w:rsidR="003746E1" w:rsidRPr="004950BE" w:rsidRDefault="008F4AB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7B6991B8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C0849A4" w14:textId="35AFBB03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4FDCD8E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7C3842D" w14:textId="06076F34" w:rsidR="003746E1" w:rsidRPr="004950BE" w:rsidRDefault="008F4AB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2B25FAE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00D6BEE" w14:textId="31A63676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DF25B82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5AD6018" w14:textId="6641DDCD" w:rsidR="003746E1" w:rsidRPr="004950BE" w:rsidRDefault="008F4AB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74C58B4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36F3BF04" w14:textId="50841493" w:rsidR="003746E1" w:rsidRPr="004950BE" w:rsidRDefault="003746E1" w:rsidP="00122EB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FF3DD30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9794106" w14:textId="07E6FF5B" w:rsidR="003746E1" w:rsidRPr="004950BE" w:rsidRDefault="008F4ABF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C03AB4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898D5B8" w14:textId="76161EB8" w:rsidR="003746E1" w:rsidRPr="004950BE" w:rsidRDefault="003746E1" w:rsidP="00F532F0">
            <w:pPr>
              <w:pStyle w:val="acctfourfigures"/>
              <w:tabs>
                <w:tab w:val="clear" w:pos="765"/>
                <w:tab w:val="decimal" w:pos="470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177,139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4BD4E0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A3277D4" w14:textId="43DEFF87" w:rsidR="003746E1" w:rsidRPr="004950BE" w:rsidRDefault="008F4ABF" w:rsidP="00122EBE">
            <w:pPr>
              <w:pStyle w:val="acctfourfigures"/>
              <w:tabs>
                <w:tab w:val="clear" w:pos="765"/>
                <w:tab w:val="decimal" w:pos="202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D2BF3C7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A340B7B" w14:textId="49A57872" w:rsidR="003746E1" w:rsidRPr="004950BE" w:rsidRDefault="003746E1" w:rsidP="00122EB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3746E1" w:rsidRPr="004950BE" w14:paraId="3071B7BB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E008F" w14:textId="46B7BE8D" w:rsidR="00B07852" w:rsidRPr="004950BE" w:rsidRDefault="003746E1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="00C14482" w:rsidRPr="004950B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ผลขาดทุน</w:t>
            </w:r>
            <w:r w:rsidR="00C14482" w:rsidRPr="004950B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)</w:t>
            </w: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ด้านเครดิตที่คาดว่า</w:t>
            </w:r>
          </w:p>
          <w:p w14:paraId="09FA6F78" w14:textId="19E11F60" w:rsidR="003746E1" w:rsidRPr="004950BE" w:rsidRDefault="00B07852" w:rsidP="00374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3746E1" w:rsidRPr="004950B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6792F208" w14:textId="45CDCCCB" w:rsidR="003746E1" w:rsidRPr="004950BE" w:rsidRDefault="008F4ABF" w:rsidP="002A5D6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5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(22,312)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0B5C19E4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759F267" w14:textId="2CB1B840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481,3</w:t>
            </w:r>
            <w:r w:rsidR="00F2362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0B54A90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5FA346E" w14:textId="03365CF2" w:rsidR="003746E1" w:rsidRPr="004950BE" w:rsidRDefault="008F4ABF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(9,012)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2ABA29B1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2DE466A" w14:textId="75C479B8" w:rsidR="003746E1" w:rsidRPr="004950BE" w:rsidRDefault="003746E1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85,3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440258D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BED7249" w14:textId="5798512E" w:rsidR="003746E1" w:rsidRPr="004950BE" w:rsidRDefault="008F4ABF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F4608C0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CCA8A5D" w14:textId="69EB4A8F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712AD8BD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  <w:tab w:val="decimal" w:pos="527"/>
                <w:tab w:val="decimal" w:pos="62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3C9CB64" w14:textId="096F446F" w:rsidR="003746E1" w:rsidRPr="004950BE" w:rsidRDefault="008F4ABF" w:rsidP="003746E1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F8C7134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09DFA25F" w14:textId="029848E3" w:rsidR="003746E1" w:rsidRPr="004950BE" w:rsidRDefault="003746E1" w:rsidP="00122EB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364DF1E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FD05C1D" w14:textId="0CA0FDF7" w:rsidR="003746E1" w:rsidRPr="004950BE" w:rsidRDefault="008F4ABF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76A92AF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E8A2EB8" w14:textId="2730E663" w:rsidR="003746E1" w:rsidRPr="004950BE" w:rsidRDefault="003746E1" w:rsidP="00F532F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(562,852)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62F3F4F" w14:textId="77777777" w:rsidR="003746E1" w:rsidRPr="004950BE" w:rsidRDefault="003746E1" w:rsidP="003746E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D9C73EC" w14:textId="65FF3D1B" w:rsidR="003746E1" w:rsidRPr="004950BE" w:rsidRDefault="008F4ABF" w:rsidP="00F532F0">
            <w:pPr>
              <w:pStyle w:val="acctfourfigures"/>
              <w:tabs>
                <w:tab w:val="clear" w:pos="765"/>
                <w:tab w:val="decimal" w:pos="527"/>
                <w:tab w:val="decimal" w:pos="580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(31,324)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617DD61" w14:textId="77777777" w:rsidR="003746E1" w:rsidRPr="004950BE" w:rsidRDefault="003746E1" w:rsidP="003746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C94B85E" w14:textId="1A03271B" w:rsidR="003746E1" w:rsidRPr="004950BE" w:rsidRDefault="003746E1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3,819</w:t>
            </w:r>
          </w:p>
        </w:tc>
      </w:tr>
      <w:tr w:rsidR="00054573" w:rsidRPr="004950BE" w14:paraId="7B0BC6D1" w14:textId="77777777" w:rsidTr="004D1FE7">
        <w:trPr>
          <w:trHeight w:val="272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40D9D" w14:textId="77777777" w:rsidR="005D3683" w:rsidRPr="004950BE" w:rsidRDefault="005D3683" w:rsidP="008F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5"/>
              <w:rPr>
                <w:rFonts w:ascii="Angsana New" w:hAnsi="Angsana New"/>
                <w:color w:val="000000"/>
                <w:spacing w:val="-10"/>
                <w:sz w:val="24"/>
                <w:szCs w:val="24"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47DB0904" w14:textId="1F668C56" w:rsidR="005D3683" w:rsidRPr="004950BE" w:rsidRDefault="007B08AB" w:rsidP="002A5D6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12339E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12339E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A42BD9"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38F5B52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5332C5A" w14:textId="0FA2CFB8" w:rsidR="005D3683" w:rsidRPr="004950BE" w:rsidRDefault="00F23621" w:rsidP="00F2362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13,325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57393F5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A40448C" w14:textId="2F801393" w:rsidR="005D3683" w:rsidRPr="004950BE" w:rsidRDefault="006D406C" w:rsidP="002A5D62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right="-23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1E929B6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961AC5D" w14:textId="6C1BE834" w:rsidR="005D3683" w:rsidRPr="004950BE" w:rsidRDefault="00647150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97</w:t>
            </w:r>
            <w:r w:rsidR="005D3683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F23621">
              <w:rPr>
                <w:rFonts w:ascii="Angsana New" w:hAnsi="Angsana New" w:cs="Angsana New"/>
                <w:sz w:val="24"/>
                <w:szCs w:val="24"/>
                <w:lang w:bidi="th-TH"/>
              </w:rPr>
              <w:t>323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31E711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1E511DD" w14:textId="5F7BAC71" w:rsidR="005D3683" w:rsidRPr="004950BE" w:rsidRDefault="006D406C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BEB1FF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635B738" w14:textId="77777777" w:rsidR="005D3683" w:rsidRPr="004950BE" w:rsidRDefault="005D3683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5C2C88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6C94573B" w14:textId="2693542D" w:rsidR="005D3683" w:rsidRPr="004950BE" w:rsidRDefault="006D406C" w:rsidP="002A5D62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1E3715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D80CB3C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1019D7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602511F" w14:textId="7D11161D" w:rsidR="005D3683" w:rsidRPr="004950BE" w:rsidRDefault="006D406C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1EECDE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15E073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486D5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897E664" w14:textId="1CA218D4" w:rsidR="005D3683" w:rsidRPr="004950BE" w:rsidRDefault="0012339E" w:rsidP="00F532F0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125,0</w:t>
            </w:r>
            <w:r w:rsidR="00A42BD9"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71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66E87B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95989E3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210,648</w:t>
            </w:r>
          </w:p>
        </w:tc>
      </w:tr>
      <w:tr w:rsidR="00054573" w:rsidRPr="00805678" w14:paraId="0A0C2632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73BC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151D4B3D" w14:textId="50FD3CDD" w:rsidR="005D3683" w:rsidRPr="004950BE" w:rsidRDefault="009E63A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18,204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1FDC2600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BAA8260" w14:textId="2CA05028" w:rsidR="005D3683" w:rsidRPr="004950BE" w:rsidRDefault="00F23621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="005D3683"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22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758757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79E3E5A" w14:textId="5DDDFDB9" w:rsidR="005D3683" w:rsidRPr="004950BE" w:rsidRDefault="009E63A3" w:rsidP="00122EBE">
            <w:pPr>
              <w:pStyle w:val="acctfourfigures"/>
              <w:tabs>
                <w:tab w:val="clear" w:pos="765"/>
              </w:tabs>
              <w:spacing w:line="240" w:lineRule="auto"/>
              <w:ind w:left="-220" w:right="146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</w:t>
            </w: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101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CCAD56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C6A31BA" w14:textId="41DC84F6" w:rsidR="005D3683" w:rsidRPr="004950BE" w:rsidRDefault="00F23621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  <w:r w:rsidR="005D3683"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757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1028DE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A0AAEE2" w14:textId="65FFB4F9" w:rsidR="005D3683" w:rsidRPr="004950BE" w:rsidRDefault="00C75A1D" w:rsidP="00C75A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6E3F76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29637ED" w14:textId="52B22F2D" w:rsidR="005D3683" w:rsidRPr="004950BE" w:rsidRDefault="00B615D7" w:rsidP="00B615D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7EC6A5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03B7A2DC" w14:textId="6F4DF439" w:rsidR="005D3683" w:rsidRPr="004950BE" w:rsidRDefault="00C75A1D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718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6EF87F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1E3F2755" w14:textId="03A6EFA1" w:rsidR="005D3683" w:rsidRPr="00805678" w:rsidRDefault="00805678" w:rsidP="00805678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056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</w:t>
            </w:r>
            <w:r w:rsidR="00B615D7" w:rsidRPr="008056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8056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615D7" w:rsidRPr="008056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7D4A83D" w14:textId="77777777" w:rsidR="005D3683" w:rsidRPr="00805678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4472D7D" w14:textId="5C45B52D" w:rsidR="005D3683" w:rsidRPr="004950BE" w:rsidRDefault="007A45AC" w:rsidP="00122EBE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9A8DBA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DFFFEF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E6483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D6E3090" w14:textId="199DF827" w:rsidR="005D3683" w:rsidRPr="004950BE" w:rsidRDefault="007A45AC" w:rsidP="00F532F0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sz w:val="24"/>
                <w:szCs w:val="24"/>
                <w:lang w:bidi="th-TH"/>
              </w:rPr>
              <w:t>30,023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749ED7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A26B576" w14:textId="77777777" w:rsidR="005D3683" w:rsidRPr="00805678" w:rsidRDefault="005D3683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05678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16,627</w:t>
            </w:r>
          </w:p>
        </w:tc>
      </w:tr>
      <w:tr w:rsidR="00054573" w:rsidRPr="004950BE" w14:paraId="7E8D6DDC" w14:textId="77777777" w:rsidTr="004D1FE7">
        <w:trPr>
          <w:trHeight w:val="209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1F3B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248FFCD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42E2940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955899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318B3BE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58681B5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42AE6B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CE15B17" w14:textId="77777777" w:rsidR="005D3683" w:rsidRPr="004950BE" w:rsidRDefault="005D3683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C7030B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709882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03B9892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FCE709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DC2DE4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27D6EA58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AE8F88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694171B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0A47579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DF78A6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C856FC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61D0CF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872F0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42319F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11A737E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7193ED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054573" w:rsidRPr="004950BE" w14:paraId="77017DD1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C9F5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A71CC" w14:textId="3F8E75A2" w:rsidR="005D3683" w:rsidRPr="004950BE" w:rsidRDefault="00467741" w:rsidP="0046774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1,7</w:t>
            </w:r>
            <w:r w:rsidR="000A757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</w:t>
            </w:r>
            <w:r w:rsidR="00A42BD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7,743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022C9619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701A5" w14:textId="2A7318D2" w:rsidR="005D3683" w:rsidRPr="004950BE" w:rsidRDefault="00793E5F" w:rsidP="00793E5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1,041,054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D56D22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C86638" w14:textId="3BEC42EB" w:rsidR="005D3683" w:rsidRPr="004950BE" w:rsidRDefault="00793E5F" w:rsidP="00122EBE">
            <w:pPr>
              <w:pStyle w:val="acctfourfigures"/>
              <w:tabs>
                <w:tab w:val="clear" w:pos="765"/>
              </w:tabs>
              <w:spacing w:line="240" w:lineRule="auto"/>
              <w:ind w:left="-220" w:right="1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60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064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106310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94E790" w14:textId="654A9111" w:rsidR="005D3683" w:rsidRPr="004950BE" w:rsidRDefault="00793E5F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1,009,115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C84545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A5071E" w14:textId="1BCCAFB3" w:rsidR="005D3683" w:rsidRPr="004950BE" w:rsidRDefault="00793E5F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650EDE7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7A6463" w14:textId="77777777" w:rsidR="005D3683" w:rsidRPr="004950BE" w:rsidRDefault="005D3683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069F0E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bottom w:val="double" w:sz="4" w:space="0" w:color="auto"/>
              <w:right w:val="nil"/>
            </w:tcBorders>
          </w:tcPr>
          <w:p w14:paraId="1B4C681A" w14:textId="5CD74707" w:rsidR="005D3683" w:rsidRPr="004950BE" w:rsidRDefault="00793E5F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2,132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D42632B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left w:val="nil"/>
              <w:bottom w:val="double" w:sz="4" w:space="0" w:color="auto"/>
              <w:right w:val="nil"/>
            </w:tcBorders>
          </w:tcPr>
          <w:p w14:paraId="56E34B86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1,636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68D54AE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</w:tcPr>
          <w:p w14:paraId="59A6E64B" w14:textId="3CE796D5" w:rsidR="005D3683" w:rsidRPr="004950BE" w:rsidRDefault="00793E5F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</w:t>
            </w:r>
            <w:r w:rsidR="00467741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,1</w:t>
            </w:r>
            <w:r w:rsidR="00B528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58</w:t>
            </w:r>
            <w:r w:rsidR="00467741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,5</w:t>
            </w:r>
            <w:r w:rsidR="00A42BD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62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72DDA070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left w:val="nil"/>
              <w:bottom w:val="double" w:sz="4" w:space="0" w:color="auto"/>
              <w:right w:val="nil"/>
            </w:tcBorders>
          </w:tcPr>
          <w:p w14:paraId="3B60D6AF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(740,377)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18C3E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213876" w14:textId="26B5DE6C" w:rsidR="005D3683" w:rsidRPr="004950BE" w:rsidRDefault="00467741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</w:t>
            </w:r>
            <w:r w:rsidR="00B528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  <w:r w:rsidR="00A42BD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377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77FC6C8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F9BE2C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1,311,428</w:t>
            </w:r>
          </w:p>
        </w:tc>
      </w:tr>
      <w:tr w:rsidR="00054573" w:rsidRPr="004950BE" w14:paraId="7302CCCD" w14:textId="77777777" w:rsidTr="004D1FE7">
        <w:trPr>
          <w:trHeight w:val="30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4A0FB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07FF2" w14:textId="1A26E15D" w:rsidR="005D3683" w:rsidRPr="004950BE" w:rsidRDefault="00467741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</w:t>
            </w:r>
            <w:r w:rsidR="000A757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28,</w:t>
            </w:r>
            <w:r w:rsidR="00A42BD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252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7D993AA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D2842" w14:textId="5983707D" w:rsidR="005D3683" w:rsidRPr="004950BE" w:rsidRDefault="00793E5F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873,810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48AE605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2C6E4" w14:textId="747268A6" w:rsidR="005D3683" w:rsidRPr="004950BE" w:rsidRDefault="00467741" w:rsidP="00122EBE">
            <w:pPr>
              <w:pStyle w:val="acctfourfigures"/>
              <w:tabs>
                <w:tab w:val="clear" w:pos="765"/>
              </w:tabs>
              <w:spacing w:line="240" w:lineRule="auto"/>
              <w:ind w:left="-220" w:right="1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46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810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3984F82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0325A" w14:textId="5EAC36BF" w:rsidR="005D3683" w:rsidRPr="004950BE" w:rsidRDefault="00793E5F" w:rsidP="00122EBE">
            <w:pPr>
              <w:pStyle w:val="acctfourfigures"/>
              <w:tabs>
                <w:tab w:val="clear" w:pos="765"/>
              </w:tabs>
              <w:spacing w:line="240" w:lineRule="auto"/>
              <w:ind w:left="-60" w:right="11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484,079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7D08862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F6FBE" w14:textId="167D37ED" w:rsidR="005D3683" w:rsidRPr="004950BE" w:rsidRDefault="00793E5F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2A3EA35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C255B" w14:textId="77777777" w:rsidR="005D3683" w:rsidRPr="004950BE" w:rsidRDefault="005D3683" w:rsidP="002A5D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2D01E01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BFF7A06" w14:textId="45A64D62" w:rsidR="005D3683" w:rsidRPr="004950BE" w:rsidRDefault="00467741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3,381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2F9089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CAEBC9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889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21C4459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AE0427" w14:textId="3D7F063A" w:rsidR="005D3683" w:rsidRPr="004950BE" w:rsidRDefault="00793E5F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B528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602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,92</w:t>
            </w:r>
            <w:r w:rsidR="00A73D77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E2074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3E616C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(244,778)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2C5E4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932F0" w14:textId="2DAC782F" w:rsidR="005D3683" w:rsidRPr="004950BE" w:rsidRDefault="00B5280D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79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  <w:r w:rsidR="00A42BD9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AF7B0D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519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5941207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48583" w14:textId="77777777" w:rsidR="005D3683" w:rsidRPr="004950BE" w:rsidRDefault="005D3683" w:rsidP="00122EB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1,114,000</w:t>
            </w:r>
          </w:p>
        </w:tc>
      </w:tr>
    </w:tbl>
    <w:p w14:paraId="4D77C8FC" w14:textId="77777777" w:rsidR="00FD7C85" w:rsidRPr="004950BE" w:rsidRDefault="00FD7C85" w:rsidP="00D0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</w:p>
    <w:p w14:paraId="076656C6" w14:textId="77777777" w:rsidR="00CF1A4A" w:rsidRPr="004950BE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4950BE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060CF9" w:rsidRPr="004950BE" w14:paraId="7863D6FF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C1B9AA1" w14:textId="77777777" w:rsidR="00060CF9" w:rsidRPr="004950BE" w:rsidRDefault="00514DBA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8153D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39DA7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CF9" w:rsidRPr="004950BE" w14:paraId="472FDDBB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93BF1D8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B9B306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5D8EE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060CF9" w:rsidRPr="004950BE" w14:paraId="636FFCBF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5A1C6A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80409"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0BAF1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07E61" w14:textId="77777777" w:rsidR="00060CF9" w:rsidRPr="004950BE" w:rsidRDefault="00A8040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0602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6C7277" w14:textId="77777777" w:rsidR="00060CF9" w:rsidRPr="004950BE" w:rsidRDefault="00A8040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0CF9" w:rsidRPr="004950BE" w14:paraId="7AB102E9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A400A18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02B56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B5C4D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CF9" w:rsidRPr="004950BE" w14:paraId="3E9BA760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3C9981B" w14:textId="77777777" w:rsidR="00060CF9" w:rsidRPr="004950BE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D4091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2BECA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E0321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AE839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CF9" w:rsidRPr="004950BE" w14:paraId="4D5CD742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470F174" w14:textId="77777777" w:rsidR="00060CF9" w:rsidRPr="004950BE" w:rsidRDefault="00060CF9" w:rsidP="00A14BB3">
            <w:pPr>
              <w:rPr>
                <w:b/>
                <w:bCs/>
                <w:sz w:val="30"/>
                <w:szCs w:val="30"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EBD857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75C59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E748A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C97A11" w14:textId="77777777" w:rsidR="00060CF9" w:rsidRPr="004950BE" w:rsidRDefault="00060CF9" w:rsidP="00A1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3683" w:rsidRPr="004950BE" w14:paraId="5CDDE173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DBAED31" w14:textId="77777777" w:rsidR="005D3683" w:rsidRPr="004950BE" w:rsidRDefault="005D3683" w:rsidP="005D3683">
            <w:pPr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2A786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5A9863" w14:textId="541A16EA" w:rsidR="005D3683" w:rsidRPr="004950BE" w:rsidRDefault="00685394" w:rsidP="00BF1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325,</w:t>
            </w:r>
            <w:r w:rsidR="00BF1965" w:rsidRPr="004950BE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4B69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D107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212,059</w:t>
            </w:r>
          </w:p>
        </w:tc>
      </w:tr>
      <w:tr w:rsidR="005D3683" w:rsidRPr="004950BE" w14:paraId="567A9BCE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71EDD68" w14:textId="77777777" w:rsidR="005D3683" w:rsidRPr="004950BE" w:rsidRDefault="005D3683" w:rsidP="005D3683">
            <w:pPr>
              <w:rPr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20B674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4212F" w14:textId="46E90F22" w:rsidR="005D3683" w:rsidRPr="004950BE" w:rsidRDefault="00685394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125,787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9E5E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74F8D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85,500</w:t>
            </w:r>
          </w:p>
        </w:tc>
      </w:tr>
      <w:tr w:rsidR="005D3683" w:rsidRPr="004950BE" w14:paraId="45E4DBE0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8B80FEB" w14:textId="77777777" w:rsidR="005D3683" w:rsidRPr="004950BE" w:rsidRDefault="005D3683" w:rsidP="005D3683">
            <w:pPr>
              <w:rPr>
                <w:sz w:val="30"/>
                <w:szCs w:val="30"/>
                <w:cs/>
              </w:rPr>
            </w:pPr>
            <w:r w:rsidRPr="004950BE">
              <w:rPr>
                <w:sz w:val="30"/>
                <w:szCs w:val="30"/>
                <w:cs/>
              </w:rPr>
              <w:t>ขายหนังสือพิมพ์และสิ่งพิมพ์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477B4C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1CCAE" w14:textId="5EBE55A9" w:rsidR="005D3683" w:rsidRPr="004950BE" w:rsidRDefault="00685394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21,705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6004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E5B88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28,629</w:t>
            </w:r>
          </w:p>
        </w:tc>
      </w:tr>
      <w:tr w:rsidR="005D3683" w:rsidRPr="004950BE" w14:paraId="0C47C768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7D3E921" w14:textId="77777777" w:rsidR="005D3683" w:rsidRPr="004950BE" w:rsidRDefault="005D3683" w:rsidP="005D3683">
            <w:pPr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A37F24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14E22" w14:textId="75F663EA" w:rsidR="005D3683" w:rsidRPr="004950BE" w:rsidRDefault="00685394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5,487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F683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CBA67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5,717</w:t>
            </w:r>
          </w:p>
        </w:tc>
      </w:tr>
      <w:tr w:rsidR="005D3683" w:rsidRPr="004950BE" w14:paraId="59CC28D5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8B986EC" w14:textId="77777777" w:rsidR="005D3683" w:rsidRPr="004950BE" w:rsidRDefault="005D3683" w:rsidP="005D3683">
            <w:pPr>
              <w:rPr>
                <w:b/>
                <w:bCs/>
                <w:sz w:val="30"/>
                <w:szCs w:val="30"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79D0AB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70E29" w14:textId="1E309401" w:rsidR="005D3683" w:rsidRPr="004950BE" w:rsidRDefault="00BF1965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6ECCB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726E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331,905</w:t>
            </w:r>
          </w:p>
        </w:tc>
      </w:tr>
      <w:tr w:rsidR="005D3683" w:rsidRPr="004950BE" w14:paraId="29F3BC92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8476712" w14:textId="77777777" w:rsidR="005D3683" w:rsidRPr="004950BE" w:rsidRDefault="005D3683" w:rsidP="005D3683">
            <w:pPr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49E266" w14:textId="77777777" w:rsidR="005D3683" w:rsidRPr="004950BE" w:rsidRDefault="005D3683" w:rsidP="006A0169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7F3A1F" w14:textId="77777777" w:rsidR="005D3683" w:rsidRPr="004950BE" w:rsidRDefault="005D3683" w:rsidP="006A0169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593A5" w14:textId="77777777" w:rsidR="005D3683" w:rsidRPr="004950BE" w:rsidRDefault="005D3683" w:rsidP="006A0169">
            <w:pPr>
              <w:rPr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5E1FB9" w14:textId="77777777" w:rsidR="005D3683" w:rsidRPr="004950BE" w:rsidRDefault="005D3683" w:rsidP="006A0169">
            <w:pPr>
              <w:rPr>
                <w:sz w:val="30"/>
                <w:szCs w:val="30"/>
              </w:rPr>
            </w:pPr>
          </w:p>
        </w:tc>
      </w:tr>
      <w:tr w:rsidR="005D3683" w:rsidRPr="004950BE" w14:paraId="2F397AE7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6960801" w14:textId="77777777" w:rsidR="005D3683" w:rsidRPr="004950BE" w:rsidRDefault="005D3683" w:rsidP="005D3683">
            <w:pPr>
              <w:rPr>
                <w:b/>
                <w:bCs/>
                <w:sz w:val="30"/>
                <w:szCs w:val="30"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BDD57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44E5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66D90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11E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3683" w:rsidRPr="004950BE" w14:paraId="14ABF8A2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2CC689" w14:textId="77777777" w:rsidR="005D3683" w:rsidRPr="004950BE" w:rsidRDefault="005D3683" w:rsidP="005D3683">
            <w:pPr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C94EB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66E5" w14:textId="1365C06C" w:rsidR="005D3683" w:rsidRPr="004950BE" w:rsidRDefault="00BF1965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191,127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143AC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E737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147,444</w:t>
            </w:r>
          </w:p>
        </w:tc>
      </w:tr>
      <w:tr w:rsidR="005D3683" w:rsidRPr="004950BE" w14:paraId="5EFDD9BF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6E158D" w14:textId="77777777" w:rsidR="005D3683" w:rsidRPr="004950BE" w:rsidRDefault="005D3683" w:rsidP="005D3683">
            <w:pPr>
              <w:rPr>
                <w:sz w:val="30"/>
                <w:szCs w:val="30"/>
              </w:rPr>
            </w:pPr>
            <w:r w:rsidRPr="004950BE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D8CA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8BE21" w14:textId="1E6009FC" w:rsidR="005D3683" w:rsidRPr="004950BE" w:rsidRDefault="00685394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287,352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2AFF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53E25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t>184,461</w:t>
            </w:r>
          </w:p>
        </w:tc>
      </w:tr>
      <w:tr w:rsidR="005D3683" w:rsidRPr="004950BE" w14:paraId="5D39DE22" w14:textId="77777777" w:rsidTr="006A0169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975917" w14:textId="77777777" w:rsidR="005D3683" w:rsidRPr="004950BE" w:rsidRDefault="005D3683" w:rsidP="005D3683">
            <w:pPr>
              <w:rPr>
                <w:b/>
                <w:bCs/>
                <w:sz w:val="30"/>
                <w:szCs w:val="30"/>
              </w:rPr>
            </w:pPr>
            <w:r w:rsidRPr="004950B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41A5F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9C48F" w14:textId="6F2EDB80" w:rsidR="005D3683" w:rsidRPr="004950BE" w:rsidRDefault="00BF1965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478,479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46802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E7E8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331,905</w:t>
            </w:r>
          </w:p>
        </w:tc>
      </w:tr>
    </w:tbl>
    <w:p w14:paraId="100BA24F" w14:textId="77777777" w:rsidR="00060CF9" w:rsidRPr="004950BE" w:rsidRDefault="00060CF9" w:rsidP="0013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5E7004" w14:textId="77777777" w:rsidR="00060CF9" w:rsidRPr="004950BE" w:rsidRDefault="00060CF9" w:rsidP="000E6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4950BE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</w:t>
      </w:r>
      <w:r w:rsidR="003C32D0" w:rsidRPr="004950BE">
        <w:rPr>
          <w:rFonts w:ascii="Angsana New" w:hAnsi="Angsana New"/>
          <w:sz w:val="30"/>
          <w:szCs w:val="30"/>
          <w:cs/>
          <w:lang w:val="en-AU"/>
        </w:rPr>
        <w:t>ี</w:t>
      </w:r>
      <w:r w:rsidRPr="004950BE">
        <w:rPr>
          <w:rFonts w:ascii="Angsana New" w:hAnsi="Angsana New"/>
          <w:sz w:val="30"/>
          <w:szCs w:val="30"/>
          <w:cs/>
          <w:lang w:val="en-AU"/>
        </w:rPr>
        <w:t>สาระสำคัญ</w:t>
      </w:r>
    </w:p>
    <w:p w14:paraId="74CFF9E5" w14:textId="5AD121D1" w:rsidR="00A351EC" w:rsidRPr="004950BE" w:rsidRDefault="00A351EC" w:rsidP="00603AE9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240B332F" w14:textId="06112E36" w:rsidR="00603AE9" w:rsidRPr="004950BE" w:rsidRDefault="00603AE9" w:rsidP="00B615D7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46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การดำเนินงานที่ยกเลิก</w:t>
      </w:r>
    </w:p>
    <w:p w14:paraId="66401813" w14:textId="77777777" w:rsidR="00603AE9" w:rsidRPr="004950BE" w:rsidRDefault="00603AE9" w:rsidP="00603AE9">
      <w:pPr>
        <w:pStyle w:val="ListParagraph"/>
        <w:tabs>
          <w:tab w:val="left" w:pos="540"/>
        </w:tabs>
        <w:ind w:left="270"/>
        <w:jc w:val="thaiDistribute"/>
        <w:rPr>
          <w:rFonts w:ascii="Angsana New" w:hAnsi="Angsana New"/>
          <w:sz w:val="20"/>
          <w:szCs w:val="20"/>
        </w:rPr>
      </w:pPr>
    </w:p>
    <w:p w14:paraId="7470A8E9" w14:textId="5F4B4918" w:rsidR="00603AE9" w:rsidRPr="004950BE" w:rsidRDefault="00603AE9" w:rsidP="00FC7C53">
      <w:pPr>
        <w:pStyle w:val="ListParagraph"/>
        <w:tabs>
          <w:tab w:val="clear" w:pos="227"/>
          <w:tab w:val="clear" w:pos="454"/>
          <w:tab w:val="left" w:pos="450"/>
          <w:tab w:val="left" w:pos="54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6E2A11B" w14:textId="77777777" w:rsidR="00603AE9" w:rsidRPr="004950BE" w:rsidRDefault="00603AE9" w:rsidP="00FC7C53">
      <w:pPr>
        <w:pStyle w:val="ListParagraph"/>
        <w:tabs>
          <w:tab w:val="clear" w:pos="227"/>
          <w:tab w:val="clear" w:pos="454"/>
          <w:tab w:val="left" w:pos="45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10CE7E9" w14:textId="315F0F81" w:rsidR="00603AE9" w:rsidRPr="004950BE" w:rsidRDefault="00603AE9" w:rsidP="00FC7C53">
      <w:pPr>
        <w:pStyle w:val="ListParagraph"/>
        <w:tabs>
          <w:tab w:val="clear" w:pos="227"/>
          <w:tab w:val="clear" w:pos="454"/>
          <w:tab w:val="left" w:pos="45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 เป็นสายงานธุรกิจที่สำคัญที่ยกเลิก 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49E303B3" w14:textId="65DEBF6E" w:rsidR="00603AE9" w:rsidRPr="004950BE" w:rsidRDefault="00603AE9" w:rsidP="00603A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27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207633C" w14:textId="1B8BDD96" w:rsidR="00603AE9" w:rsidRPr="004950BE" w:rsidRDefault="00603AE9" w:rsidP="00B615D7">
      <w:pPr>
        <w:pStyle w:val="ListParagraph"/>
        <w:tabs>
          <w:tab w:val="clear" w:pos="227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ในการประชุมวิสามัญของผู้ถือหุ้นของบริษัท แฮปปี้ โปรดักส์ แอนด์ เซอร์วิส จำกัด ซึ่งเป็นบริษัทย่อยทางอ้อมของบริษัทเมื่อวันที่ </w:t>
      </w:r>
      <w:r w:rsidRPr="004950BE">
        <w:rPr>
          <w:rFonts w:ascii="Angsana New" w:hAnsi="Angsana New"/>
          <w:sz w:val="30"/>
          <w:szCs w:val="30"/>
        </w:rPr>
        <w:t>20</w:t>
      </w:r>
      <w:r w:rsidRPr="004950B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950BE">
        <w:rPr>
          <w:rFonts w:ascii="Angsana New" w:hAnsi="Angsana New"/>
          <w:sz w:val="30"/>
          <w:szCs w:val="30"/>
        </w:rPr>
        <w:t>2564</w:t>
      </w:r>
      <w:r w:rsidRPr="004950BE">
        <w:rPr>
          <w:rFonts w:ascii="Angsana New" w:hAnsi="Angsana New"/>
          <w:sz w:val="30"/>
          <w:szCs w:val="30"/>
          <w:cs/>
        </w:rPr>
        <w:t xml:space="preserve"> ผู้ถือหุ้นของบริษัทย่อยทางอ้อมมีมติอนุมัติการเพิ่มทุนจดทะเบียนของบริษัทย่อยทางอ้อมจำนวน </w:t>
      </w:r>
      <w:r w:rsidRPr="004950BE">
        <w:rPr>
          <w:rFonts w:ascii="Angsana New" w:hAnsi="Angsana New"/>
          <w:sz w:val="30"/>
          <w:szCs w:val="30"/>
        </w:rPr>
        <w:t>20.00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จาก </w:t>
      </w:r>
      <w:r w:rsidRPr="004950BE">
        <w:rPr>
          <w:rFonts w:ascii="Angsana New" w:hAnsi="Angsana New"/>
          <w:sz w:val="30"/>
          <w:szCs w:val="30"/>
        </w:rPr>
        <w:t>10.00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Pr="004950BE">
        <w:rPr>
          <w:rFonts w:ascii="Angsana New" w:hAnsi="Angsana New"/>
          <w:sz w:val="30"/>
          <w:szCs w:val="30"/>
        </w:rPr>
        <w:t>1,000,000</w:t>
      </w:r>
      <w:r w:rsidRPr="004950B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4950BE">
        <w:rPr>
          <w:rFonts w:ascii="Angsana New" w:hAnsi="Angsana New"/>
          <w:sz w:val="30"/>
          <w:szCs w:val="30"/>
        </w:rPr>
        <w:t>10</w:t>
      </w:r>
      <w:r w:rsidRPr="004950BE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4950BE">
        <w:rPr>
          <w:rFonts w:ascii="Angsana New" w:hAnsi="Angsana New"/>
          <w:sz w:val="30"/>
          <w:szCs w:val="30"/>
        </w:rPr>
        <w:t>30.00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(แบ่งออกเป็นหุ้นสามัญจำนวน </w:t>
      </w:r>
      <w:r w:rsidRPr="004950BE">
        <w:rPr>
          <w:rFonts w:ascii="Angsana New" w:hAnsi="Angsana New"/>
          <w:sz w:val="30"/>
          <w:szCs w:val="30"/>
        </w:rPr>
        <w:t>3,000,000</w:t>
      </w:r>
      <w:r w:rsidRPr="004950B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4950BE">
        <w:rPr>
          <w:rFonts w:ascii="Angsana New" w:hAnsi="Angsana New"/>
          <w:sz w:val="30"/>
          <w:szCs w:val="30"/>
        </w:rPr>
        <w:t>10</w:t>
      </w:r>
      <w:r w:rsidRPr="004950BE"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 ในราคาหุ้นละ </w:t>
      </w:r>
      <w:r w:rsidRPr="004950BE">
        <w:rPr>
          <w:rFonts w:ascii="Angsana New" w:hAnsi="Angsana New"/>
          <w:sz w:val="30"/>
          <w:szCs w:val="30"/>
        </w:rPr>
        <w:t>10</w:t>
      </w:r>
      <w:r w:rsidRPr="004950BE">
        <w:rPr>
          <w:rFonts w:ascii="Angsana New" w:hAnsi="Angsana New"/>
          <w:sz w:val="30"/>
          <w:szCs w:val="30"/>
          <w:cs/>
        </w:rPr>
        <w:t xml:space="preserve"> บาท คิดเป็นมูลค่ารวมทั้งสิ้น </w:t>
      </w:r>
      <w:r w:rsidRPr="004950BE">
        <w:rPr>
          <w:rFonts w:ascii="Angsana New" w:hAnsi="Angsana New"/>
          <w:sz w:val="30"/>
          <w:szCs w:val="30"/>
        </w:rPr>
        <w:t>20.00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</w:t>
      </w:r>
      <w:bookmarkStart w:id="9" w:name="_Hlk87122455"/>
      <w:r w:rsidRPr="004950BE">
        <w:rPr>
          <w:rFonts w:ascii="Angsana New" w:hAnsi="Angsana New"/>
          <w:sz w:val="30"/>
          <w:szCs w:val="30"/>
          <w:cs/>
        </w:rPr>
        <w:t>โดย</w:t>
      </w:r>
      <w:r w:rsidRPr="004950BE">
        <w:rPr>
          <w:rFonts w:ascii="Angsana New" w:hAnsi="Angsana New" w:hint="cs"/>
          <w:sz w:val="30"/>
          <w:szCs w:val="30"/>
          <w:cs/>
        </w:rPr>
        <w:t xml:space="preserve"> บริษัท เนชั่น ทีวี จำกัด (เดิมชื่อ “</w:t>
      </w:r>
      <w:r w:rsidRPr="004950BE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Pr="004950BE">
        <w:rPr>
          <w:rFonts w:ascii="Angsana New" w:hAnsi="Angsana New" w:hint="cs"/>
          <w:sz w:val="30"/>
          <w:szCs w:val="30"/>
          <w:cs/>
        </w:rPr>
        <w:t>”)</w:t>
      </w:r>
      <w:r w:rsidRPr="004950BE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</w:t>
      </w:r>
      <w:r w:rsidR="00DC3472" w:rsidRPr="004950BE">
        <w:rPr>
          <w:rFonts w:ascii="Angsana New" w:hAnsi="Angsana New" w:hint="cs"/>
          <w:sz w:val="30"/>
          <w:szCs w:val="30"/>
          <w:cs/>
        </w:rPr>
        <w:t>ใน</w:t>
      </w:r>
      <w:r w:rsidR="00FC7C53" w:rsidRPr="004950BE">
        <w:rPr>
          <w:rFonts w:ascii="Angsana New" w:hAnsi="Angsana New" w:hint="cs"/>
          <w:sz w:val="30"/>
          <w:szCs w:val="30"/>
          <w:cs/>
        </w:rPr>
        <w:t xml:space="preserve">เวลานั้น </w:t>
      </w:r>
      <w:r w:rsidRPr="004950BE">
        <w:rPr>
          <w:rFonts w:ascii="Angsana New" w:hAnsi="Angsana New"/>
          <w:sz w:val="30"/>
          <w:szCs w:val="30"/>
          <w:cs/>
        </w:rPr>
        <w:t>ได้สละสิทธิซื้อหุ้นสามัญ</w:t>
      </w:r>
      <w:bookmarkEnd w:id="9"/>
      <w:r w:rsidRPr="004950BE">
        <w:rPr>
          <w:rFonts w:ascii="Angsana New" w:hAnsi="Angsana New"/>
          <w:sz w:val="30"/>
          <w:szCs w:val="30"/>
          <w:cs/>
        </w:rPr>
        <w:t xml:space="preserve">เพิ่มในบริษัทย่อยทางอ้อมดังกล่าว ทั้งนี้ เมื่อวันที่ </w:t>
      </w:r>
      <w:r w:rsidRPr="004950BE">
        <w:rPr>
          <w:rFonts w:ascii="Angsana New" w:hAnsi="Angsana New"/>
          <w:sz w:val="30"/>
          <w:szCs w:val="30"/>
        </w:rPr>
        <w:t>20</w:t>
      </w:r>
      <w:r w:rsidRPr="004950B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950BE">
        <w:rPr>
          <w:rFonts w:ascii="Angsana New" w:hAnsi="Angsana New"/>
          <w:sz w:val="30"/>
          <w:szCs w:val="30"/>
        </w:rPr>
        <w:t>2564</w:t>
      </w:r>
      <w:r w:rsidRPr="004950BE">
        <w:rPr>
          <w:rFonts w:ascii="Angsana New" w:hAnsi="Angsana New"/>
          <w:sz w:val="30"/>
          <w:szCs w:val="30"/>
          <w:cs/>
        </w:rPr>
        <w:t xml:space="preserve"> บริษัทดังกล่าวได้รับเงินจากการเพิ่มทุนจำนวน </w:t>
      </w:r>
      <w:r w:rsidRPr="004950BE">
        <w:rPr>
          <w:rFonts w:ascii="Angsana New" w:hAnsi="Angsana New"/>
          <w:sz w:val="30"/>
          <w:szCs w:val="30"/>
        </w:rPr>
        <w:t>2,000,000</w:t>
      </w:r>
      <w:r w:rsidRPr="004950BE">
        <w:rPr>
          <w:rFonts w:ascii="Angsana New" w:hAnsi="Angsana New"/>
          <w:sz w:val="30"/>
          <w:szCs w:val="30"/>
          <w:cs/>
        </w:rPr>
        <w:t xml:space="preserve"> หุ้น จำนวน </w:t>
      </w:r>
      <w:r w:rsidRPr="004950BE">
        <w:rPr>
          <w:rFonts w:ascii="Angsana New" w:hAnsi="Angsana New"/>
          <w:sz w:val="30"/>
          <w:szCs w:val="30"/>
        </w:rPr>
        <w:t>20.00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โดยการเพิ่มทุนของบริษัทย่อยทางอ้อมทำให้สัดส่วนการลงทุนของกลุ่มบริษัทในบริษัทย่อยทางอ้อมลดลงจากร้อยละ </w:t>
      </w:r>
      <w:r w:rsidRPr="004950BE">
        <w:rPr>
          <w:rFonts w:ascii="Angsana New" w:hAnsi="Angsana New"/>
          <w:sz w:val="30"/>
          <w:szCs w:val="30"/>
        </w:rPr>
        <w:t>50.00</w:t>
      </w:r>
      <w:r w:rsidRPr="004950BE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Pr="004950BE">
        <w:rPr>
          <w:rFonts w:ascii="Angsana New" w:hAnsi="Angsana New"/>
          <w:sz w:val="30"/>
          <w:szCs w:val="30"/>
        </w:rPr>
        <w:t xml:space="preserve">16.67 </w:t>
      </w:r>
    </w:p>
    <w:p w14:paraId="2D62CAB6" w14:textId="77777777" w:rsidR="00603AE9" w:rsidRPr="004950BE" w:rsidRDefault="00603AE9" w:rsidP="00FC7C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CCD5D30" w14:textId="43E8827E" w:rsidR="00603AE9" w:rsidRPr="004950BE" w:rsidRDefault="00603AE9" w:rsidP="00B615D7">
      <w:pPr>
        <w:pStyle w:val="ListParagraph"/>
        <w:tabs>
          <w:tab w:val="clear" w:pos="227"/>
          <w:tab w:val="left" w:pos="54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ก</w:t>
      </w:r>
      <w:r w:rsidRPr="004950BE">
        <w:rPr>
          <w:rFonts w:ascii="Angsana New" w:hAnsi="Angsana New"/>
          <w:sz w:val="30"/>
          <w:szCs w:val="30"/>
          <w:cs/>
        </w:rPr>
        <w:t xml:space="preserve">ารลดลงของสัดส่วนการลงทุนดังกล่าว ทำให้กลุ่มบริษัทสูญเสียอำนาจควบคุมในบริษัทย่อยทางอ้อม ดังนั้น ตั้งแต่วันที่ </w:t>
      </w:r>
      <w:r w:rsidRPr="004950BE">
        <w:rPr>
          <w:rFonts w:ascii="Angsana New" w:hAnsi="Angsana New"/>
          <w:sz w:val="30"/>
          <w:szCs w:val="30"/>
        </w:rPr>
        <w:t>20</w:t>
      </w:r>
      <w:r w:rsidRPr="004950BE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950BE">
        <w:rPr>
          <w:rFonts w:ascii="Angsana New" w:hAnsi="Angsana New"/>
          <w:sz w:val="30"/>
          <w:szCs w:val="30"/>
        </w:rPr>
        <w:t>2564</w:t>
      </w:r>
      <w:r w:rsidRPr="004950BE">
        <w:rPr>
          <w:rFonts w:ascii="Angsana New" w:hAnsi="Angsana New"/>
          <w:sz w:val="30"/>
          <w:szCs w:val="30"/>
          <w:cs/>
        </w:rPr>
        <w:t xml:space="preserve"> ส่วนได้เสียคงเหลือในบริษัทย่อยทางอ้อมดังกล่าวจึงถูกจัดประเภทใหม่เป็นเงินลงทุนในตราสารทุนที่วัดมูลค่ายุติธรรมผ่านกำไรขาดทุนเบ็ดเสร็จอื่น เนื่องจากกลุ่มบริษัทไม่มีอำนาจควบคุมและไม่มีอิทธิพลอย่างมีสาระสำคัญในบริษัทดังกล่าว มูลค่าตามบัญชีของหนี้สินสุทธิของบริษัท แฮปปี้ โปรดักส์ แอนด์ เซอร์วิส จำกัด ในงบการเงินของกลุ่มบริษัท ณ วันที่สูญเสียอำนาจการควบคุม มีจำนวน </w:t>
      </w:r>
      <w:r w:rsidRPr="004950BE">
        <w:rPr>
          <w:rFonts w:ascii="Angsana New" w:hAnsi="Angsana New"/>
          <w:sz w:val="30"/>
          <w:szCs w:val="30"/>
        </w:rPr>
        <w:t>36</w:t>
      </w:r>
      <w:r w:rsidRPr="004950BE">
        <w:rPr>
          <w:rFonts w:ascii="Angsana New" w:hAnsi="Angsana New"/>
          <w:sz w:val="30"/>
          <w:szCs w:val="30"/>
          <w:cs/>
        </w:rPr>
        <w:t>.</w:t>
      </w:r>
      <w:r w:rsidRPr="004950BE">
        <w:rPr>
          <w:rFonts w:ascii="Angsana New" w:hAnsi="Angsana New"/>
          <w:sz w:val="30"/>
          <w:szCs w:val="30"/>
        </w:rPr>
        <w:t>23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มูลค่ายุติธรรมของส่วนได้เสียคงเหลือที่รับรู้เป็นเงินลงทุนในตราสารทุน ณ วันที่สูญเสียอำนาจควบคุม มีมูลค่าศูนย์บาท ณ วันนั้น กลุ่มบริษัทรับรู้ส่วนได้เสียที่ไม่มีอำนาจควบคุมเปลี่ยนแปลงเป็นจำนวน </w:t>
      </w:r>
      <w:r w:rsidRPr="004950BE">
        <w:rPr>
          <w:rFonts w:ascii="Angsana New" w:hAnsi="Angsana New"/>
          <w:sz w:val="30"/>
          <w:szCs w:val="30"/>
        </w:rPr>
        <w:t>22</w:t>
      </w:r>
      <w:r w:rsidRPr="004950BE">
        <w:rPr>
          <w:rFonts w:ascii="Angsana New" w:hAnsi="Angsana New"/>
          <w:sz w:val="30"/>
          <w:szCs w:val="30"/>
          <w:cs/>
        </w:rPr>
        <w:t>.</w:t>
      </w:r>
      <w:r w:rsidRPr="004950BE">
        <w:rPr>
          <w:rFonts w:ascii="Angsana New" w:hAnsi="Angsana New"/>
          <w:sz w:val="30"/>
          <w:szCs w:val="30"/>
        </w:rPr>
        <w:t>30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และกำไรจากการสูญเสียอำนาจควบคุมเป็นจำนวน </w:t>
      </w:r>
      <w:r w:rsidRPr="004950BE">
        <w:rPr>
          <w:rFonts w:ascii="Angsana New" w:hAnsi="Angsana New"/>
          <w:sz w:val="30"/>
          <w:szCs w:val="30"/>
        </w:rPr>
        <w:t>13</w:t>
      </w:r>
      <w:r w:rsidRPr="004950BE">
        <w:rPr>
          <w:rFonts w:ascii="Angsana New" w:hAnsi="Angsana New"/>
          <w:sz w:val="30"/>
          <w:szCs w:val="30"/>
          <w:cs/>
        </w:rPr>
        <w:t>.</w:t>
      </w:r>
      <w:r w:rsidRPr="004950BE">
        <w:rPr>
          <w:rFonts w:ascii="Angsana New" w:hAnsi="Angsana New"/>
          <w:sz w:val="30"/>
          <w:szCs w:val="30"/>
        </w:rPr>
        <w:t>93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เนื่องจากบริษัทย่อยทางอ้อมดังกล่าวมีผลประกอบการขาดทุน</w:t>
      </w:r>
    </w:p>
    <w:p w14:paraId="0F041744" w14:textId="77777777" w:rsidR="00603AE9" w:rsidRPr="004950BE" w:rsidRDefault="00603AE9" w:rsidP="00FC7C53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8BA7B89" w14:textId="21576E6B" w:rsidR="00603AE9" w:rsidRPr="004950BE" w:rsidRDefault="00603AE9" w:rsidP="00B615D7">
      <w:pPr>
        <w:pStyle w:val="ListParagraph"/>
        <w:pageBreakBefore/>
        <w:tabs>
          <w:tab w:val="clear" w:pos="227"/>
          <w:tab w:val="left" w:pos="54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กลุ่มบริษัทสูญเสียอำนาจควบคุมใน บริษัท แฮปปี้ โปรดักส์ แอนด์ เซอร์วิส จำกัด ซึ่งดำเนินธุรกิจในส่วนงานจำหน่ายผลิตภัณฑ์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67460216" w14:textId="77777777" w:rsidR="00FC7C53" w:rsidRPr="004950BE" w:rsidRDefault="00FC7C53"/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71"/>
        <w:gridCol w:w="1080"/>
        <w:gridCol w:w="2250"/>
      </w:tblGrid>
      <w:tr w:rsidR="00603AE9" w:rsidRPr="004950BE" w14:paraId="651470B5" w14:textId="77777777" w:rsidTr="00B4556A">
        <w:trPr>
          <w:cantSplit/>
          <w:trHeight w:val="20"/>
          <w:tblHeader/>
        </w:trPr>
        <w:tc>
          <w:tcPr>
            <w:tcW w:w="5771" w:type="dxa"/>
            <w:vAlign w:val="bottom"/>
          </w:tcPr>
          <w:p w14:paraId="4534D5BE" w14:textId="77777777" w:rsidR="00603AE9" w:rsidRPr="004950BE" w:rsidRDefault="00603AE9" w:rsidP="00FC7C53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F8B7C3" w14:textId="77777777" w:rsidR="00603AE9" w:rsidRPr="004950BE" w:rsidRDefault="00603AE9" w:rsidP="0096475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</w:tcPr>
          <w:p w14:paraId="5EAE703B" w14:textId="77777777" w:rsidR="00603AE9" w:rsidRPr="004950BE" w:rsidRDefault="00603AE9" w:rsidP="0096475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7C53" w:rsidRPr="004950BE" w14:paraId="2FA6FDAC" w14:textId="77777777" w:rsidTr="00B4556A">
        <w:trPr>
          <w:cantSplit/>
          <w:trHeight w:val="20"/>
          <w:tblHeader/>
        </w:trPr>
        <w:tc>
          <w:tcPr>
            <w:tcW w:w="5771" w:type="dxa"/>
            <w:vAlign w:val="bottom"/>
          </w:tcPr>
          <w:p w14:paraId="5C34B176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483103" w14:textId="77777777" w:rsidR="00FC7C53" w:rsidRPr="004950BE" w:rsidRDefault="00FC7C53" w:rsidP="00FC7C5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E8D0148" w14:textId="12160449" w:rsidR="00FC7C53" w:rsidRPr="004950BE" w:rsidRDefault="00C14482" w:rsidP="0096475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br/>
            </w:r>
            <w:r w:rsidR="00FC7C53" w:rsidRPr="004950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250" w:type="dxa"/>
          </w:tcPr>
          <w:p w14:paraId="55BEB21F" w14:textId="0FC430D2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สำหรับระยะเวลาตั้งแต่</w:t>
            </w:r>
          </w:p>
          <w:p w14:paraId="39F7725F" w14:textId="77777777" w:rsidR="00FC7C53" w:rsidRPr="004950BE" w:rsidRDefault="00FC7C53" w:rsidP="00FC7C5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มกราคม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2564 </w:t>
            </w:r>
          </w:p>
          <w:p w14:paraId="5276DBAE" w14:textId="3F62522E" w:rsidR="00FC7C53" w:rsidRPr="004950BE" w:rsidRDefault="00FC7C53" w:rsidP="00FC7C5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กันยายน 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03AE9" w:rsidRPr="004950BE" w14:paraId="6A72746E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345E843B" w14:textId="77777777" w:rsidR="00603AE9" w:rsidRPr="004950BE" w:rsidRDefault="00603AE9" w:rsidP="00964750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38F9F" w14:textId="77777777" w:rsidR="00603AE9" w:rsidRPr="004950BE" w:rsidRDefault="00603AE9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50" w:type="dxa"/>
            <w:vAlign w:val="center"/>
          </w:tcPr>
          <w:p w14:paraId="08A9857B" w14:textId="77777777" w:rsidR="00603AE9" w:rsidRPr="004950BE" w:rsidRDefault="00603AE9" w:rsidP="0096475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7C53" w:rsidRPr="004950BE" w14:paraId="2985C3C5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43E99B5E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ผลการดำเนินงานจากกิจกรรมการดำเนินงานที่ยกเลิก</w:t>
            </w:r>
          </w:p>
        </w:tc>
        <w:tc>
          <w:tcPr>
            <w:tcW w:w="1080" w:type="dxa"/>
          </w:tcPr>
          <w:p w14:paraId="73FA4534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33DD6D9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C7C53" w:rsidRPr="004950BE" w14:paraId="4FB24BE5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0BB412BE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63FC304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7292894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174,281</w:t>
            </w:r>
          </w:p>
        </w:tc>
      </w:tr>
      <w:tr w:rsidR="00FC7C53" w:rsidRPr="004950BE" w14:paraId="60947584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06166EC1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5A39E6F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101C445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643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C7C53" w:rsidRPr="004950BE" w14:paraId="680FE15D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3A6D2CC2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95AE639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F3EC0B7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362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C7C53" w:rsidRPr="004950BE" w14:paraId="55FB67CF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44459C81" w14:textId="6F87AFB2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080" w:type="dxa"/>
          </w:tcPr>
          <w:p w14:paraId="3D91D409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2893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362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C7C53" w:rsidRPr="004950BE" w14:paraId="645E32E1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28CA5AF9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7610D613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  <w:vAlign w:val="bottom"/>
          </w:tcPr>
          <w:p w14:paraId="7EF18C03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FC7C53" w:rsidRPr="004950BE" w14:paraId="19908139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0CD2C03A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1080" w:type="dxa"/>
          </w:tcPr>
          <w:p w14:paraId="0C25266C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double" w:sz="4" w:space="0" w:color="auto"/>
            </w:tcBorders>
            <w:vAlign w:val="bottom"/>
          </w:tcPr>
          <w:p w14:paraId="083FBD4D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348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C7C53" w:rsidRPr="004950BE" w14:paraId="34B3DD7D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57BA2346" w14:textId="77777777" w:rsidR="00FC7C53" w:rsidRPr="004950BE" w:rsidRDefault="00FC7C53" w:rsidP="00964750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AE81DC8" w14:textId="68A7FBBC" w:rsidR="00FC7C53" w:rsidRPr="004950BE" w:rsidRDefault="00FC7C53" w:rsidP="00B4556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C14482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2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CB43F7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03)</w:t>
            </w:r>
          </w:p>
        </w:tc>
      </w:tr>
      <w:tr w:rsidR="00603AE9" w:rsidRPr="004950BE" w14:paraId="30C47D36" w14:textId="77777777" w:rsidTr="00B4556A">
        <w:trPr>
          <w:cantSplit/>
          <w:trHeight w:val="152"/>
          <w:tblHeader/>
        </w:trPr>
        <w:tc>
          <w:tcPr>
            <w:tcW w:w="5771" w:type="dxa"/>
            <w:vAlign w:val="bottom"/>
          </w:tcPr>
          <w:p w14:paraId="7344D062" w14:textId="77777777" w:rsidR="00603AE9" w:rsidRPr="004950BE" w:rsidRDefault="00603AE9" w:rsidP="009647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31FB46D9" w14:textId="77777777" w:rsidR="00603AE9" w:rsidRPr="004950BE" w:rsidRDefault="00603AE9" w:rsidP="0096475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FD9C76E" w14:textId="77777777" w:rsidR="00603AE9" w:rsidRPr="004950BE" w:rsidRDefault="00603AE9" w:rsidP="0096475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  <w:lang w:val="en-US" w:bidi="th-TH"/>
              </w:rPr>
            </w:pPr>
          </w:p>
        </w:tc>
      </w:tr>
      <w:tr w:rsidR="00603AE9" w:rsidRPr="004950BE" w14:paraId="79443487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7D044792" w14:textId="77777777" w:rsidR="00603AE9" w:rsidRPr="004950BE" w:rsidRDefault="00603AE9" w:rsidP="009647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080" w:type="dxa"/>
          </w:tcPr>
          <w:p w14:paraId="283AACC5" w14:textId="77777777" w:rsidR="00603AE9" w:rsidRPr="004950BE" w:rsidRDefault="00603AE9" w:rsidP="0096475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50" w:type="dxa"/>
            <w:vAlign w:val="bottom"/>
          </w:tcPr>
          <w:p w14:paraId="6E02B770" w14:textId="77777777" w:rsidR="00603AE9" w:rsidRPr="004950BE" w:rsidRDefault="00603AE9" w:rsidP="0096475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C7C53" w:rsidRPr="004950BE" w14:paraId="77EA6707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48A00E29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080" w:type="dxa"/>
          </w:tcPr>
          <w:p w14:paraId="3F4C231F" w14:textId="77777777" w:rsidR="00FC7C53" w:rsidRPr="004950BE" w:rsidRDefault="00FC7C53" w:rsidP="009647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6EC2923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(27,931)</w:t>
            </w:r>
          </w:p>
        </w:tc>
      </w:tr>
      <w:tr w:rsidR="00FC7C53" w:rsidRPr="004950BE" w14:paraId="35370011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767F6516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080" w:type="dxa"/>
          </w:tcPr>
          <w:p w14:paraId="1055EC6A" w14:textId="77777777" w:rsidR="00FC7C53" w:rsidRPr="004950BE" w:rsidRDefault="00FC7C53" w:rsidP="009647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B5B55E1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(444)</w:t>
            </w:r>
          </w:p>
        </w:tc>
      </w:tr>
      <w:tr w:rsidR="00FC7C53" w:rsidRPr="004950BE" w14:paraId="19DC8572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1A0A609F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080" w:type="dxa"/>
          </w:tcPr>
          <w:p w14:paraId="1B298270" w14:textId="77777777" w:rsidR="00FC7C53" w:rsidRPr="004950BE" w:rsidRDefault="00FC7C53" w:rsidP="009647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27DD1E4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</w:tr>
      <w:tr w:rsidR="00FC7C53" w:rsidRPr="004950BE" w14:paraId="4AA4BF16" w14:textId="77777777" w:rsidTr="00B4556A">
        <w:trPr>
          <w:cantSplit/>
          <w:trHeight w:val="20"/>
        </w:trPr>
        <w:tc>
          <w:tcPr>
            <w:tcW w:w="5771" w:type="dxa"/>
            <w:vAlign w:val="bottom"/>
          </w:tcPr>
          <w:p w14:paraId="3BF83384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กระแสเงินสดได้ใช้ไปในการดำเนินงานที่ยกเลิก</w:t>
            </w:r>
          </w:p>
        </w:tc>
        <w:tc>
          <w:tcPr>
            <w:tcW w:w="1080" w:type="dxa"/>
          </w:tcPr>
          <w:p w14:paraId="3BDD2545" w14:textId="77777777" w:rsidR="00FC7C53" w:rsidRPr="004950BE" w:rsidRDefault="00FC7C53" w:rsidP="0096475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AB7F" w14:textId="77777777" w:rsidR="00FC7C53" w:rsidRPr="004950BE" w:rsidRDefault="00FC7C53" w:rsidP="00964750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FBA6588" w14:textId="77777777" w:rsidR="00147921" w:rsidRPr="004950BE" w:rsidRDefault="00147921" w:rsidP="00B615D7">
      <w:pPr>
        <w:spacing w:line="240" w:lineRule="auto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099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5769"/>
        <w:gridCol w:w="1080"/>
        <w:gridCol w:w="2250"/>
      </w:tblGrid>
      <w:tr w:rsidR="00603AE9" w:rsidRPr="004950BE" w14:paraId="79118397" w14:textId="77777777" w:rsidTr="00B4556A">
        <w:trPr>
          <w:tblHeader/>
        </w:trPr>
        <w:tc>
          <w:tcPr>
            <w:tcW w:w="6849" w:type="dxa"/>
            <w:gridSpan w:val="2"/>
            <w:vAlign w:val="bottom"/>
          </w:tcPr>
          <w:p w14:paraId="1238ACD0" w14:textId="77777777" w:rsidR="00603AE9" w:rsidRPr="004950BE" w:rsidRDefault="00603AE9" w:rsidP="00B615D7">
            <w:pPr>
              <w:pageBreakBefore/>
              <w:spacing w:line="240" w:lineRule="auto"/>
              <w:ind w:right="-101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ผลกระทบจากการสูญเสียอำนาจควบคุมต่อฐานะการเงินของกลุ่มบริษัท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234A6BAD" w14:textId="77777777" w:rsidR="00603AE9" w:rsidRPr="004950BE" w:rsidRDefault="00603AE9" w:rsidP="0096475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7C53" w:rsidRPr="004950BE" w14:paraId="2F9B750F" w14:textId="77777777" w:rsidTr="00B4556A">
        <w:trPr>
          <w:trHeight w:val="80"/>
          <w:tblHeader/>
        </w:trPr>
        <w:tc>
          <w:tcPr>
            <w:tcW w:w="5769" w:type="dxa"/>
            <w:vAlign w:val="bottom"/>
          </w:tcPr>
          <w:p w14:paraId="4AEA3B2D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6ED0A09" w14:textId="77777777" w:rsidR="00FC7C53" w:rsidRPr="004950BE" w:rsidRDefault="00FC7C53" w:rsidP="00964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50" w:type="dxa"/>
            <w:vAlign w:val="bottom"/>
          </w:tcPr>
          <w:p w14:paraId="1EA6C933" w14:textId="63936830" w:rsidR="00FC7C53" w:rsidRPr="004950BE" w:rsidRDefault="00A371E0" w:rsidP="00964750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4556A"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03AE9" w:rsidRPr="004950BE" w14:paraId="5385DFE7" w14:textId="77777777" w:rsidTr="00B4556A">
        <w:trPr>
          <w:trHeight w:val="80"/>
          <w:tblHeader/>
        </w:trPr>
        <w:tc>
          <w:tcPr>
            <w:tcW w:w="6849" w:type="dxa"/>
            <w:gridSpan w:val="2"/>
            <w:vAlign w:val="bottom"/>
          </w:tcPr>
          <w:p w14:paraId="79E68AA0" w14:textId="77777777" w:rsidR="00603AE9" w:rsidRPr="004950BE" w:rsidRDefault="00603AE9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11596" w14:textId="77777777" w:rsidR="00603AE9" w:rsidRPr="004950BE" w:rsidRDefault="00603AE9" w:rsidP="00964750">
            <w:pPr>
              <w:tabs>
                <w:tab w:val="decimal" w:pos="10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7C53" w:rsidRPr="004950BE" w14:paraId="0311C175" w14:textId="77777777" w:rsidTr="00B4556A">
        <w:trPr>
          <w:trHeight w:val="80"/>
        </w:trPr>
        <w:tc>
          <w:tcPr>
            <w:tcW w:w="6849" w:type="dxa"/>
            <w:gridSpan w:val="2"/>
            <w:vAlign w:val="bottom"/>
          </w:tcPr>
          <w:p w14:paraId="51EB748A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</w:tcPr>
          <w:p w14:paraId="50E2A0E2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</w:tr>
      <w:tr w:rsidR="00FC7C53" w:rsidRPr="004950BE" w14:paraId="27002661" w14:textId="77777777" w:rsidTr="00B4556A">
        <w:tc>
          <w:tcPr>
            <w:tcW w:w="6849" w:type="dxa"/>
            <w:gridSpan w:val="2"/>
            <w:vAlign w:val="bottom"/>
          </w:tcPr>
          <w:p w14:paraId="5B37615F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250" w:type="dxa"/>
          </w:tcPr>
          <w:p w14:paraId="769F585F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FC7C53" w:rsidRPr="004950BE" w14:paraId="483A529C" w14:textId="77777777" w:rsidTr="00B4556A">
        <w:tc>
          <w:tcPr>
            <w:tcW w:w="6849" w:type="dxa"/>
            <w:gridSpan w:val="2"/>
            <w:vAlign w:val="bottom"/>
          </w:tcPr>
          <w:p w14:paraId="4BCD1D4C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16E9C015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</w:tr>
      <w:tr w:rsidR="00FC7C53" w:rsidRPr="004950BE" w14:paraId="6C5C1A25" w14:textId="77777777" w:rsidTr="00B4556A">
        <w:tc>
          <w:tcPr>
            <w:tcW w:w="6849" w:type="dxa"/>
            <w:gridSpan w:val="2"/>
            <w:vAlign w:val="bottom"/>
          </w:tcPr>
          <w:p w14:paraId="00801539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50" w:type="dxa"/>
          </w:tcPr>
          <w:p w14:paraId="4CBAEA6C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22,953</w:t>
            </w:r>
          </w:p>
        </w:tc>
      </w:tr>
      <w:tr w:rsidR="00FC7C53" w:rsidRPr="004950BE" w14:paraId="00A5E6C6" w14:textId="77777777" w:rsidTr="00B4556A">
        <w:tc>
          <w:tcPr>
            <w:tcW w:w="6849" w:type="dxa"/>
            <w:gridSpan w:val="2"/>
            <w:vAlign w:val="bottom"/>
          </w:tcPr>
          <w:p w14:paraId="2463E7B1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250" w:type="dxa"/>
          </w:tcPr>
          <w:p w14:paraId="27BC3AA8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097</w:t>
            </w:r>
          </w:p>
        </w:tc>
      </w:tr>
      <w:tr w:rsidR="00FC7C53" w:rsidRPr="004950BE" w14:paraId="249E07C0" w14:textId="77777777" w:rsidTr="00B4556A">
        <w:tc>
          <w:tcPr>
            <w:tcW w:w="5769" w:type="dxa"/>
            <w:vAlign w:val="bottom"/>
          </w:tcPr>
          <w:p w14:paraId="7792EDC7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5AB8DFCE" w14:textId="5C1DE9BC" w:rsidR="00FC7C53" w:rsidRPr="004950BE" w:rsidRDefault="00B615D7" w:rsidP="00964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016ED89A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FC7C53" w:rsidRPr="004950BE" w14:paraId="1740F4A5" w14:textId="77777777" w:rsidTr="00B4556A">
        <w:tc>
          <w:tcPr>
            <w:tcW w:w="6849" w:type="dxa"/>
            <w:gridSpan w:val="2"/>
            <w:vAlign w:val="bottom"/>
          </w:tcPr>
          <w:p w14:paraId="5D9C1A7A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250" w:type="dxa"/>
          </w:tcPr>
          <w:p w14:paraId="48B0B055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FC7C53" w:rsidRPr="004950BE" w14:paraId="63CD0E31" w14:textId="77777777" w:rsidTr="00B4556A">
        <w:tc>
          <w:tcPr>
            <w:tcW w:w="6849" w:type="dxa"/>
            <w:gridSpan w:val="2"/>
            <w:vAlign w:val="bottom"/>
          </w:tcPr>
          <w:p w14:paraId="31F615EA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250" w:type="dxa"/>
          </w:tcPr>
          <w:p w14:paraId="48B37FC8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FC7C53" w:rsidRPr="004950BE" w14:paraId="71A9DD17" w14:textId="77777777" w:rsidTr="00B4556A">
        <w:tc>
          <w:tcPr>
            <w:tcW w:w="5769" w:type="dxa"/>
            <w:vAlign w:val="bottom"/>
          </w:tcPr>
          <w:p w14:paraId="4CA65773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2475B4F7" w14:textId="527D4B6F" w:rsidR="00FC7C53" w:rsidRPr="004950BE" w:rsidRDefault="00FC7C53" w:rsidP="00964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615D7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250" w:type="dxa"/>
          </w:tcPr>
          <w:p w14:paraId="52AC2792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8,365</w:t>
            </w:r>
          </w:p>
        </w:tc>
      </w:tr>
      <w:tr w:rsidR="00FC7C53" w:rsidRPr="004950BE" w14:paraId="3789B566" w14:textId="77777777" w:rsidTr="00B4556A">
        <w:tc>
          <w:tcPr>
            <w:tcW w:w="6849" w:type="dxa"/>
            <w:gridSpan w:val="2"/>
            <w:vAlign w:val="bottom"/>
          </w:tcPr>
          <w:p w14:paraId="1C93A7DB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250" w:type="dxa"/>
          </w:tcPr>
          <w:p w14:paraId="679B30A2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FC7C53" w:rsidRPr="004950BE" w14:paraId="1436A057" w14:textId="77777777" w:rsidTr="00B4556A">
        <w:tc>
          <w:tcPr>
            <w:tcW w:w="6849" w:type="dxa"/>
            <w:gridSpan w:val="2"/>
            <w:vAlign w:val="bottom"/>
          </w:tcPr>
          <w:p w14:paraId="3900E000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719E2096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(72,770)</w:t>
            </w:r>
          </w:p>
        </w:tc>
      </w:tr>
      <w:tr w:rsidR="00FC7C53" w:rsidRPr="004950BE" w14:paraId="70E3CAEC" w14:textId="77777777" w:rsidTr="00B4556A">
        <w:tc>
          <w:tcPr>
            <w:tcW w:w="6849" w:type="dxa"/>
            <w:gridSpan w:val="2"/>
            <w:vAlign w:val="bottom"/>
          </w:tcPr>
          <w:p w14:paraId="0EB1EEC5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250" w:type="dxa"/>
          </w:tcPr>
          <w:p w14:paraId="5B21A1C7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(6,615)</w:t>
            </w:r>
          </w:p>
        </w:tc>
      </w:tr>
      <w:tr w:rsidR="00FC7C53" w:rsidRPr="004950BE" w14:paraId="76624A6B" w14:textId="77777777" w:rsidTr="00B4556A">
        <w:tc>
          <w:tcPr>
            <w:tcW w:w="6849" w:type="dxa"/>
            <w:gridSpan w:val="2"/>
            <w:vAlign w:val="bottom"/>
          </w:tcPr>
          <w:p w14:paraId="6DECBB5D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250" w:type="dxa"/>
          </w:tcPr>
          <w:p w14:paraId="2DDCD3E6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(267)</w:t>
            </w:r>
          </w:p>
        </w:tc>
      </w:tr>
      <w:tr w:rsidR="00FC7C53" w:rsidRPr="004950BE" w14:paraId="0B4E37ED" w14:textId="77777777" w:rsidTr="00B4556A">
        <w:tc>
          <w:tcPr>
            <w:tcW w:w="5769" w:type="dxa"/>
            <w:vAlign w:val="bottom"/>
          </w:tcPr>
          <w:p w14:paraId="33CDF3EA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7F133A63" w14:textId="0FA81AA9" w:rsidR="00FC7C53" w:rsidRPr="004950BE" w:rsidRDefault="00FC7C53" w:rsidP="00964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615D7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250" w:type="dxa"/>
          </w:tcPr>
          <w:p w14:paraId="1FB3D4C3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(4,317)</w:t>
            </w:r>
          </w:p>
        </w:tc>
      </w:tr>
      <w:tr w:rsidR="00FC7C53" w:rsidRPr="004950BE" w14:paraId="700A91D4" w14:textId="77777777" w:rsidTr="00B4556A">
        <w:tc>
          <w:tcPr>
            <w:tcW w:w="6849" w:type="dxa"/>
            <w:gridSpan w:val="2"/>
            <w:vAlign w:val="bottom"/>
          </w:tcPr>
          <w:p w14:paraId="52C4423C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E2DC80B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(2,797)</w:t>
            </w:r>
          </w:p>
        </w:tc>
      </w:tr>
      <w:tr w:rsidR="00FC7C53" w:rsidRPr="004950BE" w14:paraId="35418E05" w14:textId="77777777" w:rsidTr="00B4556A">
        <w:tc>
          <w:tcPr>
            <w:tcW w:w="6849" w:type="dxa"/>
            <w:gridSpan w:val="2"/>
            <w:vAlign w:val="bottom"/>
          </w:tcPr>
          <w:p w14:paraId="60895A8A" w14:textId="2534288F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หนี้สินสุทธิ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06348F6" w14:textId="77777777" w:rsidR="00FC7C53" w:rsidRPr="004950BE" w:rsidRDefault="00FC7C53" w:rsidP="00964750">
            <w:pPr>
              <w:spacing w:line="240" w:lineRule="auto"/>
              <w:ind w:right="-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(36,225)</w:t>
            </w:r>
          </w:p>
        </w:tc>
      </w:tr>
      <w:tr w:rsidR="00FC7C53" w:rsidRPr="004950BE" w14:paraId="4C80D996" w14:textId="77777777" w:rsidTr="00B4556A">
        <w:tc>
          <w:tcPr>
            <w:tcW w:w="6849" w:type="dxa"/>
            <w:gridSpan w:val="2"/>
            <w:vAlign w:val="bottom"/>
          </w:tcPr>
          <w:p w14:paraId="2EF213C9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7EDC1D1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22,295</w:t>
            </w:r>
          </w:p>
        </w:tc>
      </w:tr>
      <w:tr w:rsidR="00FC7C53" w:rsidRPr="004950BE" w14:paraId="7D7E38DA" w14:textId="77777777" w:rsidTr="00B4556A">
        <w:tc>
          <w:tcPr>
            <w:tcW w:w="6849" w:type="dxa"/>
            <w:gridSpan w:val="2"/>
            <w:vAlign w:val="bottom"/>
          </w:tcPr>
          <w:p w14:paraId="06283A58" w14:textId="77777777" w:rsidR="00FC7C53" w:rsidRPr="004950BE" w:rsidRDefault="00FC7C53" w:rsidP="009647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052F631" w14:textId="77777777" w:rsidR="00FC7C53" w:rsidRPr="004950BE" w:rsidRDefault="00FC7C53" w:rsidP="00964750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(13,930)</w:t>
            </w:r>
          </w:p>
        </w:tc>
      </w:tr>
    </w:tbl>
    <w:p w14:paraId="5C2671E2" w14:textId="77777777" w:rsidR="00603AE9" w:rsidRPr="004950BE" w:rsidRDefault="00603AE9" w:rsidP="00603A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27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EB2C907" w14:textId="73160058" w:rsidR="00A351EC" w:rsidRPr="004950BE" w:rsidRDefault="00A351EC" w:rsidP="00B615D7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46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รายได้อื่น</w:t>
      </w:r>
    </w:p>
    <w:p w14:paraId="4BD6DFFE" w14:textId="77777777" w:rsidR="00A351EC" w:rsidRPr="004950BE" w:rsidRDefault="00A351EC" w:rsidP="00A351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0D5BF3EF" w14:textId="77777777" w:rsidR="00A351EC" w:rsidRPr="004950BE" w:rsidRDefault="00A351EC" w:rsidP="00A351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D4A2065" w14:textId="69E43394" w:rsidR="00A351EC" w:rsidRPr="004950BE" w:rsidRDefault="00A351EC" w:rsidP="00A351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>กลุ่มบริษัทมีสิทธิได้รับเงินปันผล</w:t>
      </w:r>
    </w:p>
    <w:p w14:paraId="729BAD8C" w14:textId="5EEFF06C" w:rsidR="00F05658" w:rsidRPr="004950BE" w:rsidRDefault="00F05658" w:rsidP="00A351EC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86"/>
        <w:gridCol w:w="972"/>
        <w:gridCol w:w="26"/>
        <w:gridCol w:w="247"/>
        <w:gridCol w:w="26"/>
        <w:gridCol w:w="995"/>
        <w:gridCol w:w="279"/>
        <w:gridCol w:w="985"/>
        <w:gridCol w:w="251"/>
        <w:gridCol w:w="26"/>
        <w:gridCol w:w="1038"/>
      </w:tblGrid>
      <w:tr w:rsidR="004822DB" w:rsidRPr="004950BE" w14:paraId="29AED6EB" w14:textId="77777777" w:rsidTr="004822DB">
        <w:trPr>
          <w:trHeight w:val="420"/>
          <w:tblHeader/>
        </w:trPr>
        <w:tc>
          <w:tcPr>
            <w:tcW w:w="1958" w:type="pct"/>
          </w:tcPr>
          <w:p w14:paraId="6CCFE8AB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</w:tcPr>
          <w:p w14:paraId="7F1DC674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5"/>
            <w:shd w:val="clear" w:color="auto" w:fill="auto"/>
          </w:tcPr>
          <w:p w14:paraId="3453445B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9722668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4"/>
            <w:shd w:val="clear" w:color="auto" w:fill="auto"/>
          </w:tcPr>
          <w:p w14:paraId="2B384B55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2DB" w:rsidRPr="004950BE" w14:paraId="4AAC2B67" w14:textId="77777777" w:rsidTr="004822DB">
        <w:trPr>
          <w:trHeight w:val="420"/>
          <w:tblHeader/>
        </w:trPr>
        <w:tc>
          <w:tcPr>
            <w:tcW w:w="1958" w:type="pct"/>
          </w:tcPr>
          <w:p w14:paraId="3377C373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</w:tcPr>
          <w:p w14:paraId="1491D099" w14:textId="59BCD555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6" w:type="pct"/>
          </w:tcPr>
          <w:p w14:paraId="38FC2B70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</w:tcPr>
          <w:p w14:paraId="3D1B47D2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5A9F1EDA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56F69B0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364C45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4418C9E9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606B721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22DB" w:rsidRPr="004950BE" w14:paraId="120584E0" w14:textId="77777777" w:rsidTr="004822DB">
        <w:trPr>
          <w:trHeight w:val="420"/>
          <w:tblHeader/>
        </w:trPr>
        <w:tc>
          <w:tcPr>
            <w:tcW w:w="1958" w:type="pct"/>
          </w:tcPr>
          <w:p w14:paraId="4A09F405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7AE34957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1" w:type="pct"/>
            <w:gridSpan w:val="10"/>
            <w:shd w:val="clear" w:color="auto" w:fill="auto"/>
            <w:vAlign w:val="bottom"/>
          </w:tcPr>
          <w:p w14:paraId="7C819386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2DB" w:rsidRPr="004950BE" w14:paraId="11CC023F" w14:textId="77777777" w:rsidTr="004822DB">
        <w:trPr>
          <w:trHeight w:val="420"/>
        </w:trPr>
        <w:tc>
          <w:tcPr>
            <w:tcW w:w="1958" w:type="pct"/>
          </w:tcPr>
          <w:p w14:paraId="1588E37D" w14:textId="77777777" w:rsidR="000D67C0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รายได้เงินค่าสนับสนุนสำหรับค่าใช้จ่าย</w:t>
            </w:r>
          </w:p>
          <w:p w14:paraId="48E27CFD" w14:textId="21B0A92F" w:rsidR="004822DB" w:rsidRPr="004950BE" w:rsidRDefault="000D67C0" w:rsidP="000D6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822DB" w:rsidRPr="004950BE">
              <w:rPr>
                <w:rFonts w:ascii="Angsana New" w:hAnsi="Angsana New"/>
                <w:sz w:val="30"/>
                <w:szCs w:val="30"/>
                <w:cs/>
              </w:rPr>
              <w:t>ในการใช้โครงข่ายและสัญญาณโทรทัศน์</w:t>
            </w:r>
          </w:p>
        </w:tc>
        <w:tc>
          <w:tcPr>
            <w:tcW w:w="470" w:type="pct"/>
          </w:tcPr>
          <w:p w14:paraId="62B10173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3E1DEE3" w14:textId="16D1511D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733916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0" w:type="pct"/>
            <w:gridSpan w:val="2"/>
            <w:vAlign w:val="bottom"/>
          </w:tcPr>
          <w:p w14:paraId="7B30704B" w14:textId="3F7FA72B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41,820</w:t>
            </w:r>
          </w:p>
        </w:tc>
        <w:tc>
          <w:tcPr>
            <w:tcW w:w="145" w:type="pct"/>
            <w:gridSpan w:val="2"/>
            <w:vAlign w:val="bottom"/>
          </w:tcPr>
          <w:p w14:paraId="0C50F88B" w14:textId="77777777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95B9363" w14:textId="1F3CEDEC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148" w:type="pct"/>
          </w:tcPr>
          <w:p w14:paraId="6931FADA" w14:textId="77777777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D717EBF" w14:textId="7F803BAA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46184166" w14:textId="77777777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2B91C1FE" w14:textId="757DED27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2DB" w:rsidRPr="004950BE" w14:paraId="3755E7C7" w14:textId="77777777" w:rsidTr="004822DB">
        <w:trPr>
          <w:trHeight w:val="420"/>
        </w:trPr>
        <w:tc>
          <w:tcPr>
            <w:tcW w:w="1958" w:type="pct"/>
          </w:tcPr>
          <w:p w14:paraId="364FA7E9" w14:textId="1D6F7A3E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รายได้ค่าบริการพื้นที่ส่วนกลางและอื่นๆ</w:t>
            </w:r>
          </w:p>
        </w:tc>
        <w:tc>
          <w:tcPr>
            <w:tcW w:w="470" w:type="pct"/>
            <w:vAlign w:val="bottom"/>
          </w:tcPr>
          <w:p w14:paraId="28E962BF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vAlign w:val="bottom"/>
          </w:tcPr>
          <w:p w14:paraId="1C7E0FB5" w14:textId="06933272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24,186</w:t>
            </w:r>
          </w:p>
        </w:tc>
        <w:tc>
          <w:tcPr>
            <w:tcW w:w="145" w:type="pct"/>
            <w:gridSpan w:val="2"/>
            <w:vAlign w:val="bottom"/>
          </w:tcPr>
          <w:p w14:paraId="2B2D4FD2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45C068E" w14:textId="5802F104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23,916</w:t>
            </w:r>
          </w:p>
        </w:tc>
        <w:tc>
          <w:tcPr>
            <w:tcW w:w="148" w:type="pct"/>
            <w:vAlign w:val="bottom"/>
          </w:tcPr>
          <w:p w14:paraId="59743234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59B6CCB5" w14:textId="03E509BD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54D81119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0014C1A8" w14:textId="04B33EA0" w:rsidR="004822DB" w:rsidRPr="004950BE" w:rsidRDefault="004822DB" w:rsidP="004822D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2DB" w:rsidRPr="004950BE" w14:paraId="4240A81D" w14:textId="77777777" w:rsidTr="00366920">
        <w:trPr>
          <w:trHeight w:val="420"/>
        </w:trPr>
        <w:tc>
          <w:tcPr>
            <w:tcW w:w="1958" w:type="pct"/>
          </w:tcPr>
          <w:p w14:paraId="7D1860BE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0" w:type="pct"/>
            <w:vAlign w:val="bottom"/>
          </w:tcPr>
          <w:p w14:paraId="2B445269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gridSpan w:val="2"/>
            <w:vAlign w:val="bottom"/>
          </w:tcPr>
          <w:p w14:paraId="771A4382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145" w:type="pct"/>
            <w:gridSpan w:val="2"/>
            <w:vAlign w:val="bottom"/>
          </w:tcPr>
          <w:p w14:paraId="459CC95D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2AE5C76F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8" w:type="pct"/>
            <w:vAlign w:val="bottom"/>
          </w:tcPr>
          <w:p w14:paraId="4C20AE36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1CC832FF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4,772</w:t>
            </w:r>
          </w:p>
        </w:tc>
        <w:tc>
          <w:tcPr>
            <w:tcW w:w="147" w:type="pct"/>
            <w:gridSpan w:val="2"/>
            <w:vAlign w:val="bottom"/>
          </w:tcPr>
          <w:p w14:paraId="47593142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43C39BE6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4822DB" w:rsidRPr="004950BE" w14:paraId="5D4E9ABE" w14:textId="77777777" w:rsidTr="004822DB">
        <w:trPr>
          <w:trHeight w:val="420"/>
        </w:trPr>
        <w:tc>
          <w:tcPr>
            <w:tcW w:w="1958" w:type="pct"/>
          </w:tcPr>
          <w:p w14:paraId="75A99B67" w14:textId="278318A6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รายได้จากการคืนเงินกองทุนสำรองเลี้ยงชีพ</w:t>
            </w:r>
          </w:p>
        </w:tc>
        <w:tc>
          <w:tcPr>
            <w:tcW w:w="470" w:type="pct"/>
            <w:vAlign w:val="bottom"/>
          </w:tcPr>
          <w:p w14:paraId="06BBAB4B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gridSpan w:val="2"/>
            <w:vAlign w:val="bottom"/>
          </w:tcPr>
          <w:p w14:paraId="68A70CDF" w14:textId="6B7644FB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5" w:type="pct"/>
            <w:gridSpan w:val="2"/>
            <w:vAlign w:val="bottom"/>
          </w:tcPr>
          <w:p w14:paraId="6BA5C2CA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512EC248" w14:textId="33414E9D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48" w:type="pct"/>
            <w:vAlign w:val="bottom"/>
          </w:tcPr>
          <w:p w14:paraId="09E02A96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77CE7B94" w14:textId="6B71B992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7" w:type="pct"/>
            <w:gridSpan w:val="2"/>
            <w:vAlign w:val="bottom"/>
          </w:tcPr>
          <w:p w14:paraId="4767DAB8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763EABB8" w14:textId="04E8FC65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A371E0" w:rsidRPr="004950BE" w14:paraId="12275969" w14:textId="77777777" w:rsidTr="004822DB">
        <w:trPr>
          <w:trHeight w:val="420"/>
        </w:trPr>
        <w:tc>
          <w:tcPr>
            <w:tcW w:w="1958" w:type="pct"/>
          </w:tcPr>
          <w:p w14:paraId="1C0C4C73" w14:textId="77777777" w:rsidR="00A371E0" w:rsidRPr="004950BE" w:rsidRDefault="00A371E0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กำไรจากการสูญเสียอำนาจควบคุมใน</w:t>
            </w:r>
          </w:p>
          <w:p w14:paraId="0F56BC6B" w14:textId="14E21C6A" w:rsidR="00A371E0" w:rsidRPr="004950BE" w:rsidRDefault="00A371E0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บริษัทย่อยทางอ้อม</w:t>
            </w:r>
          </w:p>
        </w:tc>
        <w:tc>
          <w:tcPr>
            <w:tcW w:w="470" w:type="pct"/>
            <w:vAlign w:val="bottom"/>
          </w:tcPr>
          <w:p w14:paraId="0D8710BE" w14:textId="2F5ACC4D" w:rsidR="00A371E0" w:rsidRPr="004950BE" w:rsidRDefault="00A371E0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73D77" w:rsidRPr="004950BE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0" w:type="pct"/>
            <w:gridSpan w:val="2"/>
            <w:vAlign w:val="bottom"/>
          </w:tcPr>
          <w:p w14:paraId="119A0186" w14:textId="56AFF92F" w:rsidR="00A371E0" w:rsidRPr="004950BE" w:rsidRDefault="00A371E0" w:rsidP="00A371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5C392381" w14:textId="77777777" w:rsidR="00A371E0" w:rsidRPr="004950BE" w:rsidRDefault="00A371E0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1714040D" w14:textId="73D266B5" w:rsidR="00A371E0" w:rsidRPr="004950BE" w:rsidRDefault="00A371E0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13,930</w:t>
            </w:r>
          </w:p>
        </w:tc>
        <w:tc>
          <w:tcPr>
            <w:tcW w:w="148" w:type="pct"/>
            <w:vAlign w:val="bottom"/>
          </w:tcPr>
          <w:p w14:paraId="75EC27AF" w14:textId="77777777" w:rsidR="00A371E0" w:rsidRPr="004950BE" w:rsidRDefault="00A371E0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7FBB50EB" w14:textId="69BB2B68" w:rsidR="00A371E0" w:rsidRPr="004950BE" w:rsidRDefault="00A371E0" w:rsidP="00A371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501C3A63" w14:textId="77777777" w:rsidR="00A371E0" w:rsidRPr="004950BE" w:rsidRDefault="00A371E0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5F8BAE9" w14:textId="4C7D2626" w:rsidR="00A371E0" w:rsidRPr="004950BE" w:rsidRDefault="00A371E0" w:rsidP="00A371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2DB" w:rsidRPr="004950BE" w14:paraId="564E8DD0" w14:textId="77777777" w:rsidTr="00366920">
        <w:trPr>
          <w:trHeight w:val="420"/>
        </w:trPr>
        <w:tc>
          <w:tcPr>
            <w:tcW w:w="1958" w:type="pct"/>
          </w:tcPr>
          <w:p w14:paraId="66A59D51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รายได้จากการได้รับยกหนี้จากบริษัทย่อย</w:t>
            </w:r>
          </w:p>
        </w:tc>
        <w:tc>
          <w:tcPr>
            <w:tcW w:w="470" w:type="pct"/>
          </w:tcPr>
          <w:p w14:paraId="7A911DF0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0" w:type="pct"/>
            <w:gridSpan w:val="2"/>
            <w:vAlign w:val="bottom"/>
          </w:tcPr>
          <w:p w14:paraId="2C368782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42F961DD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42C3ABE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D67499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143E8E0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9,900</w:t>
            </w:r>
          </w:p>
        </w:tc>
        <w:tc>
          <w:tcPr>
            <w:tcW w:w="147" w:type="pct"/>
            <w:gridSpan w:val="2"/>
          </w:tcPr>
          <w:p w14:paraId="6549A44D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55311063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118,765</w:t>
            </w:r>
          </w:p>
        </w:tc>
      </w:tr>
      <w:tr w:rsidR="004822DB" w:rsidRPr="004950BE" w14:paraId="77B4AACF" w14:textId="77777777" w:rsidTr="00366920">
        <w:trPr>
          <w:trHeight w:val="420"/>
        </w:trPr>
        <w:tc>
          <w:tcPr>
            <w:tcW w:w="1958" w:type="pct"/>
          </w:tcPr>
          <w:p w14:paraId="0755FFA6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กำไรจากการจำหน่ายเครื่องหมายการค้า</w:t>
            </w:r>
          </w:p>
        </w:tc>
        <w:tc>
          <w:tcPr>
            <w:tcW w:w="470" w:type="pct"/>
          </w:tcPr>
          <w:p w14:paraId="093D31EA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0" w:type="pct"/>
            <w:gridSpan w:val="2"/>
            <w:vAlign w:val="bottom"/>
          </w:tcPr>
          <w:p w14:paraId="0BB090BD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bottom"/>
          </w:tcPr>
          <w:p w14:paraId="0FAD5504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7A33055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1A81D0FF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13B8F3F" w14:textId="77777777" w:rsidR="004822DB" w:rsidRPr="004950BE" w:rsidRDefault="004822DB" w:rsidP="003669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4F317BC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5CE27BCF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</w:tr>
      <w:tr w:rsidR="004822DB" w:rsidRPr="004950BE" w14:paraId="43C712FC" w14:textId="77777777" w:rsidTr="00366920">
        <w:trPr>
          <w:trHeight w:val="420"/>
        </w:trPr>
        <w:tc>
          <w:tcPr>
            <w:tcW w:w="1958" w:type="pct"/>
          </w:tcPr>
          <w:p w14:paraId="6909B5A4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470" w:type="pct"/>
          </w:tcPr>
          <w:p w14:paraId="348A4AE4" w14:textId="77777777" w:rsidR="004822DB" w:rsidRPr="004950BE" w:rsidRDefault="004822DB" w:rsidP="0036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  <w:gridSpan w:val="2"/>
            <w:vAlign w:val="bottom"/>
          </w:tcPr>
          <w:p w14:paraId="3867DF66" w14:textId="5033F069" w:rsidR="004822DB" w:rsidRPr="004950BE" w:rsidRDefault="00D476B4" w:rsidP="00D4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5" w:type="pct"/>
            <w:gridSpan w:val="2"/>
            <w:vAlign w:val="bottom"/>
          </w:tcPr>
          <w:p w14:paraId="03F22C57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7C9BC8BD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621</w:t>
            </w:r>
          </w:p>
        </w:tc>
        <w:tc>
          <w:tcPr>
            <w:tcW w:w="148" w:type="pct"/>
            <w:vAlign w:val="bottom"/>
          </w:tcPr>
          <w:p w14:paraId="7F70F145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2AE4D296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  <w:gridSpan w:val="2"/>
          </w:tcPr>
          <w:p w14:paraId="276F9B56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7FA6F9B8" w14:textId="77777777" w:rsidR="004822DB" w:rsidRPr="004950BE" w:rsidRDefault="004822DB" w:rsidP="0036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950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822DB" w:rsidRPr="004950BE" w14:paraId="32CEE0D4" w14:textId="77777777" w:rsidTr="004822DB">
        <w:trPr>
          <w:trHeight w:val="420"/>
        </w:trPr>
        <w:tc>
          <w:tcPr>
            <w:tcW w:w="1958" w:type="pct"/>
          </w:tcPr>
          <w:p w14:paraId="2B1D296B" w14:textId="07EB4F2D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470" w:type="pct"/>
            <w:vAlign w:val="bottom"/>
          </w:tcPr>
          <w:p w14:paraId="18CAA685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gridSpan w:val="2"/>
            <w:tcBorders>
              <w:bottom w:val="single" w:sz="4" w:space="0" w:color="auto"/>
            </w:tcBorders>
            <w:vAlign w:val="bottom"/>
          </w:tcPr>
          <w:p w14:paraId="31630795" w14:textId="197E771D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30,</w:t>
            </w:r>
            <w:r w:rsidR="00D476B4" w:rsidRPr="004950BE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5" w:type="pct"/>
            <w:gridSpan w:val="2"/>
            <w:vAlign w:val="bottom"/>
          </w:tcPr>
          <w:p w14:paraId="3F26B75B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4B55068C" w14:textId="25932F20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11,189</w:t>
            </w:r>
          </w:p>
        </w:tc>
        <w:tc>
          <w:tcPr>
            <w:tcW w:w="148" w:type="pct"/>
            <w:vAlign w:val="bottom"/>
          </w:tcPr>
          <w:p w14:paraId="17E8FAFC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5FF14C05" w14:textId="1A839746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8,312</w:t>
            </w:r>
          </w:p>
        </w:tc>
        <w:tc>
          <w:tcPr>
            <w:tcW w:w="147" w:type="pct"/>
            <w:gridSpan w:val="2"/>
            <w:vAlign w:val="bottom"/>
          </w:tcPr>
          <w:p w14:paraId="46FE37AE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21AADC37" w14:textId="454F1832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</w:tr>
      <w:tr w:rsidR="004822DB" w:rsidRPr="004950BE" w14:paraId="1430D41B" w14:textId="77777777" w:rsidTr="004822DB">
        <w:trPr>
          <w:trHeight w:val="420"/>
        </w:trPr>
        <w:tc>
          <w:tcPr>
            <w:tcW w:w="1958" w:type="pct"/>
            <w:vAlign w:val="bottom"/>
          </w:tcPr>
          <w:p w14:paraId="4593FD5B" w14:textId="339E20C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vAlign w:val="bottom"/>
          </w:tcPr>
          <w:p w14:paraId="596B6BD1" w14:textId="77777777" w:rsidR="004822DB" w:rsidRPr="004950BE" w:rsidRDefault="004822DB" w:rsidP="004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41003" w14:textId="065FFFBF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98,350</w:t>
            </w:r>
          </w:p>
        </w:tc>
        <w:tc>
          <w:tcPr>
            <w:tcW w:w="145" w:type="pct"/>
            <w:gridSpan w:val="2"/>
            <w:vAlign w:val="bottom"/>
          </w:tcPr>
          <w:p w14:paraId="61B709D2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0A91C" w14:textId="71BAE0D9" w:rsidR="004822DB" w:rsidRPr="004950BE" w:rsidRDefault="00A371E0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3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92,506</w:t>
            </w:r>
          </w:p>
        </w:tc>
        <w:tc>
          <w:tcPr>
            <w:tcW w:w="148" w:type="pct"/>
            <w:vAlign w:val="bottom"/>
          </w:tcPr>
          <w:p w14:paraId="22647FA0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0D88C" w14:textId="3F211863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23,105</w:t>
            </w:r>
          </w:p>
        </w:tc>
        <w:tc>
          <w:tcPr>
            <w:tcW w:w="147" w:type="pct"/>
            <w:gridSpan w:val="2"/>
            <w:vAlign w:val="bottom"/>
          </w:tcPr>
          <w:p w14:paraId="5E0027E8" w14:textId="77777777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7E033" w14:textId="73B1579E" w:rsidR="004822DB" w:rsidRPr="004950BE" w:rsidRDefault="004822DB" w:rsidP="0048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151,422</w:t>
            </w:r>
          </w:p>
        </w:tc>
      </w:tr>
    </w:tbl>
    <w:p w14:paraId="37226F9D" w14:textId="77777777" w:rsidR="00B615D7" w:rsidRPr="004950BE" w:rsidRDefault="00B615D7" w:rsidP="00B61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Cs w:val="18"/>
        </w:rPr>
      </w:pPr>
    </w:p>
    <w:p w14:paraId="43720DFD" w14:textId="0EF06369" w:rsidR="0073416E" w:rsidRPr="004950BE" w:rsidRDefault="0073416E" w:rsidP="00B615D7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46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98F7D81" w14:textId="77777777" w:rsidR="0073416E" w:rsidRPr="004950BE" w:rsidRDefault="0073416E" w:rsidP="00734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387"/>
        <w:jc w:val="thaiDistribute"/>
        <w:rPr>
          <w:rFonts w:ascii="Angsana New" w:hAnsi="Angsana New"/>
          <w:bCs/>
          <w:sz w:val="24"/>
          <w:szCs w:val="24"/>
        </w:rPr>
      </w:pPr>
    </w:p>
    <w:p w14:paraId="68976287" w14:textId="6F5F086C" w:rsidR="005D3683" w:rsidRPr="004950BE" w:rsidRDefault="002408CD" w:rsidP="00240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2ABCD62" w14:textId="3957D139" w:rsidR="002408CD" w:rsidRPr="004950BE" w:rsidRDefault="002408CD" w:rsidP="00240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122EC8" w:rsidRPr="004950BE">
        <w:rPr>
          <w:rFonts w:ascii="Angsana New" w:hAnsi="Angsana New"/>
          <w:sz w:val="30"/>
          <w:szCs w:val="30"/>
        </w:rPr>
        <w:t>7</w:t>
      </w:r>
      <w:r w:rsidR="00733916" w:rsidRPr="004950BE">
        <w:rPr>
          <w:rFonts w:ascii="Angsana New" w:hAnsi="Angsana New"/>
          <w:sz w:val="30"/>
          <w:szCs w:val="30"/>
        </w:rPr>
        <w:t xml:space="preserve"> - </w:t>
      </w:r>
      <w:r w:rsidR="00122EC8" w:rsidRPr="004950BE">
        <w:rPr>
          <w:rFonts w:ascii="Angsana New" w:hAnsi="Angsana New"/>
          <w:sz w:val="30"/>
          <w:szCs w:val="30"/>
        </w:rPr>
        <w:t>1</w:t>
      </w:r>
      <w:r w:rsidR="00A94140" w:rsidRPr="004950BE">
        <w:rPr>
          <w:rFonts w:ascii="Angsana New" w:hAnsi="Angsana New"/>
          <w:sz w:val="30"/>
          <w:szCs w:val="30"/>
        </w:rPr>
        <w:t>1</w:t>
      </w:r>
      <w:r w:rsidR="00D52970" w:rsidRPr="004950BE">
        <w:rPr>
          <w:rFonts w:ascii="Angsana New" w:hAnsi="Angsana New"/>
          <w:sz w:val="30"/>
          <w:szCs w:val="30"/>
        </w:rPr>
        <w:t xml:space="preserve"> </w:t>
      </w:r>
      <w:r w:rsidR="00D52970" w:rsidRPr="004950B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2EC8" w:rsidRPr="004950BE">
        <w:rPr>
          <w:rFonts w:ascii="Angsana New" w:hAnsi="Angsana New"/>
          <w:sz w:val="30"/>
          <w:szCs w:val="30"/>
        </w:rPr>
        <w:t>1</w:t>
      </w:r>
      <w:r w:rsidR="00A94140" w:rsidRPr="004950BE">
        <w:rPr>
          <w:rFonts w:ascii="Angsana New" w:hAnsi="Angsana New"/>
          <w:sz w:val="30"/>
          <w:szCs w:val="30"/>
        </w:rPr>
        <w:t>3</w:t>
      </w:r>
    </w:p>
    <w:p w14:paraId="63F2D123" w14:textId="77777777" w:rsidR="002408CD" w:rsidRPr="004950BE" w:rsidRDefault="002408CD" w:rsidP="00240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387"/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522"/>
        <w:gridCol w:w="975"/>
        <w:gridCol w:w="24"/>
        <w:gridCol w:w="246"/>
        <w:gridCol w:w="24"/>
        <w:gridCol w:w="995"/>
        <w:gridCol w:w="279"/>
        <w:gridCol w:w="984"/>
        <w:gridCol w:w="251"/>
        <w:gridCol w:w="27"/>
        <w:gridCol w:w="1039"/>
      </w:tblGrid>
      <w:tr w:rsidR="000965DF" w:rsidRPr="004950BE" w14:paraId="593B3F97" w14:textId="77777777" w:rsidTr="001A1357">
        <w:trPr>
          <w:trHeight w:val="420"/>
          <w:tblHeader/>
        </w:trPr>
        <w:tc>
          <w:tcPr>
            <w:tcW w:w="2072" w:type="pct"/>
          </w:tcPr>
          <w:p w14:paraId="754E0FD1" w14:textId="77777777" w:rsidR="005273B6" w:rsidRPr="004950BE" w:rsidRDefault="005273B6" w:rsidP="00FA5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" w:type="pct"/>
          </w:tcPr>
          <w:p w14:paraId="4EC1B88A" w14:textId="77777777" w:rsidR="005273B6" w:rsidRPr="004950BE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pct"/>
            <w:gridSpan w:val="5"/>
            <w:shd w:val="clear" w:color="auto" w:fill="auto"/>
          </w:tcPr>
          <w:p w14:paraId="78D16A75" w14:textId="77777777" w:rsidR="005273B6" w:rsidRPr="004950BE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4EE1307" w14:textId="77777777" w:rsidR="005273B6" w:rsidRPr="004950BE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pct"/>
            <w:gridSpan w:val="4"/>
            <w:shd w:val="clear" w:color="auto" w:fill="auto"/>
          </w:tcPr>
          <w:p w14:paraId="0C5CA539" w14:textId="77777777" w:rsidR="005273B6" w:rsidRPr="004950BE" w:rsidRDefault="005273B6" w:rsidP="00F8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683" w:rsidRPr="004950BE" w14:paraId="49886689" w14:textId="77777777" w:rsidTr="00C42869">
        <w:trPr>
          <w:trHeight w:val="420"/>
          <w:tblHeader/>
        </w:trPr>
        <w:tc>
          <w:tcPr>
            <w:tcW w:w="2072" w:type="pct"/>
          </w:tcPr>
          <w:p w14:paraId="5103736C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" w:type="pct"/>
            <w:vAlign w:val="bottom"/>
          </w:tcPr>
          <w:p w14:paraId="0C6FE1D6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B377BE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gridSpan w:val="2"/>
          </w:tcPr>
          <w:p w14:paraId="5A99FAE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603A640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3B1C35A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437B6C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6BE2AEB4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25532B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D3683" w:rsidRPr="004950BE" w14:paraId="2130C671" w14:textId="77777777" w:rsidTr="001A1357">
        <w:trPr>
          <w:trHeight w:val="420"/>
          <w:tblHeader/>
        </w:trPr>
        <w:tc>
          <w:tcPr>
            <w:tcW w:w="2072" w:type="pct"/>
          </w:tcPr>
          <w:p w14:paraId="10D2629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  <w:vAlign w:val="bottom"/>
          </w:tcPr>
          <w:p w14:paraId="721C5BD8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43" w:type="pct"/>
            <w:gridSpan w:val="10"/>
            <w:shd w:val="clear" w:color="auto" w:fill="auto"/>
            <w:vAlign w:val="bottom"/>
          </w:tcPr>
          <w:p w14:paraId="44FC6162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683" w:rsidRPr="004950BE" w14:paraId="326D5CAA" w14:textId="77777777" w:rsidTr="001A1357">
        <w:trPr>
          <w:trHeight w:val="420"/>
        </w:trPr>
        <w:tc>
          <w:tcPr>
            <w:tcW w:w="2072" w:type="pct"/>
          </w:tcPr>
          <w:p w14:paraId="6739AEB8" w14:textId="3FBB51E6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1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285" w:type="pct"/>
            <w:vAlign w:val="bottom"/>
          </w:tcPr>
          <w:p w14:paraId="2AF0C89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724C63CE" w14:textId="14C68E07" w:rsidR="005D3683" w:rsidRPr="004950BE" w:rsidRDefault="0087567F" w:rsidP="005D36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0</w:t>
            </w:r>
            <w:r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79DC7F3" w14:textId="77777777" w:rsidR="005D3683" w:rsidRPr="004950BE" w:rsidRDefault="005D3683" w:rsidP="005D36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B0CA7B1" w14:textId="0ED18389" w:rsidR="005D3683" w:rsidRPr="004950BE" w:rsidRDefault="00C42869" w:rsidP="005D36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199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F8A193A" w14:textId="77777777" w:rsidR="005D3683" w:rsidRPr="004950BE" w:rsidRDefault="005D3683" w:rsidP="005D36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FF69D83" w14:textId="77A83005" w:rsidR="005D3683" w:rsidRPr="004950BE" w:rsidRDefault="00C42869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104</w:t>
            </w:r>
            <w:r w:rsidR="006E4DB6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52" w:type="pct"/>
            <w:gridSpan w:val="2"/>
            <w:vAlign w:val="bottom"/>
          </w:tcPr>
          <w:p w14:paraId="13058375" w14:textId="77777777" w:rsidR="005D3683" w:rsidRPr="004950BE" w:rsidRDefault="005D3683" w:rsidP="005D36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0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590E350" w14:textId="6C689A28" w:rsidR="005D3683" w:rsidRPr="004950BE" w:rsidRDefault="00C42869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57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772</w:t>
            </w:r>
          </w:p>
        </w:tc>
      </w:tr>
      <w:tr w:rsidR="00C42869" w:rsidRPr="004950BE" w14:paraId="1138EC8F" w14:textId="77777777" w:rsidTr="001A1357">
        <w:trPr>
          <w:trHeight w:val="420"/>
        </w:trPr>
        <w:tc>
          <w:tcPr>
            <w:tcW w:w="2072" w:type="pct"/>
          </w:tcPr>
          <w:p w14:paraId="55767921" w14:textId="17007B6B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การซื้อสินค้า</w:t>
            </w:r>
          </w:p>
        </w:tc>
        <w:tc>
          <w:tcPr>
            <w:tcW w:w="285" w:type="pct"/>
            <w:vAlign w:val="bottom"/>
          </w:tcPr>
          <w:p w14:paraId="3D11C134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6D2DB60A" w14:textId="5D59F901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36,147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DAD88C9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56530E7" w14:textId="4F949A78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611FC5D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B0B4B96" w14:textId="53805C4A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52" w:type="pct"/>
            <w:gridSpan w:val="2"/>
            <w:vAlign w:val="bottom"/>
          </w:tcPr>
          <w:p w14:paraId="1B5F7E21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9767A27" w14:textId="001C8BE4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C42869" w:rsidRPr="004950BE" w14:paraId="6D3C02BB" w14:textId="77777777" w:rsidTr="001A1357">
        <w:trPr>
          <w:trHeight w:val="420"/>
        </w:trPr>
        <w:tc>
          <w:tcPr>
            <w:tcW w:w="2072" w:type="pct"/>
          </w:tcPr>
          <w:p w14:paraId="4FD7DAE0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85" w:type="pct"/>
            <w:vAlign w:val="bottom"/>
          </w:tcPr>
          <w:p w14:paraId="26F4B4AB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14C3D02D" w14:textId="5CEAE8B1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583,115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7160FD6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46A5523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487,509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E511C1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8AFB2A3" w14:textId="2798DF20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308,503</w:t>
            </w:r>
          </w:p>
        </w:tc>
        <w:tc>
          <w:tcPr>
            <w:tcW w:w="152" w:type="pct"/>
            <w:gridSpan w:val="2"/>
            <w:vAlign w:val="bottom"/>
          </w:tcPr>
          <w:p w14:paraId="376502F6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92F78DA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182,065</w:t>
            </w:r>
          </w:p>
        </w:tc>
      </w:tr>
      <w:tr w:rsidR="00C42869" w:rsidRPr="004950BE" w14:paraId="3F289B2C" w14:textId="77777777" w:rsidTr="001A1357">
        <w:trPr>
          <w:trHeight w:val="420"/>
        </w:trPr>
        <w:tc>
          <w:tcPr>
            <w:tcW w:w="2072" w:type="pct"/>
          </w:tcPr>
          <w:p w14:paraId="3241C156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85" w:type="pct"/>
            <w:vAlign w:val="bottom"/>
          </w:tcPr>
          <w:p w14:paraId="1FA2CE65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43D4BD7A" w14:textId="3CD7332B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83,601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375C16B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78A0660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104,890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5238F4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03C810B" w14:textId="7A63440B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15,104</w:t>
            </w:r>
          </w:p>
        </w:tc>
        <w:tc>
          <w:tcPr>
            <w:tcW w:w="152" w:type="pct"/>
            <w:gridSpan w:val="2"/>
            <w:vAlign w:val="bottom"/>
          </w:tcPr>
          <w:p w14:paraId="1C2F4C34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D8B2C1F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4,812</w:t>
            </w:r>
          </w:p>
        </w:tc>
      </w:tr>
      <w:tr w:rsidR="00C42869" w:rsidRPr="004950BE" w14:paraId="75A1F3DD" w14:textId="77777777" w:rsidTr="001A1357">
        <w:trPr>
          <w:trHeight w:val="420"/>
        </w:trPr>
        <w:tc>
          <w:tcPr>
            <w:tcW w:w="2072" w:type="pct"/>
          </w:tcPr>
          <w:p w14:paraId="13D5AEC5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285" w:type="pct"/>
            <w:vAlign w:val="bottom"/>
          </w:tcPr>
          <w:p w14:paraId="079E6F7F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642809E4" w14:textId="411DAD50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35,194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F1056DA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0E0E00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26,391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DFF700B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B7A275E" w14:textId="541024C2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27,033</w:t>
            </w:r>
          </w:p>
        </w:tc>
        <w:tc>
          <w:tcPr>
            <w:tcW w:w="152" w:type="pct"/>
            <w:gridSpan w:val="2"/>
            <w:vAlign w:val="bottom"/>
          </w:tcPr>
          <w:p w14:paraId="58452507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FAA5C40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11,257</w:t>
            </w:r>
          </w:p>
        </w:tc>
      </w:tr>
      <w:tr w:rsidR="00C42869" w:rsidRPr="004950BE" w14:paraId="40BE3269" w14:textId="77777777" w:rsidTr="001A1357">
        <w:trPr>
          <w:trHeight w:val="420"/>
        </w:trPr>
        <w:tc>
          <w:tcPr>
            <w:tcW w:w="2072" w:type="pct"/>
          </w:tcPr>
          <w:p w14:paraId="611565C9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285" w:type="pct"/>
            <w:vAlign w:val="bottom"/>
          </w:tcPr>
          <w:p w14:paraId="0CEEBDA5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3DEE0C74" w14:textId="543C8E4E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31,106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06089BE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291226D" w14:textId="66079637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4E298B9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409C4FB" w14:textId="3479DC49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18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52" w:type="pct"/>
            <w:gridSpan w:val="2"/>
            <w:vAlign w:val="bottom"/>
          </w:tcPr>
          <w:p w14:paraId="55D68781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2195427" w14:textId="35673988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C42869" w:rsidRPr="004950BE" w14:paraId="1D7AA75D" w14:textId="77777777" w:rsidTr="001A1357">
        <w:trPr>
          <w:trHeight w:val="420"/>
        </w:trPr>
        <w:tc>
          <w:tcPr>
            <w:tcW w:w="2072" w:type="pct"/>
          </w:tcPr>
          <w:p w14:paraId="5BA0C29B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85" w:type="pct"/>
            <w:vAlign w:val="bottom"/>
          </w:tcPr>
          <w:p w14:paraId="415693B1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316CCFE8" w14:textId="7ABC7CCB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24,003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670D29F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14CE159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24,207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D6DE70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C44CD43" w14:textId="0D1BA069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15,890</w:t>
            </w:r>
          </w:p>
        </w:tc>
        <w:tc>
          <w:tcPr>
            <w:tcW w:w="152" w:type="pct"/>
            <w:gridSpan w:val="2"/>
            <w:vAlign w:val="bottom"/>
          </w:tcPr>
          <w:p w14:paraId="16835564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76F8CD5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14,286</w:t>
            </w:r>
          </w:p>
        </w:tc>
      </w:tr>
      <w:tr w:rsidR="00C42869" w:rsidRPr="004950BE" w14:paraId="0736E918" w14:textId="77777777" w:rsidTr="001A1357">
        <w:trPr>
          <w:trHeight w:val="420"/>
        </w:trPr>
        <w:tc>
          <w:tcPr>
            <w:tcW w:w="2072" w:type="pct"/>
            <w:vAlign w:val="bottom"/>
          </w:tcPr>
          <w:p w14:paraId="0573686A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ค่าเช่าพื้นที่และบริการ </w:t>
            </w:r>
          </w:p>
        </w:tc>
        <w:tc>
          <w:tcPr>
            <w:tcW w:w="285" w:type="pct"/>
            <w:vAlign w:val="bottom"/>
          </w:tcPr>
          <w:p w14:paraId="377964E1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471FD252" w14:textId="2DDA2086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12,628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AD471AD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319C42D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3"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13,474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E87D360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BC512B2" w14:textId="40C4D16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7,789</w:t>
            </w:r>
          </w:p>
        </w:tc>
        <w:tc>
          <w:tcPr>
            <w:tcW w:w="152" w:type="pct"/>
            <w:gridSpan w:val="2"/>
            <w:vAlign w:val="bottom"/>
          </w:tcPr>
          <w:p w14:paraId="126B043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E8D8BBF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C42869" w:rsidRPr="004950BE" w14:paraId="69B9ED62" w14:textId="77777777" w:rsidTr="001A1357">
        <w:trPr>
          <w:trHeight w:val="420"/>
        </w:trPr>
        <w:tc>
          <w:tcPr>
            <w:tcW w:w="2072" w:type="pct"/>
          </w:tcPr>
          <w:p w14:paraId="6098F4DD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285" w:type="pct"/>
            <w:vAlign w:val="bottom"/>
          </w:tcPr>
          <w:p w14:paraId="66F6B67F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21C41BC7" w14:textId="73070D9E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16,</w:t>
            </w:r>
            <w:r w:rsidR="00DC0F0C" w:rsidRPr="004950BE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B6A5B82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A458F99" w14:textId="72D5CD8F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14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9A2C6B6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4ADFDB3" w14:textId="08795AB0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12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52" w:type="pct"/>
            <w:gridSpan w:val="2"/>
            <w:vAlign w:val="bottom"/>
          </w:tcPr>
          <w:p w14:paraId="71EA7DBD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BE6A0F6" w14:textId="77E5855F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C42869" w:rsidRPr="004950BE" w14:paraId="1EFAC865" w14:textId="77777777" w:rsidTr="001A1357">
        <w:trPr>
          <w:trHeight w:val="420"/>
        </w:trPr>
        <w:tc>
          <w:tcPr>
            <w:tcW w:w="2072" w:type="pct"/>
            <w:vAlign w:val="bottom"/>
          </w:tcPr>
          <w:p w14:paraId="1CD4B7A6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ขาดทุนจากกา</w:t>
            </w:r>
            <w:r w:rsidRPr="004950B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4950BE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ตัดจำหน่ายสินทรั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พย์</w:t>
            </w:r>
          </w:p>
        </w:tc>
        <w:tc>
          <w:tcPr>
            <w:tcW w:w="285" w:type="pct"/>
            <w:vAlign w:val="bottom"/>
          </w:tcPr>
          <w:p w14:paraId="27961620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43DB93A7" w14:textId="106019A6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3,570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9BC5930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9B67961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85B4A24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13820FE" w14:textId="53CD11F0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2" w:type="pct"/>
            <w:gridSpan w:val="2"/>
            <w:vAlign w:val="bottom"/>
          </w:tcPr>
          <w:p w14:paraId="215688EA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FCF4E4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42869" w:rsidRPr="004950BE" w14:paraId="5D2D7B3C" w14:textId="77777777" w:rsidTr="001A1357">
        <w:trPr>
          <w:trHeight w:val="420"/>
        </w:trPr>
        <w:tc>
          <w:tcPr>
            <w:tcW w:w="2072" w:type="pct"/>
            <w:vAlign w:val="bottom"/>
          </w:tcPr>
          <w:p w14:paraId="15E692ED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285" w:type="pct"/>
            <w:vAlign w:val="bottom"/>
          </w:tcPr>
          <w:p w14:paraId="499F457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7E38EF59" w14:textId="7F7D9E7B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943129B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D2DA617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B499BC4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01E99F20" w14:textId="7D36031E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vAlign w:val="bottom"/>
          </w:tcPr>
          <w:p w14:paraId="7A8A37E8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38FC2B6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C42869" w:rsidRPr="004950BE" w14:paraId="7E434696" w14:textId="77777777" w:rsidTr="001A1357">
        <w:trPr>
          <w:trHeight w:val="420"/>
        </w:trPr>
        <w:tc>
          <w:tcPr>
            <w:tcW w:w="2072" w:type="pct"/>
            <w:vAlign w:val="bottom"/>
          </w:tcPr>
          <w:p w14:paraId="34DD92B3" w14:textId="77777777" w:rsidR="00C42869" w:rsidRPr="004950BE" w:rsidRDefault="00C42869" w:rsidP="00C42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85" w:type="pct"/>
            <w:vAlign w:val="bottom"/>
          </w:tcPr>
          <w:p w14:paraId="3351B811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3240" w14:textId="03BEC40B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0,</w:t>
            </w:r>
            <w:r w:rsidRPr="004950BE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F07A56E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412F" w14:textId="2C148A35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22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B6B61D7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7709" w14:textId="67371E73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54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52" w:type="pct"/>
            <w:gridSpan w:val="2"/>
            <w:vAlign w:val="bottom"/>
          </w:tcPr>
          <w:p w14:paraId="2E04468C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5133E20" w14:textId="37348288" w:rsidR="00C42869" w:rsidRPr="004950BE" w:rsidRDefault="00DC0F0C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</w:t>
            </w:r>
            <w:r w:rsidR="00C42869" w:rsidRPr="004950BE">
              <w:rPr>
                <w:rFonts w:ascii="Angsana New" w:hAnsi="Angsana New"/>
                <w:sz w:val="30"/>
                <w:szCs w:val="30"/>
              </w:rPr>
              <w:t>,</w:t>
            </w:r>
            <w:r w:rsidRPr="004950BE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C42869" w:rsidRPr="004950BE" w14:paraId="3DFE4F11" w14:textId="77777777" w:rsidTr="001A1357">
        <w:trPr>
          <w:trHeight w:val="420"/>
        </w:trPr>
        <w:tc>
          <w:tcPr>
            <w:tcW w:w="2357" w:type="pct"/>
            <w:gridSpan w:val="2"/>
            <w:vAlign w:val="bottom"/>
          </w:tcPr>
          <w:p w14:paraId="6E8A85E5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รวมต้นทุนขายและการให้บริการค่าใช้จ่าย</w:t>
            </w:r>
          </w:p>
          <w:p w14:paraId="400624AC" w14:textId="6CADED45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ในการขายและค่าใช้จ่ายในการบริหาร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9C029" w14:textId="17115FFA" w:rsidR="00C42869" w:rsidRPr="004950BE" w:rsidRDefault="00C42869" w:rsidP="00C4286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0" w:right="-90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1,186,556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F0DD164" w14:textId="77777777" w:rsidR="00C42869" w:rsidRPr="004950BE" w:rsidRDefault="00C42869" w:rsidP="00C4286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0" w:right="-90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6C3C5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911,492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A311942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2D7C3" w14:textId="543BDF60" w:rsidR="00C42869" w:rsidRPr="004950BE" w:rsidRDefault="00C42869" w:rsidP="00C4286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565,093</w:t>
            </w:r>
          </w:p>
        </w:tc>
        <w:tc>
          <w:tcPr>
            <w:tcW w:w="152" w:type="pct"/>
            <w:gridSpan w:val="2"/>
            <w:vAlign w:val="bottom"/>
          </w:tcPr>
          <w:p w14:paraId="0A3C2511" w14:textId="77777777" w:rsidR="00C42869" w:rsidRPr="004950BE" w:rsidRDefault="00C42869" w:rsidP="00C4286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6ACC1" w14:textId="77777777" w:rsidR="00C42869" w:rsidRPr="004950BE" w:rsidRDefault="00C42869" w:rsidP="00C42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289,008</w:t>
            </w:r>
          </w:p>
        </w:tc>
      </w:tr>
    </w:tbl>
    <w:p w14:paraId="602C08AE" w14:textId="5409E544" w:rsidR="002408CD" w:rsidRPr="004950BE" w:rsidRDefault="002408CD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AAD474F" w14:textId="049560DE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B1DCD8" w14:textId="4F722D26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A3AED2F" w14:textId="71AA10DE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4560AF6" w14:textId="13EF5204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F2A2457" w14:textId="6EC102FB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D9C4E2B" w14:textId="77777777" w:rsidR="002E6869" w:rsidRPr="004950BE" w:rsidRDefault="002E6869" w:rsidP="002408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455DC52" w14:textId="1065C31F" w:rsidR="0073416E" w:rsidRPr="004950BE" w:rsidRDefault="0073416E" w:rsidP="00AC5966">
      <w:pPr>
        <w:pStyle w:val="ListParagraph"/>
        <w:pageBreakBefore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46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CF1F8DA" w14:textId="77777777" w:rsidR="0073416E" w:rsidRPr="004950BE" w:rsidRDefault="0073416E" w:rsidP="00C56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FEDF086" w14:textId="2187F43A" w:rsidR="005D3683" w:rsidRPr="004950BE" w:rsidRDefault="0074285F" w:rsidP="007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นโยบายการบัญชี</w:t>
      </w:r>
    </w:p>
    <w:p w14:paraId="2631141B" w14:textId="77777777" w:rsidR="0074285F" w:rsidRPr="004950BE" w:rsidRDefault="0074285F" w:rsidP="0074285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950BE">
        <w:rPr>
          <w:rFonts w:ascii="Angsana New" w:hAnsi="Angsana New"/>
          <w:sz w:val="30"/>
          <w:szCs w:val="30"/>
        </w:rPr>
        <w:t xml:space="preserve"> </w:t>
      </w:r>
    </w:p>
    <w:p w14:paraId="43DD17F7" w14:textId="77777777" w:rsidR="0074285F" w:rsidRPr="004950BE" w:rsidRDefault="0074285F" w:rsidP="007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13ED3580" w14:textId="77777777" w:rsidR="0074285F" w:rsidRPr="004950BE" w:rsidRDefault="0074285F" w:rsidP="007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4950BE">
        <w:rPr>
          <w:rFonts w:ascii="Angsana New" w:hAnsi="Angsana New"/>
          <w:sz w:val="30"/>
          <w:szCs w:val="30"/>
        </w:rPr>
        <w:t xml:space="preserve"> </w:t>
      </w:r>
    </w:p>
    <w:p w14:paraId="0E2A3004" w14:textId="77777777" w:rsidR="0074285F" w:rsidRPr="004950BE" w:rsidRDefault="0074285F" w:rsidP="007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380CBFE" w14:textId="77777777" w:rsidR="0074285F" w:rsidRPr="004950BE" w:rsidRDefault="0074285F" w:rsidP="001A7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F1E8E22" w14:textId="77777777" w:rsidR="00D52970" w:rsidRPr="004950BE" w:rsidRDefault="00D52970" w:rsidP="008E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523FBDC3" w14:textId="77777777" w:rsidR="0074285F" w:rsidRPr="004950BE" w:rsidRDefault="0074285F" w:rsidP="00EE3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50B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25FD527" w14:textId="77777777" w:rsidR="0074285F" w:rsidRPr="004950BE" w:rsidRDefault="0074285F" w:rsidP="007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618127E9" w14:textId="77777777" w:rsidR="0074285F" w:rsidRPr="004950BE" w:rsidRDefault="0074285F" w:rsidP="00EE3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B9D7EB" w14:textId="5E1DC595" w:rsidR="00B07852" w:rsidRPr="004950BE" w:rsidRDefault="00B07852" w:rsidP="00EE3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078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3126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733916" w:rsidRPr="004950BE" w14:paraId="603D495A" w14:textId="77777777" w:rsidTr="00956784">
        <w:trPr>
          <w:tblHeader/>
        </w:trPr>
        <w:tc>
          <w:tcPr>
            <w:tcW w:w="4070" w:type="dxa"/>
            <w:gridSpan w:val="2"/>
          </w:tcPr>
          <w:p w14:paraId="3F384DC3" w14:textId="77777777" w:rsidR="00733916" w:rsidRPr="004950BE" w:rsidRDefault="00733916" w:rsidP="00B615D7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E0C0130" w14:textId="77777777" w:rsidR="00733916" w:rsidRPr="004950BE" w:rsidRDefault="00733916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5D9675FD" w14:textId="77777777" w:rsidR="00733916" w:rsidRPr="004950BE" w:rsidRDefault="00733916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703945F2" w14:textId="77777777" w:rsidR="00733916" w:rsidRPr="004950BE" w:rsidRDefault="00733916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916" w:rsidRPr="004950BE" w14:paraId="46A0B121" w14:textId="77777777" w:rsidTr="00956784">
        <w:trPr>
          <w:tblHeader/>
        </w:trPr>
        <w:tc>
          <w:tcPr>
            <w:tcW w:w="3126" w:type="dxa"/>
          </w:tcPr>
          <w:p w14:paraId="2A33E607" w14:textId="77777777" w:rsidR="00733916" w:rsidRPr="004950BE" w:rsidRDefault="00733916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240C5656" w14:textId="77777777" w:rsidR="00733916" w:rsidRPr="004950BE" w:rsidRDefault="00733916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858F923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85A69A9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1F947035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1CA165BE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6C8DE3F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30307E2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6521947" w14:textId="77777777" w:rsidR="00733916" w:rsidRPr="004950BE" w:rsidRDefault="00733916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33916" w:rsidRPr="004950BE" w14:paraId="49FA3A8B" w14:textId="77777777" w:rsidTr="00733916">
        <w:trPr>
          <w:tblHeader/>
        </w:trPr>
        <w:tc>
          <w:tcPr>
            <w:tcW w:w="3126" w:type="dxa"/>
          </w:tcPr>
          <w:p w14:paraId="1DB80E0A" w14:textId="77777777" w:rsidR="00733916" w:rsidRPr="004950BE" w:rsidRDefault="00733916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4" w:type="dxa"/>
          </w:tcPr>
          <w:p w14:paraId="38FF6150" w14:textId="77777777" w:rsidR="00733916" w:rsidRPr="004950BE" w:rsidRDefault="00733916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44FF12" w14:textId="77777777" w:rsidR="00733916" w:rsidRPr="004950BE" w:rsidRDefault="00733916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4950B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950B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1C38" w:rsidRPr="004950BE" w14:paraId="634211E0" w14:textId="77777777" w:rsidTr="00733916">
        <w:tc>
          <w:tcPr>
            <w:tcW w:w="4070" w:type="dxa"/>
            <w:gridSpan w:val="2"/>
          </w:tcPr>
          <w:p w14:paraId="1FA4BAA5" w14:textId="77777777" w:rsidR="00231C38" w:rsidRPr="004950BE" w:rsidRDefault="00231C38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Merge w:val="restart"/>
            <w:vAlign w:val="bottom"/>
          </w:tcPr>
          <w:p w14:paraId="0D98FEBF" w14:textId="7EAD2594" w:rsidR="00231C38" w:rsidRPr="004950BE" w:rsidRDefault="00231C38" w:rsidP="00956784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1,656</w:t>
            </w:r>
          </w:p>
        </w:tc>
        <w:tc>
          <w:tcPr>
            <w:tcW w:w="249" w:type="dxa"/>
          </w:tcPr>
          <w:p w14:paraId="41719EB5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E25DDF" w14:textId="77777777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37FEDE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8394FBC" w14:textId="77777777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9B4A4E9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27284D" w14:textId="77777777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C38" w:rsidRPr="004950BE" w14:paraId="5CE33897" w14:textId="77777777" w:rsidTr="00814E49">
        <w:tc>
          <w:tcPr>
            <w:tcW w:w="3126" w:type="dxa"/>
          </w:tcPr>
          <w:p w14:paraId="78B49A9C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0B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44" w:type="dxa"/>
          </w:tcPr>
          <w:p w14:paraId="439C4384" w14:textId="77777777" w:rsidR="00231C38" w:rsidRPr="004950BE" w:rsidRDefault="00231C38" w:rsidP="0095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Merge/>
            <w:tcBorders>
              <w:bottom w:val="double" w:sz="4" w:space="0" w:color="auto"/>
            </w:tcBorders>
            <w:vAlign w:val="bottom"/>
          </w:tcPr>
          <w:p w14:paraId="5CD6E7B5" w14:textId="7AC1FA52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B83F2E8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500A7430" w14:textId="77777777" w:rsidR="00231C38" w:rsidRPr="004950BE" w:rsidRDefault="00231C38" w:rsidP="00956784">
            <w:pPr>
              <w:pStyle w:val="acctfourfigures"/>
              <w:tabs>
                <w:tab w:val="clear" w:pos="765"/>
                <w:tab w:val="left" w:pos="-839"/>
              </w:tabs>
              <w:spacing w:line="240" w:lineRule="auto"/>
              <w:ind w:left="-1109" w:right="2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3C184156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98F494D" w14:textId="77777777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left="-526" w:right="2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8FBC645" w14:textId="77777777" w:rsidR="00231C38" w:rsidRPr="004950BE" w:rsidRDefault="00231C38" w:rsidP="0095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4DF220DA" w14:textId="77777777" w:rsidR="00231C38" w:rsidRPr="004950BE" w:rsidRDefault="00231C38" w:rsidP="00956784">
            <w:pPr>
              <w:pStyle w:val="acctfourfigures"/>
              <w:tabs>
                <w:tab w:val="clear" w:pos="765"/>
              </w:tabs>
              <w:spacing w:line="240" w:lineRule="auto"/>
              <w:ind w:left="-945" w:right="2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0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31D6A5" w14:textId="0E0458E7" w:rsidR="00FE5B36" w:rsidRPr="004950BE" w:rsidRDefault="00FE5B36" w:rsidP="00EE3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86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88"/>
        <w:gridCol w:w="1080"/>
        <w:gridCol w:w="178"/>
        <w:gridCol w:w="1073"/>
        <w:gridCol w:w="178"/>
        <w:gridCol w:w="1082"/>
        <w:gridCol w:w="182"/>
        <w:gridCol w:w="1087"/>
        <w:gridCol w:w="178"/>
        <w:gridCol w:w="1064"/>
        <w:gridCol w:w="178"/>
        <w:gridCol w:w="1118"/>
      </w:tblGrid>
      <w:tr w:rsidR="00832DFF" w:rsidRPr="004950BE" w14:paraId="4DE09F7E" w14:textId="77777777" w:rsidTr="00DE453B">
        <w:trPr>
          <w:trHeight w:val="20"/>
          <w:tblHeader/>
        </w:trPr>
        <w:tc>
          <w:tcPr>
            <w:tcW w:w="2088" w:type="dxa"/>
            <w:vMerge w:val="restart"/>
          </w:tcPr>
          <w:p w14:paraId="4BEA66FE" w14:textId="7A51CD05" w:rsidR="00832DFF" w:rsidRPr="004950BE" w:rsidRDefault="00832DFF" w:rsidP="00DE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4950BE">
              <w:br w:type="page"/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7398" w:type="dxa"/>
            <w:gridSpan w:val="11"/>
          </w:tcPr>
          <w:p w14:paraId="7A7DF9AF" w14:textId="77777777" w:rsidR="00832DFF" w:rsidRPr="004950BE" w:rsidRDefault="00832DFF" w:rsidP="00063C0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950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832DFF" w:rsidRPr="004950BE" w14:paraId="1E1D6DB1" w14:textId="77777777" w:rsidTr="00832DFF">
        <w:trPr>
          <w:trHeight w:val="20"/>
          <w:tblHeader/>
        </w:trPr>
        <w:tc>
          <w:tcPr>
            <w:tcW w:w="2088" w:type="dxa"/>
            <w:vMerge/>
            <w:vAlign w:val="bottom"/>
          </w:tcPr>
          <w:p w14:paraId="3D53746C" w14:textId="3DD12FC3" w:rsidR="00832DFF" w:rsidRPr="004950BE" w:rsidRDefault="00832DFF" w:rsidP="0006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</w:tcPr>
          <w:p w14:paraId="45A6304C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2" w:type="dxa"/>
          </w:tcPr>
          <w:p w14:paraId="13979E04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5" w:type="dxa"/>
            <w:gridSpan w:val="5"/>
          </w:tcPr>
          <w:p w14:paraId="3A95C117" w14:textId="77777777" w:rsidR="00832DFF" w:rsidRPr="004950BE" w:rsidRDefault="00832DFF" w:rsidP="00063C0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32DFF" w:rsidRPr="004950BE" w14:paraId="38C07B16" w14:textId="77777777" w:rsidTr="00832DFF">
        <w:trPr>
          <w:trHeight w:val="20"/>
          <w:tblHeader/>
        </w:trPr>
        <w:tc>
          <w:tcPr>
            <w:tcW w:w="2088" w:type="dxa"/>
            <w:vMerge/>
          </w:tcPr>
          <w:p w14:paraId="6A05ED13" w14:textId="77777777" w:rsidR="00832DFF" w:rsidRPr="004950BE" w:rsidRDefault="00832DFF" w:rsidP="0006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64E093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90825BE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89CC8AA" w14:textId="77777777" w:rsidR="00832DFF" w:rsidRPr="004950BE" w:rsidRDefault="00832DFF" w:rsidP="00063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01CACD12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C29DE90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D4C2EE7" w14:textId="77777777" w:rsidR="00832DFF" w:rsidRPr="004950BE" w:rsidRDefault="00832DFF" w:rsidP="00063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EB036AC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92E4DC2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1069ED43" w14:textId="77777777" w:rsidR="00832DFF" w:rsidRPr="004950BE" w:rsidRDefault="00832DFF" w:rsidP="00063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ABFD864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CDD3EE2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EC233AE" w14:textId="77777777" w:rsidR="00832DFF" w:rsidRPr="004950BE" w:rsidRDefault="00832DFF" w:rsidP="00063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4B4549F1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78" w:type="dxa"/>
            <w:vAlign w:val="bottom"/>
          </w:tcPr>
          <w:p w14:paraId="3C327114" w14:textId="77777777" w:rsidR="00832DFF" w:rsidRPr="004950BE" w:rsidRDefault="00832DFF" w:rsidP="00063C0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628CD86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166195E7" w14:textId="77777777" w:rsidR="00832DFF" w:rsidRPr="004950BE" w:rsidRDefault="00832DFF" w:rsidP="0006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35157" w:rsidRPr="004950BE" w14:paraId="4F21B718" w14:textId="77777777" w:rsidTr="00832DFF">
        <w:trPr>
          <w:trHeight w:val="20"/>
          <w:tblHeader/>
        </w:trPr>
        <w:tc>
          <w:tcPr>
            <w:tcW w:w="2088" w:type="dxa"/>
          </w:tcPr>
          <w:p w14:paraId="4B3ECF5C" w14:textId="77777777" w:rsidR="00135157" w:rsidRPr="004950BE" w:rsidRDefault="00135157" w:rsidP="0006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98" w:type="dxa"/>
            <w:gridSpan w:val="11"/>
          </w:tcPr>
          <w:p w14:paraId="43A5EA7E" w14:textId="77777777" w:rsidR="00135157" w:rsidRPr="004950BE" w:rsidRDefault="00135157" w:rsidP="00063C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7D2E24" w:rsidRPr="004950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32DFF" w:rsidRPr="004950BE" w14:paraId="5E2F4132" w14:textId="77777777" w:rsidTr="00832DFF">
        <w:trPr>
          <w:cantSplit/>
          <w:trHeight w:val="20"/>
        </w:trPr>
        <w:tc>
          <w:tcPr>
            <w:tcW w:w="2088" w:type="dxa"/>
          </w:tcPr>
          <w:p w14:paraId="268DA9C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การตีราคาที่ดิน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B765BA" w14:textId="16DCED95" w:rsidR="005D3683" w:rsidRPr="004950BE" w:rsidRDefault="0071705E" w:rsidP="0048212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C66504" w14:textId="77777777" w:rsidR="005D3683" w:rsidRPr="004950BE" w:rsidRDefault="005D3683" w:rsidP="0071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F1E1921" w14:textId="3493239A" w:rsidR="005D3683" w:rsidRPr="004950BE" w:rsidRDefault="0071705E" w:rsidP="0048212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B6D630" w14:textId="77777777" w:rsidR="005D3683" w:rsidRPr="004950BE" w:rsidRDefault="005D3683" w:rsidP="0071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143C90E" w14:textId="0BC9A6D0" w:rsidR="005D3683" w:rsidRPr="004950BE" w:rsidRDefault="0071705E" w:rsidP="0048212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084DAD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33CCC2F3" w14:textId="77777777" w:rsidR="005D3683" w:rsidRPr="004950BE" w:rsidRDefault="005D3683" w:rsidP="00DD6242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16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740</w:t>
            </w:r>
          </w:p>
        </w:tc>
        <w:tc>
          <w:tcPr>
            <w:tcW w:w="178" w:type="dxa"/>
            <w:vAlign w:val="bottom"/>
          </w:tcPr>
          <w:p w14:paraId="515FB187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399"/>
                <w:tab w:val="decimal" w:pos="73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5F2A6C4C" w14:textId="77777777" w:rsidR="005D3683" w:rsidRPr="004950BE" w:rsidRDefault="005D3683" w:rsidP="00DD6242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(3,348)</w:t>
            </w:r>
          </w:p>
        </w:tc>
        <w:tc>
          <w:tcPr>
            <w:tcW w:w="178" w:type="dxa"/>
            <w:vAlign w:val="bottom"/>
          </w:tcPr>
          <w:p w14:paraId="79897ACB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A38C01F" w14:textId="77777777" w:rsidR="005D3683" w:rsidRPr="004950BE" w:rsidRDefault="005D3683" w:rsidP="00DD6242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13,392</w:t>
            </w:r>
          </w:p>
        </w:tc>
      </w:tr>
    </w:tbl>
    <w:p w14:paraId="20E7DD79" w14:textId="77777777" w:rsidR="005D3683" w:rsidRPr="004950BE" w:rsidRDefault="005D3683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30"/>
          <w:szCs w:val="30"/>
        </w:rPr>
      </w:pP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899"/>
        <w:gridCol w:w="275"/>
        <w:gridCol w:w="1175"/>
        <w:gridCol w:w="272"/>
        <w:gridCol w:w="896"/>
        <w:gridCol w:w="272"/>
        <w:gridCol w:w="1160"/>
      </w:tblGrid>
      <w:tr w:rsidR="0073416E" w:rsidRPr="004950BE" w14:paraId="6AFC794F" w14:textId="77777777" w:rsidTr="00A84B66">
        <w:trPr>
          <w:tblHeader/>
        </w:trPr>
        <w:tc>
          <w:tcPr>
            <w:tcW w:w="2304" w:type="pct"/>
          </w:tcPr>
          <w:p w14:paraId="7BEF4480" w14:textId="2EC087B7" w:rsidR="0073416E" w:rsidRPr="004950BE" w:rsidRDefault="007A76D2" w:rsidP="00FA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96" w:type="pct"/>
            <w:gridSpan w:val="7"/>
          </w:tcPr>
          <w:p w14:paraId="2523D704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3416E" w:rsidRPr="004950BE" w14:paraId="68AAA114" w14:textId="77777777" w:rsidTr="00CF6E3A">
        <w:trPr>
          <w:tblHeader/>
        </w:trPr>
        <w:tc>
          <w:tcPr>
            <w:tcW w:w="2304" w:type="pct"/>
          </w:tcPr>
          <w:p w14:paraId="72C6C920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4F1ED386" w14:textId="77777777" w:rsidR="0073416E" w:rsidRPr="004950BE" w:rsidRDefault="00A8040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CA5A21B" w14:textId="77777777" w:rsidR="0073416E" w:rsidRPr="004950BE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2948CB43" w14:textId="77777777" w:rsidR="0073416E" w:rsidRPr="004950BE" w:rsidRDefault="00A80409" w:rsidP="00626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416E" w:rsidRPr="004950BE" w14:paraId="4CD7B4FB" w14:textId="77777777" w:rsidTr="00CF6E3A">
        <w:trPr>
          <w:tblHeader/>
        </w:trPr>
        <w:tc>
          <w:tcPr>
            <w:tcW w:w="2304" w:type="pct"/>
          </w:tcPr>
          <w:p w14:paraId="74F27100" w14:textId="77777777" w:rsidR="0073416E" w:rsidRPr="004950BE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13E60D0E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7B8F95E5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E765ACA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85E71A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04FFA39F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5E34AFB3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4554EC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16E" w:rsidRPr="004950BE" w14:paraId="6FD6E99D" w14:textId="77777777" w:rsidTr="00CF6E3A">
        <w:trPr>
          <w:tblHeader/>
        </w:trPr>
        <w:tc>
          <w:tcPr>
            <w:tcW w:w="2304" w:type="pct"/>
          </w:tcPr>
          <w:p w14:paraId="0A46D375" w14:textId="77777777" w:rsidR="0073416E" w:rsidRPr="004950BE" w:rsidRDefault="0073416E" w:rsidP="002D6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5A2AF3EA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0" w:type="pct"/>
          </w:tcPr>
          <w:p w14:paraId="3CDC2BA1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5828E3C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8" w:type="pct"/>
          </w:tcPr>
          <w:p w14:paraId="5C979054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3D88BC02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41A17C3B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B27C5AA" w14:textId="77777777" w:rsidR="0073416E" w:rsidRPr="004950BE" w:rsidRDefault="0073416E" w:rsidP="002D6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FB1" w:rsidRPr="004950BE" w14:paraId="04B031A6" w14:textId="77777777" w:rsidTr="00CF6E3A">
        <w:tc>
          <w:tcPr>
            <w:tcW w:w="2304" w:type="pct"/>
          </w:tcPr>
          <w:p w14:paraId="22CD2ABE" w14:textId="3DD34F43" w:rsidR="00586FB1" w:rsidRPr="004950BE" w:rsidRDefault="00B615D7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6FB1" w:rsidRPr="004950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90" w:type="pct"/>
          </w:tcPr>
          <w:p w14:paraId="33ED747F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79AEBD4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4D55E6A0" w14:textId="3B15FA93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396,815</w:t>
            </w:r>
          </w:p>
        </w:tc>
        <w:tc>
          <w:tcPr>
            <w:tcW w:w="148" w:type="pct"/>
          </w:tcPr>
          <w:p w14:paraId="737D7452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2EE452B8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8462A19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C9BEFA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(166,227)</w:t>
            </w:r>
          </w:p>
        </w:tc>
      </w:tr>
      <w:tr w:rsidR="00586FB1" w:rsidRPr="004950BE" w14:paraId="4DA02A7F" w14:textId="77777777" w:rsidTr="00B615D7">
        <w:tc>
          <w:tcPr>
            <w:tcW w:w="2304" w:type="pct"/>
          </w:tcPr>
          <w:p w14:paraId="766D62F3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5D7A0694" w14:textId="270061A5" w:rsidR="00586FB1" w:rsidRPr="004950BE" w:rsidRDefault="00435EDE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2D5B30D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E6C5542" w14:textId="1507E462" w:rsidR="00586FB1" w:rsidRPr="004950BE" w:rsidRDefault="00586FB1" w:rsidP="00B6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79,363</w:t>
            </w:r>
          </w:p>
        </w:tc>
        <w:tc>
          <w:tcPr>
            <w:tcW w:w="148" w:type="pct"/>
          </w:tcPr>
          <w:p w14:paraId="3D0F9992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A8352A7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3B0697A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6F3AF7E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(33,245)</w:t>
            </w:r>
          </w:p>
        </w:tc>
      </w:tr>
      <w:tr w:rsidR="00B615D7" w:rsidRPr="004950BE" w14:paraId="352E01B8" w14:textId="77777777" w:rsidTr="00B615D7">
        <w:tc>
          <w:tcPr>
            <w:tcW w:w="2304" w:type="pct"/>
          </w:tcPr>
          <w:p w14:paraId="0E4ABC97" w14:textId="1BE6E8A2" w:rsidR="00B615D7" w:rsidRPr="004950BE" w:rsidRDefault="00B615D7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490" w:type="pct"/>
          </w:tcPr>
          <w:p w14:paraId="6431A221" w14:textId="77777777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25AB72" w14:textId="77777777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32F1DFD" w14:textId="6FF38DA8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48" w:type="pct"/>
          </w:tcPr>
          <w:p w14:paraId="019E4A21" w14:textId="77777777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308E97F3" w14:textId="77777777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681573" w14:textId="77777777" w:rsidR="00B615D7" w:rsidRPr="004950BE" w:rsidRDefault="00B615D7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0BCFC1" w14:textId="2B5C992D" w:rsidR="00B615D7" w:rsidRPr="004950BE" w:rsidRDefault="00B615D7" w:rsidP="00B61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6FB1" w:rsidRPr="004950BE" w14:paraId="7A005C13" w14:textId="77777777" w:rsidTr="00CF6E3A">
        <w:tc>
          <w:tcPr>
            <w:tcW w:w="2304" w:type="pct"/>
          </w:tcPr>
          <w:p w14:paraId="148B2D0C" w14:textId="77777777" w:rsidR="00586FB1" w:rsidRPr="004950BE" w:rsidRDefault="00586FB1" w:rsidP="00586F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3A4BCFD8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716AF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F202804" w14:textId="6F2CE830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148" w:type="pct"/>
          </w:tcPr>
          <w:p w14:paraId="6FAC0F72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36D97B21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557E6C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DFE27A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</w:tr>
      <w:tr w:rsidR="00586FB1" w:rsidRPr="004950BE" w14:paraId="0C20E501" w14:textId="77777777" w:rsidTr="00CF6E3A">
        <w:tc>
          <w:tcPr>
            <w:tcW w:w="2304" w:type="pct"/>
          </w:tcPr>
          <w:p w14:paraId="7AD94B8C" w14:textId="77777777" w:rsidR="00586FB1" w:rsidRPr="004950BE" w:rsidRDefault="00586FB1" w:rsidP="00586F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7D34236E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40309D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D95E867" w14:textId="28D45ED1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(2,676)</w:t>
            </w:r>
          </w:p>
        </w:tc>
        <w:tc>
          <w:tcPr>
            <w:tcW w:w="148" w:type="pct"/>
          </w:tcPr>
          <w:p w14:paraId="3B018A7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4528CE6B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83AFA5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BF61F7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(2,204)</w:t>
            </w:r>
          </w:p>
        </w:tc>
      </w:tr>
      <w:tr w:rsidR="00586FB1" w:rsidRPr="004950BE" w14:paraId="7ABB9BA3" w14:textId="77777777" w:rsidTr="00733139">
        <w:tc>
          <w:tcPr>
            <w:tcW w:w="2304" w:type="pct"/>
          </w:tcPr>
          <w:p w14:paraId="64FE1E9E" w14:textId="77777777" w:rsidR="00586FB1" w:rsidRPr="004950BE" w:rsidRDefault="00586FB1" w:rsidP="00586F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03E989A4" w14:textId="77777777" w:rsidR="00586FB1" w:rsidRPr="004950BE" w:rsidRDefault="00586FB1" w:rsidP="00586FB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3151FDD2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1831F55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646489F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E55C2A5" w14:textId="32BA74FD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(431,37</w:t>
            </w:r>
            <w:r w:rsidR="00A73D77" w:rsidRPr="004950BE">
              <w:rPr>
                <w:rFonts w:ascii="Angsana New" w:hAnsi="Angsana New"/>
                <w:sz w:val="30"/>
                <w:szCs w:val="30"/>
              </w:rPr>
              <w:t>5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B18E15A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5489F004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C9BDBE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80F844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46C1252A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(2,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482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FB1" w:rsidRPr="004950BE" w14:paraId="7131920F" w14:textId="77777777" w:rsidTr="00CF6E3A">
        <w:tc>
          <w:tcPr>
            <w:tcW w:w="2304" w:type="pct"/>
          </w:tcPr>
          <w:p w14:paraId="0A4EC530" w14:textId="77777777" w:rsidR="00586FB1" w:rsidRPr="004950BE" w:rsidRDefault="00586FB1" w:rsidP="00586FB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490" w:type="pct"/>
          </w:tcPr>
          <w:p w14:paraId="0AEF776A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FC4E118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EFC2969" w14:textId="6515FD1A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355,535</w:t>
            </w:r>
          </w:p>
        </w:tc>
        <w:tc>
          <w:tcPr>
            <w:tcW w:w="148" w:type="pct"/>
          </w:tcPr>
          <w:p w14:paraId="0ACD9D3B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0D158C1F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AD30C5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534AF30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36,135</w:t>
            </w:r>
          </w:p>
        </w:tc>
      </w:tr>
      <w:tr w:rsidR="00586FB1" w:rsidRPr="004950BE" w14:paraId="375D239C" w14:textId="77777777" w:rsidTr="00CF6E3A">
        <w:tc>
          <w:tcPr>
            <w:tcW w:w="2304" w:type="pct"/>
          </w:tcPr>
          <w:p w14:paraId="15BD508C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AC7D185" w14:textId="6BBB3A70" w:rsidR="00586FB1" w:rsidRPr="004950BE" w:rsidRDefault="00435EDE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EBD99CE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26068" w14:textId="78C34CB8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1,65</w:t>
            </w:r>
            <w:r w:rsidR="00A73D77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DF95744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01958B3F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0BA48F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4F664" w14:textId="77777777" w:rsidR="00586FB1" w:rsidRPr="004950BE" w:rsidRDefault="00586FB1" w:rsidP="00586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3A2DAA" w14:textId="79C362A5" w:rsidR="00B07852" w:rsidRPr="004950BE" w:rsidRDefault="00B07852"/>
    <w:p w14:paraId="57AC4994" w14:textId="078F9380" w:rsidR="00482126" w:rsidRPr="004950BE" w:rsidRDefault="00482126"/>
    <w:p w14:paraId="2A1A5C16" w14:textId="504B6F83" w:rsidR="00482126" w:rsidRPr="004950BE" w:rsidRDefault="00482126"/>
    <w:tbl>
      <w:tblPr>
        <w:tblW w:w="91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9"/>
        <w:gridCol w:w="900"/>
        <w:gridCol w:w="276"/>
        <w:gridCol w:w="1165"/>
        <w:gridCol w:w="270"/>
        <w:gridCol w:w="906"/>
        <w:gridCol w:w="272"/>
        <w:gridCol w:w="1168"/>
      </w:tblGrid>
      <w:tr w:rsidR="007A76D2" w:rsidRPr="004950BE" w14:paraId="70E7127D" w14:textId="77777777" w:rsidTr="00687F6F">
        <w:tc>
          <w:tcPr>
            <w:tcW w:w="2302" w:type="pct"/>
          </w:tcPr>
          <w:p w14:paraId="66509BA0" w14:textId="4956325C" w:rsidR="007A76D2" w:rsidRPr="004950BE" w:rsidRDefault="007A76D2" w:rsidP="00DC347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98" w:type="pct"/>
            <w:gridSpan w:val="7"/>
          </w:tcPr>
          <w:p w14:paraId="3D6F4641" w14:textId="77777777" w:rsidR="007A76D2" w:rsidRPr="004950BE" w:rsidRDefault="007A76D2" w:rsidP="007A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7A3" w:rsidRPr="004950BE" w14:paraId="57DD1501" w14:textId="77777777" w:rsidTr="00687F6F">
        <w:tc>
          <w:tcPr>
            <w:tcW w:w="2302" w:type="pct"/>
          </w:tcPr>
          <w:p w14:paraId="6BBD2E4F" w14:textId="77777777" w:rsidR="00B957A3" w:rsidRPr="004950BE" w:rsidRDefault="00B957A3" w:rsidP="00B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pct"/>
            <w:gridSpan w:val="3"/>
          </w:tcPr>
          <w:p w14:paraId="53A671ED" w14:textId="77777777" w:rsidR="00B957A3" w:rsidRPr="004950BE" w:rsidRDefault="00A80409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36D7A39" w14:textId="77777777" w:rsidR="00B957A3" w:rsidRPr="004950BE" w:rsidRDefault="00B957A3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9F6B07B" w14:textId="77777777" w:rsidR="00B957A3" w:rsidRPr="004950BE" w:rsidRDefault="00A80409" w:rsidP="00B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</w:t>
            </w:r>
            <w:r w:rsidR="005D3683" w:rsidRPr="004950B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03126" w:rsidRPr="004950BE" w14:paraId="31FBE4C3" w14:textId="77777777" w:rsidTr="00687F6F">
        <w:tc>
          <w:tcPr>
            <w:tcW w:w="2302" w:type="pct"/>
          </w:tcPr>
          <w:p w14:paraId="577BBBA7" w14:textId="77777777" w:rsidR="00303126" w:rsidRPr="004950BE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0DACBE9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50" w:type="pct"/>
          </w:tcPr>
          <w:p w14:paraId="24CD861C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7B9E9930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7CF69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F8CA41F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8" w:type="pct"/>
          </w:tcPr>
          <w:p w14:paraId="1180FCDA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70E488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26" w:rsidRPr="004950BE" w14:paraId="71624CE1" w14:textId="77777777" w:rsidTr="00687F6F">
        <w:tc>
          <w:tcPr>
            <w:tcW w:w="2302" w:type="pct"/>
          </w:tcPr>
          <w:p w14:paraId="2783DEE3" w14:textId="77777777" w:rsidR="00303126" w:rsidRPr="004950BE" w:rsidRDefault="00303126" w:rsidP="0050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90A8056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0" w:type="pct"/>
          </w:tcPr>
          <w:p w14:paraId="72EA1CDC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6217EA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7" w:type="pct"/>
          </w:tcPr>
          <w:p w14:paraId="403C2661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3" w:type="pct"/>
          </w:tcPr>
          <w:p w14:paraId="5E991DD2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8" w:type="pct"/>
          </w:tcPr>
          <w:p w14:paraId="3319DF2D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2938BAE" w14:textId="77777777" w:rsidR="00303126" w:rsidRPr="004950BE" w:rsidRDefault="00303126" w:rsidP="00502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683" w:rsidRPr="004950BE" w14:paraId="1EEC35FA" w14:textId="77777777" w:rsidTr="00687F6F">
        <w:tc>
          <w:tcPr>
            <w:tcW w:w="2302" w:type="pct"/>
          </w:tcPr>
          <w:p w14:paraId="632C3632" w14:textId="5407251F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950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490" w:type="pct"/>
          </w:tcPr>
          <w:p w14:paraId="322800A5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3AD83AC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2A12D21" w14:textId="5C8FF24F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491,159</w:t>
            </w:r>
          </w:p>
        </w:tc>
        <w:tc>
          <w:tcPr>
            <w:tcW w:w="147" w:type="pct"/>
          </w:tcPr>
          <w:p w14:paraId="2C4D4E6A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2CC60310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704C63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62F480F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331,370</w:t>
            </w:r>
          </w:p>
        </w:tc>
      </w:tr>
      <w:tr w:rsidR="005D3683" w:rsidRPr="004950BE" w14:paraId="03D63DAD" w14:textId="77777777" w:rsidTr="00687F6F">
        <w:tc>
          <w:tcPr>
            <w:tcW w:w="2302" w:type="pct"/>
          </w:tcPr>
          <w:p w14:paraId="66DF7915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0" w:type="pct"/>
          </w:tcPr>
          <w:p w14:paraId="2634FC7D" w14:textId="206974F8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0" w:type="pct"/>
          </w:tcPr>
          <w:p w14:paraId="59C7036D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2DB5965" w14:textId="3FD01294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98,232</w:t>
            </w:r>
          </w:p>
        </w:tc>
        <w:tc>
          <w:tcPr>
            <w:tcW w:w="147" w:type="pct"/>
          </w:tcPr>
          <w:p w14:paraId="740147A3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0263126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8" w:type="pct"/>
          </w:tcPr>
          <w:p w14:paraId="04385F3E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1AA7850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66,274</w:t>
            </w:r>
          </w:p>
        </w:tc>
      </w:tr>
      <w:tr w:rsidR="005D3683" w:rsidRPr="004950BE" w14:paraId="550380D8" w14:textId="77777777" w:rsidTr="00687F6F">
        <w:tc>
          <w:tcPr>
            <w:tcW w:w="2302" w:type="pct"/>
          </w:tcPr>
          <w:p w14:paraId="4D08DA8F" w14:textId="77777777" w:rsidR="005D3683" w:rsidRPr="004950BE" w:rsidRDefault="005D3683" w:rsidP="005D368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90" w:type="pct"/>
          </w:tcPr>
          <w:p w14:paraId="67B58012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8FF252E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F422C1B" w14:textId="5BA533CE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18A2CBD9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872F49C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1EE807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5B828D7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45,526</w:t>
            </w:r>
          </w:p>
        </w:tc>
      </w:tr>
      <w:tr w:rsidR="005D3683" w:rsidRPr="004950BE" w14:paraId="63A6BFCD" w14:textId="77777777" w:rsidTr="00687F6F">
        <w:tc>
          <w:tcPr>
            <w:tcW w:w="2302" w:type="pct"/>
          </w:tcPr>
          <w:p w14:paraId="0272B5EA" w14:textId="77777777" w:rsidR="005D3683" w:rsidRPr="004950BE" w:rsidRDefault="005D3683" w:rsidP="005D36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90" w:type="pct"/>
          </w:tcPr>
          <w:p w14:paraId="05B98483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91D5967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5FB9DA6" w14:textId="60B1623C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  <w:tc>
          <w:tcPr>
            <w:tcW w:w="147" w:type="pct"/>
          </w:tcPr>
          <w:p w14:paraId="10DBC0AD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597B5861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FA6F88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1959CA3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(129)</w:t>
            </w:r>
          </w:p>
        </w:tc>
      </w:tr>
      <w:tr w:rsidR="005D3683" w:rsidRPr="004950BE" w14:paraId="17E7C8E2" w14:textId="77777777" w:rsidTr="00A423E6">
        <w:tc>
          <w:tcPr>
            <w:tcW w:w="2302" w:type="pct"/>
          </w:tcPr>
          <w:p w14:paraId="0F190A39" w14:textId="77777777" w:rsidR="005D3683" w:rsidRPr="004950BE" w:rsidRDefault="005D3683" w:rsidP="005D368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ผลแตกต่างชั่วคราวที่ไม่รับรู้เป็นสินทรัพย์</w:t>
            </w:r>
          </w:p>
          <w:p w14:paraId="4EA9D71E" w14:textId="77777777" w:rsidR="005D3683" w:rsidRPr="004950BE" w:rsidRDefault="005D3683" w:rsidP="005D368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90" w:type="pct"/>
          </w:tcPr>
          <w:p w14:paraId="64AE6C64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2813802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24E6BFD" w14:textId="458CA1E8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(431,253)</w:t>
            </w:r>
          </w:p>
        </w:tc>
        <w:tc>
          <w:tcPr>
            <w:tcW w:w="147" w:type="pct"/>
          </w:tcPr>
          <w:p w14:paraId="1591726C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07DF64D8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2C6127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97CEDC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(76,768)</w:t>
            </w:r>
          </w:p>
        </w:tc>
      </w:tr>
      <w:tr w:rsidR="005D3683" w:rsidRPr="004950BE" w14:paraId="3B6418AF" w14:textId="77777777" w:rsidTr="00A423E6">
        <w:tc>
          <w:tcPr>
            <w:tcW w:w="2302" w:type="pct"/>
          </w:tcPr>
          <w:p w14:paraId="32123C5A" w14:textId="77777777" w:rsidR="005D3683" w:rsidRPr="004950BE" w:rsidRDefault="005D3683" w:rsidP="005D368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  <w:r w:rsidRPr="004950BE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 w:rsidRPr="004950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490" w:type="pct"/>
          </w:tcPr>
          <w:p w14:paraId="00A20FA8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43F5408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6C8792FE" w14:textId="78B3EE7C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332,701</w:t>
            </w:r>
          </w:p>
        </w:tc>
        <w:tc>
          <w:tcPr>
            <w:tcW w:w="147" w:type="pct"/>
          </w:tcPr>
          <w:p w14:paraId="281F08A5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499B6AD9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5ED68E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359E99D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(34,903)</w:t>
            </w:r>
          </w:p>
        </w:tc>
      </w:tr>
      <w:tr w:rsidR="005D3683" w:rsidRPr="004950BE" w14:paraId="42968E53" w14:textId="77777777" w:rsidTr="00733139">
        <w:tc>
          <w:tcPr>
            <w:tcW w:w="2302" w:type="pct"/>
          </w:tcPr>
          <w:p w14:paraId="0A13B397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30DD5C4E" w14:textId="52916905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72AFBDF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D6432" w14:textId="2583F66D" w:rsidR="005D3683" w:rsidRPr="004950BE" w:rsidRDefault="0076172B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C97EE6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781601E3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F53547A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CC5A1" w14:textId="77777777" w:rsidR="005D3683" w:rsidRPr="004950BE" w:rsidRDefault="005D3683" w:rsidP="005D3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DEE204" w14:textId="77777777" w:rsidR="00F50994" w:rsidRPr="004950BE" w:rsidRDefault="00F50994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6"/>
        <w:gridCol w:w="1328"/>
        <w:gridCol w:w="265"/>
        <w:gridCol w:w="1239"/>
        <w:gridCol w:w="264"/>
        <w:gridCol w:w="1242"/>
        <w:gridCol w:w="265"/>
        <w:gridCol w:w="1161"/>
      </w:tblGrid>
      <w:tr w:rsidR="002C6804" w:rsidRPr="004950BE" w14:paraId="0B9CE9A1" w14:textId="77777777" w:rsidTr="00687F6F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0CEC810A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681F1607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F6D91"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F6D91" w:rsidRPr="004950B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2F6D91"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2C6804" w:rsidRPr="004950BE" w14:paraId="21927010" w14:textId="77777777" w:rsidTr="00687F6F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1DBB8C39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EFF2C2A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  <w:vAlign w:val="bottom"/>
          </w:tcPr>
          <w:p w14:paraId="5E4E2FB5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tcBorders>
              <w:bottom w:val="single" w:sz="4" w:space="0" w:color="auto"/>
            </w:tcBorders>
            <w:vAlign w:val="bottom"/>
          </w:tcPr>
          <w:p w14:paraId="78891488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65" w:type="dxa"/>
            <w:vAlign w:val="bottom"/>
          </w:tcPr>
          <w:p w14:paraId="3DE5A72F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E4B80A1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03B2A" w:rsidRPr="004950BE" w14:paraId="23697E34" w14:textId="77777777" w:rsidTr="00687F6F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70071742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5B143955" w14:textId="64579C82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5" w:type="dxa"/>
            <w:vAlign w:val="bottom"/>
          </w:tcPr>
          <w:p w14:paraId="31E8638C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3B3FBA64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4" w:type="dxa"/>
            <w:vAlign w:val="bottom"/>
          </w:tcPr>
          <w:p w14:paraId="16DE6194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C5216AC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65" w:type="dxa"/>
            <w:vAlign w:val="bottom"/>
          </w:tcPr>
          <w:p w14:paraId="243CAF42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71C4AAC" w14:textId="5929E2D6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03B2A" w:rsidRPr="004950BE" w14:paraId="3C9C510E" w14:textId="77777777" w:rsidTr="00687F6F">
        <w:trPr>
          <w:trHeight w:val="417"/>
        </w:trPr>
        <w:tc>
          <w:tcPr>
            <w:tcW w:w="3596" w:type="dxa"/>
            <w:shd w:val="clear" w:color="auto" w:fill="auto"/>
            <w:vAlign w:val="bottom"/>
          </w:tcPr>
          <w:p w14:paraId="211B62F0" w14:textId="738293E9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8" w:type="dxa"/>
            <w:vAlign w:val="bottom"/>
          </w:tcPr>
          <w:p w14:paraId="32AF670E" w14:textId="1F5E8F6C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Align w:val="bottom"/>
          </w:tcPr>
          <w:p w14:paraId="0E116413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C38D42A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4" w:type="dxa"/>
            <w:vAlign w:val="bottom"/>
          </w:tcPr>
          <w:p w14:paraId="3B302FFE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2ADE9DB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65" w:type="dxa"/>
            <w:vAlign w:val="bottom"/>
          </w:tcPr>
          <w:p w14:paraId="24F15472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94163BE" w14:textId="334C1D32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6804" w:rsidRPr="004950BE" w14:paraId="18B46863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53DE688A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165D69E6" w14:textId="77777777" w:rsidR="002C6804" w:rsidRPr="004950BE" w:rsidRDefault="002C6804" w:rsidP="00442116">
            <w:pPr>
              <w:jc w:val="center"/>
              <w:rPr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B2A" w:rsidRPr="004950BE" w14:paraId="65BA6762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5F90DB2A" w14:textId="1DEC51B0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vAlign w:val="bottom"/>
          </w:tcPr>
          <w:p w14:paraId="5334C5B4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A91765D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9769DCF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690E7BD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1719D3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1467729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5652FD" w14:textId="77777777" w:rsidR="00C03B2A" w:rsidRPr="004950BE" w:rsidRDefault="00C03B2A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804" w:rsidRPr="004950BE" w14:paraId="6E9D92DF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5C154A8C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8" w:type="dxa"/>
            <w:vAlign w:val="bottom"/>
          </w:tcPr>
          <w:p w14:paraId="37D9B99F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6B2DDA8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6EE4828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E52DD00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BF54B3A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C53BE39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3B5557E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126" w:rsidRPr="004950BE" w14:paraId="46BEB56C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2E185585" w14:textId="77777777" w:rsidR="00482126" w:rsidRPr="004950BE" w:rsidRDefault="00482126" w:rsidP="0048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8" w:type="dxa"/>
            <w:vAlign w:val="bottom"/>
          </w:tcPr>
          <w:p w14:paraId="7695A75B" w14:textId="44F1FB93" w:rsidR="00482126" w:rsidRPr="004950BE" w:rsidRDefault="00482126" w:rsidP="004821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(9,736)</w:t>
            </w:r>
          </w:p>
        </w:tc>
        <w:tc>
          <w:tcPr>
            <w:tcW w:w="265" w:type="dxa"/>
            <w:vAlign w:val="bottom"/>
          </w:tcPr>
          <w:p w14:paraId="6642384E" w14:textId="77777777" w:rsidR="00482126" w:rsidRPr="004950BE" w:rsidRDefault="00482126" w:rsidP="004821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576F80F" w14:textId="0978CCAC" w:rsidR="00482126" w:rsidRPr="004950BE" w:rsidRDefault="00482126" w:rsidP="0048212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0170442" w14:textId="77777777" w:rsidR="00482126" w:rsidRPr="004950BE" w:rsidRDefault="00482126" w:rsidP="0048212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E0B2347" w14:textId="606F50D9" w:rsidR="00482126" w:rsidRPr="004950BE" w:rsidRDefault="00482126" w:rsidP="004821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C5549AF" w14:textId="77777777" w:rsidR="00482126" w:rsidRPr="004950BE" w:rsidRDefault="00482126" w:rsidP="0048212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EF8B82F" w14:textId="0EA43FF4" w:rsidR="00482126" w:rsidRPr="004950BE" w:rsidRDefault="00482126" w:rsidP="004821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(9,736)</w:t>
            </w:r>
          </w:p>
        </w:tc>
      </w:tr>
      <w:tr w:rsidR="00482126" w:rsidRPr="004950BE" w14:paraId="4D640D48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1D42BB9D" w14:textId="77777777" w:rsidR="00482126" w:rsidRPr="004950BE" w:rsidRDefault="00482126" w:rsidP="0048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44589" w14:textId="124D223A" w:rsidR="00482126" w:rsidRPr="004950BE" w:rsidRDefault="00482126" w:rsidP="004821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(9,736)</w:t>
            </w:r>
          </w:p>
        </w:tc>
        <w:tc>
          <w:tcPr>
            <w:tcW w:w="265" w:type="dxa"/>
            <w:vAlign w:val="bottom"/>
          </w:tcPr>
          <w:p w14:paraId="1E8C67E5" w14:textId="77777777" w:rsidR="00482126" w:rsidRPr="004950BE" w:rsidRDefault="00482126" w:rsidP="00482126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A8ED7" w14:textId="7A50A40B" w:rsidR="00482126" w:rsidRPr="004950BE" w:rsidRDefault="00482126" w:rsidP="0048212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7C68EFE" w14:textId="77777777" w:rsidR="00482126" w:rsidRPr="004950BE" w:rsidRDefault="00482126" w:rsidP="0048212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88BA7" w14:textId="297D745E" w:rsidR="00482126" w:rsidRPr="004950BE" w:rsidRDefault="00482126" w:rsidP="0048212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0C2565E" w14:textId="77777777" w:rsidR="00482126" w:rsidRPr="004950BE" w:rsidRDefault="00482126" w:rsidP="0048212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81FAD" w14:textId="4E36235F" w:rsidR="00482126" w:rsidRPr="004950BE" w:rsidRDefault="00482126" w:rsidP="0048212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(9,736)</w:t>
            </w:r>
          </w:p>
        </w:tc>
      </w:tr>
      <w:tr w:rsidR="000850DE" w:rsidRPr="004950BE" w14:paraId="391FAB0F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74FFD22B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152EA293" w14:textId="3581F8CD" w:rsidR="000850DE" w:rsidRPr="004950BE" w:rsidRDefault="000850DE" w:rsidP="000850DE">
            <w:pPr>
              <w:jc w:val="center"/>
              <w:rPr>
                <w:sz w:val="30"/>
                <w:szCs w:val="30"/>
              </w:rPr>
            </w:pPr>
          </w:p>
        </w:tc>
      </w:tr>
      <w:tr w:rsidR="00C03B2A" w:rsidRPr="004950BE" w14:paraId="330C3796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74F6427B" w14:textId="53A34711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bottom"/>
          </w:tcPr>
          <w:p w14:paraId="26616D75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2B0F640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9E3B96F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04DBC68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141AD89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FAB2CC0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4E07C46" w14:textId="77777777" w:rsidR="00C03B2A" w:rsidRPr="004950BE" w:rsidRDefault="00C03B2A" w:rsidP="00C0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DE" w:rsidRPr="004950BE" w14:paraId="5EC57526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0EF22722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8" w:type="dxa"/>
            <w:vAlign w:val="bottom"/>
          </w:tcPr>
          <w:p w14:paraId="7AD3FE2B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1CAA804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69C669D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919619C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DC28FF0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C18C42E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D2AD1F5" w14:textId="77777777" w:rsidR="000850DE" w:rsidRPr="004950BE" w:rsidRDefault="000850DE" w:rsidP="0008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683" w:rsidRPr="004950BE" w14:paraId="59F45FFF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582C2824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8" w:type="dxa"/>
            <w:vAlign w:val="bottom"/>
          </w:tcPr>
          <w:p w14:paraId="310CD827" w14:textId="77777777" w:rsidR="005D3683" w:rsidRPr="004950BE" w:rsidRDefault="005D3683" w:rsidP="0048212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(6,388)</w:t>
            </w:r>
          </w:p>
        </w:tc>
        <w:tc>
          <w:tcPr>
            <w:tcW w:w="265" w:type="dxa"/>
            <w:vAlign w:val="bottom"/>
          </w:tcPr>
          <w:p w14:paraId="54CD194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B505D3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515C4D4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F2CC06D" w14:textId="77777777" w:rsidR="005D3683" w:rsidRPr="004950BE" w:rsidRDefault="005D3683" w:rsidP="0048212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(3,348)</w:t>
            </w:r>
          </w:p>
        </w:tc>
        <w:tc>
          <w:tcPr>
            <w:tcW w:w="265" w:type="dxa"/>
            <w:vAlign w:val="bottom"/>
          </w:tcPr>
          <w:p w14:paraId="12DECD0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86D08B9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bidi="th-TH"/>
              </w:rPr>
              <w:t>(9,736)</w:t>
            </w:r>
          </w:p>
        </w:tc>
      </w:tr>
      <w:tr w:rsidR="005D3683" w:rsidRPr="004950BE" w14:paraId="40282C0F" w14:textId="77777777" w:rsidTr="00687F6F">
        <w:trPr>
          <w:trHeight w:val="417"/>
        </w:trPr>
        <w:tc>
          <w:tcPr>
            <w:tcW w:w="3596" w:type="dxa"/>
            <w:vAlign w:val="bottom"/>
          </w:tcPr>
          <w:p w14:paraId="0F139BB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B2C3" w14:textId="77777777" w:rsidR="005D3683" w:rsidRPr="004950BE" w:rsidRDefault="005D3683" w:rsidP="0048212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(6,388)</w:t>
            </w:r>
          </w:p>
        </w:tc>
        <w:tc>
          <w:tcPr>
            <w:tcW w:w="265" w:type="dxa"/>
            <w:vAlign w:val="bottom"/>
          </w:tcPr>
          <w:p w14:paraId="6C5BE9A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EE35D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50535D6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F1E6B" w14:textId="77777777" w:rsidR="005D3683" w:rsidRPr="004950BE" w:rsidRDefault="005D3683" w:rsidP="0048212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(3,348)</w:t>
            </w:r>
          </w:p>
        </w:tc>
        <w:tc>
          <w:tcPr>
            <w:tcW w:w="265" w:type="dxa"/>
            <w:vAlign w:val="bottom"/>
          </w:tcPr>
          <w:p w14:paraId="376EDA3F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619A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(9,736)</w:t>
            </w:r>
          </w:p>
        </w:tc>
      </w:tr>
    </w:tbl>
    <w:p w14:paraId="601F6CF9" w14:textId="349ECE4F" w:rsidR="002C6804" w:rsidRPr="004950BE" w:rsidRDefault="002C6804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p w14:paraId="4B5D7634" w14:textId="5B8C89FF" w:rsidR="00AF2D8C" w:rsidRPr="004950BE" w:rsidRDefault="00AF2D8C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p w14:paraId="3996E510" w14:textId="77777777" w:rsidR="00AF2D8C" w:rsidRPr="004950BE" w:rsidRDefault="00AF2D8C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337" w:type="dxa"/>
        <w:tblInd w:w="450" w:type="dxa"/>
        <w:tblLook w:val="01E0" w:firstRow="1" w:lastRow="1" w:firstColumn="1" w:lastColumn="1" w:noHBand="0" w:noVBand="0"/>
      </w:tblPr>
      <w:tblGrid>
        <w:gridCol w:w="3909"/>
        <w:gridCol w:w="1156"/>
        <w:gridCol w:w="245"/>
        <w:gridCol w:w="1170"/>
        <w:gridCol w:w="270"/>
        <w:gridCol w:w="1194"/>
        <w:gridCol w:w="275"/>
        <w:gridCol w:w="1118"/>
      </w:tblGrid>
      <w:tr w:rsidR="002C6804" w:rsidRPr="004950BE" w14:paraId="00738767" w14:textId="77777777" w:rsidTr="00A31A71">
        <w:trPr>
          <w:tblHeader/>
        </w:trPr>
        <w:tc>
          <w:tcPr>
            <w:tcW w:w="3909" w:type="dxa"/>
          </w:tcPr>
          <w:p w14:paraId="30A46912" w14:textId="359C1A56" w:rsidR="002C6804" w:rsidRPr="004950BE" w:rsidRDefault="00AF2D8C" w:rsidP="00AF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</w:t>
            </w:r>
            <w:r w:rsidR="003A2319" w:rsidRPr="004950B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ไม่</w:t>
            </w:r>
            <w:r w:rsidRPr="004950B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ไ</w:t>
            </w:r>
            <w:r w:rsidR="003A2319" w:rsidRPr="004950B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ด้</w:t>
            </w:r>
            <w:r w:rsidR="003A2319" w:rsidRPr="004950B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br/>
            </w:r>
            <w:r w:rsidR="003A2319" w:rsidRPr="004950B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950B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2571" w:type="dxa"/>
            <w:gridSpan w:val="3"/>
          </w:tcPr>
          <w:p w14:paraId="2E5F9E7F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950B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5504881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7" w:type="dxa"/>
            <w:gridSpan w:val="3"/>
          </w:tcPr>
          <w:p w14:paraId="13FA3297" w14:textId="77777777" w:rsidR="002C6804" w:rsidRPr="004950BE" w:rsidRDefault="002C6804" w:rsidP="0044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683" w:rsidRPr="004950BE" w14:paraId="59B21366" w14:textId="77777777" w:rsidTr="0064241D">
        <w:trPr>
          <w:tblHeader/>
        </w:trPr>
        <w:tc>
          <w:tcPr>
            <w:tcW w:w="3909" w:type="dxa"/>
          </w:tcPr>
          <w:p w14:paraId="6B1E24E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7A8B6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3E420F5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31CE7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88886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2E5EA5B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</w:tcPr>
          <w:p w14:paraId="495C601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7DFA46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D3683" w:rsidRPr="004950BE" w14:paraId="021F8588" w14:textId="77777777" w:rsidTr="00586FB1">
        <w:trPr>
          <w:tblHeader/>
        </w:trPr>
        <w:tc>
          <w:tcPr>
            <w:tcW w:w="3909" w:type="dxa"/>
          </w:tcPr>
          <w:p w14:paraId="1F9F1B2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28" w:type="dxa"/>
            <w:gridSpan w:val="7"/>
          </w:tcPr>
          <w:p w14:paraId="35E08A1F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683" w:rsidRPr="004950BE" w14:paraId="16C1EED7" w14:textId="77777777" w:rsidTr="0064241D">
        <w:tc>
          <w:tcPr>
            <w:tcW w:w="3909" w:type="dxa"/>
          </w:tcPr>
          <w:p w14:paraId="0E5263B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56" w:type="dxa"/>
          </w:tcPr>
          <w:p w14:paraId="09C80488" w14:textId="58916439" w:rsidR="005D3683" w:rsidRPr="004950BE" w:rsidRDefault="0076172B" w:rsidP="00DF3DB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19,</w:t>
            </w:r>
            <w:r w:rsidRPr="004950BE">
              <w:rPr>
                <w:rFonts w:ascii="Angsana New" w:hAnsi="Angsana New" w:cs="Angsana New"/>
                <w:sz w:val="30"/>
                <w:szCs w:val="38"/>
                <w:lang w:bidi="th-TH"/>
              </w:rPr>
              <w:t>436</w:t>
            </w:r>
          </w:p>
        </w:tc>
        <w:tc>
          <w:tcPr>
            <w:tcW w:w="245" w:type="dxa"/>
          </w:tcPr>
          <w:p w14:paraId="59627D7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752B6F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15,658</w:t>
            </w:r>
          </w:p>
        </w:tc>
        <w:tc>
          <w:tcPr>
            <w:tcW w:w="270" w:type="dxa"/>
          </w:tcPr>
          <w:p w14:paraId="541000F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500D933" w14:textId="33C0A4DB" w:rsidR="005D3683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8"/>
                <w:lang w:bidi="th-TH"/>
              </w:rPr>
              <w:t>17,986</w:t>
            </w:r>
          </w:p>
        </w:tc>
        <w:tc>
          <w:tcPr>
            <w:tcW w:w="275" w:type="dxa"/>
          </w:tcPr>
          <w:p w14:paraId="0C991D1F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8FEEC73" w14:textId="27223956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sz w:val="30"/>
                <w:szCs w:val="38"/>
                <w:lang w:bidi="th-TH"/>
              </w:rPr>
              <w:t>13,193</w:t>
            </w:r>
          </w:p>
        </w:tc>
      </w:tr>
      <w:tr w:rsidR="005D3683" w:rsidRPr="004950BE" w14:paraId="03685F67" w14:textId="77777777" w:rsidTr="0064241D">
        <w:tc>
          <w:tcPr>
            <w:tcW w:w="3909" w:type="dxa"/>
          </w:tcPr>
          <w:p w14:paraId="4C27B6E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56" w:type="dxa"/>
          </w:tcPr>
          <w:p w14:paraId="2AA0C4D0" w14:textId="55E48D8E" w:rsidR="005D3683" w:rsidRPr="004950BE" w:rsidRDefault="0076172B" w:rsidP="00761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4AB33E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41F87" w14:textId="77777777" w:rsidR="005D3683" w:rsidRPr="004950BE" w:rsidRDefault="005D3683" w:rsidP="00AF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A77C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582D3AF" w14:textId="091EF073" w:rsidR="005D3683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18,280</w:t>
            </w:r>
          </w:p>
        </w:tc>
        <w:tc>
          <w:tcPr>
            <w:tcW w:w="275" w:type="dxa"/>
          </w:tcPr>
          <w:p w14:paraId="56FF9CB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18" w:type="dxa"/>
          </w:tcPr>
          <w:p w14:paraId="272CF965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457,080</w:t>
            </w:r>
          </w:p>
        </w:tc>
      </w:tr>
      <w:tr w:rsidR="005D3683" w:rsidRPr="004950BE" w14:paraId="71322060" w14:textId="77777777" w:rsidTr="0064241D">
        <w:tc>
          <w:tcPr>
            <w:tcW w:w="3909" w:type="dxa"/>
          </w:tcPr>
          <w:p w14:paraId="56209F6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hanging="117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เงินลงทุนระยะยาวในบริษัทอื่นและกิจการที่ เกี่ยวข้องกัน</w:t>
            </w:r>
          </w:p>
        </w:tc>
        <w:tc>
          <w:tcPr>
            <w:tcW w:w="1156" w:type="dxa"/>
          </w:tcPr>
          <w:p w14:paraId="269088E4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8EFF1D" w14:textId="1F37B5FA" w:rsidR="0076172B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1,406</w:t>
            </w:r>
          </w:p>
        </w:tc>
        <w:tc>
          <w:tcPr>
            <w:tcW w:w="245" w:type="dxa"/>
          </w:tcPr>
          <w:p w14:paraId="54DDE23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1F6E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A31B08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3,954</w:t>
            </w:r>
          </w:p>
        </w:tc>
        <w:tc>
          <w:tcPr>
            <w:tcW w:w="270" w:type="dxa"/>
          </w:tcPr>
          <w:p w14:paraId="5F4EF92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5F2EFDD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3B8FE3E" w14:textId="71E8AB2C" w:rsidR="0076172B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1,406</w:t>
            </w:r>
          </w:p>
        </w:tc>
        <w:tc>
          <w:tcPr>
            <w:tcW w:w="275" w:type="dxa"/>
          </w:tcPr>
          <w:p w14:paraId="1AFE8FC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118" w:type="dxa"/>
          </w:tcPr>
          <w:p w14:paraId="32DDA313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C5E01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5D3683" w:rsidRPr="004950BE" w14:paraId="5A03E665" w14:textId="77777777" w:rsidTr="0064241D">
        <w:tc>
          <w:tcPr>
            <w:tcW w:w="3909" w:type="dxa"/>
          </w:tcPr>
          <w:p w14:paraId="62CD9E6F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56" w:type="dxa"/>
          </w:tcPr>
          <w:p w14:paraId="0543EF48" w14:textId="66F4185D" w:rsidR="005D3683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245" w:type="dxa"/>
          </w:tcPr>
          <w:p w14:paraId="1A3F404D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9284B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  <w:tc>
          <w:tcPr>
            <w:tcW w:w="270" w:type="dxa"/>
          </w:tcPr>
          <w:p w14:paraId="1AFA49E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EF21290" w14:textId="23EC1A4B" w:rsidR="005D3683" w:rsidRPr="004950BE" w:rsidRDefault="0076172B" w:rsidP="0076172B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9" w:right="-8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275" w:type="dxa"/>
          </w:tcPr>
          <w:p w14:paraId="77BEEA83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2379960" w14:textId="77777777" w:rsidR="005D3683" w:rsidRPr="004950BE" w:rsidRDefault="005D3683" w:rsidP="00AF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3683" w:rsidRPr="004950BE" w14:paraId="32F2BC0B" w14:textId="77777777" w:rsidTr="0064241D">
        <w:tc>
          <w:tcPr>
            <w:tcW w:w="3909" w:type="dxa"/>
          </w:tcPr>
          <w:p w14:paraId="62AA878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</w:t>
            </w:r>
          </w:p>
        </w:tc>
        <w:tc>
          <w:tcPr>
            <w:tcW w:w="1156" w:type="dxa"/>
          </w:tcPr>
          <w:p w14:paraId="431E5A40" w14:textId="4C5BEF3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E792E0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E7A826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A78F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536FA0A7" w14:textId="56D05CB1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5" w:type="dxa"/>
          </w:tcPr>
          <w:p w14:paraId="7C730958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43A7DA3" w14:textId="77777777" w:rsidR="005D3683" w:rsidRPr="004950BE" w:rsidRDefault="005D3683" w:rsidP="00AF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683" w:rsidRPr="004950BE" w14:paraId="49A06794" w14:textId="77777777" w:rsidTr="0064241D">
        <w:tc>
          <w:tcPr>
            <w:tcW w:w="3909" w:type="dxa"/>
          </w:tcPr>
          <w:p w14:paraId="2524C61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 xml:space="preserve">   กิจการโทรทัศน์</w:t>
            </w:r>
          </w:p>
        </w:tc>
        <w:tc>
          <w:tcPr>
            <w:tcW w:w="1156" w:type="dxa"/>
          </w:tcPr>
          <w:p w14:paraId="0ECF4C60" w14:textId="339758F6" w:rsidR="005D3683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14,808</w:t>
            </w:r>
          </w:p>
        </w:tc>
        <w:tc>
          <w:tcPr>
            <w:tcW w:w="245" w:type="dxa"/>
          </w:tcPr>
          <w:p w14:paraId="41B1BC5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2472A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270" w:type="dxa"/>
          </w:tcPr>
          <w:p w14:paraId="38C10AFF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CFB253" w14:textId="1280D236" w:rsidR="005D3683" w:rsidRPr="004950BE" w:rsidRDefault="0076172B" w:rsidP="0076172B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1AF90441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E24ECE1" w14:textId="77777777" w:rsidR="005D3683" w:rsidRPr="004950BE" w:rsidRDefault="005D3683" w:rsidP="00AF2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3683" w:rsidRPr="004950BE" w14:paraId="4DCABED5" w14:textId="77777777" w:rsidTr="0064241D">
        <w:tc>
          <w:tcPr>
            <w:tcW w:w="3909" w:type="dxa"/>
          </w:tcPr>
          <w:p w14:paraId="29B26B90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ประมาณการหนี้สินไม่หมุนเวียนผลประโยชน์พนักงาน</w:t>
            </w:r>
          </w:p>
        </w:tc>
        <w:tc>
          <w:tcPr>
            <w:tcW w:w="1156" w:type="dxa"/>
          </w:tcPr>
          <w:p w14:paraId="425C9E76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69"/>
              <w:rPr>
                <w:rFonts w:ascii="Angsana New" w:hAnsi="Angsana New"/>
                <w:sz w:val="30"/>
                <w:szCs w:val="30"/>
              </w:rPr>
            </w:pPr>
          </w:p>
          <w:p w14:paraId="3CD54223" w14:textId="6D09F33B" w:rsidR="0076172B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69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23,591</w:t>
            </w:r>
          </w:p>
        </w:tc>
        <w:tc>
          <w:tcPr>
            <w:tcW w:w="245" w:type="dxa"/>
          </w:tcPr>
          <w:p w14:paraId="5C5715D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EE1D92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69"/>
              <w:rPr>
                <w:rFonts w:ascii="Angsana New" w:hAnsi="Angsana New"/>
                <w:sz w:val="30"/>
                <w:szCs w:val="30"/>
              </w:rPr>
            </w:pPr>
          </w:p>
          <w:p w14:paraId="30F1278E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24,595</w:t>
            </w:r>
          </w:p>
        </w:tc>
        <w:tc>
          <w:tcPr>
            <w:tcW w:w="270" w:type="dxa"/>
          </w:tcPr>
          <w:p w14:paraId="2E87514C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009BF1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69ADE" w14:textId="4B558F95" w:rsidR="0076172B" w:rsidRPr="004950BE" w:rsidRDefault="0076172B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15,240</w:t>
            </w:r>
          </w:p>
        </w:tc>
        <w:tc>
          <w:tcPr>
            <w:tcW w:w="275" w:type="dxa"/>
          </w:tcPr>
          <w:p w14:paraId="67AFEA59" w14:textId="77777777" w:rsidR="005D3683" w:rsidRPr="004950BE" w:rsidRDefault="005D3683" w:rsidP="005D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BE3EE8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803DAC" w14:textId="77777777" w:rsidR="005D3683" w:rsidRPr="004950BE" w:rsidRDefault="005D3683" w:rsidP="005D368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14,195</w:t>
            </w:r>
          </w:p>
        </w:tc>
      </w:tr>
      <w:tr w:rsidR="00586FB1" w:rsidRPr="004950BE" w14:paraId="1060B7AD" w14:textId="77777777" w:rsidTr="0064241D">
        <w:tc>
          <w:tcPr>
            <w:tcW w:w="3909" w:type="dxa"/>
          </w:tcPr>
          <w:p w14:paraId="7607D8ED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4950B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56" w:type="dxa"/>
          </w:tcPr>
          <w:p w14:paraId="2619FD5A" w14:textId="57EE25BC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529,153</w:t>
            </w:r>
          </w:p>
        </w:tc>
        <w:tc>
          <w:tcPr>
            <w:tcW w:w="245" w:type="dxa"/>
          </w:tcPr>
          <w:p w14:paraId="4E1925E9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028AC" w14:textId="77777777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342,048</w:t>
            </w:r>
          </w:p>
        </w:tc>
        <w:tc>
          <w:tcPr>
            <w:tcW w:w="270" w:type="dxa"/>
          </w:tcPr>
          <w:p w14:paraId="0DB51DD6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465BED" w14:textId="0CC522C5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414,285</w:t>
            </w:r>
          </w:p>
        </w:tc>
        <w:tc>
          <w:tcPr>
            <w:tcW w:w="275" w:type="dxa"/>
          </w:tcPr>
          <w:p w14:paraId="3E419459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4E500E8" w14:textId="77777777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/>
                <w:sz w:val="30"/>
                <w:szCs w:val="30"/>
                <w:lang w:bidi="th-TH"/>
              </w:rPr>
              <w:t>111,933</w:t>
            </w:r>
          </w:p>
        </w:tc>
      </w:tr>
      <w:tr w:rsidR="00586FB1" w:rsidRPr="004950BE" w14:paraId="60F09E55" w14:textId="77777777" w:rsidTr="0064241D">
        <w:tc>
          <w:tcPr>
            <w:tcW w:w="3909" w:type="dxa"/>
          </w:tcPr>
          <w:p w14:paraId="697310D5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E59A2ED" w14:textId="662A8DB0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589,086</w:t>
            </w:r>
          </w:p>
        </w:tc>
        <w:tc>
          <w:tcPr>
            <w:tcW w:w="245" w:type="dxa"/>
          </w:tcPr>
          <w:p w14:paraId="4FCC5F59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72BFE8" w14:textId="77777777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403,296</w:t>
            </w:r>
          </w:p>
        </w:tc>
        <w:tc>
          <w:tcPr>
            <w:tcW w:w="270" w:type="dxa"/>
          </w:tcPr>
          <w:p w14:paraId="43391AAC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0C107D6" w14:textId="763F2DB7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4950BE">
              <w:rPr>
                <w:rFonts w:ascii="Angsana New" w:hAnsi="Angsana New" w:cs="Cordia New"/>
                <w:b/>
                <w:bCs/>
                <w:sz w:val="30"/>
                <w:szCs w:val="30"/>
                <w:lang w:bidi="th-TH"/>
              </w:rPr>
              <w:t>467,889</w:t>
            </w:r>
          </w:p>
        </w:tc>
        <w:tc>
          <w:tcPr>
            <w:tcW w:w="275" w:type="dxa"/>
          </w:tcPr>
          <w:p w14:paraId="08565DEF" w14:textId="77777777" w:rsidR="00586FB1" w:rsidRPr="004950BE" w:rsidRDefault="00586FB1" w:rsidP="0058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745E4E59" w14:textId="77777777" w:rsidR="00586FB1" w:rsidRPr="004950BE" w:rsidRDefault="00586FB1" w:rsidP="00586FB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950BE">
              <w:rPr>
                <w:rFonts w:ascii="Angsana New" w:hAnsi="Angsana New" w:cs="Cordia New"/>
                <w:b/>
                <w:bCs/>
                <w:sz w:val="30"/>
                <w:szCs w:val="30"/>
                <w:lang w:bidi="th-TH"/>
              </w:rPr>
              <w:t>597,355</w:t>
            </w:r>
          </w:p>
        </w:tc>
      </w:tr>
    </w:tbl>
    <w:p w14:paraId="09F71DFD" w14:textId="77777777" w:rsidR="00A84B66" w:rsidRPr="004950BE" w:rsidRDefault="00A84B66" w:rsidP="00EE2B4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8463718" w14:textId="4C06831C" w:rsidR="00EE2B44" w:rsidRPr="004950BE" w:rsidRDefault="00EE2B44" w:rsidP="00EE2B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A80409" w:rsidRPr="004950BE">
        <w:rPr>
          <w:rFonts w:ascii="Angsana New" w:hAnsi="Angsana New"/>
          <w:sz w:val="30"/>
          <w:szCs w:val="30"/>
        </w:rPr>
        <w:t>256</w:t>
      </w:r>
      <w:r w:rsidR="00733916" w:rsidRPr="004950BE">
        <w:rPr>
          <w:rFonts w:ascii="Angsana New" w:hAnsi="Angsana New"/>
          <w:sz w:val="30"/>
          <w:szCs w:val="30"/>
        </w:rPr>
        <w:t>6</w:t>
      </w:r>
      <w:r w:rsidRPr="004950BE">
        <w:rPr>
          <w:rFonts w:ascii="Angsana New" w:hAnsi="Angsana New"/>
          <w:sz w:val="30"/>
          <w:szCs w:val="30"/>
        </w:rPr>
        <w:t xml:space="preserve"> - </w:t>
      </w:r>
      <w:r w:rsidR="00A80409" w:rsidRPr="004950BE">
        <w:rPr>
          <w:rFonts w:ascii="Angsana New" w:hAnsi="Angsana New"/>
          <w:sz w:val="30"/>
          <w:szCs w:val="30"/>
        </w:rPr>
        <w:t>25</w:t>
      </w:r>
      <w:r w:rsidR="00733916" w:rsidRPr="004950BE">
        <w:rPr>
          <w:rFonts w:ascii="Angsana New" w:hAnsi="Angsana New"/>
          <w:sz w:val="30"/>
          <w:szCs w:val="30"/>
        </w:rPr>
        <w:t>70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</w:t>
      </w:r>
      <w:r w:rsidR="00AF2D8C"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8BC78CB" w14:textId="77777777" w:rsidR="0041287E" w:rsidRPr="004950BE" w:rsidRDefault="0041287E" w:rsidP="004128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730539" w14:textId="77777777" w:rsidR="0041287E" w:rsidRPr="004950BE" w:rsidRDefault="0041287E" w:rsidP="0041287E">
      <w:pPr>
        <w:jc w:val="thaiDistribute"/>
        <w:rPr>
          <w:rFonts w:ascii="Angsana New" w:hAnsi="Angsana New"/>
          <w:sz w:val="30"/>
          <w:szCs w:val="30"/>
          <w:cs/>
        </w:rPr>
        <w:sectPr w:rsidR="0041287E" w:rsidRPr="004950BE" w:rsidSect="00A94101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49C30C0" w14:textId="505098C6" w:rsidR="00B5369A" w:rsidRPr="004950BE" w:rsidRDefault="00B5369A" w:rsidP="002A2F4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กำไร </w:t>
      </w:r>
      <w:r w:rsidRPr="004950BE">
        <w:rPr>
          <w:rFonts w:ascii="Angsana New" w:hAnsi="Angsana New"/>
          <w:b/>
          <w:bCs/>
          <w:sz w:val="30"/>
          <w:szCs w:val="30"/>
        </w:rPr>
        <w:t>(</w:t>
      </w:r>
      <w:r w:rsidRPr="004950BE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Pr="004950BE">
        <w:rPr>
          <w:rFonts w:ascii="Angsana New" w:hAnsi="Angsana New"/>
          <w:b/>
          <w:bCs/>
          <w:sz w:val="30"/>
          <w:szCs w:val="30"/>
        </w:rPr>
        <w:t>)</w:t>
      </w:r>
      <w:r w:rsidRPr="004950BE">
        <w:rPr>
          <w:rFonts w:ascii="Angsana New" w:hAnsi="Angsana New"/>
          <w:b/>
          <w:bCs/>
          <w:sz w:val="30"/>
          <w:szCs w:val="30"/>
          <w:cs/>
        </w:rPr>
        <w:t xml:space="preserve"> ต่อหุ้น</w:t>
      </w:r>
    </w:p>
    <w:p w14:paraId="070715D0" w14:textId="77777777" w:rsidR="00B5369A" w:rsidRPr="004950BE" w:rsidRDefault="00B5369A" w:rsidP="00B53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65F9A5B" w14:textId="5E8ABA6F" w:rsidR="005D3683" w:rsidRPr="004950BE" w:rsidRDefault="00AF5A28" w:rsidP="00AF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นโยบายการบัญชี </w:t>
      </w:r>
    </w:p>
    <w:p w14:paraId="7CB18260" w14:textId="77777777" w:rsidR="00AF5A28" w:rsidRPr="004950BE" w:rsidRDefault="00AF5A28" w:rsidP="00AF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0E39D9A" w14:textId="77777777" w:rsidR="0041287E" w:rsidRPr="004950BE" w:rsidRDefault="0041287E" w:rsidP="00AF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14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206"/>
        <w:gridCol w:w="243"/>
        <w:gridCol w:w="1188"/>
        <w:gridCol w:w="243"/>
        <w:gridCol w:w="1188"/>
        <w:gridCol w:w="243"/>
        <w:gridCol w:w="1188"/>
        <w:gridCol w:w="243"/>
        <w:gridCol w:w="1179"/>
        <w:gridCol w:w="243"/>
        <w:gridCol w:w="1188"/>
        <w:gridCol w:w="236"/>
        <w:gridCol w:w="1233"/>
        <w:gridCol w:w="243"/>
        <w:gridCol w:w="1224"/>
      </w:tblGrid>
      <w:tr w:rsidR="0041287E" w:rsidRPr="004950BE" w14:paraId="53A44741" w14:textId="77777777" w:rsidTr="00A94101">
        <w:trPr>
          <w:trHeight w:val="207"/>
          <w:tblHeader/>
        </w:trPr>
        <w:tc>
          <w:tcPr>
            <w:tcW w:w="2880" w:type="dxa"/>
            <w:vMerge w:val="restart"/>
            <w:vAlign w:val="center"/>
          </w:tcPr>
          <w:p w14:paraId="7721F92E" w14:textId="77777777" w:rsidR="0041287E" w:rsidRPr="004950BE" w:rsidRDefault="0041287E" w:rsidP="00A94101">
            <w:pPr>
              <w:spacing w:line="280" w:lineRule="exact"/>
              <w:ind w:right="-108"/>
              <w:jc w:val="center"/>
              <w:rPr>
                <w:rFonts w:ascii="Angsana New" w:hAnsi="Angsana New"/>
                <w:b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352" w:type="dxa"/>
            <w:gridSpan w:val="11"/>
            <w:vAlign w:val="center"/>
          </w:tcPr>
          <w:p w14:paraId="6D614A8D" w14:textId="77777777" w:rsidR="0041287E" w:rsidRPr="004950BE" w:rsidRDefault="0041287E" w:rsidP="00A9410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875F257" w14:textId="77777777" w:rsidR="0041287E" w:rsidRPr="004950BE" w:rsidRDefault="0041287E" w:rsidP="00A9410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DEDBD4" w14:textId="77777777" w:rsidR="0041287E" w:rsidRPr="004950BE" w:rsidRDefault="0041287E" w:rsidP="00A9410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87E" w:rsidRPr="004950BE" w14:paraId="5041A192" w14:textId="77777777" w:rsidTr="00A94101">
        <w:trPr>
          <w:tblHeader/>
        </w:trPr>
        <w:tc>
          <w:tcPr>
            <w:tcW w:w="2880" w:type="dxa"/>
            <w:vMerge/>
            <w:vAlign w:val="center"/>
          </w:tcPr>
          <w:p w14:paraId="604E708A" w14:textId="77777777" w:rsidR="0041287E" w:rsidRPr="004950BE" w:rsidRDefault="0041287E" w:rsidP="00A94101">
            <w:pPr>
              <w:spacing w:line="280" w:lineRule="exact"/>
              <w:ind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68" w:type="dxa"/>
            <w:gridSpan w:val="5"/>
            <w:tcBorders>
              <w:bottom w:val="single" w:sz="4" w:space="0" w:color="auto"/>
            </w:tcBorders>
            <w:vAlign w:val="center"/>
          </w:tcPr>
          <w:p w14:paraId="3C403580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5D3683" w:rsidRPr="004950B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43" w:type="dxa"/>
            <w:vAlign w:val="center"/>
          </w:tcPr>
          <w:p w14:paraId="06514167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41" w:type="dxa"/>
            <w:gridSpan w:val="5"/>
            <w:tcBorders>
              <w:bottom w:val="single" w:sz="4" w:space="0" w:color="auto"/>
            </w:tcBorders>
            <w:vAlign w:val="center"/>
          </w:tcPr>
          <w:p w14:paraId="7646ADFC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5D3683" w:rsidRPr="004950BE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center"/>
          </w:tcPr>
          <w:p w14:paraId="108D84C6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202B6CE2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5D3683" w:rsidRPr="004950B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43" w:type="dxa"/>
            <w:vAlign w:val="center"/>
          </w:tcPr>
          <w:p w14:paraId="3CFCE27C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C89745B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50BE">
              <w:rPr>
                <w:rFonts w:ascii="Angsana New" w:hAnsi="Angsana New"/>
                <w:sz w:val="24"/>
                <w:szCs w:val="24"/>
              </w:rPr>
              <w:t>256</w:t>
            </w:r>
            <w:r w:rsidR="005D3683" w:rsidRPr="004950BE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1287E" w:rsidRPr="004950BE" w14:paraId="5364E243" w14:textId="77777777" w:rsidTr="00A94101">
        <w:trPr>
          <w:trHeight w:val="550"/>
          <w:tblHeader/>
        </w:trPr>
        <w:tc>
          <w:tcPr>
            <w:tcW w:w="2880" w:type="dxa"/>
          </w:tcPr>
          <w:p w14:paraId="00E04811" w14:textId="77777777" w:rsidR="0041287E" w:rsidRPr="004950BE" w:rsidRDefault="0041287E" w:rsidP="00A9410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739687A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</w:t>
            </w:r>
            <w:r w:rsidRPr="004950BE">
              <w:rPr>
                <w:rFonts w:ascii="Angsana New" w:hAnsi="Angsana New"/>
                <w:b/>
                <w:sz w:val="24"/>
                <w:szCs w:val="24"/>
              </w:rPr>
              <w:br/>
            </w: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3069E1EB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90CD241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</w:t>
            </w:r>
            <w:r w:rsidRPr="004950BE">
              <w:rPr>
                <w:rFonts w:ascii="Angsana New" w:hAnsi="Angsana New"/>
                <w:b/>
                <w:sz w:val="24"/>
                <w:szCs w:val="24"/>
              </w:rPr>
              <w:br/>
            </w: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2BEAF84F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044A95E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15225D9B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6DD0DC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</w:t>
            </w:r>
            <w:r w:rsidRPr="004950BE">
              <w:rPr>
                <w:rFonts w:ascii="Angsana New" w:hAnsi="Angsana New"/>
                <w:b/>
                <w:sz w:val="24"/>
                <w:szCs w:val="24"/>
              </w:rPr>
              <w:br/>
            </w: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งานต่อเนื่อง</w:t>
            </w:r>
          </w:p>
        </w:tc>
        <w:tc>
          <w:tcPr>
            <w:tcW w:w="243" w:type="dxa"/>
            <w:vAlign w:val="bottom"/>
          </w:tcPr>
          <w:p w14:paraId="29F261B0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29A67A4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</w:t>
            </w:r>
            <w:r w:rsidRPr="004950BE">
              <w:rPr>
                <w:rFonts w:ascii="Angsana New" w:hAnsi="Angsana New"/>
                <w:b/>
                <w:sz w:val="24"/>
                <w:szCs w:val="24"/>
              </w:rPr>
              <w:br/>
            </w: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งานที่ยกเลิก</w:t>
            </w:r>
          </w:p>
        </w:tc>
        <w:tc>
          <w:tcPr>
            <w:tcW w:w="243" w:type="dxa"/>
            <w:vAlign w:val="bottom"/>
          </w:tcPr>
          <w:p w14:paraId="0886DC18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8B62C35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FCABC87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FAF67A0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43" w:type="dxa"/>
            <w:vAlign w:val="bottom"/>
          </w:tcPr>
          <w:p w14:paraId="67274422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86DB27A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sz w:val="24"/>
                <w:szCs w:val="24"/>
                <w:cs/>
              </w:rPr>
              <w:t>การดำเนินงานต่อเนื่อง</w:t>
            </w:r>
          </w:p>
        </w:tc>
      </w:tr>
      <w:tr w:rsidR="0041287E" w:rsidRPr="004950BE" w14:paraId="3560AC38" w14:textId="77777777" w:rsidTr="00A94101">
        <w:trPr>
          <w:trHeight w:val="171"/>
          <w:tblHeader/>
        </w:trPr>
        <w:tc>
          <w:tcPr>
            <w:tcW w:w="2880" w:type="dxa"/>
          </w:tcPr>
          <w:p w14:paraId="60490C6A" w14:textId="77777777" w:rsidR="0041287E" w:rsidRPr="004950BE" w:rsidRDefault="0041287E" w:rsidP="00A94101">
            <w:pPr>
              <w:spacing w:line="2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88" w:type="dxa"/>
            <w:gridSpan w:val="15"/>
            <w:vAlign w:val="center"/>
          </w:tcPr>
          <w:p w14:paraId="6D6E23CF" w14:textId="77777777" w:rsidR="0041287E" w:rsidRPr="004950BE" w:rsidRDefault="0041287E" w:rsidP="00A94101">
            <w:pPr>
              <w:spacing w:line="280" w:lineRule="exact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  <w:t>(พันบาท / พันหุ้น)</w:t>
            </w:r>
          </w:p>
        </w:tc>
      </w:tr>
      <w:tr w:rsidR="005D3683" w:rsidRPr="004950BE" w14:paraId="2F51123F" w14:textId="77777777" w:rsidTr="00A94101">
        <w:tc>
          <w:tcPr>
            <w:tcW w:w="2880" w:type="dxa"/>
          </w:tcPr>
          <w:p w14:paraId="58BBA919" w14:textId="77777777" w:rsidR="005D3683" w:rsidRPr="004950BE" w:rsidRDefault="005D3683" w:rsidP="005D368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30C3C" w14:textId="37075C3D" w:rsidR="005D3683" w:rsidRPr="004950BE" w:rsidRDefault="004D028C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381,</w:t>
            </w:r>
            <w:r w:rsidR="006E4DB6"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91FB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2849" w14:textId="04C3B381" w:rsidR="005D3683" w:rsidRPr="004950BE" w:rsidRDefault="00DD6242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2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067EF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FEC" w14:textId="7CE759E0" w:rsidR="005D3683" w:rsidRPr="004950BE" w:rsidRDefault="004D028C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381,</w:t>
            </w:r>
            <w:r w:rsidR="006E4DB6"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2390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3B8E" w14:textId="77777777" w:rsidR="005D3683" w:rsidRPr="004950BE" w:rsidRDefault="005D3683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(104,726)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945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F08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(13,348)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EDC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78046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(118,074)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D1DF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4D0C" w14:textId="2AC243F2" w:rsidR="005D3683" w:rsidRPr="004950BE" w:rsidRDefault="004D028C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491,</w:t>
            </w:r>
            <w:r w:rsidR="006E4DB6"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CD7353"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BB1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8916" w14:textId="7D7A77B2" w:rsidR="005D3683" w:rsidRPr="004950BE" w:rsidRDefault="005D3683" w:rsidP="004D028C">
            <w:pPr>
              <w:pStyle w:val="acctfourfigures"/>
              <w:tabs>
                <w:tab w:val="clear" w:pos="765"/>
              </w:tabs>
              <w:spacing w:line="280" w:lineRule="exact"/>
              <w:ind w:left="-79" w:right="-5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331,3</w:t>
            </w:r>
            <w:r w:rsidR="004D028C"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70</w:t>
            </w:r>
          </w:p>
        </w:tc>
      </w:tr>
      <w:tr w:rsidR="005D3683" w:rsidRPr="004950BE" w14:paraId="6A31FCD2" w14:textId="77777777" w:rsidTr="00A94101">
        <w:tc>
          <w:tcPr>
            <w:tcW w:w="2880" w:type="dxa"/>
          </w:tcPr>
          <w:p w14:paraId="5435BB19" w14:textId="77777777" w:rsidR="005D3683" w:rsidRPr="004950BE" w:rsidRDefault="005D3683" w:rsidP="005D368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2C57A179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8DA6E4F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EC68DE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23E185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3391B3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0D5399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3F0F030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F45E7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2D9C2A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70DEB1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C01C54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FAE7E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6A0377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B7D2F24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C86608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3683" w:rsidRPr="004950BE" w14:paraId="1E9C001E" w14:textId="77777777" w:rsidTr="009E6B26">
        <w:tc>
          <w:tcPr>
            <w:tcW w:w="2880" w:type="dxa"/>
          </w:tcPr>
          <w:p w14:paraId="1ABD0611" w14:textId="77777777" w:rsidR="005D3683" w:rsidRPr="004950BE" w:rsidRDefault="005D3683" w:rsidP="005D368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E84BA" w14:textId="1DA4087C" w:rsidR="005D3683" w:rsidRPr="004950BE" w:rsidRDefault="004D028C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C98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D5651" w14:textId="4DC87101" w:rsidR="005D3683" w:rsidRPr="004950BE" w:rsidRDefault="004D028C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55651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22B0" w14:textId="4A7A3823" w:rsidR="005D3683" w:rsidRPr="004950BE" w:rsidRDefault="004D028C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1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89BC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9D20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1C16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1C30" w14:textId="77777777" w:rsidR="005D3683" w:rsidRPr="004950BE" w:rsidRDefault="005D3683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-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09A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DF3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A773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BFC81" w14:textId="7B8C2527" w:rsidR="005D3683" w:rsidRPr="004950BE" w:rsidRDefault="004D028C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A8F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1BB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4,067,971</w:t>
            </w:r>
          </w:p>
        </w:tc>
      </w:tr>
      <w:tr w:rsidR="005D3683" w:rsidRPr="004950BE" w14:paraId="119C3436" w14:textId="77777777" w:rsidTr="00A94101">
        <w:tc>
          <w:tcPr>
            <w:tcW w:w="2880" w:type="dxa"/>
          </w:tcPr>
          <w:p w14:paraId="61BD410F" w14:textId="77777777" w:rsidR="005D3683" w:rsidRPr="004950BE" w:rsidRDefault="005D3683" w:rsidP="005D3683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3475C53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251B0CD2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9C79F3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A33F366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60D518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7FE11E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901543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308632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3D17ABC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5E396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37CD7D69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51002E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B80D92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9176AFD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327019D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3683" w:rsidRPr="004950BE" w14:paraId="66B1F863" w14:textId="77777777" w:rsidTr="00A94101">
        <w:tc>
          <w:tcPr>
            <w:tcW w:w="2880" w:type="dxa"/>
          </w:tcPr>
          <w:p w14:paraId="308BACB2" w14:textId="77777777" w:rsidR="005D3683" w:rsidRPr="004950BE" w:rsidRDefault="005D3683" w:rsidP="005D368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) </w:t>
            </w:r>
            <w:r w:rsidRPr="004950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ต่อหุ้น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96D0187" w14:textId="537E01FA" w:rsidR="005D3683" w:rsidRPr="004950BE" w:rsidRDefault="004D028C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0.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094</w:t>
            </w:r>
          </w:p>
        </w:tc>
        <w:tc>
          <w:tcPr>
            <w:tcW w:w="243" w:type="dxa"/>
          </w:tcPr>
          <w:p w14:paraId="65E0823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0F060A7" w14:textId="0D1C2644" w:rsidR="005D3683" w:rsidRPr="004950BE" w:rsidRDefault="00DD6242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22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0B8DD5B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F10BB1B" w14:textId="16C660D8" w:rsidR="005D3683" w:rsidRPr="004950BE" w:rsidRDefault="004D028C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1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0.094</w:t>
            </w:r>
          </w:p>
        </w:tc>
        <w:tc>
          <w:tcPr>
            <w:tcW w:w="243" w:type="dxa"/>
          </w:tcPr>
          <w:p w14:paraId="1FE6ECDA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9192C33" w14:textId="77777777" w:rsidR="005D3683" w:rsidRPr="004950BE" w:rsidRDefault="005D3683" w:rsidP="00DD6242">
            <w:pPr>
              <w:pStyle w:val="acctfourfigures"/>
              <w:tabs>
                <w:tab w:val="clear" w:pos="765"/>
              </w:tabs>
              <w:spacing w:line="280" w:lineRule="exact"/>
              <w:ind w:left="-79"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0.</w:t>
            </w: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026</w:t>
            </w: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243" w:type="dxa"/>
          </w:tcPr>
          <w:p w14:paraId="55C1ABE5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1EC445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(</w:t>
            </w: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0.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0</w:t>
            </w: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03</w:t>
            </w: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243" w:type="dxa"/>
          </w:tcPr>
          <w:p w14:paraId="60067068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2132577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4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(0.029)</w:t>
            </w:r>
          </w:p>
        </w:tc>
        <w:tc>
          <w:tcPr>
            <w:tcW w:w="236" w:type="dxa"/>
            <w:vAlign w:val="bottom"/>
          </w:tcPr>
          <w:p w14:paraId="63913559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4B87F8E" w14:textId="73DA3F96" w:rsidR="005D3683" w:rsidRPr="004950BE" w:rsidRDefault="004D028C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0.121</w:t>
            </w:r>
          </w:p>
        </w:tc>
        <w:tc>
          <w:tcPr>
            <w:tcW w:w="243" w:type="dxa"/>
          </w:tcPr>
          <w:p w14:paraId="45025DD3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6D64F6F" w14:textId="77777777" w:rsidR="005D3683" w:rsidRPr="004950BE" w:rsidRDefault="005D3683" w:rsidP="005D3683">
            <w:pPr>
              <w:pStyle w:val="acctfourfigures"/>
              <w:tabs>
                <w:tab w:val="clear" w:pos="765"/>
              </w:tabs>
              <w:spacing w:line="28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50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0.081</w:t>
            </w:r>
          </w:p>
        </w:tc>
      </w:tr>
    </w:tbl>
    <w:p w14:paraId="5492EE77" w14:textId="77777777" w:rsidR="00AF5A28" w:rsidRPr="004950BE" w:rsidRDefault="00AF5A28" w:rsidP="00AF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3D338C7" w14:textId="77777777" w:rsidR="0041287E" w:rsidRPr="004950BE" w:rsidRDefault="0041287E" w:rsidP="00412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35F332" w14:textId="77777777" w:rsidR="0041287E" w:rsidRPr="004950BE" w:rsidRDefault="0041287E" w:rsidP="00412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  <w:sectPr w:rsidR="0041287E" w:rsidRPr="004950BE" w:rsidSect="00A9410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5BFBB41" w14:textId="39A733F5" w:rsidR="0073416E" w:rsidRPr="004950BE" w:rsidRDefault="0073416E" w:rsidP="002A2F4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77F6A47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F39325F" w14:textId="17409B1B" w:rsidR="00A62489" w:rsidRPr="004950BE" w:rsidRDefault="00C5670D" w:rsidP="00A62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AD04C87" w14:textId="25A8D914" w:rsidR="005D3683" w:rsidRPr="004950BE" w:rsidRDefault="001551F4" w:rsidP="005C6E4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hanging="315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  </w:t>
      </w:r>
      <w:r w:rsidR="00C5670D" w:rsidRPr="004950BE">
        <w:rPr>
          <w:rFonts w:ascii="Angsana New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B9B7FC6" w14:textId="6CF6A025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D53A43" w:rsidRPr="004950BE">
        <w:rPr>
          <w:rFonts w:ascii="Angsana New" w:hAnsi="Angsana New"/>
          <w:sz w:val="30"/>
          <w:szCs w:val="30"/>
        </w:rPr>
        <w:t>7</w:t>
      </w:r>
      <w:r w:rsidRPr="004950BE">
        <w:rPr>
          <w:rFonts w:ascii="Angsana New" w:hAnsi="Angsana New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8B67CB" w:rsidRPr="004950BE">
        <w:rPr>
          <w:rFonts w:ascii="Angsana New" w:hAnsi="Angsana New" w:hint="cs"/>
          <w:sz w:val="30"/>
          <w:szCs w:val="30"/>
          <w:cs/>
        </w:rPr>
        <w:t>เมื่อเริ่มแรก</w:t>
      </w:r>
      <w:r w:rsidRPr="004950BE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8B67CB" w:rsidRPr="004950BE">
        <w:rPr>
          <w:rFonts w:ascii="Angsana New" w:hAnsi="Angsana New"/>
          <w:sz w:val="30"/>
          <w:szCs w:val="30"/>
        </w:rPr>
        <w:t xml:space="preserve"> </w:t>
      </w:r>
      <w:r w:rsidR="008B67CB" w:rsidRPr="004950BE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</w:t>
      </w:r>
      <w:r w:rsidR="008B67CB" w:rsidRPr="004950BE">
        <w:rPr>
          <w:rFonts w:ascii="Angsana New" w:hAnsi="Angsana New" w:hint="cs"/>
          <w:sz w:val="30"/>
          <w:szCs w:val="30"/>
          <w:cs/>
        </w:rPr>
        <w:t xml:space="preserve">       </w:t>
      </w:r>
      <w:r w:rsidR="008B67CB" w:rsidRPr="004950BE">
        <w:rPr>
          <w:rFonts w:ascii="Angsana New" w:hAnsi="Angsana New"/>
          <w:sz w:val="30"/>
          <w:szCs w:val="30"/>
          <w:cs/>
        </w:rPr>
        <w:t>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50A45A1C" w14:textId="77777777" w:rsidR="008B67CB" w:rsidRPr="004950BE" w:rsidRDefault="008B67CB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2781BD13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73F5C31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4C098EC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3BB75666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037A5788" w14:textId="03AC7448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="00967EE0" w:rsidRPr="004950BE">
        <w:rPr>
          <w:rFonts w:ascii="Angsana New" w:hAnsi="Angsana New" w:hint="cs"/>
          <w:sz w:val="30"/>
          <w:szCs w:val="30"/>
          <w:cs/>
        </w:rPr>
        <w:t xml:space="preserve">    </w:t>
      </w:r>
      <w:r w:rsidRPr="004950BE">
        <w:rPr>
          <w:rFonts w:ascii="Angsana New" w:hAnsi="Angsana New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4A1AB24" w14:textId="77777777" w:rsidR="00AF2D8C" w:rsidRPr="004950BE" w:rsidRDefault="00AF2D8C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FBFDEB9" w14:textId="617D83F9" w:rsidR="005D3683" w:rsidRPr="004950BE" w:rsidRDefault="001551F4" w:rsidP="00857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  </w:t>
      </w:r>
      <w:r w:rsidR="00C5670D" w:rsidRPr="004950BE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B8729DB" w14:textId="273CE51D" w:rsidR="00C5670D" w:rsidRPr="004950BE" w:rsidRDefault="00C5670D" w:rsidP="0085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B5D7B1F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C490F75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9E2C203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B39C401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2214F2E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2E75214" w14:textId="77777777" w:rsidR="00C5670D" w:rsidRPr="004950BE" w:rsidRDefault="00C5670D" w:rsidP="00C5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A0F13A6" w14:textId="56EF6038" w:rsidR="005D3683" w:rsidRPr="004950BE" w:rsidRDefault="001551F4" w:rsidP="00857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  </w:t>
      </w:r>
      <w:r w:rsidR="00C5670D" w:rsidRPr="004950BE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F71C5EF" w14:textId="77777777" w:rsidR="00C5670D" w:rsidRPr="004950BE" w:rsidRDefault="00C5670D" w:rsidP="00857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3AC33AC4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EB23BFB" w14:textId="17D8762C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80409" w:rsidRPr="004950BE">
        <w:rPr>
          <w:rFonts w:ascii="Angsana New" w:hAnsi="Angsana New"/>
          <w:sz w:val="30"/>
          <w:szCs w:val="30"/>
        </w:rPr>
        <w:t>12</w:t>
      </w:r>
      <w:r w:rsidRPr="004950BE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6B3F0AA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0247391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17231EF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F25066" w14:textId="77777777" w:rsidR="00C5670D" w:rsidRPr="004950BE" w:rsidRDefault="00C5670D" w:rsidP="0075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80409" w:rsidRPr="004950BE">
        <w:rPr>
          <w:rFonts w:ascii="Angsana New" w:hAnsi="Angsana New"/>
          <w:sz w:val="30"/>
          <w:szCs w:val="30"/>
        </w:rPr>
        <w:t>90</w:t>
      </w:r>
      <w:r w:rsidRPr="004950BE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F035890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E6973DC" w14:textId="77777777" w:rsidR="00C5670D" w:rsidRPr="004950BE" w:rsidRDefault="00C5670D" w:rsidP="008574E7">
      <w:pPr>
        <w:pageBreakBefore/>
        <w:ind w:left="994"/>
        <w:rPr>
          <w:sz w:val="30"/>
          <w:szCs w:val="30"/>
        </w:rPr>
      </w:pPr>
      <w:r w:rsidRPr="004950BE">
        <w:rPr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2E8EC02D" w14:textId="77777777" w:rsidR="005D3683" w:rsidRPr="004950BE" w:rsidRDefault="005D3683" w:rsidP="005D3683"/>
    <w:p w14:paraId="356F3E90" w14:textId="77777777" w:rsidR="00C5670D" w:rsidRPr="004950BE" w:rsidRDefault="00C5670D" w:rsidP="00AC559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7BFE758" w14:textId="77777777" w:rsidR="00C5670D" w:rsidRPr="004950BE" w:rsidRDefault="00C5670D" w:rsidP="00AC559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80409" w:rsidRPr="004950BE">
        <w:rPr>
          <w:rFonts w:ascii="Angsana New" w:hAnsi="Angsana New"/>
          <w:sz w:val="30"/>
          <w:szCs w:val="30"/>
        </w:rPr>
        <w:t>90</w:t>
      </w:r>
      <w:r w:rsidRPr="004950BE">
        <w:rPr>
          <w:rFonts w:ascii="Angsana New" w:hAnsi="Angsana New"/>
          <w:sz w:val="30"/>
          <w:szCs w:val="30"/>
          <w:cs/>
        </w:rPr>
        <w:t xml:space="preserve"> วัน</w:t>
      </w:r>
    </w:p>
    <w:p w14:paraId="681AC3F4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FD6E5B0" w14:textId="055901BD" w:rsidR="005D3683" w:rsidRPr="004950BE" w:rsidRDefault="008574E7" w:rsidP="00857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  </w:t>
      </w:r>
      <w:r w:rsidR="00C5670D" w:rsidRPr="004950BE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2367772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E90F01B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0ED2D5" w14:textId="42A46349" w:rsidR="005D3683" w:rsidRPr="004950BE" w:rsidRDefault="001551F4" w:rsidP="008574E7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="008574E7" w:rsidRPr="004950B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670D" w:rsidRPr="004950BE">
        <w:rPr>
          <w:rFonts w:ascii="Angsana New" w:hAnsi="Angsana New"/>
          <w:i/>
          <w:iCs/>
          <w:sz w:val="30"/>
          <w:szCs w:val="30"/>
          <w:cs/>
        </w:rPr>
        <w:t>ดอกเบี้ย</w:t>
      </w:r>
    </w:p>
    <w:p w14:paraId="1BBB11B1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A284BF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4ECC656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A819F8B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9D26A37" w14:textId="77777777" w:rsidR="00C5670D" w:rsidRPr="004950BE" w:rsidRDefault="00C5670D" w:rsidP="0075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841AE34" w14:textId="77777777" w:rsidR="005D3683" w:rsidRPr="004950BE" w:rsidRDefault="005D3683" w:rsidP="0075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</w:p>
    <w:p w14:paraId="7AC4BBC8" w14:textId="77777777" w:rsidR="00C5670D" w:rsidRPr="004950BE" w:rsidRDefault="00C5670D" w:rsidP="00AC559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A80409" w:rsidRPr="004950BE">
        <w:rPr>
          <w:rFonts w:ascii="Angsana New" w:hAnsi="Angsana New"/>
          <w:sz w:val="30"/>
          <w:szCs w:val="30"/>
        </w:rPr>
        <w:t>1</w:t>
      </w:r>
      <w:r w:rsidRPr="004950BE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864DF04" w14:textId="2A778346" w:rsidR="00C5670D" w:rsidRPr="004950BE" w:rsidRDefault="00C5670D" w:rsidP="00AC559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A80409"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80409" w:rsidRPr="004950BE">
        <w:rPr>
          <w:rFonts w:ascii="Angsana New" w:hAnsi="Angsana New"/>
          <w:sz w:val="30"/>
          <w:szCs w:val="30"/>
        </w:rPr>
        <w:t>1</w:t>
      </w:r>
    </w:p>
    <w:p w14:paraId="00CC83EF" w14:textId="45F3E760" w:rsidR="00C5670D" w:rsidRPr="004950BE" w:rsidRDefault="00C5670D" w:rsidP="00AC559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A80409" w:rsidRPr="004950BE">
        <w:rPr>
          <w:rFonts w:ascii="Angsana New" w:hAnsi="Angsana New"/>
          <w:sz w:val="30"/>
          <w:szCs w:val="30"/>
        </w:rPr>
        <w:t>3</w:t>
      </w:r>
      <w:r w:rsidRPr="004950BE">
        <w:rPr>
          <w:rFonts w:ascii="Angsana New" w:hAnsi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8B714DE" w14:textId="77777777" w:rsidR="00C5670D" w:rsidRPr="004950BE" w:rsidRDefault="00C5670D" w:rsidP="00D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</w:rPr>
      </w:pPr>
      <w:r w:rsidRPr="004950BE">
        <w:rPr>
          <w:sz w:val="30"/>
          <w:szCs w:val="30"/>
          <w:cs/>
        </w:rPr>
        <w:lastRenderedPageBreak/>
        <w:t>กลุ่มบริษัทรับรู้</w:t>
      </w:r>
      <w:r w:rsidRPr="004950BE">
        <w:rPr>
          <w:rFonts w:ascii="Angsana New" w:hAnsi="Angsana New"/>
          <w:sz w:val="30"/>
          <w:szCs w:val="30"/>
          <w:cs/>
        </w:rPr>
        <w:t>การ</w:t>
      </w:r>
      <w:r w:rsidRPr="004950BE">
        <w:rPr>
          <w:sz w:val="30"/>
          <w:szCs w:val="30"/>
          <w:cs/>
        </w:rPr>
        <w:t>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A8336E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9C9F84D" w14:textId="57E28472" w:rsidR="00C5670D" w:rsidRPr="004950BE" w:rsidRDefault="00C5670D" w:rsidP="00D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44766D6" w14:textId="77777777" w:rsidR="00C5670D" w:rsidRPr="004950BE" w:rsidRDefault="00C5670D" w:rsidP="00C567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40D073" w14:textId="77777777" w:rsidR="00C5670D" w:rsidRPr="004950BE" w:rsidRDefault="00C5670D" w:rsidP="00D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B8981CD" w14:textId="77777777" w:rsidR="0073416E" w:rsidRPr="004950BE" w:rsidRDefault="0073416E" w:rsidP="00C73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</w:p>
    <w:p w14:paraId="45456DE3" w14:textId="77777777" w:rsidR="00B301D5" w:rsidRPr="004950BE" w:rsidRDefault="00B301D5" w:rsidP="008574E7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 w:hanging="44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958432" w14:textId="77777777" w:rsidR="00B301D5" w:rsidRPr="004950BE" w:rsidRDefault="00B301D5" w:rsidP="00B30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FD26C3" w14:textId="77777777" w:rsidR="00B301D5" w:rsidRPr="004950BE" w:rsidRDefault="0073539D" w:rsidP="00256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950BE">
        <w:rPr>
          <w:rFonts w:ascii="Angsana New" w:hAnsi="Angsana New"/>
          <w:sz w:val="30"/>
          <w:szCs w:val="30"/>
        </w:rPr>
        <w:t xml:space="preserve">31 </w:t>
      </w:r>
      <w:r w:rsidRPr="004950B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950BE">
        <w:rPr>
          <w:rFonts w:ascii="Angsana New" w:hAnsi="Angsana New"/>
          <w:sz w:val="30"/>
          <w:szCs w:val="30"/>
        </w:rPr>
        <w:t>256</w:t>
      </w:r>
      <w:r w:rsidR="005D3683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50BE">
        <w:rPr>
          <w:rFonts w:ascii="Angsana New" w:hAnsi="Angsana New"/>
          <w:sz w:val="30"/>
          <w:szCs w:val="30"/>
        </w:rPr>
        <w:t>256</w:t>
      </w:r>
      <w:r w:rsidR="005D3683" w:rsidRPr="004950BE">
        <w:rPr>
          <w:rFonts w:ascii="Angsana New" w:hAnsi="Angsana New"/>
          <w:sz w:val="30"/>
          <w:szCs w:val="30"/>
        </w:rPr>
        <w:t>4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มูลค่าตามบัญชีของสินทรัพย์ทางการเงินและหนี้สินทางการเงินใกล้เคียงกับมูลค่ายุติธรรมอย่างสมเหตุสมผล </w:t>
      </w:r>
    </w:p>
    <w:p w14:paraId="2FC4F450" w14:textId="77777777" w:rsidR="003F0FA9" w:rsidRPr="004950BE" w:rsidRDefault="003F0FA9" w:rsidP="0073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1DD6300" w14:textId="3F05A595" w:rsidR="00B301D5" w:rsidRPr="004950BE" w:rsidRDefault="00B301D5" w:rsidP="00AC559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 w:hanging="446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52BCAD9" w14:textId="77777777" w:rsidR="00B301D5" w:rsidRPr="004950BE" w:rsidRDefault="00B301D5" w:rsidP="00B301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D2296E" w14:textId="10FC8CF4" w:rsidR="005D3683" w:rsidRPr="004950BE" w:rsidRDefault="00B301D5" w:rsidP="00A27047">
      <w:pPr>
        <w:ind w:left="540" w:hanging="90"/>
        <w:jc w:val="both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88C3794" w14:textId="77777777" w:rsidR="00B301D5" w:rsidRPr="004950BE" w:rsidRDefault="00B301D5" w:rsidP="00A27047">
      <w:pPr>
        <w:tabs>
          <w:tab w:val="clear" w:pos="454"/>
          <w:tab w:val="left" w:pos="450"/>
        </w:tabs>
        <w:spacing w:line="240" w:lineRule="auto"/>
        <w:ind w:left="450" w:right="-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ซึ่งรับผิดชอบในการพัฒนาและติดตามนโยบายการบริหารความเสี่ยงของกลุ่มบริษัท คณะกรรมการจะรายงานการดำเนินการดังกล่าวต่อคณะกรรมการบริษัทอย่างสม่ำเสมอ</w:t>
      </w:r>
    </w:p>
    <w:p w14:paraId="263D01B5" w14:textId="77777777" w:rsidR="00B301D5" w:rsidRPr="004950BE" w:rsidRDefault="00B301D5" w:rsidP="00B301D5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D774789" w14:textId="3A5B8D43" w:rsidR="00B301D5" w:rsidRPr="004950BE" w:rsidRDefault="00B301D5" w:rsidP="00A27047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0010E3" w14:textId="43B834C1" w:rsidR="00C5670D" w:rsidRPr="004950BE" w:rsidRDefault="00C5670D" w:rsidP="00A27047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CCAEF5" w14:textId="77777777" w:rsidR="00967EE0" w:rsidRPr="004950BE" w:rsidRDefault="00967EE0" w:rsidP="00A27047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1949E33" w14:textId="77777777" w:rsidR="00B301D5" w:rsidRPr="004950BE" w:rsidRDefault="00B301D5" w:rsidP="00C5670D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D85B3D0" w14:textId="77777777" w:rsidR="00B301D5" w:rsidRPr="004950BE" w:rsidRDefault="00B301D5" w:rsidP="00C5670D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500FA0" w14:textId="77777777" w:rsidR="00B301D5" w:rsidRPr="004950BE" w:rsidRDefault="00B301D5" w:rsidP="00857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</w:rPr>
        <w:t>(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ข</w:t>
      </w:r>
      <w:r w:rsidRPr="004950BE">
        <w:rPr>
          <w:rFonts w:ascii="Angsana New" w:hAnsi="Angsana New"/>
          <w:i/>
          <w:iCs/>
          <w:sz w:val="30"/>
          <w:szCs w:val="30"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1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)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37442FF" w14:textId="77777777" w:rsidR="005D3683" w:rsidRPr="004950BE" w:rsidRDefault="005D3683" w:rsidP="00B301D5">
      <w:pPr>
        <w:tabs>
          <w:tab w:val="clear" w:pos="907"/>
          <w:tab w:val="left" w:pos="117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6E3AEA41" w14:textId="77777777" w:rsidR="00B301D5" w:rsidRPr="004950BE" w:rsidRDefault="00B301D5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4950BE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</w:t>
      </w:r>
      <w:r w:rsidR="00861FCE" w:rsidRPr="004950BE">
        <w:rPr>
          <w:rFonts w:ascii="Angsana New" w:hAnsi="Angsana New"/>
          <w:sz w:val="30"/>
          <w:szCs w:val="30"/>
          <w:cs/>
        </w:rPr>
        <w:t>ทุน</w:t>
      </w:r>
      <w:r w:rsidRPr="004950BE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6539B39A" w14:textId="77777777" w:rsidR="00B301D5" w:rsidRPr="004950BE" w:rsidRDefault="00B301D5" w:rsidP="00B30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1ABFBAD" w14:textId="64945C0D" w:rsidR="00B301D5" w:rsidRPr="004950BE" w:rsidRDefault="00B301D5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ลูกหนี้การค้าและสินทรัพย์ที่เกิดจากสัญญา </w:t>
      </w:r>
    </w:p>
    <w:p w14:paraId="6DE308CA" w14:textId="77777777" w:rsidR="00B301D5" w:rsidRPr="004950BE" w:rsidRDefault="00B301D5" w:rsidP="00B301D5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39D531C8" w14:textId="77777777" w:rsidR="00385C1C" w:rsidRPr="004950BE" w:rsidRDefault="00B41F91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2E39DFF" w14:textId="77777777" w:rsidR="00B41F91" w:rsidRPr="004950BE" w:rsidRDefault="00B41F91" w:rsidP="00A423E6">
      <w:pPr>
        <w:pStyle w:val="block"/>
        <w:spacing w:after="0" w:line="240" w:lineRule="auto"/>
        <w:ind w:left="99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1311F65" w14:textId="77777777" w:rsidR="00B301D5" w:rsidRPr="004950BE" w:rsidRDefault="00B41F91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  <w:lang w:val="en-GB"/>
        </w:rPr>
      </w:pPr>
      <w:r w:rsidRPr="004950BE">
        <w:rPr>
          <w:rFonts w:ascii="Angsana New" w:hAnsi="Angsana New"/>
          <w:sz w:val="30"/>
          <w:szCs w:val="30"/>
          <w:cs/>
          <w:lang w:val="en-GB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4950BE">
        <w:rPr>
          <w:rFonts w:ascii="Angsana New" w:hAnsi="Angsana New"/>
          <w:sz w:val="30"/>
          <w:szCs w:val="30"/>
          <w:cs/>
        </w:rPr>
        <w:t>กลุ่ม</w:t>
      </w:r>
      <w:r w:rsidRPr="004950BE">
        <w:rPr>
          <w:rFonts w:ascii="Angsana New" w:hAnsi="Angsana New"/>
          <w:sz w:val="30"/>
          <w:szCs w:val="30"/>
          <w:cs/>
          <w:lang w:val="en-GB"/>
        </w:rPr>
        <w:t>บริษัทจะเสนอระยะเวลาและเงื่อนไขทางการค้าของกลุ่มบริษัทจะทบทวนวงเงินยอดขาย/บริการ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448E44C7" w14:textId="77777777" w:rsidR="00B41F91" w:rsidRPr="004950BE" w:rsidRDefault="00B41F91" w:rsidP="00A42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20F14D07" w14:textId="7F897D04" w:rsidR="00B41F91" w:rsidRPr="004950BE" w:rsidRDefault="00B41F91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4950BE">
        <w:rPr>
          <w:rFonts w:ascii="Angsana New" w:hAnsi="Angsana New"/>
          <w:sz w:val="30"/>
          <w:szCs w:val="30"/>
          <w:rtl/>
          <w:cs/>
        </w:rPr>
        <w:t xml:space="preserve"> </w:t>
      </w:r>
      <w:r w:rsidR="00A80409" w:rsidRPr="004950BE">
        <w:rPr>
          <w:rFonts w:ascii="Angsana New" w:hAnsi="Angsana New"/>
          <w:sz w:val="30"/>
          <w:szCs w:val="30"/>
        </w:rPr>
        <w:t>3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="00F61688" w:rsidRPr="004950B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424CB00" w14:textId="77777777" w:rsidR="00B41F91" w:rsidRPr="004950BE" w:rsidRDefault="00B41F91" w:rsidP="00A423E6">
      <w:pPr>
        <w:pStyle w:val="block"/>
        <w:spacing w:after="0" w:line="240" w:lineRule="auto"/>
        <w:ind w:left="99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28CA773" w14:textId="77777777" w:rsidR="00B41F91" w:rsidRPr="004950BE" w:rsidRDefault="00B41F91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80409" w:rsidRPr="004950BE">
        <w:rPr>
          <w:rFonts w:ascii="Angsana New" w:hAnsi="Angsana New"/>
          <w:sz w:val="30"/>
          <w:szCs w:val="30"/>
        </w:rPr>
        <w:t>7</w:t>
      </w:r>
    </w:p>
    <w:p w14:paraId="4E1AF170" w14:textId="77777777" w:rsidR="003C57CE" w:rsidRPr="004950BE" w:rsidRDefault="003C57CE" w:rsidP="00857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ข</w:t>
      </w:r>
      <w:r w:rsidRPr="004950BE">
        <w:rPr>
          <w:rFonts w:ascii="Angsana New" w:hAnsi="Angsana New"/>
          <w:i/>
          <w:iCs/>
          <w:sz w:val="30"/>
          <w:szCs w:val="30"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2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) </w:t>
      </w: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AAD2735" w14:textId="77777777" w:rsidR="005D3683" w:rsidRPr="004950BE" w:rsidRDefault="005D3683" w:rsidP="003C57CE">
      <w:pPr>
        <w:tabs>
          <w:tab w:val="clear" w:pos="907"/>
          <w:tab w:val="left" w:pos="117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FC60E12" w14:textId="2360A6B3" w:rsidR="003C57CE" w:rsidRPr="004950BE" w:rsidRDefault="003C57CE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DE7F59F" w14:textId="77777777" w:rsidR="00967EE0" w:rsidRPr="004950BE" w:rsidRDefault="00967EE0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1AE1BA9A" w14:textId="4441F7DC" w:rsidR="00003F7F" w:rsidRPr="004950BE" w:rsidRDefault="00F43E47" w:rsidP="008574E7">
      <w:pPr>
        <w:tabs>
          <w:tab w:val="clear" w:pos="907"/>
          <w:tab w:val="left" w:pos="1170"/>
        </w:tabs>
        <w:ind w:left="927"/>
        <w:jc w:val="thaiDistribute"/>
        <w:rPr>
          <w:sz w:val="30"/>
          <w:szCs w:val="30"/>
        </w:rPr>
      </w:pPr>
      <w:r w:rsidRPr="004950BE">
        <w:rPr>
          <w:sz w:val="30"/>
          <w:szCs w:val="30"/>
          <w:cs/>
        </w:rPr>
        <w:t>ตาราง</w:t>
      </w:r>
      <w:r w:rsidRPr="004950BE">
        <w:rPr>
          <w:rFonts w:ascii="Angsana New" w:hAnsi="Angsana New"/>
          <w:sz w:val="30"/>
          <w:szCs w:val="30"/>
          <w:cs/>
        </w:rPr>
        <w:t>ต่อไปนี้</w:t>
      </w:r>
      <w:r w:rsidRPr="004950BE">
        <w:rPr>
          <w:sz w:val="30"/>
          <w:szCs w:val="30"/>
          <w:cs/>
        </w:rPr>
        <w:t>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0C074D8" w14:textId="77777777" w:rsidR="00BE37B1" w:rsidRPr="004950BE" w:rsidRDefault="00BE37B1" w:rsidP="005D3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sz w:val="30"/>
          <w:szCs w:val="30"/>
        </w:rPr>
      </w:pPr>
    </w:p>
    <w:tbl>
      <w:tblPr>
        <w:tblW w:w="9081" w:type="dxa"/>
        <w:tblInd w:w="837" w:type="dxa"/>
        <w:tblLayout w:type="fixed"/>
        <w:tblLook w:val="04A0" w:firstRow="1" w:lastRow="0" w:firstColumn="1" w:lastColumn="0" w:noHBand="0" w:noVBand="1"/>
      </w:tblPr>
      <w:tblGrid>
        <w:gridCol w:w="2709"/>
        <w:gridCol w:w="1107"/>
        <w:gridCol w:w="243"/>
        <w:gridCol w:w="1089"/>
        <w:gridCol w:w="236"/>
        <w:gridCol w:w="1105"/>
        <w:gridCol w:w="236"/>
        <w:gridCol w:w="1060"/>
        <w:gridCol w:w="270"/>
        <w:gridCol w:w="1026"/>
      </w:tblGrid>
      <w:tr w:rsidR="00003F7F" w:rsidRPr="004950BE" w14:paraId="7AEA04EB" w14:textId="77777777" w:rsidTr="00A73D77">
        <w:trPr>
          <w:trHeight w:val="386"/>
          <w:tblHeader/>
        </w:trPr>
        <w:tc>
          <w:tcPr>
            <w:tcW w:w="2709" w:type="dxa"/>
            <w:shd w:val="clear" w:color="auto" w:fill="auto"/>
            <w:vAlign w:val="bottom"/>
          </w:tcPr>
          <w:p w14:paraId="524F6692" w14:textId="77777777" w:rsidR="00003F7F" w:rsidRPr="004950BE" w:rsidRDefault="00003F7F" w:rsidP="00A423E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72" w:type="dxa"/>
            <w:gridSpan w:val="9"/>
            <w:shd w:val="clear" w:color="auto" w:fill="auto"/>
            <w:vAlign w:val="bottom"/>
          </w:tcPr>
          <w:p w14:paraId="4B1EE2A7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3F7F" w:rsidRPr="004950BE" w14:paraId="03656573" w14:textId="77777777" w:rsidTr="00A73D77">
        <w:trPr>
          <w:trHeight w:val="375"/>
          <w:tblHeader/>
        </w:trPr>
        <w:tc>
          <w:tcPr>
            <w:tcW w:w="2709" w:type="dxa"/>
            <w:shd w:val="clear" w:color="auto" w:fill="auto"/>
            <w:vAlign w:val="bottom"/>
          </w:tcPr>
          <w:p w14:paraId="7ECBACEB" w14:textId="77777777" w:rsidR="00003F7F" w:rsidRPr="004950BE" w:rsidRDefault="00003F7F" w:rsidP="00FA7E3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6B5B5D2" w14:textId="77777777" w:rsidR="00003F7F" w:rsidRPr="004950BE" w:rsidRDefault="00003F7F" w:rsidP="00FA7E3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40D1C44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14:paraId="66025AE1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03F7F" w:rsidRPr="004950BE" w14:paraId="3248D1BD" w14:textId="77777777" w:rsidTr="00A73D77">
        <w:trPr>
          <w:trHeight w:val="686"/>
          <w:tblHeader/>
        </w:trPr>
        <w:tc>
          <w:tcPr>
            <w:tcW w:w="2709" w:type="dxa"/>
            <w:shd w:val="clear" w:color="auto" w:fill="auto"/>
            <w:vAlign w:val="bottom"/>
            <w:hideMark/>
          </w:tcPr>
          <w:p w14:paraId="63F19BFB" w14:textId="77777777" w:rsidR="00003F7F" w:rsidRPr="004950BE" w:rsidRDefault="00003F7F" w:rsidP="00FA7E3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80409"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14:paraId="46F9D6A8" w14:textId="77777777" w:rsidR="00003F7F" w:rsidRPr="004950BE" w:rsidRDefault="00003F7F" w:rsidP="00FA7E3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9ACC923" w14:textId="77777777" w:rsidR="00003F7F" w:rsidRPr="004950BE" w:rsidRDefault="00003F7F" w:rsidP="00FA7E3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74AD494F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  <w:hideMark/>
          </w:tcPr>
          <w:p w14:paraId="36E256CF" w14:textId="77777777" w:rsidR="00003F7F" w:rsidRPr="004950BE" w:rsidRDefault="00003F7F" w:rsidP="00FA7E3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4290776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  <w:hideMark/>
          </w:tcPr>
          <w:p w14:paraId="13CF66BF" w14:textId="77777777" w:rsidR="00A73D77" w:rsidRPr="004950BE" w:rsidRDefault="00003F7F" w:rsidP="00FA7E3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50FFF8D" w14:textId="4E0E408E" w:rsidR="00003F7F" w:rsidRPr="004950BE" w:rsidRDefault="00003F7F" w:rsidP="00FA7E3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2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B9B36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5B0E6266" w14:textId="77777777" w:rsidR="00003F7F" w:rsidRPr="004950BE" w:rsidRDefault="00003F7F" w:rsidP="00B9773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2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5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1BF97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  <w:hideMark/>
          </w:tcPr>
          <w:p w14:paraId="5C7FEA35" w14:textId="77777777" w:rsidR="00003F7F" w:rsidRPr="004950BE" w:rsidRDefault="00003F7F" w:rsidP="00FA7E3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07F3" w:rsidRPr="004950BE" w14:paraId="6873A86C" w14:textId="77777777" w:rsidTr="00A73D77">
        <w:trPr>
          <w:trHeight w:val="375"/>
          <w:tblHeader/>
        </w:trPr>
        <w:tc>
          <w:tcPr>
            <w:tcW w:w="2709" w:type="dxa"/>
            <w:shd w:val="clear" w:color="auto" w:fill="auto"/>
          </w:tcPr>
          <w:p w14:paraId="2EA31B60" w14:textId="77777777" w:rsidR="00E107F3" w:rsidRPr="004950BE" w:rsidRDefault="00E107F3" w:rsidP="00FA7E3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425DF1F0" w14:textId="77777777" w:rsidR="00E107F3" w:rsidRPr="004950BE" w:rsidRDefault="00E107F3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91769A4" w14:textId="77777777" w:rsidR="00E107F3" w:rsidRPr="004950BE" w:rsidRDefault="00E107F3" w:rsidP="00E107F3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022" w:type="dxa"/>
            <w:gridSpan w:val="7"/>
            <w:shd w:val="clear" w:color="auto" w:fill="auto"/>
          </w:tcPr>
          <w:p w14:paraId="023C902C" w14:textId="77777777" w:rsidR="00E107F3" w:rsidRPr="004950BE" w:rsidRDefault="00E107F3" w:rsidP="00E107F3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3E47" w:rsidRPr="004950BE" w14:paraId="6B4286A9" w14:textId="77777777" w:rsidTr="00A73D77">
        <w:trPr>
          <w:trHeight w:val="375"/>
        </w:trPr>
        <w:tc>
          <w:tcPr>
            <w:tcW w:w="2709" w:type="dxa"/>
            <w:shd w:val="clear" w:color="auto" w:fill="auto"/>
          </w:tcPr>
          <w:p w14:paraId="3811192B" w14:textId="77777777" w:rsidR="00F43E47" w:rsidRPr="004950BE" w:rsidRDefault="00A80409" w:rsidP="00FA7E3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5D3683"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02FF609D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A2A2048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5D253B4E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1054F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3D15B012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106C7F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051F0255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A92137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06C0683" w14:textId="77777777" w:rsidR="00F43E47" w:rsidRPr="004950BE" w:rsidRDefault="00F43E47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03F7F" w:rsidRPr="004950BE" w14:paraId="4AC619F3" w14:textId="77777777" w:rsidTr="00A73D77">
        <w:trPr>
          <w:trHeight w:val="375"/>
        </w:trPr>
        <w:tc>
          <w:tcPr>
            <w:tcW w:w="2709" w:type="dxa"/>
            <w:shd w:val="clear" w:color="auto" w:fill="auto"/>
            <w:hideMark/>
          </w:tcPr>
          <w:p w14:paraId="7234EEA3" w14:textId="77777777" w:rsidR="00003F7F" w:rsidRPr="004950BE" w:rsidRDefault="00003F7F" w:rsidP="00FA7E3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73B3DD1F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636DC7B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1B53C05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CC3D6B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665D1526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014692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77FD1ADD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FC8998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4A37690E" w14:textId="77777777" w:rsidR="00003F7F" w:rsidRPr="004950BE" w:rsidRDefault="00003F7F" w:rsidP="00FA7E3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D564D" w:rsidRPr="004950BE" w14:paraId="591936F3" w14:textId="77777777" w:rsidTr="00A73D77">
        <w:trPr>
          <w:trHeight w:val="375"/>
        </w:trPr>
        <w:tc>
          <w:tcPr>
            <w:tcW w:w="2709" w:type="dxa"/>
            <w:shd w:val="clear" w:color="auto" w:fill="auto"/>
            <w:hideMark/>
          </w:tcPr>
          <w:p w14:paraId="2CDE4D47" w14:textId="77777777" w:rsidR="008D564D" w:rsidRPr="004950BE" w:rsidRDefault="008D564D" w:rsidP="008D564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07" w:type="dxa"/>
            <w:shd w:val="clear" w:color="auto" w:fill="auto"/>
          </w:tcPr>
          <w:p w14:paraId="67477A00" w14:textId="00FBC381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30,322</w:t>
            </w:r>
          </w:p>
        </w:tc>
        <w:tc>
          <w:tcPr>
            <w:tcW w:w="243" w:type="dxa"/>
            <w:shd w:val="clear" w:color="auto" w:fill="auto"/>
          </w:tcPr>
          <w:p w14:paraId="3C2050B4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EC4E926" w14:textId="105B86CA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30,322</w:t>
            </w:r>
          </w:p>
        </w:tc>
        <w:tc>
          <w:tcPr>
            <w:tcW w:w="236" w:type="dxa"/>
            <w:shd w:val="clear" w:color="auto" w:fill="auto"/>
          </w:tcPr>
          <w:p w14:paraId="233135E4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31ED3290" w14:textId="07E852B7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983C5" w14:textId="77777777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2F010505" w14:textId="66362DBB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A4C62" w14:textId="77777777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52C134F3" w14:textId="2015F5B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30,322</w:t>
            </w:r>
          </w:p>
        </w:tc>
      </w:tr>
      <w:tr w:rsidR="008D564D" w:rsidRPr="004950BE" w14:paraId="5071E55A" w14:textId="77777777" w:rsidTr="00A73D77">
        <w:trPr>
          <w:trHeight w:val="386"/>
        </w:trPr>
        <w:tc>
          <w:tcPr>
            <w:tcW w:w="2709" w:type="dxa"/>
            <w:shd w:val="clear" w:color="auto" w:fill="auto"/>
            <w:hideMark/>
          </w:tcPr>
          <w:p w14:paraId="375DFEF7" w14:textId="77777777" w:rsidR="008D564D" w:rsidRPr="004950BE" w:rsidRDefault="008D564D" w:rsidP="008D564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2C0B18C8" w14:textId="7F507D12" w:rsidR="008D564D" w:rsidRPr="004950BE" w:rsidRDefault="004B0A63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</w:t>
            </w:r>
            <w:r w:rsidR="00D62188" w:rsidRPr="004950BE">
              <w:rPr>
                <w:rFonts w:ascii="Angsana New" w:hAnsi="Angsana New"/>
                <w:sz w:val="26"/>
                <w:szCs w:val="26"/>
              </w:rPr>
              <w:t>7,201</w:t>
            </w:r>
          </w:p>
        </w:tc>
        <w:tc>
          <w:tcPr>
            <w:tcW w:w="243" w:type="dxa"/>
            <w:shd w:val="clear" w:color="auto" w:fill="auto"/>
          </w:tcPr>
          <w:p w14:paraId="40C27C56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0028B441" w14:textId="483950FE" w:rsidR="008D564D" w:rsidRPr="004950BE" w:rsidRDefault="00D62188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57,201</w:t>
            </w:r>
          </w:p>
        </w:tc>
        <w:tc>
          <w:tcPr>
            <w:tcW w:w="236" w:type="dxa"/>
            <w:shd w:val="clear" w:color="auto" w:fill="auto"/>
          </w:tcPr>
          <w:p w14:paraId="3497E041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4182F1C2" w14:textId="55260F9D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818707" w14:textId="77777777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1F25F26F" w14:textId="47855EB0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24C77" w14:textId="77777777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57CC374A" w14:textId="143970E7" w:rsidR="008D564D" w:rsidRPr="004950BE" w:rsidRDefault="00D62188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57,201</w:t>
            </w:r>
          </w:p>
        </w:tc>
      </w:tr>
      <w:tr w:rsidR="008D564D" w:rsidRPr="004950BE" w14:paraId="07DB3CCA" w14:textId="77777777" w:rsidTr="00A73D77">
        <w:trPr>
          <w:trHeight w:val="355"/>
        </w:trPr>
        <w:tc>
          <w:tcPr>
            <w:tcW w:w="2709" w:type="dxa"/>
            <w:shd w:val="clear" w:color="auto" w:fill="auto"/>
            <w:hideMark/>
          </w:tcPr>
          <w:p w14:paraId="3C7894DF" w14:textId="77777777" w:rsidR="008D564D" w:rsidRPr="004950BE" w:rsidRDefault="008D564D" w:rsidP="008D564D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78F40D6B" w14:textId="6EB414BF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  <w:tc>
          <w:tcPr>
            <w:tcW w:w="243" w:type="dxa"/>
            <w:shd w:val="clear" w:color="auto" w:fill="auto"/>
          </w:tcPr>
          <w:p w14:paraId="45B3BCFA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B65AD72" w14:textId="41FBEE36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  <w:tc>
          <w:tcPr>
            <w:tcW w:w="236" w:type="dxa"/>
            <w:shd w:val="clear" w:color="auto" w:fill="auto"/>
          </w:tcPr>
          <w:p w14:paraId="26BBB419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09F8FA14" w14:textId="060F6238" w:rsidR="008D564D" w:rsidRPr="004950BE" w:rsidRDefault="008D564D" w:rsidP="00A62489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9E8052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6EADA653" w14:textId="628E5429" w:rsidR="008D564D" w:rsidRPr="004950BE" w:rsidRDefault="008D564D" w:rsidP="008D564D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2A482" w14:textId="77777777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9FDC780" w14:textId="20ED1820" w:rsidR="008D564D" w:rsidRPr="004950BE" w:rsidRDefault="008D564D" w:rsidP="008D56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</w:tr>
      <w:tr w:rsidR="00D62188" w:rsidRPr="004950BE" w14:paraId="247DEE0D" w14:textId="77777777" w:rsidTr="00A73D77">
        <w:trPr>
          <w:trHeight w:val="386"/>
        </w:trPr>
        <w:tc>
          <w:tcPr>
            <w:tcW w:w="2709" w:type="dxa"/>
            <w:shd w:val="clear" w:color="auto" w:fill="auto"/>
          </w:tcPr>
          <w:p w14:paraId="00B7C935" w14:textId="00D4847E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เงินกู้ยืมจากบุคคล</w:t>
            </w:r>
          </w:p>
        </w:tc>
        <w:tc>
          <w:tcPr>
            <w:tcW w:w="1107" w:type="dxa"/>
            <w:shd w:val="clear" w:color="auto" w:fill="auto"/>
          </w:tcPr>
          <w:p w14:paraId="25AEB618" w14:textId="0D8CCFF6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243" w:type="dxa"/>
            <w:shd w:val="clear" w:color="auto" w:fill="auto"/>
          </w:tcPr>
          <w:p w14:paraId="3A8C874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C2E2B29" w14:textId="355D9E89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3A91D2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2BF8FB88" w14:textId="2E784483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236" w:type="dxa"/>
            <w:shd w:val="clear" w:color="auto" w:fill="auto"/>
          </w:tcPr>
          <w:p w14:paraId="09D66CDF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021B6009" w14:textId="093F9B04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3FF582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03BA7DEF" w14:textId="42C3403E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</w:tr>
      <w:tr w:rsidR="00D62188" w:rsidRPr="004950BE" w14:paraId="2CDEC216" w14:textId="77777777" w:rsidTr="00A73D77">
        <w:trPr>
          <w:trHeight w:val="120"/>
        </w:trPr>
        <w:tc>
          <w:tcPr>
            <w:tcW w:w="2709" w:type="dxa"/>
            <w:shd w:val="clear" w:color="auto" w:fill="auto"/>
            <w:hideMark/>
          </w:tcPr>
          <w:p w14:paraId="0E22335B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7" w:type="dxa"/>
            <w:shd w:val="clear" w:color="auto" w:fill="auto"/>
          </w:tcPr>
          <w:p w14:paraId="5118DA3D" w14:textId="6E12CB7C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792822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60056F40" w14:textId="6ACA9EC8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9CE5B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00BE4650" w14:textId="105E1A91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C28F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67DBF3D4" w14:textId="682A8E11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5F38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56FC6C97" w14:textId="5784625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</w:tr>
      <w:tr w:rsidR="00D62188" w:rsidRPr="004950BE" w14:paraId="477E7F1A" w14:textId="77777777" w:rsidTr="00A73D77">
        <w:trPr>
          <w:trHeight w:val="365"/>
        </w:trPr>
        <w:tc>
          <w:tcPr>
            <w:tcW w:w="2709" w:type="dxa"/>
            <w:shd w:val="clear" w:color="auto" w:fill="auto"/>
          </w:tcPr>
          <w:p w14:paraId="78C888AD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04803" w14:textId="53488C60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269,789</w:t>
            </w:r>
          </w:p>
        </w:tc>
        <w:tc>
          <w:tcPr>
            <w:tcW w:w="243" w:type="dxa"/>
            <w:shd w:val="clear" w:color="auto" w:fill="auto"/>
          </w:tcPr>
          <w:p w14:paraId="17477BFA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6BD3FA" w14:textId="13D48D33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140,789</w:t>
            </w:r>
          </w:p>
        </w:tc>
        <w:tc>
          <w:tcPr>
            <w:tcW w:w="236" w:type="dxa"/>
            <w:shd w:val="clear" w:color="auto" w:fill="auto"/>
          </w:tcPr>
          <w:p w14:paraId="3FAFF37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BE74F" w14:textId="535161DC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129,000</w:t>
            </w:r>
          </w:p>
        </w:tc>
        <w:tc>
          <w:tcPr>
            <w:tcW w:w="236" w:type="dxa"/>
            <w:shd w:val="clear" w:color="auto" w:fill="auto"/>
          </w:tcPr>
          <w:p w14:paraId="35859BB0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B28E8B" w14:textId="4399030F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36202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A3B5B3" w14:textId="50667219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269,789</w:t>
            </w:r>
          </w:p>
        </w:tc>
      </w:tr>
      <w:tr w:rsidR="00D62188" w:rsidRPr="004950BE" w14:paraId="3EAA366A" w14:textId="77777777" w:rsidTr="00A73D77">
        <w:trPr>
          <w:trHeight w:val="80"/>
        </w:trPr>
        <w:tc>
          <w:tcPr>
            <w:tcW w:w="2709" w:type="dxa"/>
            <w:shd w:val="clear" w:color="auto" w:fill="auto"/>
          </w:tcPr>
          <w:p w14:paraId="5ADED1A6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11DB8E7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C4B4976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F4E2203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7BA762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39D1095C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60CF16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53F54F77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F66538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B95D8C7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62188" w:rsidRPr="004950BE" w14:paraId="65D09CE3" w14:textId="77777777" w:rsidTr="00A73D77">
        <w:trPr>
          <w:trHeight w:val="375"/>
        </w:trPr>
        <w:tc>
          <w:tcPr>
            <w:tcW w:w="2709" w:type="dxa"/>
            <w:shd w:val="clear" w:color="auto" w:fill="auto"/>
          </w:tcPr>
          <w:p w14:paraId="22F65E8B" w14:textId="77777777" w:rsidR="00D62188" w:rsidRPr="004950BE" w:rsidRDefault="00D62188" w:rsidP="00D62188">
            <w:pPr>
              <w:spacing w:line="240" w:lineRule="auto"/>
              <w:ind w:left="72" w:right="-29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07" w:type="dxa"/>
            <w:shd w:val="clear" w:color="auto" w:fill="auto"/>
          </w:tcPr>
          <w:p w14:paraId="6095D2C3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EC35BA1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579F12B1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9CFD06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7DA39828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113397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16F4E17A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7AD2F2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41FB6EA6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62188" w:rsidRPr="004950BE" w14:paraId="1C295579" w14:textId="77777777" w:rsidTr="00A73D77">
        <w:trPr>
          <w:trHeight w:val="375"/>
        </w:trPr>
        <w:tc>
          <w:tcPr>
            <w:tcW w:w="2709" w:type="dxa"/>
            <w:shd w:val="clear" w:color="auto" w:fill="auto"/>
            <w:hideMark/>
          </w:tcPr>
          <w:p w14:paraId="0F1F8E5A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48A4DD06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7C01035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E3ACA13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670874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1BBC23E8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BA45FD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541BB20E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8AB74D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5A6D43E" w14:textId="77777777" w:rsidR="00D62188" w:rsidRPr="004950BE" w:rsidRDefault="00D62188" w:rsidP="00D6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62188" w:rsidRPr="004950BE" w14:paraId="1058A594" w14:textId="77777777" w:rsidTr="00A73D77">
        <w:trPr>
          <w:trHeight w:val="375"/>
        </w:trPr>
        <w:tc>
          <w:tcPr>
            <w:tcW w:w="2709" w:type="dxa"/>
            <w:shd w:val="clear" w:color="auto" w:fill="auto"/>
            <w:hideMark/>
          </w:tcPr>
          <w:p w14:paraId="78C0BBAD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07" w:type="dxa"/>
            <w:shd w:val="clear" w:color="auto" w:fill="auto"/>
          </w:tcPr>
          <w:p w14:paraId="14ECC8F2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  <w:tc>
          <w:tcPr>
            <w:tcW w:w="243" w:type="dxa"/>
            <w:shd w:val="clear" w:color="auto" w:fill="auto"/>
          </w:tcPr>
          <w:p w14:paraId="5AE5B15F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8D271F6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  <w:tc>
          <w:tcPr>
            <w:tcW w:w="236" w:type="dxa"/>
            <w:shd w:val="clear" w:color="auto" w:fill="auto"/>
          </w:tcPr>
          <w:p w14:paraId="7C6ACC2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2826A938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693E5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3ED4AE21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8FE3C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3FADF9E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</w:tr>
      <w:tr w:rsidR="00D62188" w:rsidRPr="004950BE" w14:paraId="1A48CF2B" w14:textId="77777777" w:rsidTr="00A73D77">
        <w:trPr>
          <w:trHeight w:val="386"/>
        </w:trPr>
        <w:tc>
          <w:tcPr>
            <w:tcW w:w="2709" w:type="dxa"/>
            <w:shd w:val="clear" w:color="auto" w:fill="auto"/>
            <w:hideMark/>
          </w:tcPr>
          <w:p w14:paraId="33D4E965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0A0A9E3D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68,186</w:t>
            </w:r>
          </w:p>
        </w:tc>
        <w:tc>
          <w:tcPr>
            <w:tcW w:w="243" w:type="dxa"/>
            <w:shd w:val="clear" w:color="auto" w:fill="auto"/>
          </w:tcPr>
          <w:p w14:paraId="546535C4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9CC957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68,186</w:t>
            </w:r>
          </w:p>
        </w:tc>
        <w:tc>
          <w:tcPr>
            <w:tcW w:w="236" w:type="dxa"/>
            <w:shd w:val="clear" w:color="auto" w:fill="auto"/>
          </w:tcPr>
          <w:p w14:paraId="488EDA56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2B5AE27F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AFE007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6E3247BA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F6ACF3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27559BDA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68,186</w:t>
            </w:r>
          </w:p>
        </w:tc>
      </w:tr>
      <w:tr w:rsidR="00D62188" w:rsidRPr="004950BE" w14:paraId="19C9FE3C" w14:textId="77777777" w:rsidTr="00A73D77">
        <w:trPr>
          <w:trHeight w:val="355"/>
        </w:trPr>
        <w:tc>
          <w:tcPr>
            <w:tcW w:w="2709" w:type="dxa"/>
            <w:shd w:val="clear" w:color="auto" w:fill="auto"/>
            <w:hideMark/>
          </w:tcPr>
          <w:p w14:paraId="76405758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07" w:type="dxa"/>
            <w:shd w:val="clear" w:color="auto" w:fill="auto"/>
          </w:tcPr>
          <w:p w14:paraId="1D63CA0D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204,000</w:t>
            </w:r>
          </w:p>
        </w:tc>
        <w:tc>
          <w:tcPr>
            <w:tcW w:w="243" w:type="dxa"/>
            <w:shd w:val="clear" w:color="auto" w:fill="auto"/>
          </w:tcPr>
          <w:p w14:paraId="184B0A99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11E25A10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91</w:t>
            </w:r>
            <w:r w:rsidRPr="004950BE">
              <w:rPr>
                <w:rFonts w:ascii="Angsana New" w:hAnsi="Angsana New"/>
                <w:sz w:val="26"/>
                <w:szCs w:val="26"/>
              </w:rPr>
              <w:t>,0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4950B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3A5E06B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7D9F431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910</w:t>
            </w:r>
          </w:p>
        </w:tc>
        <w:tc>
          <w:tcPr>
            <w:tcW w:w="236" w:type="dxa"/>
            <w:shd w:val="clear" w:color="auto" w:fill="auto"/>
          </w:tcPr>
          <w:p w14:paraId="61DD7124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074A5D4E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</w:t>
            </w:r>
            <w:r w:rsidRPr="004950B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4AEA2A0A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145B9E06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20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384</w:t>
            </w:r>
          </w:p>
        </w:tc>
      </w:tr>
      <w:tr w:rsidR="00D62188" w:rsidRPr="004950BE" w14:paraId="5BF45BC8" w14:textId="77777777" w:rsidTr="00A73D77">
        <w:trPr>
          <w:trHeight w:val="386"/>
        </w:trPr>
        <w:tc>
          <w:tcPr>
            <w:tcW w:w="2709" w:type="dxa"/>
            <w:shd w:val="clear" w:color="auto" w:fill="auto"/>
          </w:tcPr>
          <w:p w14:paraId="752B0428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เงินกู้ยืมจากบริษัทและบุคคล</w:t>
            </w:r>
          </w:p>
        </w:tc>
        <w:tc>
          <w:tcPr>
            <w:tcW w:w="1107" w:type="dxa"/>
            <w:shd w:val="clear" w:color="auto" w:fill="auto"/>
          </w:tcPr>
          <w:p w14:paraId="0E4B73DC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453,185</w:t>
            </w:r>
          </w:p>
        </w:tc>
        <w:tc>
          <w:tcPr>
            <w:tcW w:w="243" w:type="dxa"/>
            <w:shd w:val="clear" w:color="auto" w:fill="auto"/>
          </w:tcPr>
          <w:p w14:paraId="7FA8862D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7F30629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942</w:t>
            </w:r>
          </w:p>
        </w:tc>
        <w:tc>
          <w:tcPr>
            <w:tcW w:w="236" w:type="dxa"/>
            <w:shd w:val="clear" w:color="auto" w:fill="auto"/>
          </w:tcPr>
          <w:p w14:paraId="7E42E03E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66A19CF0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</w:t>
            </w:r>
            <w:r w:rsidRPr="004950BE">
              <w:rPr>
                <w:rFonts w:ascii="Angsana New" w:hAnsi="Angsana New"/>
                <w:sz w:val="26"/>
                <w:szCs w:val="26"/>
                <w:rtl/>
                <w:cs/>
              </w:rPr>
              <w:t>31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rtl/>
                <w:cs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610E8B1D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shd w:val="clear" w:color="auto" w:fill="auto"/>
          </w:tcPr>
          <w:p w14:paraId="05FBAEE8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1A5D1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59F30ADB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Pr="004950BE">
              <w:rPr>
                <w:rFonts w:ascii="Angsana New" w:hAnsi="Angsana New"/>
                <w:sz w:val="26"/>
                <w:szCs w:val="26"/>
              </w:rPr>
              <w:t>,1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57</w:t>
            </w:r>
          </w:p>
        </w:tc>
      </w:tr>
      <w:tr w:rsidR="00D62188" w:rsidRPr="004950BE" w14:paraId="41D0F1C0" w14:textId="77777777" w:rsidTr="00A73D77">
        <w:trPr>
          <w:trHeight w:val="120"/>
        </w:trPr>
        <w:tc>
          <w:tcPr>
            <w:tcW w:w="2709" w:type="dxa"/>
            <w:shd w:val="clear" w:color="auto" w:fill="auto"/>
            <w:hideMark/>
          </w:tcPr>
          <w:p w14:paraId="4871FAE5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7B30AF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23,480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B8958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64D0FD1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14,016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4B279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31F94DC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9EB203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6C1FDAC1" w14:textId="77777777" w:rsidR="00D62188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80AC3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E619D00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26,223</w:t>
            </w:r>
          </w:p>
        </w:tc>
      </w:tr>
      <w:tr w:rsidR="00D62188" w:rsidRPr="004950BE" w14:paraId="479DDAC7" w14:textId="77777777" w:rsidTr="00A73D77">
        <w:trPr>
          <w:trHeight w:val="365"/>
        </w:trPr>
        <w:tc>
          <w:tcPr>
            <w:tcW w:w="2709" w:type="dxa"/>
            <w:shd w:val="clear" w:color="auto" w:fill="auto"/>
          </w:tcPr>
          <w:p w14:paraId="07D72A0C" w14:textId="77777777" w:rsidR="00D62188" w:rsidRPr="004950BE" w:rsidRDefault="00D62188" w:rsidP="00D62188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74B2EC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805,340</w:t>
            </w:r>
          </w:p>
        </w:tc>
        <w:tc>
          <w:tcPr>
            <w:tcW w:w="243" w:type="dxa"/>
            <w:shd w:val="clear" w:color="auto" w:fill="auto"/>
          </w:tcPr>
          <w:p w14:paraId="6C00FA26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96BA7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381,673</w:t>
            </w:r>
          </w:p>
        </w:tc>
        <w:tc>
          <w:tcPr>
            <w:tcW w:w="236" w:type="dxa"/>
            <w:shd w:val="clear" w:color="auto" w:fill="auto"/>
          </w:tcPr>
          <w:p w14:paraId="3EF3DC94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61FDCC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450,332</w:t>
            </w:r>
          </w:p>
        </w:tc>
        <w:tc>
          <w:tcPr>
            <w:tcW w:w="236" w:type="dxa"/>
            <w:shd w:val="clear" w:color="auto" w:fill="auto"/>
          </w:tcPr>
          <w:p w14:paraId="46524164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381B4" w14:textId="77777777" w:rsidR="00D62188" w:rsidRPr="004950BE" w:rsidRDefault="00D62188" w:rsidP="00A73D7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</w:t>
            </w: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4</w:t>
            </w: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B3B135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1F76D" w14:textId="77777777" w:rsidR="00D62188" w:rsidRPr="004950BE" w:rsidRDefault="00D62188" w:rsidP="00D6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840,439</w:t>
            </w:r>
          </w:p>
        </w:tc>
      </w:tr>
    </w:tbl>
    <w:p w14:paraId="0DDED764" w14:textId="77777777" w:rsidR="00F43E47" w:rsidRPr="004950BE" w:rsidRDefault="00F43E47">
      <w:pPr>
        <w:rPr>
          <w:sz w:val="2"/>
          <w:szCs w:val="2"/>
        </w:rPr>
      </w:pPr>
    </w:p>
    <w:tbl>
      <w:tblPr>
        <w:tblW w:w="8971" w:type="dxa"/>
        <w:tblInd w:w="837" w:type="dxa"/>
        <w:tblLayout w:type="fixed"/>
        <w:tblLook w:val="04A0" w:firstRow="1" w:lastRow="0" w:firstColumn="1" w:lastColumn="0" w:noHBand="0" w:noVBand="1"/>
      </w:tblPr>
      <w:tblGrid>
        <w:gridCol w:w="2780"/>
        <w:gridCol w:w="946"/>
        <w:gridCol w:w="286"/>
        <w:gridCol w:w="1133"/>
        <w:gridCol w:w="286"/>
        <w:gridCol w:w="1007"/>
        <w:gridCol w:w="14"/>
        <w:gridCol w:w="234"/>
        <w:gridCol w:w="14"/>
        <w:gridCol w:w="998"/>
        <w:gridCol w:w="14"/>
        <w:gridCol w:w="234"/>
        <w:gridCol w:w="14"/>
        <w:gridCol w:w="997"/>
        <w:gridCol w:w="14"/>
      </w:tblGrid>
      <w:tr w:rsidR="003C57CE" w:rsidRPr="004950BE" w14:paraId="3E43F004" w14:textId="77777777" w:rsidTr="008574E7">
        <w:trPr>
          <w:trHeight w:val="386"/>
          <w:tblHeader/>
        </w:trPr>
        <w:tc>
          <w:tcPr>
            <w:tcW w:w="2780" w:type="dxa"/>
            <w:shd w:val="clear" w:color="auto" w:fill="auto"/>
            <w:vAlign w:val="bottom"/>
          </w:tcPr>
          <w:p w14:paraId="38F9DBAA" w14:textId="77777777" w:rsidR="003C57CE" w:rsidRPr="004950BE" w:rsidRDefault="003C57CE" w:rsidP="004F0F5F">
            <w:pPr>
              <w:pageBreakBefore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91" w:type="dxa"/>
            <w:gridSpan w:val="14"/>
            <w:shd w:val="clear" w:color="auto" w:fill="auto"/>
            <w:vAlign w:val="bottom"/>
          </w:tcPr>
          <w:p w14:paraId="646CD568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="00003F7F"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C57CE" w:rsidRPr="004950BE" w14:paraId="79CA5E00" w14:textId="77777777" w:rsidTr="008574E7">
        <w:trPr>
          <w:trHeight w:val="366"/>
          <w:tblHeader/>
        </w:trPr>
        <w:tc>
          <w:tcPr>
            <w:tcW w:w="2780" w:type="dxa"/>
            <w:shd w:val="clear" w:color="auto" w:fill="auto"/>
            <w:vAlign w:val="bottom"/>
          </w:tcPr>
          <w:p w14:paraId="4F5B9F3F" w14:textId="77777777" w:rsidR="003C57CE" w:rsidRPr="004950BE" w:rsidRDefault="003C57CE" w:rsidP="006B796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08F90CE8" w14:textId="77777777" w:rsidR="003C57CE" w:rsidRPr="004950BE" w:rsidRDefault="003C57CE" w:rsidP="006B796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5570CBAA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9" w:type="dxa"/>
            <w:gridSpan w:val="12"/>
            <w:shd w:val="clear" w:color="auto" w:fill="auto"/>
            <w:vAlign w:val="bottom"/>
          </w:tcPr>
          <w:p w14:paraId="6342191D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C57CE" w:rsidRPr="004950BE" w14:paraId="2200C0BB" w14:textId="77777777" w:rsidTr="008574E7">
        <w:trPr>
          <w:trHeight w:val="1040"/>
          <w:tblHeader/>
        </w:trPr>
        <w:tc>
          <w:tcPr>
            <w:tcW w:w="2780" w:type="dxa"/>
            <w:shd w:val="clear" w:color="auto" w:fill="auto"/>
            <w:vAlign w:val="bottom"/>
            <w:hideMark/>
          </w:tcPr>
          <w:p w14:paraId="6385187D" w14:textId="77777777" w:rsidR="003C57CE" w:rsidRPr="004950BE" w:rsidRDefault="003C57CE" w:rsidP="00796138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80409"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6" w:type="dxa"/>
            <w:shd w:val="clear" w:color="auto" w:fill="auto"/>
            <w:vAlign w:val="bottom"/>
            <w:hideMark/>
          </w:tcPr>
          <w:p w14:paraId="0409623C" w14:textId="77777777" w:rsidR="003C57CE" w:rsidRPr="004950BE" w:rsidRDefault="003C57CE" w:rsidP="006B796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70A3DB5" w14:textId="77777777" w:rsidR="003C57CE" w:rsidRPr="004950BE" w:rsidRDefault="003C57CE" w:rsidP="006B796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86" w:type="dxa"/>
            <w:shd w:val="clear" w:color="auto" w:fill="auto"/>
          </w:tcPr>
          <w:p w14:paraId="5EEE4582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75ED76B2" w14:textId="77777777" w:rsidR="003C57CE" w:rsidRPr="004950BE" w:rsidRDefault="003C57CE" w:rsidP="006B796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86" w:type="dxa"/>
            <w:shd w:val="clear" w:color="auto" w:fill="auto"/>
          </w:tcPr>
          <w:p w14:paraId="31EF8F23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bottom"/>
            <w:hideMark/>
          </w:tcPr>
          <w:p w14:paraId="4E5310F3" w14:textId="77777777" w:rsidR="003C57CE" w:rsidRPr="004950BE" w:rsidRDefault="003C57CE" w:rsidP="006B796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1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2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3BE0EF2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  <w:hideMark/>
          </w:tcPr>
          <w:p w14:paraId="0D503D7F" w14:textId="77777777" w:rsidR="003C57CE" w:rsidRPr="004950BE" w:rsidRDefault="003C57CE" w:rsidP="006B796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2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="00A80409" w:rsidRPr="004950BE">
              <w:rPr>
                <w:rFonts w:ascii="Angsana New" w:hAnsi="Angsana New"/>
                <w:sz w:val="26"/>
                <w:szCs w:val="26"/>
              </w:rPr>
              <w:t>5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A53F3F9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  <w:hideMark/>
          </w:tcPr>
          <w:p w14:paraId="61C37232" w14:textId="77777777" w:rsidR="003C57CE" w:rsidRPr="004950BE" w:rsidRDefault="003C57CE" w:rsidP="006B796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07F3" w:rsidRPr="004950BE" w14:paraId="356BDA86" w14:textId="77777777" w:rsidTr="008574E7">
        <w:trPr>
          <w:trHeight w:val="366"/>
        </w:trPr>
        <w:tc>
          <w:tcPr>
            <w:tcW w:w="2780" w:type="dxa"/>
            <w:shd w:val="clear" w:color="auto" w:fill="auto"/>
          </w:tcPr>
          <w:p w14:paraId="11EE943D" w14:textId="77777777" w:rsidR="00E107F3" w:rsidRPr="004950BE" w:rsidRDefault="00E107F3" w:rsidP="006B796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8B99485" w14:textId="77777777" w:rsidR="00E107F3" w:rsidRPr="004950BE" w:rsidRDefault="00E107F3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52837A2C" w14:textId="77777777" w:rsidR="00E107F3" w:rsidRPr="004950BE" w:rsidRDefault="00E107F3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59" w:type="dxa"/>
            <w:gridSpan w:val="12"/>
            <w:shd w:val="clear" w:color="auto" w:fill="auto"/>
          </w:tcPr>
          <w:p w14:paraId="18F2CB3E" w14:textId="77777777" w:rsidR="00E107F3" w:rsidRPr="004950BE" w:rsidRDefault="00E107F3" w:rsidP="00E107F3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0F76" w:rsidRPr="004950BE" w14:paraId="53FF078A" w14:textId="77777777" w:rsidTr="008574E7">
        <w:trPr>
          <w:trHeight w:val="366"/>
        </w:trPr>
        <w:tc>
          <w:tcPr>
            <w:tcW w:w="2780" w:type="dxa"/>
            <w:shd w:val="clear" w:color="auto" w:fill="auto"/>
          </w:tcPr>
          <w:p w14:paraId="05AB07B9" w14:textId="77777777" w:rsidR="00FF0F76" w:rsidRPr="004950BE" w:rsidRDefault="00A80409" w:rsidP="006B796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42247"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46" w:type="dxa"/>
            <w:shd w:val="clear" w:color="auto" w:fill="auto"/>
          </w:tcPr>
          <w:p w14:paraId="0D53EACC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67635C7D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9E01314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5448E724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0BD83A1B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139D21D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223E4DC5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B3A50FD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1741D7C3" w14:textId="77777777" w:rsidR="00FF0F76" w:rsidRPr="004950BE" w:rsidRDefault="00FF0F76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57CE" w:rsidRPr="004950BE" w14:paraId="6FE45CCA" w14:textId="77777777" w:rsidTr="008574E7">
        <w:trPr>
          <w:trHeight w:val="366"/>
        </w:trPr>
        <w:tc>
          <w:tcPr>
            <w:tcW w:w="2780" w:type="dxa"/>
            <w:shd w:val="clear" w:color="auto" w:fill="auto"/>
            <w:hideMark/>
          </w:tcPr>
          <w:p w14:paraId="79D11FB5" w14:textId="77777777" w:rsidR="003C57CE" w:rsidRPr="004950BE" w:rsidRDefault="003C57CE" w:rsidP="006B796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shd w:val="clear" w:color="auto" w:fill="auto"/>
          </w:tcPr>
          <w:p w14:paraId="66BA5624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158798CB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DFD64F0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4D15FFB6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5FFFCF9E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3CCCCD1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12DA67C3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5FCB64CD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18E6F8D2" w14:textId="77777777" w:rsidR="003C57CE" w:rsidRPr="004950BE" w:rsidRDefault="003C57CE" w:rsidP="006B796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B19E6" w:rsidRPr="004950BE" w14:paraId="4DBEDC7E" w14:textId="77777777" w:rsidTr="008574E7">
        <w:trPr>
          <w:trHeight w:val="366"/>
        </w:trPr>
        <w:tc>
          <w:tcPr>
            <w:tcW w:w="2780" w:type="dxa"/>
            <w:shd w:val="clear" w:color="auto" w:fill="auto"/>
            <w:hideMark/>
          </w:tcPr>
          <w:p w14:paraId="26C89CAF" w14:textId="77777777" w:rsidR="00AB19E6" w:rsidRPr="004950BE" w:rsidRDefault="00AB19E6" w:rsidP="00AB19E6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946" w:type="dxa"/>
            <w:shd w:val="clear" w:color="auto" w:fill="auto"/>
          </w:tcPr>
          <w:p w14:paraId="792F9D3E" w14:textId="2B9700AD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26,223</w:t>
            </w:r>
          </w:p>
        </w:tc>
        <w:tc>
          <w:tcPr>
            <w:tcW w:w="286" w:type="dxa"/>
            <w:shd w:val="clear" w:color="auto" w:fill="auto"/>
          </w:tcPr>
          <w:p w14:paraId="32B05227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314C7B1C" w14:textId="6C3076A1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26,223</w:t>
            </w:r>
          </w:p>
        </w:tc>
        <w:tc>
          <w:tcPr>
            <w:tcW w:w="286" w:type="dxa"/>
            <w:shd w:val="clear" w:color="auto" w:fill="auto"/>
          </w:tcPr>
          <w:p w14:paraId="5E1BABF3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66A06DC1" w14:textId="76296BAA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39F7535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076041E8" w14:textId="473C829A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2CD17FB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611DC296" w14:textId="47B5849A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26,223</w:t>
            </w:r>
          </w:p>
        </w:tc>
      </w:tr>
      <w:tr w:rsidR="00AB19E6" w:rsidRPr="004950BE" w14:paraId="5D27EDBF" w14:textId="77777777" w:rsidTr="008574E7">
        <w:trPr>
          <w:trHeight w:val="376"/>
        </w:trPr>
        <w:tc>
          <w:tcPr>
            <w:tcW w:w="2780" w:type="dxa"/>
            <w:shd w:val="clear" w:color="auto" w:fill="auto"/>
            <w:hideMark/>
          </w:tcPr>
          <w:p w14:paraId="2E1DAC1C" w14:textId="77777777" w:rsidR="00AB19E6" w:rsidRPr="004950BE" w:rsidRDefault="00AB19E6" w:rsidP="00AB19E6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shd w:val="clear" w:color="auto" w:fill="auto"/>
          </w:tcPr>
          <w:p w14:paraId="43607BF3" w14:textId="5FF5194C" w:rsidR="00AB19E6" w:rsidRPr="004950BE" w:rsidRDefault="004B0A63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71,112</w:t>
            </w:r>
          </w:p>
        </w:tc>
        <w:tc>
          <w:tcPr>
            <w:tcW w:w="286" w:type="dxa"/>
            <w:shd w:val="clear" w:color="auto" w:fill="auto"/>
          </w:tcPr>
          <w:p w14:paraId="677FE195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FFDF5D5" w14:textId="35FE92FB" w:rsidR="00AB19E6" w:rsidRPr="004950BE" w:rsidRDefault="004B0A63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71,112</w:t>
            </w:r>
          </w:p>
        </w:tc>
        <w:tc>
          <w:tcPr>
            <w:tcW w:w="286" w:type="dxa"/>
            <w:shd w:val="clear" w:color="auto" w:fill="auto"/>
          </w:tcPr>
          <w:p w14:paraId="3CCCCB04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17951BBE" w14:textId="2E145238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4E55FFD8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5444E7AC" w14:textId="776B2A6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2788208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142150DD" w14:textId="333B99B4" w:rsidR="00AB19E6" w:rsidRPr="004950BE" w:rsidRDefault="004B0A63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71,112</w:t>
            </w:r>
          </w:p>
        </w:tc>
      </w:tr>
      <w:tr w:rsidR="00AB19E6" w:rsidRPr="004950BE" w14:paraId="23FA500A" w14:textId="77777777" w:rsidTr="008574E7">
        <w:trPr>
          <w:trHeight w:val="346"/>
        </w:trPr>
        <w:tc>
          <w:tcPr>
            <w:tcW w:w="2780" w:type="dxa"/>
            <w:shd w:val="clear" w:color="auto" w:fill="auto"/>
            <w:hideMark/>
          </w:tcPr>
          <w:p w14:paraId="5FD8B2D1" w14:textId="77777777" w:rsidR="00AB19E6" w:rsidRPr="004950BE" w:rsidRDefault="00AB19E6" w:rsidP="00AB19E6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46" w:type="dxa"/>
            <w:shd w:val="clear" w:color="auto" w:fill="auto"/>
          </w:tcPr>
          <w:p w14:paraId="1750F47D" w14:textId="006EB116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  <w:tc>
          <w:tcPr>
            <w:tcW w:w="286" w:type="dxa"/>
            <w:shd w:val="clear" w:color="auto" w:fill="auto"/>
          </w:tcPr>
          <w:p w14:paraId="17C01CDB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401FAEF0" w14:textId="386FD905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  <w:tc>
          <w:tcPr>
            <w:tcW w:w="286" w:type="dxa"/>
            <w:shd w:val="clear" w:color="auto" w:fill="auto"/>
          </w:tcPr>
          <w:p w14:paraId="1A86FB91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476D9D00" w14:textId="5CA2F2C0" w:rsidR="00AB19E6" w:rsidRPr="004950BE" w:rsidRDefault="00AB19E6" w:rsidP="0069136B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32CF319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7E76E7B6" w14:textId="6546B72A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2A424F5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5E2A9DF3" w14:textId="178157A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41,700</w:t>
            </w:r>
          </w:p>
        </w:tc>
      </w:tr>
      <w:tr w:rsidR="00AB19E6" w:rsidRPr="004950BE" w14:paraId="5A2C760F" w14:textId="77777777" w:rsidTr="008574E7">
        <w:trPr>
          <w:trHeight w:val="376"/>
        </w:trPr>
        <w:tc>
          <w:tcPr>
            <w:tcW w:w="2780" w:type="dxa"/>
            <w:shd w:val="clear" w:color="auto" w:fill="auto"/>
          </w:tcPr>
          <w:p w14:paraId="54DD6487" w14:textId="7483F452" w:rsidR="00AB19E6" w:rsidRPr="004950BE" w:rsidRDefault="00AB19E6" w:rsidP="00AB19E6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เงินกู้ยืมจากบุคคล</w:t>
            </w:r>
          </w:p>
        </w:tc>
        <w:tc>
          <w:tcPr>
            <w:tcW w:w="946" w:type="dxa"/>
            <w:shd w:val="clear" w:color="auto" w:fill="auto"/>
          </w:tcPr>
          <w:p w14:paraId="4C66612A" w14:textId="318C38B0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286" w:type="dxa"/>
            <w:shd w:val="clear" w:color="auto" w:fill="auto"/>
          </w:tcPr>
          <w:p w14:paraId="0EAA6519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39F52595" w14:textId="4E442525" w:rsidR="00AB19E6" w:rsidRPr="004950BE" w:rsidRDefault="00D62188" w:rsidP="00D62188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6" w:type="dxa"/>
            <w:shd w:val="clear" w:color="auto" w:fill="auto"/>
          </w:tcPr>
          <w:p w14:paraId="0CAF9322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46AC3633" w14:textId="73E778CA" w:rsidR="00AB19E6" w:rsidRPr="004950BE" w:rsidRDefault="00D62188" w:rsidP="0069136B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7A81ADE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671B9668" w14:textId="64EDA8F0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865F2DE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6A22F561" w14:textId="580C5F1C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</w:tr>
      <w:tr w:rsidR="00AB19E6" w:rsidRPr="004950BE" w14:paraId="59EF27B6" w14:textId="77777777" w:rsidTr="008574E7">
        <w:trPr>
          <w:trHeight w:val="376"/>
        </w:trPr>
        <w:tc>
          <w:tcPr>
            <w:tcW w:w="2780" w:type="dxa"/>
            <w:shd w:val="clear" w:color="auto" w:fill="auto"/>
          </w:tcPr>
          <w:p w14:paraId="2128636D" w14:textId="32850F76" w:rsidR="00AB19E6" w:rsidRPr="004950BE" w:rsidRDefault="00AB19E6" w:rsidP="00AB19E6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6" w:type="dxa"/>
            <w:shd w:val="clear" w:color="auto" w:fill="auto"/>
          </w:tcPr>
          <w:p w14:paraId="257B0E76" w14:textId="35AEFA49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  <w:tc>
          <w:tcPr>
            <w:tcW w:w="286" w:type="dxa"/>
            <w:shd w:val="clear" w:color="auto" w:fill="auto"/>
          </w:tcPr>
          <w:p w14:paraId="7CE691BD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34720DCD" w14:textId="14C482E3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  <w:tc>
          <w:tcPr>
            <w:tcW w:w="286" w:type="dxa"/>
            <w:shd w:val="clear" w:color="auto" w:fill="auto"/>
          </w:tcPr>
          <w:p w14:paraId="16883AFB" w14:textId="77777777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14:paraId="034B69EE" w14:textId="51DDF310" w:rsidR="00AB19E6" w:rsidRPr="004950BE" w:rsidRDefault="00AB19E6" w:rsidP="0069136B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F2B9285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5A0E7F6" w14:textId="4AC29A48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48EFABA6" w14:textId="77777777" w:rsidR="00AB19E6" w:rsidRPr="004950BE" w:rsidRDefault="00AB19E6" w:rsidP="00AB19E6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2D98CCA2" w14:textId="26A5A475" w:rsidR="00AB19E6" w:rsidRPr="004950BE" w:rsidRDefault="00AB19E6" w:rsidP="00AB19E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11,566</w:t>
            </w:r>
          </w:p>
        </w:tc>
      </w:tr>
      <w:tr w:rsidR="0004286A" w:rsidRPr="004950BE" w14:paraId="43118821" w14:textId="77777777" w:rsidTr="008574E7">
        <w:trPr>
          <w:trHeight w:val="280"/>
        </w:trPr>
        <w:tc>
          <w:tcPr>
            <w:tcW w:w="2780" w:type="dxa"/>
            <w:shd w:val="clear" w:color="auto" w:fill="auto"/>
          </w:tcPr>
          <w:p w14:paraId="76BA05E5" w14:textId="77777777" w:rsidR="0004286A" w:rsidRPr="004950BE" w:rsidRDefault="0004286A" w:rsidP="0004286A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12A56" w14:textId="709271CF" w:rsidR="0004286A" w:rsidRPr="004950BE" w:rsidRDefault="004B0A63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279,601</w:t>
            </w:r>
          </w:p>
        </w:tc>
        <w:tc>
          <w:tcPr>
            <w:tcW w:w="286" w:type="dxa"/>
            <w:shd w:val="clear" w:color="auto" w:fill="auto"/>
          </w:tcPr>
          <w:p w14:paraId="4B4200BB" w14:textId="77777777" w:rsidR="0004286A" w:rsidRPr="004950BE" w:rsidRDefault="0004286A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2D775" w14:textId="5488546D" w:rsidR="0004286A" w:rsidRPr="004950BE" w:rsidRDefault="00D62188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150</w:t>
            </w:r>
            <w:r w:rsidR="004B0A63" w:rsidRPr="004950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601</w:t>
            </w:r>
          </w:p>
        </w:tc>
        <w:tc>
          <w:tcPr>
            <w:tcW w:w="286" w:type="dxa"/>
            <w:shd w:val="clear" w:color="auto" w:fill="auto"/>
          </w:tcPr>
          <w:p w14:paraId="59B06EF5" w14:textId="77777777" w:rsidR="0004286A" w:rsidRPr="004950BE" w:rsidRDefault="0004286A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9D8378" w14:textId="28FAB0D4" w:rsidR="0004286A" w:rsidRPr="004950BE" w:rsidRDefault="00D62188" w:rsidP="0069136B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129,000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5C983F7" w14:textId="77777777" w:rsidR="0004286A" w:rsidRPr="004950BE" w:rsidRDefault="0004286A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D84763" w14:textId="0C76E17F" w:rsidR="0004286A" w:rsidRPr="004950BE" w:rsidRDefault="00AB19E6" w:rsidP="0004286A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A3784B1" w14:textId="77777777" w:rsidR="0004286A" w:rsidRPr="004950BE" w:rsidRDefault="0004286A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EA7183" w14:textId="17DEC98C" w:rsidR="0004286A" w:rsidRPr="004950BE" w:rsidRDefault="004B0A63" w:rsidP="0004286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279,601</w:t>
            </w:r>
          </w:p>
        </w:tc>
      </w:tr>
      <w:tr w:rsidR="00FF0F76" w:rsidRPr="004950BE" w14:paraId="10E8FA06" w14:textId="77777777" w:rsidTr="008574E7">
        <w:trPr>
          <w:gridAfter w:val="1"/>
          <w:wAfter w:w="14" w:type="dxa"/>
          <w:trHeight w:val="40"/>
        </w:trPr>
        <w:tc>
          <w:tcPr>
            <w:tcW w:w="2780" w:type="dxa"/>
            <w:shd w:val="clear" w:color="auto" w:fill="auto"/>
          </w:tcPr>
          <w:p w14:paraId="12A03627" w14:textId="77777777" w:rsidR="00FF0F76" w:rsidRPr="004950BE" w:rsidRDefault="00FF0F76" w:rsidP="00FC4DA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274A39AE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659394EF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9C59506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5BF2FF37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1435BA5F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6C3B9CBC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5F8CA6A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47A108F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9DA25CE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F0F76" w:rsidRPr="004950BE" w14:paraId="5E7FDA92" w14:textId="77777777" w:rsidTr="008574E7">
        <w:trPr>
          <w:gridAfter w:val="1"/>
          <w:wAfter w:w="14" w:type="dxa"/>
          <w:trHeight w:val="366"/>
        </w:trPr>
        <w:tc>
          <w:tcPr>
            <w:tcW w:w="2780" w:type="dxa"/>
            <w:shd w:val="clear" w:color="auto" w:fill="auto"/>
          </w:tcPr>
          <w:p w14:paraId="54CC75C5" w14:textId="77777777" w:rsidR="00FF0F76" w:rsidRPr="004950BE" w:rsidRDefault="00A80409" w:rsidP="004F0F5F">
            <w:pPr>
              <w:spacing w:line="240" w:lineRule="auto"/>
              <w:ind w:left="72" w:right="-29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42247"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46" w:type="dxa"/>
            <w:shd w:val="clear" w:color="auto" w:fill="auto"/>
          </w:tcPr>
          <w:p w14:paraId="42CEEC3F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1749F306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AFCE142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225A5DAC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7FC847E7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17B6081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35320ACF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5BD567C9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24FB79E4" w14:textId="77777777" w:rsidR="00FF0F76" w:rsidRPr="004950BE" w:rsidRDefault="00FF0F76" w:rsidP="00FC4DA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2247" w:rsidRPr="004950BE" w14:paraId="579E5766" w14:textId="77777777" w:rsidTr="008574E7">
        <w:trPr>
          <w:gridAfter w:val="1"/>
          <w:wAfter w:w="14" w:type="dxa"/>
          <w:trHeight w:val="366"/>
        </w:trPr>
        <w:tc>
          <w:tcPr>
            <w:tcW w:w="2780" w:type="dxa"/>
            <w:shd w:val="clear" w:color="auto" w:fill="auto"/>
            <w:hideMark/>
          </w:tcPr>
          <w:p w14:paraId="69F0FC76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shd w:val="clear" w:color="auto" w:fill="auto"/>
          </w:tcPr>
          <w:p w14:paraId="5D122A82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1CF5AFCB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1865CE2C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shd w:val="clear" w:color="auto" w:fill="auto"/>
          </w:tcPr>
          <w:p w14:paraId="14A33625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5460D9D8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2921A59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5A098ADE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B214BE1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768B96E" w14:textId="77777777" w:rsidR="00E42247" w:rsidRPr="004950BE" w:rsidRDefault="00E42247" w:rsidP="00E42247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42247" w:rsidRPr="004950BE" w14:paraId="7430C821" w14:textId="77777777" w:rsidTr="008574E7">
        <w:trPr>
          <w:gridAfter w:val="1"/>
          <w:wAfter w:w="14" w:type="dxa"/>
          <w:trHeight w:val="366"/>
        </w:trPr>
        <w:tc>
          <w:tcPr>
            <w:tcW w:w="2780" w:type="dxa"/>
            <w:shd w:val="clear" w:color="auto" w:fill="auto"/>
            <w:hideMark/>
          </w:tcPr>
          <w:p w14:paraId="708BC4DC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946" w:type="dxa"/>
            <w:shd w:val="clear" w:color="auto" w:fill="auto"/>
          </w:tcPr>
          <w:p w14:paraId="3D0C1FD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  <w:tc>
          <w:tcPr>
            <w:tcW w:w="286" w:type="dxa"/>
            <w:shd w:val="clear" w:color="auto" w:fill="auto"/>
          </w:tcPr>
          <w:p w14:paraId="152E2E9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7BDDBCD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  <w:tc>
          <w:tcPr>
            <w:tcW w:w="286" w:type="dxa"/>
            <w:shd w:val="clear" w:color="auto" w:fill="auto"/>
          </w:tcPr>
          <w:p w14:paraId="39A620DD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35478C83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4E64958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619880F2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297A4CC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7E99FAA0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56,489</w:t>
            </w:r>
          </w:p>
        </w:tc>
      </w:tr>
      <w:tr w:rsidR="00E42247" w:rsidRPr="004950BE" w14:paraId="61ECB334" w14:textId="77777777" w:rsidTr="008574E7">
        <w:trPr>
          <w:gridAfter w:val="1"/>
          <w:wAfter w:w="14" w:type="dxa"/>
          <w:trHeight w:val="376"/>
        </w:trPr>
        <w:tc>
          <w:tcPr>
            <w:tcW w:w="2780" w:type="dxa"/>
            <w:shd w:val="clear" w:color="auto" w:fill="auto"/>
            <w:hideMark/>
          </w:tcPr>
          <w:p w14:paraId="0E7A8B82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950B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46" w:type="dxa"/>
            <w:shd w:val="clear" w:color="auto" w:fill="auto"/>
          </w:tcPr>
          <w:p w14:paraId="0E46B4E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62,423</w:t>
            </w:r>
          </w:p>
        </w:tc>
        <w:tc>
          <w:tcPr>
            <w:tcW w:w="286" w:type="dxa"/>
            <w:shd w:val="clear" w:color="auto" w:fill="auto"/>
          </w:tcPr>
          <w:p w14:paraId="499697A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314488B5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62,423</w:t>
            </w:r>
          </w:p>
        </w:tc>
        <w:tc>
          <w:tcPr>
            <w:tcW w:w="286" w:type="dxa"/>
            <w:shd w:val="clear" w:color="auto" w:fill="auto"/>
          </w:tcPr>
          <w:p w14:paraId="2D3D5395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24BC4E14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70C0BA9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54284DA7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937D1CB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5D780F38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62,423</w:t>
            </w:r>
          </w:p>
        </w:tc>
      </w:tr>
      <w:tr w:rsidR="00E42247" w:rsidRPr="004950BE" w14:paraId="015D237F" w14:textId="77777777" w:rsidTr="008574E7">
        <w:trPr>
          <w:gridAfter w:val="1"/>
          <w:wAfter w:w="14" w:type="dxa"/>
          <w:trHeight w:val="346"/>
        </w:trPr>
        <w:tc>
          <w:tcPr>
            <w:tcW w:w="2780" w:type="dxa"/>
            <w:shd w:val="clear" w:color="auto" w:fill="auto"/>
            <w:hideMark/>
          </w:tcPr>
          <w:p w14:paraId="50A3C641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46" w:type="dxa"/>
            <w:shd w:val="clear" w:color="auto" w:fill="auto"/>
          </w:tcPr>
          <w:p w14:paraId="35F988D3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156,400</w:t>
            </w:r>
          </w:p>
        </w:tc>
        <w:tc>
          <w:tcPr>
            <w:tcW w:w="286" w:type="dxa"/>
            <w:shd w:val="clear" w:color="auto" w:fill="auto"/>
          </w:tcPr>
          <w:p w14:paraId="4102DEFE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6319609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141,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4950B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86" w:type="dxa"/>
            <w:shd w:val="clear" w:color="auto" w:fill="auto"/>
          </w:tcPr>
          <w:p w14:paraId="57558FFD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0881CA02" w14:textId="77777777" w:rsidR="00E42247" w:rsidRPr="004950BE" w:rsidRDefault="00E42247" w:rsidP="0099515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6,</w:t>
            </w:r>
            <w:r w:rsidRPr="004950BE">
              <w:rPr>
                <w:rFonts w:ascii="Angsana New" w:hAnsi="Angsana New"/>
                <w:sz w:val="26"/>
                <w:szCs w:val="26"/>
                <w:rtl/>
                <w:cs/>
              </w:rPr>
              <w:t>910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62F742F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15891787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</w:t>
            </w:r>
            <w:r w:rsidRPr="004950B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434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4758519C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223FB70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15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</w:tr>
      <w:tr w:rsidR="00E42247" w:rsidRPr="004950BE" w14:paraId="55311D0A" w14:textId="77777777" w:rsidTr="008574E7">
        <w:trPr>
          <w:gridAfter w:val="1"/>
          <w:wAfter w:w="14" w:type="dxa"/>
          <w:trHeight w:val="376"/>
        </w:trPr>
        <w:tc>
          <w:tcPr>
            <w:tcW w:w="2780" w:type="dxa"/>
            <w:shd w:val="clear" w:color="auto" w:fill="auto"/>
          </w:tcPr>
          <w:p w14:paraId="6D276918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4950BE">
              <w:rPr>
                <w:rFonts w:ascii="Angsana New" w:hAnsi="Angsana New"/>
                <w:sz w:val="26"/>
                <w:szCs w:val="26"/>
                <w:cs/>
              </w:rPr>
              <w:t>เงินกู้ยืมจากบริษัทและบุคคล</w:t>
            </w:r>
          </w:p>
        </w:tc>
        <w:tc>
          <w:tcPr>
            <w:tcW w:w="946" w:type="dxa"/>
            <w:shd w:val="clear" w:color="auto" w:fill="auto"/>
          </w:tcPr>
          <w:p w14:paraId="1BF7B323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327,685</w:t>
            </w:r>
          </w:p>
        </w:tc>
        <w:tc>
          <w:tcPr>
            <w:tcW w:w="286" w:type="dxa"/>
            <w:shd w:val="clear" w:color="auto" w:fill="auto"/>
          </w:tcPr>
          <w:p w14:paraId="089FF6A6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BC5E2DE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74</w:t>
            </w:r>
            <w:r w:rsidRPr="004950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6" w:type="dxa"/>
            <w:shd w:val="clear" w:color="auto" w:fill="auto"/>
          </w:tcPr>
          <w:p w14:paraId="719D5110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14:paraId="3B3BBABD" w14:textId="77777777" w:rsidR="00E42247" w:rsidRPr="004950BE" w:rsidRDefault="00E42247" w:rsidP="0099515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  <w:rtl/>
                <w:cs/>
              </w:rPr>
              <w:t>310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rtl/>
                <w:cs/>
              </w:rPr>
              <w:t>690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D77BC19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75780A4F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9306306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7053AD6D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0BE">
              <w:rPr>
                <w:rFonts w:ascii="Angsana New" w:hAnsi="Angsana New"/>
                <w:sz w:val="26"/>
                <w:szCs w:val="26"/>
              </w:rPr>
              <w:t>3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4950BE">
              <w:rPr>
                <w:rFonts w:ascii="Angsana New" w:hAnsi="Angsana New"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sz w:val="26"/>
                <w:szCs w:val="26"/>
                <w:cs/>
              </w:rPr>
              <w:t>435</w:t>
            </w:r>
          </w:p>
        </w:tc>
      </w:tr>
      <w:tr w:rsidR="00E42247" w:rsidRPr="004950BE" w14:paraId="70F427CC" w14:textId="77777777" w:rsidTr="008574E7">
        <w:trPr>
          <w:gridAfter w:val="1"/>
          <w:wAfter w:w="14" w:type="dxa"/>
          <w:trHeight w:val="356"/>
        </w:trPr>
        <w:tc>
          <w:tcPr>
            <w:tcW w:w="2780" w:type="dxa"/>
            <w:shd w:val="clear" w:color="auto" w:fill="auto"/>
          </w:tcPr>
          <w:p w14:paraId="5833FEF2" w14:textId="77777777" w:rsidR="00E42247" w:rsidRPr="004950BE" w:rsidRDefault="00E42247" w:rsidP="00E42247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85C7C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602,997</w:t>
            </w:r>
          </w:p>
        </w:tc>
        <w:tc>
          <w:tcPr>
            <w:tcW w:w="286" w:type="dxa"/>
            <w:shd w:val="clear" w:color="auto" w:fill="auto"/>
          </w:tcPr>
          <w:p w14:paraId="6A90E154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213D04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42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6" w:type="dxa"/>
            <w:shd w:val="clear" w:color="auto" w:fill="auto"/>
          </w:tcPr>
          <w:p w14:paraId="3D2E92B4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BECB79" w14:textId="77777777" w:rsidR="00E42247" w:rsidRPr="004950BE" w:rsidRDefault="00E42247" w:rsidP="0099515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  <w:t>317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,6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  <w:t>00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890B0C2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9C71D" w14:textId="77777777" w:rsidR="00E42247" w:rsidRPr="004950BE" w:rsidRDefault="00E42247" w:rsidP="00E42247">
            <w:pPr>
              <w:pStyle w:val="acctfourfigures"/>
              <w:tabs>
                <w:tab w:val="clear" w:pos="765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</w:t>
            </w:r>
            <w:r w:rsidRPr="004950B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434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AB865B3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22466A" w14:textId="77777777" w:rsidR="00E42247" w:rsidRPr="004950BE" w:rsidRDefault="00E42247" w:rsidP="00E4224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950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461</w:t>
            </w:r>
          </w:p>
        </w:tc>
      </w:tr>
    </w:tbl>
    <w:p w14:paraId="61A7AE66" w14:textId="77777777" w:rsidR="0055329E" w:rsidRPr="004950BE" w:rsidRDefault="0055329E" w:rsidP="00857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 w:hanging="360"/>
        <w:jc w:val="thaiDistribute"/>
        <w:rPr>
          <w:rFonts w:ascii="Angsana New" w:hAnsi="Angsana New"/>
          <w:sz w:val="30"/>
          <w:szCs w:val="30"/>
        </w:rPr>
      </w:pPr>
    </w:p>
    <w:p w14:paraId="78DA7178" w14:textId="77777777" w:rsidR="00CE144F" w:rsidRPr="004950BE" w:rsidRDefault="00CE144F" w:rsidP="00857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28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ข</w:t>
      </w:r>
      <w:r w:rsidRPr="004950BE">
        <w:rPr>
          <w:rFonts w:ascii="Angsana New" w:hAnsi="Angsana New"/>
          <w:i/>
          <w:iCs/>
          <w:sz w:val="30"/>
          <w:szCs w:val="30"/>
        </w:rPr>
        <w:t>.</w:t>
      </w:r>
      <w:r w:rsidR="00A80409" w:rsidRPr="004950BE">
        <w:rPr>
          <w:rFonts w:ascii="Angsana New" w:hAnsi="Angsana New"/>
          <w:i/>
          <w:iCs/>
          <w:sz w:val="30"/>
          <w:szCs w:val="30"/>
        </w:rPr>
        <w:t>3</w:t>
      </w:r>
      <w:r w:rsidRPr="004950BE">
        <w:rPr>
          <w:rFonts w:ascii="Angsana New" w:hAnsi="Angsana New"/>
          <w:i/>
          <w:iCs/>
          <w:sz w:val="30"/>
          <w:szCs w:val="30"/>
        </w:rPr>
        <w:t xml:space="preserve">) </w:t>
      </w:r>
      <w:r w:rsidRPr="004950BE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F3FF071" w14:textId="77777777" w:rsidR="00E42247" w:rsidRPr="004950BE" w:rsidRDefault="00E42247" w:rsidP="008C4A90">
      <w:pPr>
        <w:tabs>
          <w:tab w:val="clear" w:pos="907"/>
          <w:tab w:val="left" w:pos="117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2F815F7" w14:textId="77777777" w:rsidR="00CE144F" w:rsidRPr="004950BE" w:rsidRDefault="00CE144F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กลุ่มบริษัท</w:t>
      </w:r>
      <w:r w:rsidR="00BE37B1" w:rsidRPr="004950BE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E0524B" w:rsidRPr="004950BE">
        <w:rPr>
          <w:rFonts w:ascii="Angsana New" w:hAnsi="Angsana New"/>
          <w:sz w:val="30"/>
          <w:szCs w:val="30"/>
        </w:rPr>
        <w:br/>
      </w:r>
      <w:r w:rsidR="00BE37B1" w:rsidRPr="004950BE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026F6267" w14:textId="77777777" w:rsidR="00CE144F" w:rsidRPr="004950BE" w:rsidRDefault="00CE144F" w:rsidP="00FC0002">
      <w:pPr>
        <w:tabs>
          <w:tab w:val="clear" w:pos="907"/>
          <w:tab w:val="left" w:pos="117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61EA958" w14:textId="77777777" w:rsidR="006D5837" w:rsidRPr="004950BE" w:rsidRDefault="00E42247" w:rsidP="008574E7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6D5837" w:rsidRPr="004950BE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6153479D" w14:textId="77777777" w:rsidR="00E42247" w:rsidRPr="004950BE" w:rsidRDefault="00E42247" w:rsidP="00A423E6">
      <w:pPr>
        <w:tabs>
          <w:tab w:val="clear" w:pos="907"/>
          <w:tab w:val="left" w:pos="1170"/>
          <w:tab w:val="left" w:pos="180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2EF4284" w14:textId="62841E2A" w:rsidR="00307948" w:rsidRPr="004950BE" w:rsidRDefault="00CE144F" w:rsidP="008F6904">
      <w:pPr>
        <w:tabs>
          <w:tab w:val="clear" w:pos="907"/>
          <w:tab w:val="left" w:pos="1170"/>
        </w:tabs>
        <w:ind w:left="92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950BE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เนื่องจากเงินกู้ยืมส่วนใหญ่มีอัตราดอกเบี้ยคงที่ </w:t>
      </w:r>
      <w:r w:rsidRPr="004950BE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4950BE">
        <w:rPr>
          <w:rFonts w:ascii="Angsana New" w:hAnsi="Angsana New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4950BE">
        <w:rPr>
          <w:rFonts w:ascii="Angsana New" w:eastAsia="Calibri" w:hAnsi="Angsana New"/>
          <w:sz w:val="30"/>
          <w:szCs w:val="30"/>
          <w:cs/>
          <w:lang w:val="en-GB"/>
        </w:rPr>
        <w:t>เงินกู้ยืม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  <w:r w:rsidR="00F449DB" w:rsidRPr="004950BE">
        <w:rPr>
          <w:rFonts w:ascii="Angsana New" w:hAnsi="Angsana New"/>
          <w:sz w:val="30"/>
          <w:szCs w:val="30"/>
        </w:rPr>
        <w:br/>
      </w:r>
      <w:r w:rsidRPr="004950BE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A80409" w:rsidRPr="004950BE">
        <w:rPr>
          <w:rFonts w:ascii="Angsana New" w:hAnsi="Angsana New"/>
          <w:sz w:val="30"/>
          <w:szCs w:val="30"/>
        </w:rPr>
        <w:t>1</w:t>
      </w:r>
      <w:r w:rsidR="00733916"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/>
          <w:sz w:val="30"/>
          <w:szCs w:val="30"/>
          <w:cs/>
        </w:rPr>
        <w:t xml:space="preserve">) </w:t>
      </w:r>
      <w:r w:rsidR="008A0051" w:rsidRPr="004950BE">
        <w:rPr>
          <w:rFonts w:ascii="Angsana New" w:eastAsia="Calibri" w:hAnsi="Angsana New"/>
          <w:sz w:val="30"/>
          <w:szCs w:val="30"/>
          <w:cs/>
          <w:lang w:val="en-GB"/>
        </w:rPr>
        <w:t>ส่วนใหญ่มีอัตราดอกเบี้ยคงที่ 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FD7A4EF" w14:textId="77777777" w:rsidR="00E42247" w:rsidRPr="004950BE" w:rsidRDefault="00E42247" w:rsidP="00A423E6">
      <w:pPr>
        <w:tabs>
          <w:tab w:val="clear" w:pos="907"/>
          <w:tab w:val="left" w:pos="1170"/>
          <w:tab w:val="left" w:pos="1800"/>
        </w:tabs>
        <w:ind w:left="99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tbl>
      <w:tblPr>
        <w:tblW w:w="8544" w:type="dxa"/>
        <w:tblInd w:w="837" w:type="dxa"/>
        <w:tblLayout w:type="fixed"/>
        <w:tblLook w:val="04A0" w:firstRow="1" w:lastRow="0" w:firstColumn="1" w:lastColumn="0" w:noHBand="0" w:noVBand="1"/>
      </w:tblPr>
      <w:tblGrid>
        <w:gridCol w:w="3771"/>
        <w:gridCol w:w="900"/>
        <w:gridCol w:w="270"/>
        <w:gridCol w:w="990"/>
        <w:gridCol w:w="270"/>
        <w:gridCol w:w="990"/>
        <w:gridCol w:w="268"/>
        <w:gridCol w:w="1085"/>
      </w:tblGrid>
      <w:tr w:rsidR="00307948" w:rsidRPr="004950BE" w14:paraId="3E162686" w14:textId="77777777" w:rsidTr="008F6904">
        <w:trPr>
          <w:tblHeader/>
        </w:trPr>
        <w:tc>
          <w:tcPr>
            <w:tcW w:w="3771" w:type="dxa"/>
            <w:shd w:val="clear" w:color="auto" w:fill="auto"/>
            <w:hideMark/>
          </w:tcPr>
          <w:p w14:paraId="4EDF3CA4" w14:textId="77777777" w:rsidR="00307948" w:rsidRPr="004950BE" w:rsidRDefault="006A6A79" w:rsidP="00E422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52634EB" w14:textId="77777777" w:rsidR="00307948" w:rsidRPr="004950BE" w:rsidRDefault="00307948" w:rsidP="006B796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05C9174E" w14:textId="77777777" w:rsidR="00307948" w:rsidRPr="004950BE" w:rsidRDefault="00307948" w:rsidP="006B796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0E8FCF73" w14:textId="77777777" w:rsidR="00307948" w:rsidRPr="004950BE" w:rsidRDefault="00307948" w:rsidP="006B796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42247" w:rsidRPr="004950BE" w14:paraId="37E8ADD2" w14:textId="77777777" w:rsidTr="008F6904">
        <w:trPr>
          <w:tblHeader/>
        </w:trPr>
        <w:tc>
          <w:tcPr>
            <w:tcW w:w="3771" w:type="dxa"/>
            <w:shd w:val="clear" w:color="auto" w:fill="auto"/>
            <w:hideMark/>
          </w:tcPr>
          <w:p w14:paraId="72D0C1E9" w14:textId="77777777" w:rsidR="00E42247" w:rsidRPr="004950BE" w:rsidRDefault="00E42247" w:rsidP="00E42247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shd w:val="clear" w:color="auto" w:fill="auto"/>
            <w:hideMark/>
          </w:tcPr>
          <w:p w14:paraId="4DAC02AD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AEF8A93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2A4208A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D8120A1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3DCD99CE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13923B19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hideMark/>
          </w:tcPr>
          <w:p w14:paraId="6BF1D797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E42247" w:rsidRPr="004950BE" w14:paraId="70A48341" w14:textId="77777777" w:rsidTr="008F6904">
        <w:trPr>
          <w:tblHeader/>
        </w:trPr>
        <w:tc>
          <w:tcPr>
            <w:tcW w:w="3771" w:type="dxa"/>
            <w:shd w:val="clear" w:color="auto" w:fill="auto"/>
          </w:tcPr>
          <w:p w14:paraId="746135C4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773" w:type="dxa"/>
            <w:gridSpan w:val="7"/>
            <w:shd w:val="clear" w:color="auto" w:fill="auto"/>
            <w:hideMark/>
          </w:tcPr>
          <w:p w14:paraId="5058904C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42247" w:rsidRPr="004950BE" w14:paraId="747A6A14" w14:textId="77777777" w:rsidTr="008F6904">
        <w:tc>
          <w:tcPr>
            <w:tcW w:w="3771" w:type="dxa"/>
            <w:shd w:val="clear" w:color="auto" w:fill="auto"/>
            <w:hideMark/>
          </w:tcPr>
          <w:p w14:paraId="724C5809" w14:textId="77777777" w:rsidR="00E42247" w:rsidRPr="004950BE" w:rsidRDefault="00E42247" w:rsidP="00E42247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  <w:shd w:val="clear" w:color="auto" w:fill="auto"/>
          </w:tcPr>
          <w:p w14:paraId="75DA422F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9FB16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925821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4BBB5C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5F9C4E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DFC14AF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</w:tcPr>
          <w:p w14:paraId="0AB247D5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42247" w:rsidRPr="004950BE" w14:paraId="2A7F7721" w14:textId="77777777" w:rsidTr="008F6904">
        <w:tc>
          <w:tcPr>
            <w:tcW w:w="3771" w:type="dxa"/>
            <w:shd w:val="clear" w:color="auto" w:fill="auto"/>
            <w:hideMark/>
          </w:tcPr>
          <w:p w14:paraId="174467D8" w14:textId="77777777" w:rsidR="00E42247" w:rsidRPr="004950BE" w:rsidRDefault="00E42247" w:rsidP="00E4224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09692" w14:textId="10BE3A9A" w:rsidR="00E42247" w:rsidRPr="004950BE" w:rsidRDefault="008B0E19" w:rsidP="00E42247">
            <w:pPr>
              <w:pStyle w:val="block"/>
              <w:spacing w:after="0" w:line="240" w:lineRule="atLeast"/>
              <w:ind w:left="-13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4CAD355B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BE4C77D" w14:textId="77777777" w:rsidR="00E42247" w:rsidRPr="004950BE" w:rsidRDefault="00E42247" w:rsidP="00E42247">
            <w:pPr>
              <w:pStyle w:val="block"/>
              <w:spacing w:after="0" w:line="240" w:lineRule="atLeast"/>
              <w:ind w:left="-13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270" w:type="dxa"/>
            <w:shd w:val="clear" w:color="auto" w:fill="auto"/>
          </w:tcPr>
          <w:p w14:paraId="02C5E1AD" w14:textId="77777777" w:rsidR="00E42247" w:rsidRPr="004950BE" w:rsidRDefault="00E42247" w:rsidP="00E4224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F6676" w14:textId="6213129F" w:rsidR="00E42247" w:rsidRPr="004950BE" w:rsidRDefault="008B0E19" w:rsidP="00E42247">
            <w:pPr>
              <w:pStyle w:val="block"/>
              <w:spacing w:after="0" w:line="240" w:lineRule="atLeast"/>
              <w:ind w:left="-13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BABB0C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0EA6A7C9" w14:textId="77777777" w:rsidR="00E42247" w:rsidRPr="004950BE" w:rsidRDefault="00E42247" w:rsidP="00E42247">
            <w:pPr>
              <w:pStyle w:val="block"/>
              <w:spacing w:after="0" w:line="240" w:lineRule="atLeast"/>
              <w:ind w:left="-13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650</w:t>
            </w:r>
          </w:p>
        </w:tc>
      </w:tr>
      <w:tr w:rsidR="006C222D" w:rsidRPr="004950BE" w14:paraId="039EFF27" w14:textId="77777777" w:rsidTr="008F6904">
        <w:tc>
          <w:tcPr>
            <w:tcW w:w="3771" w:type="dxa"/>
            <w:shd w:val="clear" w:color="auto" w:fill="auto"/>
            <w:hideMark/>
          </w:tcPr>
          <w:p w14:paraId="7709EDCC" w14:textId="77777777" w:rsidR="006C222D" w:rsidRPr="004950BE" w:rsidRDefault="006C222D" w:rsidP="006C222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4AFE2" w14:textId="4FB96047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(170,700)</w:t>
            </w:r>
          </w:p>
        </w:tc>
        <w:tc>
          <w:tcPr>
            <w:tcW w:w="270" w:type="dxa"/>
            <w:shd w:val="clear" w:color="auto" w:fill="auto"/>
          </w:tcPr>
          <w:p w14:paraId="100C45D9" w14:textId="77777777" w:rsidR="006C222D" w:rsidRPr="004950BE" w:rsidRDefault="006C222D" w:rsidP="006C22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05A04" w14:textId="77777777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657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,1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85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EA3088" w14:textId="77777777" w:rsidR="006C222D" w:rsidRPr="004950BE" w:rsidRDefault="006C222D" w:rsidP="006C22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4AC84" w14:textId="4CE2B86E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(170,700)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86B3F5C" w14:textId="77777777" w:rsidR="006C222D" w:rsidRPr="004950BE" w:rsidRDefault="006C222D" w:rsidP="006C22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A8C8F" w14:textId="77777777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484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950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085</w:t>
            </w: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C222D" w:rsidRPr="004950BE" w14:paraId="4C6729D5" w14:textId="77777777" w:rsidTr="008F6904">
        <w:tc>
          <w:tcPr>
            <w:tcW w:w="3771" w:type="dxa"/>
            <w:shd w:val="clear" w:color="auto" w:fill="auto"/>
          </w:tcPr>
          <w:p w14:paraId="05AF2D4D" w14:textId="77777777" w:rsidR="006C222D" w:rsidRPr="004950BE" w:rsidRDefault="006C222D" w:rsidP="006C222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6983F1" w14:textId="49C9E086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</w:t>
            </w:r>
            <w:r w:rsidR="002457CC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2457CC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66F78B64" w14:textId="77777777" w:rsidR="006C222D" w:rsidRPr="004950BE" w:rsidRDefault="006C222D" w:rsidP="006C22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B692C" w14:textId="77777777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(655,785)</w:t>
            </w:r>
          </w:p>
        </w:tc>
        <w:tc>
          <w:tcPr>
            <w:tcW w:w="270" w:type="dxa"/>
            <w:shd w:val="clear" w:color="auto" w:fill="auto"/>
          </w:tcPr>
          <w:p w14:paraId="67EEA1C3" w14:textId="77777777" w:rsidR="006C222D" w:rsidRPr="004950BE" w:rsidRDefault="006C222D" w:rsidP="006C222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09B71" w14:textId="4509DA5F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(170,</w:t>
            </w:r>
            <w:r w:rsidR="002457CC"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</w:t>
            </w: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182395" w14:textId="77777777" w:rsidR="006C222D" w:rsidRPr="004950BE" w:rsidRDefault="006C222D" w:rsidP="006C222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9C353" w14:textId="77777777" w:rsidR="006C222D" w:rsidRPr="004950BE" w:rsidRDefault="006C222D" w:rsidP="006C222D">
            <w:pPr>
              <w:pStyle w:val="block"/>
              <w:spacing w:after="0" w:line="240" w:lineRule="atLeast"/>
              <w:ind w:left="-130" w:right="-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(483,435)</w:t>
            </w:r>
          </w:p>
        </w:tc>
      </w:tr>
    </w:tbl>
    <w:p w14:paraId="2CBCB2B0" w14:textId="77777777" w:rsidR="00307948" w:rsidRPr="004950BE" w:rsidRDefault="00307948" w:rsidP="00CE144F">
      <w:pPr>
        <w:tabs>
          <w:tab w:val="clear" w:pos="454"/>
          <w:tab w:val="clear" w:pos="907"/>
          <w:tab w:val="left" w:pos="630"/>
        </w:tabs>
        <w:spacing w:line="240" w:lineRule="auto"/>
        <w:ind w:left="126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</w:p>
    <w:p w14:paraId="5E1FC966" w14:textId="77777777" w:rsidR="000C0B03" w:rsidRPr="004950BE" w:rsidRDefault="000C0B03" w:rsidP="008F6904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50BE">
        <w:rPr>
          <w:rFonts w:ascii="Angsana New" w:hAnsi="Angsana New"/>
          <w:i/>
          <w:iCs/>
          <w:sz w:val="30"/>
          <w:szCs w:val="30"/>
          <w:cs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047E487E" w14:textId="77777777" w:rsidR="00E42247" w:rsidRPr="004950BE" w:rsidRDefault="00E42247" w:rsidP="00A42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p w14:paraId="7BAFB59A" w14:textId="74A8786C" w:rsidR="000C0B03" w:rsidRPr="004950BE" w:rsidRDefault="000C0B03" w:rsidP="008F6904">
      <w:pPr>
        <w:tabs>
          <w:tab w:val="clear" w:pos="907"/>
          <w:tab w:val="left" w:pos="117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 xml:space="preserve">การเปลี่ยนแปลงของอัตราดอกเบี้ยที่ </w:t>
      </w:r>
      <w:r w:rsidR="008A0051" w:rsidRPr="004950BE">
        <w:rPr>
          <w:rFonts w:ascii="Angsana New" w:hAnsi="Angsana New"/>
          <w:sz w:val="30"/>
          <w:szCs w:val="30"/>
        </w:rPr>
        <w:t>1</w:t>
      </w:r>
      <w:r w:rsidRPr="004950BE">
        <w:rPr>
          <w:rFonts w:ascii="Angsana New" w:hAnsi="Angsana New"/>
          <w:sz w:val="30"/>
          <w:szCs w:val="30"/>
          <w:cs/>
        </w:rPr>
        <w:t>% ซึ่งเป็นไปได้อย่างสมเหตุสมผล ณ วันที่รายงาน โดยตั้งอยู่บน</w:t>
      </w:r>
      <w:r w:rsidR="00562004" w:rsidRPr="004950BE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950BE">
        <w:rPr>
          <w:rFonts w:ascii="Angsana New" w:hAnsi="Angsana New"/>
          <w:sz w:val="30"/>
          <w:szCs w:val="30"/>
          <w:cs/>
        </w:rPr>
        <w:t>ข้อสมมติที่ว่าตัวแปรอื่นมีค่าคงที่</w:t>
      </w:r>
    </w:p>
    <w:p w14:paraId="1ED6DF1E" w14:textId="77777777" w:rsidR="000C0B03" w:rsidRPr="004950BE" w:rsidRDefault="000C0B03" w:rsidP="000C0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="Angsana New" w:hAnsi="Angsana New"/>
          <w:sz w:val="30"/>
          <w:szCs w:val="30"/>
        </w:rPr>
      </w:pPr>
    </w:p>
    <w:tbl>
      <w:tblPr>
        <w:tblW w:w="8545" w:type="dxa"/>
        <w:tblInd w:w="85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81"/>
        <w:gridCol w:w="1470"/>
        <w:gridCol w:w="246"/>
        <w:gridCol w:w="1348"/>
      </w:tblGrid>
      <w:tr w:rsidR="000B5DDB" w:rsidRPr="004950BE" w14:paraId="73DCC04F" w14:textId="77777777" w:rsidTr="008F6904">
        <w:trPr>
          <w:trHeight w:val="419"/>
          <w:tblHeader/>
        </w:trPr>
        <w:tc>
          <w:tcPr>
            <w:tcW w:w="5481" w:type="dxa"/>
          </w:tcPr>
          <w:p w14:paraId="343A3347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4" w:type="dxa"/>
            <w:gridSpan w:val="3"/>
            <w:hideMark/>
          </w:tcPr>
          <w:p w14:paraId="37CDF92B" w14:textId="77777777" w:rsidR="000B5DDB" w:rsidRPr="004950BE" w:rsidRDefault="000B5DDB" w:rsidP="008C1B9A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DDB" w:rsidRPr="004950BE" w14:paraId="61BEAE53" w14:textId="77777777" w:rsidTr="008F6904">
        <w:trPr>
          <w:trHeight w:val="740"/>
          <w:tblHeader/>
        </w:trPr>
        <w:tc>
          <w:tcPr>
            <w:tcW w:w="5481" w:type="dxa"/>
            <w:vAlign w:val="bottom"/>
            <w:hideMark/>
          </w:tcPr>
          <w:p w14:paraId="76CA80CB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70" w:type="dxa"/>
            <w:hideMark/>
          </w:tcPr>
          <w:p w14:paraId="51BBF3BD" w14:textId="77777777" w:rsidR="000B5DDB" w:rsidRPr="004950BE" w:rsidRDefault="000B5DDB" w:rsidP="008C1B9A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4950BE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46" w:type="dxa"/>
          </w:tcPr>
          <w:p w14:paraId="32828D93" w14:textId="77777777" w:rsidR="000B5DDB" w:rsidRPr="004950BE" w:rsidRDefault="000B5DDB" w:rsidP="008C1B9A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  <w:hideMark/>
          </w:tcPr>
          <w:p w14:paraId="557E1A2A" w14:textId="77777777" w:rsidR="000B5DDB" w:rsidRPr="004950BE" w:rsidRDefault="000B5DDB" w:rsidP="008C1B9A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4950BE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0D49CD" w:rsidRPr="004950BE" w14:paraId="58F5D605" w14:textId="77777777" w:rsidTr="008F6904">
        <w:trPr>
          <w:trHeight w:val="419"/>
          <w:tblHeader/>
        </w:trPr>
        <w:tc>
          <w:tcPr>
            <w:tcW w:w="5481" w:type="dxa"/>
          </w:tcPr>
          <w:p w14:paraId="6B3283A9" w14:textId="77777777" w:rsidR="000D49CD" w:rsidRPr="004950BE" w:rsidRDefault="000D49CD" w:rsidP="008C1B9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4" w:type="dxa"/>
            <w:gridSpan w:val="3"/>
            <w:hideMark/>
          </w:tcPr>
          <w:p w14:paraId="0BF1DE9D" w14:textId="77777777" w:rsidR="000D49CD" w:rsidRPr="004950BE" w:rsidRDefault="000D49CD" w:rsidP="008C1B9A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950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5DDB" w:rsidRPr="004950BE" w14:paraId="0DFA6B62" w14:textId="77777777" w:rsidTr="008F6904">
        <w:trPr>
          <w:trHeight w:val="432"/>
        </w:trPr>
        <w:tc>
          <w:tcPr>
            <w:tcW w:w="5481" w:type="dxa"/>
          </w:tcPr>
          <w:p w14:paraId="6A20655D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42247"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0" w:type="dxa"/>
          </w:tcPr>
          <w:p w14:paraId="77DDA209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C9E19C6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84F86FD" w14:textId="77777777" w:rsidR="000B5DDB" w:rsidRPr="004950BE" w:rsidRDefault="000B5DDB" w:rsidP="008C1B9A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DB" w:rsidRPr="004950BE" w14:paraId="404C0CDB" w14:textId="77777777" w:rsidTr="008F6904">
        <w:trPr>
          <w:trHeight w:val="407"/>
        </w:trPr>
        <w:tc>
          <w:tcPr>
            <w:tcW w:w="5481" w:type="dxa"/>
            <w:hideMark/>
          </w:tcPr>
          <w:p w14:paraId="5AF64F6A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70" w:type="dxa"/>
          </w:tcPr>
          <w:p w14:paraId="365173EB" w14:textId="04ED1728" w:rsidR="000B5DDB" w:rsidRPr="004950BE" w:rsidRDefault="00AF350F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(471)</w:t>
            </w:r>
          </w:p>
        </w:tc>
        <w:tc>
          <w:tcPr>
            <w:tcW w:w="246" w:type="dxa"/>
          </w:tcPr>
          <w:p w14:paraId="6DD8D31D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227EA16" w14:textId="76AEFFD3" w:rsidR="000B5DDB" w:rsidRPr="004950BE" w:rsidRDefault="00AF350F" w:rsidP="008C1B9A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0B5DDB" w:rsidRPr="004950BE" w14:paraId="29152AE1" w14:textId="77777777" w:rsidTr="008F6904">
        <w:trPr>
          <w:trHeight w:val="407"/>
        </w:trPr>
        <w:tc>
          <w:tcPr>
            <w:tcW w:w="5481" w:type="dxa"/>
          </w:tcPr>
          <w:p w14:paraId="4096169C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58EE2B79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406A1C4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D78A9C1" w14:textId="77777777" w:rsidR="000B5DDB" w:rsidRPr="004950BE" w:rsidRDefault="000B5DDB" w:rsidP="008C1B9A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DDB" w:rsidRPr="004950BE" w14:paraId="4EF1A5FD" w14:textId="77777777" w:rsidTr="008F6904">
        <w:trPr>
          <w:trHeight w:val="432"/>
        </w:trPr>
        <w:tc>
          <w:tcPr>
            <w:tcW w:w="5481" w:type="dxa"/>
          </w:tcPr>
          <w:p w14:paraId="2C1AC471" w14:textId="77777777" w:rsidR="000B5DDB" w:rsidRPr="004950BE" w:rsidRDefault="000B5DDB" w:rsidP="008C1B9A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42247"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0" w:type="dxa"/>
          </w:tcPr>
          <w:p w14:paraId="19EF0090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F5622B" w14:textId="77777777" w:rsidR="000B5DDB" w:rsidRPr="004950BE" w:rsidRDefault="000B5DDB" w:rsidP="008C1B9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0C3B488" w14:textId="77777777" w:rsidR="000B5DDB" w:rsidRPr="004950BE" w:rsidRDefault="000B5DDB" w:rsidP="008C1B9A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247" w:rsidRPr="004950BE" w14:paraId="09E4E385" w14:textId="77777777" w:rsidTr="008F6904">
        <w:trPr>
          <w:trHeight w:val="407"/>
        </w:trPr>
        <w:tc>
          <w:tcPr>
            <w:tcW w:w="5481" w:type="dxa"/>
            <w:hideMark/>
          </w:tcPr>
          <w:p w14:paraId="2779C563" w14:textId="77777777" w:rsidR="00E42247" w:rsidRPr="004950BE" w:rsidRDefault="00E42247" w:rsidP="00E42247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70" w:type="dxa"/>
          </w:tcPr>
          <w:p w14:paraId="05961EB7" w14:textId="77777777" w:rsidR="00E42247" w:rsidRPr="004950BE" w:rsidRDefault="00E42247" w:rsidP="00E4224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(</w:t>
            </w: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230</w:t>
            </w:r>
            <w:r w:rsidRPr="004950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B250B59" w14:textId="77777777" w:rsidR="00E42247" w:rsidRPr="004950BE" w:rsidRDefault="00E42247" w:rsidP="00E4224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731505E" w14:textId="77777777" w:rsidR="00E42247" w:rsidRPr="004950BE" w:rsidRDefault="00E42247" w:rsidP="00E42247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 w:hint="cs"/>
                <w:sz w:val="30"/>
                <w:szCs w:val="30"/>
                <w:cs/>
              </w:rPr>
              <w:t>230</w:t>
            </w:r>
          </w:p>
        </w:tc>
      </w:tr>
    </w:tbl>
    <w:p w14:paraId="69DD2510" w14:textId="5FD83827" w:rsidR="00AB19CB" w:rsidRPr="004950BE" w:rsidRDefault="00AB19CB" w:rsidP="002A2F4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63E3D67D" w14:textId="77777777" w:rsidR="00AB19CB" w:rsidRPr="004950BE" w:rsidRDefault="00AB19CB" w:rsidP="00AB1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36A86708" w14:textId="77777777" w:rsidR="00AB19CB" w:rsidRPr="004950BE" w:rsidRDefault="00AB19CB" w:rsidP="00AB1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t>นโยบายของคณะกรรมการบริษัท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1078E" w:rsidRPr="004950BE">
        <w:rPr>
          <w:rFonts w:ascii="Angsana New" w:hAnsi="Angsana New"/>
          <w:sz w:val="30"/>
          <w:szCs w:val="30"/>
          <w:cs/>
        </w:rPr>
        <w:t>อย่างสม่ำเสมอโดย</w:t>
      </w:r>
      <w:r w:rsidRPr="004950BE">
        <w:rPr>
          <w:rFonts w:ascii="Angsana New" w:hAnsi="Angsana New"/>
          <w:sz w:val="30"/>
          <w:szCs w:val="30"/>
          <w:cs/>
        </w:rPr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75856DC7" w14:textId="77777777" w:rsidR="00E42247" w:rsidRPr="004950BE" w:rsidRDefault="00E42247" w:rsidP="00AB1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AD15D43" w14:textId="7742BDB2" w:rsidR="00E66B73" w:rsidRPr="004950BE" w:rsidRDefault="00937942" w:rsidP="002A2F4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D94F3D" w:rsidRPr="004950BE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3211" w:rsidRPr="004950BE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6CF39174" w14:textId="77777777" w:rsidR="001753AC" w:rsidRPr="004950BE" w:rsidRDefault="001753AC" w:rsidP="00175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56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656"/>
        <w:gridCol w:w="1019"/>
        <w:gridCol w:w="277"/>
        <w:gridCol w:w="1020"/>
        <w:gridCol w:w="277"/>
        <w:gridCol w:w="1019"/>
        <w:gridCol w:w="277"/>
        <w:gridCol w:w="1021"/>
      </w:tblGrid>
      <w:tr w:rsidR="001753AC" w:rsidRPr="004950BE" w14:paraId="6D9868D2" w14:textId="77777777" w:rsidTr="009674DB">
        <w:trPr>
          <w:trHeight w:val="435"/>
          <w:tblHeader/>
        </w:trPr>
        <w:tc>
          <w:tcPr>
            <w:tcW w:w="4656" w:type="dxa"/>
          </w:tcPr>
          <w:p w14:paraId="571FFF3B" w14:textId="77777777" w:rsidR="001753AC" w:rsidRPr="004950BE" w:rsidRDefault="001753AC" w:rsidP="001753AC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gridSpan w:val="3"/>
          </w:tcPr>
          <w:p w14:paraId="018F7073" w14:textId="77777777" w:rsidR="001753AC" w:rsidRPr="004950BE" w:rsidRDefault="001753AC" w:rsidP="001753A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76D9A279" w14:textId="77777777" w:rsidR="001753AC" w:rsidRPr="004950BE" w:rsidRDefault="001753AC" w:rsidP="001753A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7" w:type="dxa"/>
            <w:gridSpan w:val="3"/>
          </w:tcPr>
          <w:p w14:paraId="163AECBA" w14:textId="77777777" w:rsidR="001753AC" w:rsidRPr="004950BE" w:rsidRDefault="001753AC" w:rsidP="001753A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247" w:rsidRPr="004950BE" w14:paraId="406A2AEC" w14:textId="77777777" w:rsidTr="009674DB">
        <w:trPr>
          <w:trHeight w:val="435"/>
          <w:tblHeader/>
        </w:trPr>
        <w:tc>
          <w:tcPr>
            <w:tcW w:w="4656" w:type="dxa"/>
          </w:tcPr>
          <w:p w14:paraId="0AFA248C" w14:textId="77777777" w:rsidR="00E42247" w:rsidRPr="004950BE" w:rsidRDefault="00E42247" w:rsidP="00E4224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958C3D6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7" w:type="dxa"/>
          </w:tcPr>
          <w:p w14:paraId="1D5DAC54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DA8E636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</w:tcPr>
          <w:p w14:paraId="43947B56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24C644A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7" w:type="dxa"/>
          </w:tcPr>
          <w:p w14:paraId="37B040C0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FB0E5BB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42247" w:rsidRPr="004950BE" w14:paraId="0F95963C" w14:textId="77777777" w:rsidTr="009674DB">
        <w:trPr>
          <w:trHeight w:val="435"/>
          <w:tblHeader/>
        </w:trPr>
        <w:tc>
          <w:tcPr>
            <w:tcW w:w="4656" w:type="dxa"/>
          </w:tcPr>
          <w:p w14:paraId="43FD8078" w14:textId="77777777" w:rsidR="00E42247" w:rsidRPr="004950BE" w:rsidRDefault="00E42247" w:rsidP="00E4224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7"/>
          </w:tcPr>
          <w:p w14:paraId="6F36422C" w14:textId="77777777" w:rsidR="00E42247" w:rsidRPr="004950BE" w:rsidRDefault="00E42247" w:rsidP="00E4224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247" w:rsidRPr="004950BE" w14:paraId="5DBD3D95" w14:textId="77777777" w:rsidTr="009674DB">
        <w:trPr>
          <w:trHeight w:val="450"/>
        </w:trPr>
        <w:tc>
          <w:tcPr>
            <w:tcW w:w="4656" w:type="dxa"/>
          </w:tcPr>
          <w:p w14:paraId="78B14633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dxa"/>
          </w:tcPr>
          <w:p w14:paraId="43DEFA87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C3DEB60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E7BB603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7B027FC1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9EC1A2F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61B53558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FCC5A9D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247" w:rsidRPr="004950BE" w14:paraId="7E07B8D4" w14:textId="77777777" w:rsidTr="009674DB">
        <w:trPr>
          <w:trHeight w:val="419"/>
        </w:trPr>
        <w:tc>
          <w:tcPr>
            <w:tcW w:w="4656" w:type="dxa"/>
          </w:tcPr>
          <w:p w14:paraId="3FF06368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950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19" w:type="dxa"/>
          </w:tcPr>
          <w:p w14:paraId="0422644D" w14:textId="2413BF48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7" w:type="dxa"/>
          </w:tcPr>
          <w:p w14:paraId="366E9772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B4B01A" w14:textId="77777777" w:rsidR="00E42247" w:rsidRPr="004950BE" w:rsidRDefault="00E42247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7" w:type="dxa"/>
          </w:tcPr>
          <w:p w14:paraId="6DD4BE6B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599FB12" w14:textId="5922B8AE" w:rsidR="00E42247" w:rsidRPr="004950BE" w:rsidRDefault="00647E18" w:rsidP="00E42247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14:paraId="4F41A01B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3A7F8FD" w14:textId="77777777" w:rsidR="00E42247" w:rsidRPr="004950BE" w:rsidRDefault="00E42247" w:rsidP="00E42247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83" w:right="7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2247" w:rsidRPr="004950BE" w14:paraId="1D9A2BA1" w14:textId="77777777" w:rsidTr="009674DB">
        <w:trPr>
          <w:trHeight w:val="419"/>
        </w:trPr>
        <w:tc>
          <w:tcPr>
            <w:tcW w:w="4656" w:type="dxa"/>
          </w:tcPr>
          <w:p w14:paraId="094AA2B1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019" w:type="dxa"/>
          </w:tcPr>
          <w:p w14:paraId="0F501594" w14:textId="5C5A0380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7" w:type="dxa"/>
          </w:tcPr>
          <w:p w14:paraId="0E5887DD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60EC7E" w14:textId="77777777" w:rsidR="00E42247" w:rsidRPr="004950BE" w:rsidRDefault="00E42247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5,057</w:t>
            </w:r>
          </w:p>
        </w:tc>
        <w:tc>
          <w:tcPr>
            <w:tcW w:w="277" w:type="dxa"/>
          </w:tcPr>
          <w:p w14:paraId="225D9B5B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C1DB604" w14:textId="249DFF5B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7" w:type="dxa"/>
          </w:tcPr>
          <w:p w14:paraId="1ADCADFE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0BAA8A" w14:textId="77777777" w:rsidR="00E42247" w:rsidRPr="004950BE" w:rsidRDefault="00E42247" w:rsidP="00E42247">
            <w:pPr>
              <w:pStyle w:val="acctfourfigures"/>
              <w:tabs>
                <w:tab w:val="decimal" w:pos="731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</w:tr>
      <w:tr w:rsidR="00E42247" w:rsidRPr="004950BE" w14:paraId="20651EED" w14:textId="77777777" w:rsidTr="009674DB">
        <w:trPr>
          <w:trHeight w:val="419"/>
        </w:trPr>
        <w:tc>
          <w:tcPr>
            <w:tcW w:w="4656" w:type="dxa"/>
          </w:tcPr>
          <w:p w14:paraId="3E887B82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019" w:type="dxa"/>
          </w:tcPr>
          <w:p w14:paraId="14F6F0AA" w14:textId="6A7FA1E5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121,072</w:t>
            </w:r>
          </w:p>
        </w:tc>
        <w:tc>
          <w:tcPr>
            <w:tcW w:w="277" w:type="dxa"/>
          </w:tcPr>
          <w:p w14:paraId="607B5357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6392989" w14:textId="77777777" w:rsidR="00E42247" w:rsidRPr="004950BE" w:rsidRDefault="00E42247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eastAsia="x-none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55,132</w:t>
            </w:r>
          </w:p>
        </w:tc>
        <w:tc>
          <w:tcPr>
            <w:tcW w:w="277" w:type="dxa"/>
          </w:tcPr>
          <w:p w14:paraId="09FB736B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0E879316" w14:textId="04451D3F" w:rsidR="00E42247" w:rsidRPr="004950BE" w:rsidRDefault="00647E18" w:rsidP="005A0315">
            <w:pPr>
              <w:pStyle w:val="acctfourfigures"/>
              <w:tabs>
                <w:tab w:val="decimal" w:pos="731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11,858</w:t>
            </w:r>
          </w:p>
        </w:tc>
        <w:tc>
          <w:tcPr>
            <w:tcW w:w="277" w:type="dxa"/>
          </w:tcPr>
          <w:p w14:paraId="022263D9" w14:textId="77777777" w:rsidR="00E42247" w:rsidRPr="004950BE" w:rsidRDefault="00E42247" w:rsidP="00E42247">
            <w:pPr>
              <w:pStyle w:val="acctfourfigures"/>
              <w:tabs>
                <w:tab w:val="decimal" w:pos="731"/>
              </w:tabs>
              <w:spacing w:line="240" w:lineRule="auto"/>
              <w:ind w:left="-83" w:right="22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7C5D3FCA" w14:textId="77777777" w:rsidR="00E42247" w:rsidRPr="004950BE" w:rsidRDefault="00E42247" w:rsidP="00E42247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83" w:right="7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42247" w:rsidRPr="004950BE" w14:paraId="6FD2550F" w14:textId="77777777" w:rsidTr="009674DB">
        <w:trPr>
          <w:trHeight w:val="419"/>
        </w:trPr>
        <w:tc>
          <w:tcPr>
            <w:tcW w:w="4656" w:type="dxa"/>
          </w:tcPr>
          <w:p w14:paraId="62601BEC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50B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19" w:type="dxa"/>
          </w:tcPr>
          <w:p w14:paraId="1C1C24EC" w14:textId="785F0A9E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15,301</w:t>
            </w:r>
          </w:p>
        </w:tc>
        <w:tc>
          <w:tcPr>
            <w:tcW w:w="277" w:type="dxa"/>
          </w:tcPr>
          <w:p w14:paraId="7EC132B2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4C2C302" w14:textId="77777777" w:rsidR="00E42247" w:rsidRPr="004950BE" w:rsidRDefault="00E42247" w:rsidP="00E42247">
            <w:pPr>
              <w:pStyle w:val="block"/>
              <w:tabs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15,352</w:t>
            </w:r>
          </w:p>
        </w:tc>
        <w:tc>
          <w:tcPr>
            <w:tcW w:w="277" w:type="dxa"/>
          </w:tcPr>
          <w:p w14:paraId="4EC016BE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3A3549E5" w14:textId="3D72CE3F" w:rsidR="00E42247" w:rsidRPr="004950BE" w:rsidRDefault="00647E18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15,276</w:t>
            </w:r>
          </w:p>
        </w:tc>
        <w:tc>
          <w:tcPr>
            <w:tcW w:w="277" w:type="dxa"/>
          </w:tcPr>
          <w:p w14:paraId="2960ABFC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7CB2BB8F" w14:textId="77777777" w:rsidR="00E42247" w:rsidRPr="004950BE" w:rsidRDefault="00E42247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sz w:val="30"/>
                <w:szCs w:val="30"/>
                <w:lang w:val="en-US"/>
              </w:rPr>
              <w:t>8,470</w:t>
            </w:r>
          </w:p>
        </w:tc>
      </w:tr>
      <w:tr w:rsidR="00E42247" w:rsidRPr="004950BE" w14:paraId="6E5D367F" w14:textId="77777777" w:rsidTr="009674DB">
        <w:trPr>
          <w:trHeight w:val="419"/>
        </w:trPr>
        <w:tc>
          <w:tcPr>
            <w:tcW w:w="4656" w:type="dxa"/>
          </w:tcPr>
          <w:p w14:paraId="731600E1" w14:textId="77777777" w:rsidR="00E42247" w:rsidRPr="004950BE" w:rsidRDefault="00E42247" w:rsidP="00E4224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E2CAF40" w14:textId="00F2DDAA" w:rsidR="00E42247" w:rsidRPr="004950BE" w:rsidRDefault="00E82ED3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138,227</w:t>
            </w:r>
          </w:p>
        </w:tc>
        <w:tc>
          <w:tcPr>
            <w:tcW w:w="277" w:type="dxa"/>
          </w:tcPr>
          <w:p w14:paraId="034BF94E" w14:textId="77777777" w:rsidR="00E42247" w:rsidRPr="004950BE" w:rsidRDefault="00E42247" w:rsidP="00E4224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4A7CAA7" w14:textId="25494E5C" w:rsidR="00E42247" w:rsidRPr="004950BE" w:rsidRDefault="006C222D" w:rsidP="00E42247">
            <w:pPr>
              <w:pStyle w:val="block"/>
              <w:tabs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76,362</w:t>
            </w:r>
          </w:p>
        </w:tc>
        <w:tc>
          <w:tcPr>
            <w:tcW w:w="277" w:type="dxa"/>
          </w:tcPr>
          <w:p w14:paraId="04162DAF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1E341DA" w14:textId="134CB61B" w:rsidR="00E42247" w:rsidRPr="004950BE" w:rsidRDefault="00E82ED3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28,167</w:t>
            </w:r>
          </w:p>
        </w:tc>
        <w:tc>
          <w:tcPr>
            <w:tcW w:w="277" w:type="dxa"/>
          </w:tcPr>
          <w:p w14:paraId="666239A2" w14:textId="77777777" w:rsidR="00E42247" w:rsidRPr="004950BE" w:rsidRDefault="00E42247" w:rsidP="00E422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149FC34" w14:textId="77777777" w:rsidR="00E42247" w:rsidRPr="004950BE" w:rsidRDefault="00E42247" w:rsidP="00E42247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50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10,313</w:t>
            </w:r>
          </w:p>
        </w:tc>
      </w:tr>
    </w:tbl>
    <w:p w14:paraId="09009DA7" w14:textId="77777777" w:rsidR="00E11D3C" w:rsidRPr="004950BE" w:rsidRDefault="00E11D3C" w:rsidP="00E1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77ACB85A" w14:textId="77777777" w:rsidR="00B463AD" w:rsidRPr="004950BE" w:rsidRDefault="00B463AD" w:rsidP="000C0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hanging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50B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</w:t>
      </w:r>
    </w:p>
    <w:p w14:paraId="382946BD" w14:textId="77777777" w:rsidR="00B463AD" w:rsidRPr="004950BE" w:rsidRDefault="00B463AD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</w:rPr>
      </w:pPr>
    </w:p>
    <w:p w14:paraId="6A0EBF5A" w14:textId="122EEF7F" w:rsidR="00087338" w:rsidRPr="004950BE" w:rsidRDefault="00087338" w:rsidP="00AC5590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บริษัท</w:t>
      </w:r>
      <w:r w:rsidRPr="004950BE">
        <w:rPr>
          <w:rFonts w:ascii="Angsana New" w:hAnsi="Angsana New"/>
          <w:sz w:val="30"/>
          <w:szCs w:val="30"/>
          <w:cs/>
        </w:rPr>
        <w:t>ย่อย</w:t>
      </w:r>
      <w:r w:rsidRPr="004950BE">
        <w:rPr>
          <w:rFonts w:ascii="Angsana New" w:hAnsi="Angsana New" w:hint="cs"/>
          <w:sz w:val="30"/>
          <w:szCs w:val="30"/>
          <w:cs/>
        </w:rPr>
        <w:t>แห่งหนึ่ง</w:t>
      </w:r>
      <w:r w:rsidRPr="004950BE">
        <w:rPr>
          <w:rFonts w:ascii="Angsana New" w:hAnsi="Angsana New"/>
          <w:sz w:val="30"/>
          <w:szCs w:val="30"/>
          <w:cs/>
        </w:rPr>
        <w:t>ได้ทำสัญญาซื้อข่าวกับบริษัทต่างประเทศ</w:t>
      </w:r>
      <w:r w:rsidRPr="004950BE">
        <w:rPr>
          <w:rFonts w:ascii="Angsana New" w:hAnsi="Angsana New" w:hint="cs"/>
          <w:sz w:val="30"/>
          <w:szCs w:val="30"/>
          <w:cs/>
        </w:rPr>
        <w:t>หลาย</w:t>
      </w:r>
      <w:r w:rsidRPr="004950BE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Pr="004950BE">
        <w:rPr>
          <w:rFonts w:ascii="Angsana New" w:hAnsi="Angsana New"/>
          <w:sz w:val="30"/>
          <w:szCs w:val="30"/>
        </w:rPr>
        <w:t xml:space="preserve">2 </w:t>
      </w:r>
      <w:r w:rsidRPr="004950BE">
        <w:rPr>
          <w:rFonts w:ascii="Angsana New" w:hAnsi="Angsana New" w:hint="cs"/>
          <w:sz w:val="30"/>
          <w:szCs w:val="30"/>
          <w:cs/>
        </w:rPr>
        <w:t xml:space="preserve">ปีถึง </w:t>
      </w:r>
      <w:r w:rsidRPr="004950BE">
        <w:rPr>
          <w:rFonts w:ascii="Angsana New" w:hAnsi="Angsana New"/>
          <w:sz w:val="30"/>
          <w:szCs w:val="30"/>
        </w:rPr>
        <w:t xml:space="preserve">3 </w:t>
      </w:r>
      <w:r w:rsidRPr="004950BE">
        <w:rPr>
          <w:rFonts w:ascii="Angsana New" w:hAnsi="Angsana New"/>
          <w:sz w:val="30"/>
          <w:szCs w:val="30"/>
          <w:cs/>
        </w:rPr>
        <w:t>ปี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</w:rPr>
        <w:t>2</w:t>
      </w:r>
      <w:r w:rsidRPr="004950BE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4950BE">
        <w:rPr>
          <w:rFonts w:ascii="Angsana New" w:hAnsi="Angsana New"/>
          <w:sz w:val="30"/>
          <w:szCs w:val="30"/>
          <w:cs/>
        </w:rPr>
        <w:t xml:space="preserve"> โดย</w:t>
      </w:r>
      <w:r w:rsidRPr="004950BE">
        <w:rPr>
          <w:rFonts w:ascii="Angsana New" w:hAnsi="Angsana New" w:hint="cs"/>
          <w:sz w:val="30"/>
          <w:szCs w:val="30"/>
          <w:cs/>
        </w:rPr>
        <w:t xml:space="preserve">มีระยะเวลาสิ้นสุดของสัญญาแตกต่างกันจนถึงวันที่ </w:t>
      </w:r>
      <w:r w:rsidRPr="004950BE">
        <w:rPr>
          <w:rFonts w:ascii="Angsana New" w:hAnsi="Angsana New"/>
          <w:sz w:val="30"/>
          <w:szCs w:val="30"/>
        </w:rPr>
        <w:t>3</w:t>
      </w:r>
      <w:r w:rsidR="00F22905" w:rsidRPr="004950BE">
        <w:rPr>
          <w:rFonts w:ascii="Angsana New" w:hAnsi="Angsana New"/>
          <w:sz w:val="30"/>
          <w:szCs w:val="30"/>
        </w:rPr>
        <w:t>0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="00F22905" w:rsidRPr="004950BE">
        <w:rPr>
          <w:rFonts w:ascii="Angsana New" w:hAnsi="Angsana New" w:hint="cs"/>
          <w:sz w:val="30"/>
          <w:szCs w:val="30"/>
          <w:cs/>
        </w:rPr>
        <w:t>กันยายน</w:t>
      </w:r>
      <w:r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Pr="004950BE">
        <w:rPr>
          <w:rFonts w:ascii="Angsana New" w:hAnsi="Angsana New"/>
          <w:sz w:val="30"/>
          <w:szCs w:val="30"/>
        </w:rPr>
        <w:t xml:space="preserve">2567 </w:t>
      </w:r>
      <w:r w:rsidRPr="004950BE">
        <w:rPr>
          <w:rFonts w:ascii="Angsana New" w:hAnsi="Angsana New" w:hint="cs"/>
          <w:sz w:val="30"/>
          <w:szCs w:val="30"/>
          <w:cs/>
        </w:rPr>
        <w:t>ซึ่งสัญญาดังกล่าวมีเงื่อนไขในการต่ออายุสัญญาได้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บริษัท</w:t>
      </w:r>
      <w:r w:rsidR="00935C7A" w:rsidRPr="004950BE">
        <w:rPr>
          <w:rFonts w:ascii="Angsana New" w:hAnsi="Angsana New" w:hint="cs"/>
          <w:sz w:val="30"/>
          <w:szCs w:val="30"/>
          <w:cs/>
        </w:rPr>
        <w:t>ย่อย</w:t>
      </w:r>
      <w:r w:rsidRPr="004950BE">
        <w:rPr>
          <w:rFonts w:ascii="Angsana New" w:hAnsi="Angsana New" w:hint="cs"/>
          <w:sz w:val="30"/>
          <w:szCs w:val="30"/>
          <w:cs/>
        </w:rPr>
        <w:t>ตกลงชำระค่าธรรมเนียมตามอัตราที่ตกลงในสัญญา</w:t>
      </w:r>
    </w:p>
    <w:p w14:paraId="0B1DF41E" w14:textId="77777777" w:rsidR="009D0AE5" w:rsidRPr="004950BE" w:rsidRDefault="009D0AE5" w:rsidP="00647E18">
      <w:pPr>
        <w:rPr>
          <w:rFonts w:ascii="Angsana New" w:hAnsi="Angsana New"/>
          <w:spacing w:val="-1"/>
          <w:sz w:val="30"/>
          <w:szCs w:val="30"/>
          <w:cs/>
        </w:rPr>
      </w:pPr>
    </w:p>
    <w:p w14:paraId="172AEB22" w14:textId="550CA55A" w:rsidR="009D0AE5" w:rsidRPr="004950BE" w:rsidRDefault="009D0AE5" w:rsidP="00AC5590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บริษัทย่อยแห่งหนึ่งได้ทำสัญญากับบริษัทในประเทศสองแห่ง</w:t>
      </w:r>
      <w:r w:rsidRPr="004950BE">
        <w:rPr>
          <w:rFonts w:ascii="Angsana New" w:hAnsi="Angsana New"/>
          <w:spacing w:val="-1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4950BE">
        <w:rPr>
          <w:rFonts w:ascii="Angsana New" w:hAnsi="Angsana New"/>
          <w:sz w:val="30"/>
          <w:szCs w:val="30"/>
        </w:rPr>
        <w:t xml:space="preserve">C-band </w:t>
      </w:r>
      <w:r w:rsidRPr="004950BE">
        <w:rPr>
          <w:rFonts w:ascii="Angsana New" w:hAnsi="Angsana New"/>
          <w:sz w:val="30"/>
          <w:szCs w:val="30"/>
          <w:cs/>
        </w:rPr>
        <w:t xml:space="preserve">และ </w:t>
      </w:r>
      <w:r w:rsidRPr="004950BE">
        <w:rPr>
          <w:rFonts w:ascii="Angsana New" w:hAnsi="Angsana New"/>
          <w:sz w:val="30"/>
          <w:szCs w:val="30"/>
        </w:rPr>
        <w:t>Ku-band</w:t>
      </w:r>
      <w:r w:rsidRPr="004950BE">
        <w:rPr>
          <w:rFonts w:ascii="Angsana New" w:hAnsi="Angsana New"/>
          <w:spacing w:val="-1"/>
          <w:sz w:val="30"/>
          <w:szCs w:val="30"/>
          <w:cs/>
        </w:rPr>
        <w:t xml:space="preserve"> เป็นระยะเวลา </w:t>
      </w:r>
      <w:r w:rsidR="00F22905" w:rsidRPr="004950BE">
        <w:rPr>
          <w:rFonts w:ascii="Angsana New" w:hAnsi="Angsana New"/>
          <w:spacing w:val="-1"/>
          <w:sz w:val="30"/>
          <w:szCs w:val="30"/>
        </w:rPr>
        <w:t>6</w:t>
      </w:r>
      <w:r w:rsidRPr="004950BE">
        <w:rPr>
          <w:rFonts w:ascii="Angsana New" w:hAnsi="Angsana New"/>
          <w:spacing w:val="-1"/>
          <w:sz w:val="30"/>
          <w:szCs w:val="30"/>
        </w:rPr>
        <w:t xml:space="preserve"> </w:t>
      </w:r>
      <w:r w:rsidRPr="004950BE">
        <w:rPr>
          <w:rFonts w:ascii="Angsana New" w:hAnsi="Angsana New"/>
          <w:spacing w:val="-1"/>
          <w:sz w:val="30"/>
          <w:szCs w:val="30"/>
          <w:cs/>
        </w:rPr>
        <w:t xml:space="preserve">ปี </w:t>
      </w:r>
      <w:r w:rsidR="00F22905" w:rsidRPr="004950BE">
        <w:rPr>
          <w:rFonts w:ascii="Angsana New" w:hAnsi="Angsana New"/>
          <w:spacing w:val="-1"/>
          <w:sz w:val="30"/>
          <w:szCs w:val="30"/>
        </w:rPr>
        <w:t>4</w:t>
      </w:r>
      <w:r w:rsidRPr="004950BE">
        <w:rPr>
          <w:rFonts w:ascii="Angsana New" w:hAnsi="Angsana New"/>
          <w:spacing w:val="-1"/>
          <w:sz w:val="30"/>
          <w:szCs w:val="30"/>
        </w:rPr>
        <w:t xml:space="preserve"> </w:t>
      </w:r>
      <w:r w:rsidRPr="004950BE">
        <w:rPr>
          <w:rFonts w:ascii="Angsana New" w:hAnsi="Angsana New"/>
          <w:spacing w:val="-1"/>
          <w:sz w:val="30"/>
          <w:szCs w:val="30"/>
          <w:cs/>
        </w:rPr>
        <w:t xml:space="preserve">เดือน โดยมีระยะเวลาสิ้นสุดของสัญญาจนถึงวันที่ </w:t>
      </w:r>
      <w:r w:rsidR="00F22905" w:rsidRPr="004950BE">
        <w:rPr>
          <w:rFonts w:ascii="Angsana New" w:hAnsi="Angsana New"/>
          <w:spacing w:val="-1"/>
          <w:sz w:val="30"/>
          <w:szCs w:val="30"/>
        </w:rPr>
        <w:t xml:space="preserve">24 </w:t>
      </w:r>
      <w:r w:rsidR="00F22905" w:rsidRPr="004950BE">
        <w:rPr>
          <w:rFonts w:ascii="Angsana New" w:hAnsi="Angsana New" w:hint="cs"/>
          <w:spacing w:val="-1"/>
          <w:sz w:val="30"/>
          <w:szCs w:val="30"/>
          <w:cs/>
        </w:rPr>
        <w:t xml:space="preserve">เมษายน </w:t>
      </w:r>
      <w:r w:rsidR="00F22905" w:rsidRPr="004950BE">
        <w:rPr>
          <w:rFonts w:ascii="Angsana New" w:hAnsi="Angsana New"/>
          <w:spacing w:val="-1"/>
          <w:sz w:val="30"/>
          <w:szCs w:val="30"/>
        </w:rPr>
        <w:t>2572</w:t>
      </w:r>
      <w:r w:rsidRPr="004950BE">
        <w:rPr>
          <w:rFonts w:ascii="Angsana New" w:hAnsi="Angsana New"/>
          <w:spacing w:val="-1"/>
          <w:sz w:val="30"/>
          <w:szCs w:val="30"/>
        </w:rPr>
        <w:t xml:space="preserve"> </w:t>
      </w:r>
      <w:r w:rsidRPr="004950BE">
        <w:rPr>
          <w:rFonts w:ascii="Angsana New" w:hAnsi="Angsana New"/>
          <w:spacing w:val="-1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  <w:r w:rsidRPr="004950BE">
        <w:rPr>
          <w:rFonts w:ascii="Angsana New" w:hAnsi="Angsana New"/>
          <w:sz w:val="30"/>
          <w:szCs w:val="30"/>
          <w:cs/>
        </w:rPr>
        <w:t xml:space="preserve"> </w:t>
      </w:r>
    </w:p>
    <w:p w14:paraId="6E96FC48" w14:textId="4A2CB774" w:rsidR="00687F6F" w:rsidRPr="004950BE" w:rsidRDefault="00687F6F" w:rsidP="00AC5590">
      <w:pPr>
        <w:pStyle w:val="ListParagraph"/>
        <w:numPr>
          <w:ilvl w:val="2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 xml:space="preserve">บริษัทย่อยแห่งหนึ่งได้มีภาระผูกพันตามสัญญาเช่าให้บริการโครงข่ายโทรทัศน์ประเภทที่ใช้คลื่นความถี่ภาคพื้นดินในระบบดิจิทัลกับสถานีวิทยุโทรทัศน์กองทัพบก โดยตกลงจะใช้บริการเป็นระยะเวลา </w:t>
      </w:r>
      <w:r w:rsidRPr="004950BE">
        <w:rPr>
          <w:rFonts w:ascii="Angsana New" w:hAnsi="Angsana New"/>
          <w:sz w:val="30"/>
          <w:szCs w:val="30"/>
        </w:rPr>
        <w:t>14</w:t>
      </w:r>
      <w:r w:rsidRPr="004950BE">
        <w:rPr>
          <w:rFonts w:ascii="Angsana New" w:hAnsi="Angsana New"/>
          <w:sz w:val="30"/>
          <w:szCs w:val="30"/>
          <w:cs/>
        </w:rPr>
        <w:t xml:space="preserve"> ปี </w:t>
      </w:r>
      <w:r w:rsidR="005F1A89" w:rsidRPr="004950BE">
        <w:rPr>
          <w:rFonts w:ascii="Angsana New" w:hAnsi="Angsana New" w:hint="cs"/>
          <w:sz w:val="30"/>
          <w:szCs w:val="30"/>
          <w:cs/>
        </w:rPr>
        <w:t xml:space="preserve">         </w:t>
      </w:r>
      <w:r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เดือน (นับตั้งแต่วันที่ </w:t>
      </w:r>
      <w:r w:rsidRPr="004950BE">
        <w:rPr>
          <w:rFonts w:ascii="Angsana New" w:hAnsi="Angsana New"/>
          <w:sz w:val="30"/>
          <w:szCs w:val="30"/>
        </w:rPr>
        <w:t>16</w:t>
      </w:r>
      <w:r w:rsidRPr="004950BE">
        <w:rPr>
          <w:rFonts w:ascii="Angsana New" w:hAnsi="Angsana New"/>
          <w:sz w:val="30"/>
          <w:szCs w:val="30"/>
          <w:cs/>
        </w:rPr>
        <w:t xml:space="preserve"> มกราคม </w:t>
      </w:r>
      <w:r w:rsidRPr="004950BE">
        <w:rPr>
          <w:rFonts w:ascii="Angsana New" w:hAnsi="Angsana New"/>
          <w:sz w:val="30"/>
          <w:szCs w:val="30"/>
        </w:rPr>
        <w:t>2557</w:t>
      </w:r>
      <w:r w:rsidRPr="004950BE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950BE">
        <w:rPr>
          <w:rFonts w:ascii="Angsana New" w:hAnsi="Angsana New"/>
          <w:sz w:val="30"/>
          <w:szCs w:val="30"/>
        </w:rPr>
        <w:t>2571</w:t>
      </w:r>
      <w:r w:rsidRPr="004950BE">
        <w:rPr>
          <w:rFonts w:ascii="Angsana New" w:hAnsi="Angsana New"/>
          <w:sz w:val="30"/>
          <w:szCs w:val="30"/>
          <w:cs/>
        </w:rPr>
        <w:t>) บริษัทย่อยมีภาระผูกพันต้องจ่าย</w:t>
      </w:r>
      <w:r w:rsidR="005F1A89" w:rsidRPr="004950BE">
        <w:rPr>
          <w:rFonts w:ascii="Angsana New" w:hAnsi="Angsana New" w:hint="cs"/>
          <w:sz w:val="30"/>
          <w:szCs w:val="30"/>
          <w:cs/>
        </w:rPr>
        <w:t xml:space="preserve">        </w:t>
      </w:r>
      <w:r w:rsidRPr="004950BE">
        <w:rPr>
          <w:rFonts w:ascii="Angsana New" w:hAnsi="Angsana New"/>
          <w:sz w:val="30"/>
          <w:szCs w:val="30"/>
          <w:cs/>
        </w:rPr>
        <w:t xml:space="preserve">ค่าใช้บริการเป็นจำนวนเงิน </w:t>
      </w:r>
      <w:r w:rsidRPr="004950BE">
        <w:rPr>
          <w:rFonts w:ascii="Angsana New" w:hAnsi="Angsana New"/>
          <w:sz w:val="30"/>
          <w:szCs w:val="30"/>
        </w:rPr>
        <w:t>3.50</w:t>
      </w:r>
      <w:r w:rsidRPr="004950BE">
        <w:rPr>
          <w:rFonts w:ascii="Angsana New" w:hAnsi="Angsana New"/>
          <w:sz w:val="30"/>
          <w:szCs w:val="30"/>
          <w:cs/>
        </w:rPr>
        <w:t xml:space="preserve"> ล้านบาท ต่อเดือน 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ดำเนินการสนับสนุนจ่ายค่าเช่าใช้บริการโครงข่ายโทรทัศน์ดังกล่าวตามจำนวนที่เกิดขึ้นจริง ที่คู่สัญญาตกลงกัน ซึ่งต้องไม่เกินอัตราที่สำนักงาน กสทช. ให้ความเห็นชอบ </w:t>
      </w:r>
    </w:p>
    <w:p w14:paraId="315950F7" w14:textId="77777777" w:rsidR="002124A8" w:rsidRPr="004950BE" w:rsidRDefault="002124A8" w:rsidP="002124A8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4A83E27B" w14:textId="71A41D66" w:rsidR="002124A8" w:rsidRPr="004950BE" w:rsidRDefault="002124A8" w:rsidP="002124A8">
      <w:pPr>
        <w:tabs>
          <w:tab w:val="clear" w:pos="454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ทั้งนี้</w:t>
      </w:r>
      <w:r w:rsidRPr="004950B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4950BE">
        <w:rPr>
          <w:rFonts w:ascii="Angsana New" w:hAnsi="Angsana New"/>
          <w:sz w:val="30"/>
          <w:szCs w:val="30"/>
        </w:rPr>
        <w:t>31</w:t>
      </w:r>
      <w:r w:rsidRPr="004950B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950BE">
        <w:rPr>
          <w:rFonts w:ascii="Angsana New" w:hAnsi="Angsana New"/>
          <w:sz w:val="30"/>
          <w:szCs w:val="30"/>
        </w:rPr>
        <w:t>256</w:t>
      </w:r>
      <w:r w:rsidR="00E42247" w:rsidRPr="004950BE">
        <w:rPr>
          <w:rFonts w:ascii="Angsana New" w:hAnsi="Angsana New"/>
          <w:sz w:val="30"/>
          <w:szCs w:val="30"/>
        </w:rPr>
        <w:t>5</w:t>
      </w:r>
      <w:r w:rsidRPr="004950BE">
        <w:rPr>
          <w:rFonts w:ascii="Angsana New" w:hAnsi="Angsana New"/>
          <w:sz w:val="30"/>
          <w:szCs w:val="30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</w:t>
      </w:r>
      <w:r w:rsidR="00BE62F7" w:rsidRPr="004950BE">
        <w:rPr>
          <w:rFonts w:ascii="Angsana New" w:hAnsi="Angsana New" w:hint="cs"/>
          <w:sz w:val="30"/>
          <w:szCs w:val="30"/>
          <w:cs/>
        </w:rPr>
        <w:t>ทั้งจำนวน</w:t>
      </w:r>
      <w:r w:rsidRPr="004950BE">
        <w:rPr>
          <w:rFonts w:ascii="Angsana New" w:hAnsi="Angsana New"/>
          <w:sz w:val="30"/>
          <w:szCs w:val="30"/>
          <w:cs/>
        </w:rPr>
        <w:t xml:space="preserve"> จากสำนักงาน กสทช. และ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บันทึกในบัญชีรายได้อื่นเป็นจำนวนเงิน </w:t>
      </w:r>
      <w:r w:rsidR="00DD6538" w:rsidRPr="004950BE">
        <w:rPr>
          <w:rFonts w:ascii="Angsana New" w:hAnsi="Angsana New"/>
          <w:spacing w:val="-4"/>
          <w:sz w:val="30"/>
          <w:szCs w:val="30"/>
        </w:rPr>
        <w:t>41.82</w:t>
      </w:r>
      <w:r w:rsidR="00F22905" w:rsidRPr="004950BE">
        <w:rPr>
          <w:rFonts w:ascii="Angsana New" w:hAnsi="Angsana New"/>
          <w:spacing w:val="-4"/>
          <w:sz w:val="30"/>
          <w:szCs w:val="30"/>
        </w:rPr>
        <w:t xml:space="preserve"> </w:t>
      </w:r>
      <w:r w:rsidRPr="004950BE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4950BE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E42247" w:rsidRPr="004950BE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Pr="004950B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E42247" w:rsidRPr="004950BE">
        <w:rPr>
          <w:rFonts w:ascii="Angsana New" w:hAnsi="Angsana New"/>
          <w:i/>
          <w:iCs/>
          <w:spacing w:val="-4"/>
          <w:sz w:val="30"/>
          <w:szCs w:val="30"/>
        </w:rPr>
        <w:t>42.00</w:t>
      </w:r>
      <w:r w:rsidRPr="004950B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 </w:t>
      </w:r>
      <w:r w:rsidRPr="004950BE">
        <w:rPr>
          <w:rFonts w:ascii="Angsana New" w:hAnsi="Angsana New"/>
          <w:spacing w:val="-4"/>
          <w:sz w:val="30"/>
          <w:szCs w:val="30"/>
          <w:cs/>
        </w:rPr>
        <w:t>ในงบกำไรขาดทุนเบ็ดเสร็จรวม</w:t>
      </w:r>
    </w:p>
    <w:p w14:paraId="0E58BD13" w14:textId="77777777" w:rsidR="005F1A89" w:rsidRPr="004950BE" w:rsidRDefault="005F1A89" w:rsidP="00DD6538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BCFC12" w14:textId="6D202F74" w:rsidR="00DD6538" w:rsidRPr="004950BE" w:rsidRDefault="00DD6538" w:rsidP="002A2F4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950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CC8D326" w14:textId="3DAFF0B6" w:rsidR="00DD6538" w:rsidRPr="004950BE" w:rsidRDefault="00DD6538" w:rsidP="00DD6538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CAA8D5" w14:textId="34B92E16" w:rsidR="009674DB" w:rsidRPr="004950BE" w:rsidRDefault="009674DB" w:rsidP="005F1A8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F2F3B" w:rsidRPr="004950BE">
        <w:rPr>
          <w:rFonts w:ascii="Angsana New" w:hAnsi="Angsana New"/>
          <w:sz w:val="30"/>
          <w:szCs w:val="30"/>
        </w:rPr>
        <w:t xml:space="preserve">25 </w:t>
      </w:r>
      <w:r w:rsidR="000F2F3B" w:rsidRPr="004950BE">
        <w:rPr>
          <w:rFonts w:ascii="Angsana New" w:hAnsi="Angsana New" w:hint="cs"/>
          <w:sz w:val="30"/>
          <w:szCs w:val="30"/>
          <w:cs/>
        </w:rPr>
        <w:t>มกราคม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25</w:t>
      </w:r>
      <w:r w:rsidRPr="004950BE">
        <w:rPr>
          <w:rFonts w:ascii="Angsana New" w:hAnsi="Angsana New"/>
          <w:sz w:val="30"/>
          <w:szCs w:val="30"/>
        </w:rPr>
        <w:t>6</w:t>
      </w:r>
      <w:r w:rsidR="000F2F3B" w:rsidRPr="004950BE">
        <w:rPr>
          <w:rFonts w:ascii="Angsana New" w:hAnsi="Angsana New"/>
          <w:sz w:val="30"/>
          <w:szCs w:val="30"/>
        </w:rPr>
        <w:t>6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>บริษัทได้จ่ายชำระคืนเงินกู้ยืมระยะยาวจากบุคคล</w:t>
      </w:r>
      <w:r w:rsidR="000F2F3B" w:rsidRPr="004950BE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4950B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F2F3B" w:rsidRPr="004950BE">
        <w:rPr>
          <w:rFonts w:ascii="Angsana New" w:hAnsi="Angsana New"/>
          <w:sz w:val="30"/>
          <w:szCs w:val="30"/>
        </w:rPr>
        <w:t>129</w:t>
      </w:r>
      <w:r w:rsidRPr="004950BE">
        <w:rPr>
          <w:rFonts w:ascii="Angsana New" w:hAnsi="Angsana New"/>
          <w:sz w:val="30"/>
          <w:szCs w:val="30"/>
        </w:rPr>
        <w:t xml:space="preserve">.00 </w:t>
      </w:r>
      <w:r w:rsidRPr="004950BE">
        <w:rPr>
          <w:rFonts w:ascii="Angsana New" w:hAnsi="Angsana New" w:hint="cs"/>
          <w:sz w:val="30"/>
          <w:szCs w:val="30"/>
          <w:cs/>
        </w:rPr>
        <w:t>ล้านบาท</w:t>
      </w:r>
    </w:p>
    <w:p w14:paraId="02577E96" w14:textId="77777777" w:rsidR="005F1A89" w:rsidRPr="004950BE" w:rsidRDefault="005F1A89" w:rsidP="005F1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287"/>
        <w:jc w:val="thaiDistribute"/>
        <w:rPr>
          <w:rFonts w:ascii="Angsana New" w:hAnsi="Angsana New"/>
          <w:sz w:val="30"/>
          <w:szCs w:val="30"/>
        </w:rPr>
      </w:pPr>
    </w:p>
    <w:p w14:paraId="2251553E" w14:textId="446F7139" w:rsidR="00DD6538" w:rsidRPr="004950BE" w:rsidRDefault="00DD6538" w:rsidP="005F1A89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>การซื้อธุรกิจ</w:t>
      </w:r>
    </w:p>
    <w:p w14:paraId="253FF674" w14:textId="77777777" w:rsidR="00DD6538" w:rsidRPr="004950BE" w:rsidRDefault="00DD6538" w:rsidP="00E67BDA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08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7D4EED09" w14:textId="6C455C76" w:rsidR="009E401C" w:rsidRPr="004950BE" w:rsidRDefault="009E401C" w:rsidP="009E401C">
      <w:pPr>
        <w:tabs>
          <w:tab w:val="clear" w:pos="454"/>
          <w:tab w:val="clear" w:pos="680"/>
          <w:tab w:val="clear" w:pos="907"/>
        </w:tabs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ตามที่กล่าวไว้ในหมายเหตุข้อ </w:t>
      </w:r>
      <w:r w:rsidRPr="004950BE">
        <w:rPr>
          <w:rFonts w:ascii="Angsana New" w:hAnsi="Angsana New"/>
          <w:spacing w:val="-2"/>
          <w:sz w:val="30"/>
          <w:szCs w:val="30"/>
        </w:rPr>
        <w:t>8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 ต่อมาเมื่อวันที่ </w:t>
      </w:r>
      <w:r w:rsidRPr="004950BE">
        <w:rPr>
          <w:rFonts w:ascii="Angsana New" w:hAnsi="Angsana New"/>
          <w:spacing w:val="-2"/>
          <w:sz w:val="30"/>
          <w:szCs w:val="30"/>
        </w:rPr>
        <w:t>27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4950BE">
        <w:rPr>
          <w:rFonts w:ascii="Angsana New" w:hAnsi="Angsana New"/>
          <w:spacing w:val="-2"/>
          <w:sz w:val="30"/>
          <w:szCs w:val="30"/>
        </w:rPr>
        <w:t>2566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 บริษัทได้ให้เงินกู้ยืมระยะสั้นแก่บริษัท เนชั่น ทีวี จำกัด ซึ่งเป็นบริษัทย่อยจำนวน </w:t>
      </w:r>
      <w:r w:rsidRPr="004950BE">
        <w:rPr>
          <w:rFonts w:ascii="Angsana New" w:hAnsi="Angsana New"/>
          <w:spacing w:val="-2"/>
          <w:sz w:val="30"/>
          <w:szCs w:val="30"/>
        </w:rPr>
        <w:t xml:space="preserve">230 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ล้านบาท โดยมีอัตราดอกเบี้ยร้อยละ </w:t>
      </w:r>
      <w:r w:rsidRPr="004950BE">
        <w:rPr>
          <w:rFonts w:ascii="Angsana New" w:hAnsi="Angsana New"/>
          <w:spacing w:val="-2"/>
          <w:sz w:val="30"/>
          <w:szCs w:val="30"/>
        </w:rPr>
        <w:t xml:space="preserve">2 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ต่อปี เพื่อชำระค่าซื้อหุ้นสามัญในบริษัท เนชั่น นิวส์ จำกัด ส่วนที่เหลือ และบริษัท เนชั่น ทีวี จำกัด ได้ชำระเงินและรับโอนหุ้นสามัญของบริษัท เนชั่น นิวส์ จำกัด และได้จดทะเบียนการรับโอนดังกล่าวกับกระทรวงพาณิชย์แล้วเมื่อวันที่ </w:t>
      </w:r>
      <w:r w:rsidRPr="004950BE">
        <w:rPr>
          <w:rFonts w:ascii="Angsana New" w:hAnsi="Angsana New"/>
          <w:spacing w:val="-2"/>
          <w:sz w:val="30"/>
          <w:szCs w:val="30"/>
        </w:rPr>
        <w:t xml:space="preserve">27 </w:t>
      </w:r>
      <w:r w:rsidRPr="004950BE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4950BE">
        <w:rPr>
          <w:rFonts w:ascii="Angsana New" w:hAnsi="Angsana New"/>
          <w:spacing w:val="-2"/>
          <w:sz w:val="30"/>
          <w:szCs w:val="30"/>
        </w:rPr>
        <w:t>2566</w:t>
      </w:r>
    </w:p>
    <w:p w14:paraId="5EBA2495" w14:textId="77777777" w:rsidR="00DD6538" w:rsidRPr="004950BE" w:rsidRDefault="00DD6538" w:rsidP="005F1A89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080"/>
          <w:tab w:val="left" w:pos="1260"/>
        </w:tabs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149C6E6" w14:textId="166B74E8" w:rsidR="00DD6538" w:rsidRPr="004950BE" w:rsidRDefault="009E401C" w:rsidP="00A256D1">
      <w:pPr>
        <w:pageBreakBefore/>
        <w:tabs>
          <w:tab w:val="clear" w:pos="454"/>
          <w:tab w:val="clear" w:pos="680"/>
          <w:tab w:val="clear" w:pos="907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/>
          <w:sz w:val="30"/>
          <w:szCs w:val="30"/>
          <w:cs/>
        </w:rPr>
        <w:lastRenderedPageBreak/>
        <w:t>ผู้บริหารพิจารณาว่าการมีอำนาจควบคุมในบริษัทเนชั่น นิวส์ จำกัด เป็นการเข้าลงทุนในธุรกิจหลักภายใต้นโยบาย “</w:t>
      </w:r>
      <w:r w:rsidRPr="004950BE">
        <w:rPr>
          <w:rFonts w:ascii="Angsana New" w:hAnsi="Angsana New"/>
          <w:sz w:val="30"/>
          <w:szCs w:val="30"/>
        </w:rPr>
        <w:t xml:space="preserve">One Nation” </w:t>
      </w:r>
      <w:r w:rsidRPr="004950BE">
        <w:rPr>
          <w:rFonts w:ascii="Angsana New" w:hAnsi="Angsana New"/>
          <w:sz w:val="30"/>
          <w:szCs w:val="30"/>
          <w:cs/>
        </w:rPr>
        <w:t xml:space="preserve">และสามารถใช้ทรัพยากรภายในกลุ่มให้เกิดประโยชน์สูงสุด การประเมินมูลค่ายุติธรรมของสินทรัพย์และหนี้สินสุทธิที่ได้มา ณ วันซื้อธุรกิจ โดยผู้ประเมินราคาอิสระยังไม่เสร็จสมบูรณ์ มูลค่าสินทรัพย์สุทธิด้วยการประมาณการตามมูลค่าบัญชี ณ วันซื้อธุรกิจมีจำนวนประมาณ </w:t>
      </w:r>
      <w:r w:rsidR="0076441A" w:rsidRPr="004950BE">
        <w:rPr>
          <w:rFonts w:ascii="Angsana New" w:hAnsi="Angsana New"/>
          <w:sz w:val="30"/>
          <w:szCs w:val="30"/>
        </w:rPr>
        <w:t xml:space="preserve">12 </w:t>
      </w:r>
      <w:r w:rsidRPr="004950BE">
        <w:rPr>
          <w:rFonts w:ascii="Angsana New" w:hAnsi="Angsana New"/>
          <w:sz w:val="30"/>
          <w:szCs w:val="30"/>
          <w:cs/>
        </w:rPr>
        <w:t xml:space="preserve">ล้านบาท และประมาณการส่วนเกินระหว่างราคาจ่ายซื้อและมูลค่าสินทรัพย์สุทธิที่ได้มามีจำนวนประมาณ </w:t>
      </w:r>
      <w:r w:rsidR="0076441A" w:rsidRPr="004950BE">
        <w:rPr>
          <w:rFonts w:ascii="Angsana New" w:hAnsi="Angsana New"/>
          <w:sz w:val="30"/>
          <w:szCs w:val="30"/>
        </w:rPr>
        <w:t xml:space="preserve">282 </w:t>
      </w:r>
      <w:r w:rsidRPr="004950BE">
        <w:rPr>
          <w:rFonts w:ascii="Angsana New" w:hAnsi="Angsana New"/>
          <w:sz w:val="30"/>
          <w:szCs w:val="30"/>
          <w:cs/>
        </w:rPr>
        <w:t>ล้านบาท  ทั้งนี้ มูลค่าสินทรัพย์สุทธิจากการได้มาและ</w:t>
      </w:r>
      <w:r w:rsidR="00A65800" w:rsidRPr="004950BE">
        <w:rPr>
          <w:rFonts w:ascii="Angsana New" w:hAnsi="Angsana New"/>
          <w:sz w:val="30"/>
          <w:szCs w:val="30"/>
          <w:cs/>
        </w:rPr>
        <w:t>ประมาณการส่วนเกินระหว่างราคาจ่ายซื้อและมูลค่าสินทรัพย</w:t>
      </w:r>
      <w:r w:rsidR="00A65800" w:rsidRPr="004950BE">
        <w:rPr>
          <w:rFonts w:ascii="Angsana New" w:hAnsi="Angsana New" w:hint="cs"/>
          <w:sz w:val="30"/>
          <w:szCs w:val="30"/>
          <w:cs/>
        </w:rPr>
        <w:t>์</w:t>
      </w:r>
      <w:r w:rsidR="00A65800" w:rsidRPr="004950BE">
        <w:rPr>
          <w:rFonts w:ascii="Angsana New" w:hAnsi="Angsana New"/>
          <w:sz w:val="30"/>
          <w:szCs w:val="30"/>
          <w:cs/>
        </w:rPr>
        <w:t>สุทธ</w:t>
      </w:r>
      <w:r w:rsidR="00A65800" w:rsidRPr="004950BE">
        <w:rPr>
          <w:rFonts w:ascii="Angsana New" w:hAnsi="Angsana New" w:hint="cs"/>
          <w:sz w:val="30"/>
          <w:szCs w:val="30"/>
          <w:cs/>
        </w:rPr>
        <w:t>ิ</w:t>
      </w:r>
      <w:r w:rsidRPr="004950BE">
        <w:rPr>
          <w:rFonts w:ascii="Angsana New" w:hAnsi="Angsana New"/>
          <w:sz w:val="30"/>
          <w:szCs w:val="30"/>
          <w:cs/>
        </w:rPr>
        <w:t>อาจมีการปรับปรุงเมื่อรายงานของผู้ประเมินแล้วเสร็จ</w:t>
      </w:r>
    </w:p>
    <w:p w14:paraId="08F1BEFC" w14:textId="77777777" w:rsidR="00DE249C" w:rsidRPr="004950BE" w:rsidRDefault="00DE249C" w:rsidP="005F1A89">
      <w:pPr>
        <w:tabs>
          <w:tab w:val="clear" w:pos="454"/>
          <w:tab w:val="clear" w:pos="680"/>
          <w:tab w:val="clear" w:pos="907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06D9B0B8" w14:textId="151AF7B8" w:rsidR="00DE249C" w:rsidRPr="004950BE" w:rsidRDefault="001D64A2" w:rsidP="00DC6D8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4950BE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 </w:t>
      </w:r>
      <w:r w:rsidR="00D758A1" w:rsidRPr="004950BE">
        <w:rPr>
          <w:rFonts w:ascii="Angsana New" w:hAnsi="Angsana New"/>
          <w:sz w:val="30"/>
          <w:szCs w:val="30"/>
        </w:rPr>
        <w:t>14</w:t>
      </w:r>
      <w:r w:rsidRPr="004950BE">
        <w:rPr>
          <w:rFonts w:ascii="Angsana New" w:hAnsi="Angsana New"/>
          <w:sz w:val="30"/>
          <w:szCs w:val="30"/>
        </w:rPr>
        <w:t xml:space="preserve"> </w:t>
      </w:r>
      <w:r w:rsidRPr="004950BE">
        <w:rPr>
          <w:rFonts w:ascii="Angsana New" w:hAnsi="Angsana New" w:hint="cs"/>
          <w:sz w:val="30"/>
          <w:szCs w:val="30"/>
          <w:cs/>
        </w:rPr>
        <w:t xml:space="preserve">บริษัทได้ดำเนินการตามมติของผู้ถือหุ้นดังกล่าวแล้วในเดือนมกราคม </w:t>
      </w:r>
      <w:r w:rsidRPr="004950BE">
        <w:rPr>
          <w:rFonts w:ascii="Angsana New" w:hAnsi="Angsana New"/>
          <w:sz w:val="30"/>
          <w:szCs w:val="30"/>
        </w:rPr>
        <w:t xml:space="preserve">2566 </w:t>
      </w:r>
      <w:r w:rsidR="00D758A1" w:rsidRPr="004950BE">
        <w:rPr>
          <w:rFonts w:ascii="Angsana New" w:hAnsi="Angsana New" w:hint="cs"/>
          <w:sz w:val="30"/>
          <w:szCs w:val="30"/>
          <w:cs/>
        </w:rPr>
        <w:t>โดย</w:t>
      </w:r>
      <w:r w:rsidR="00DE249C" w:rsidRPr="004950BE">
        <w:rPr>
          <w:rFonts w:ascii="Angsana New" w:hAnsi="Angsana New"/>
          <w:sz w:val="30"/>
          <w:szCs w:val="30"/>
          <w:cs/>
        </w:rPr>
        <w:t>บริษัทได้จดทะเบียนการลดทุน</w:t>
      </w:r>
      <w:r w:rsidRPr="004950BE">
        <w:rPr>
          <w:rFonts w:ascii="Angsana New" w:hAnsi="Angsana New" w:hint="cs"/>
          <w:sz w:val="30"/>
          <w:szCs w:val="30"/>
          <w:cs/>
        </w:rPr>
        <w:t>จดทะเบียน</w:t>
      </w:r>
      <w:r w:rsidR="00DE249C" w:rsidRPr="004950BE">
        <w:rPr>
          <w:rFonts w:ascii="Angsana New" w:hAnsi="Angsana New"/>
          <w:sz w:val="30"/>
          <w:szCs w:val="30"/>
          <w:cs/>
        </w:rPr>
        <w:t>และการเพิ่มทุน</w:t>
      </w:r>
      <w:r w:rsidRPr="004950BE">
        <w:rPr>
          <w:rFonts w:ascii="Angsana New" w:hAnsi="Angsana New" w:hint="cs"/>
          <w:sz w:val="30"/>
          <w:szCs w:val="30"/>
          <w:cs/>
        </w:rPr>
        <w:t>จดทะเบียน</w:t>
      </w:r>
      <w:r w:rsidR="00DE249C" w:rsidRPr="004950BE">
        <w:rPr>
          <w:rFonts w:ascii="Angsana New" w:hAnsi="Angsana New"/>
          <w:sz w:val="30"/>
          <w:szCs w:val="30"/>
          <w:cs/>
        </w:rPr>
        <w:t>กับกระทรวงพาณิชย์</w:t>
      </w:r>
      <w:r w:rsidRPr="004950BE">
        <w:rPr>
          <w:rFonts w:ascii="Angsana New" w:hAnsi="Angsana New" w:hint="cs"/>
          <w:sz w:val="30"/>
          <w:szCs w:val="30"/>
          <w:cs/>
        </w:rPr>
        <w:t>แล้ว</w:t>
      </w:r>
      <w:r w:rsidR="00DE249C" w:rsidRPr="004950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E249C" w:rsidRPr="004950BE">
        <w:rPr>
          <w:rFonts w:ascii="Angsana New" w:hAnsi="Angsana New"/>
          <w:sz w:val="30"/>
          <w:szCs w:val="30"/>
        </w:rPr>
        <w:t>1</w:t>
      </w:r>
      <w:r w:rsidR="00D758A1" w:rsidRPr="004950BE">
        <w:rPr>
          <w:rFonts w:ascii="Angsana New" w:hAnsi="Angsana New"/>
          <w:sz w:val="30"/>
          <w:szCs w:val="30"/>
        </w:rPr>
        <w:t>1</w:t>
      </w:r>
      <w:r w:rsidR="00D758A1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DE249C" w:rsidRPr="004950BE">
        <w:rPr>
          <w:rFonts w:ascii="Angsana New" w:hAnsi="Angsana New"/>
          <w:sz w:val="30"/>
          <w:szCs w:val="30"/>
          <w:cs/>
        </w:rPr>
        <w:t xml:space="preserve">มกราคม </w:t>
      </w:r>
      <w:r w:rsidR="00DE249C" w:rsidRPr="004950BE">
        <w:rPr>
          <w:rFonts w:ascii="Angsana New" w:hAnsi="Angsana New"/>
          <w:sz w:val="30"/>
          <w:szCs w:val="30"/>
        </w:rPr>
        <w:t>2566</w:t>
      </w:r>
      <w:r w:rsidR="00D758A1" w:rsidRPr="004950B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758A1" w:rsidRPr="004950BE">
        <w:rPr>
          <w:rFonts w:ascii="Angsana New" w:hAnsi="Angsana New"/>
          <w:sz w:val="30"/>
          <w:szCs w:val="30"/>
        </w:rPr>
        <w:t>13</w:t>
      </w:r>
      <w:r w:rsidR="00D758A1" w:rsidRPr="004950BE">
        <w:rPr>
          <w:rFonts w:ascii="Angsana New" w:hAnsi="Angsana New" w:hint="cs"/>
          <w:sz w:val="30"/>
          <w:szCs w:val="30"/>
          <w:cs/>
        </w:rPr>
        <w:t xml:space="preserve"> </w:t>
      </w:r>
      <w:r w:rsidR="00D758A1" w:rsidRPr="004950BE">
        <w:rPr>
          <w:rFonts w:ascii="Angsana New" w:hAnsi="Angsana New"/>
          <w:sz w:val="30"/>
          <w:szCs w:val="30"/>
          <w:cs/>
        </w:rPr>
        <w:t xml:space="preserve">มกราคม </w:t>
      </w:r>
      <w:r w:rsidR="00D758A1" w:rsidRPr="004950BE">
        <w:rPr>
          <w:rFonts w:ascii="Angsana New" w:hAnsi="Angsana New"/>
          <w:sz w:val="30"/>
          <w:szCs w:val="30"/>
        </w:rPr>
        <w:t xml:space="preserve">2566 </w:t>
      </w:r>
      <w:r w:rsidR="00DE249C" w:rsidRPr="004950BE">
        <w:rPr>
          <w:rFonts w:ascii="Angsana New" w:hAnsi="Angsana New"/>
          <w:sz w:val="30"/>
          <w:szCs w:val="30"/>
        </w:rPr>
        <w:t xml:space="preserve"> </w:t>
      </w:r>
      <w:r w:rsidR="00B10AAB" w:rsidRPr="004950BE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DE249C" w:rsidRPr="004950BE">
        <w:rPr>
          <w:rFonts w:ascii="Angsana New" w:hAnsi="Angsana New"/>
          <w:sz w:val="30"/>
          <w:szCs w:val="30"/>
          <w:cs/>
        </w:rPr>
        <w:t xml:space="preserve">ต่อมาบริษัทได้รับเงินจากการเพิ่มทุนจำนวน </w:t>
      </w:r>
      <w:r w:rsidR="00DE249C" w:rsidRPr="004950BE">
        <w:rPr>
          <w:rFonts w:ascii="Angsana New" w:hAnsi="Angsana New"/>
          <w:sz w:val="30"/>
          <w:szCs w:val="30"/>
        </w:rPr>
        <w:t xml:space="preserve">732.23 </w:t>
      </w:r>
      <w:r w:rsidR="00DE249C" w:rsidRPr="004950BE">
        <w:rPr>
          <w:rFonts w:ascii="Angsana New" w:hAnsi="Angsana New"/>
          <w:sz w:val="30"/>
          <w:szCs w:val="30"/>
          <w:cs/>
        </w:rPr>
        <w:t xml:space="preserve">ล้านบาท และได้จดทะเบียนทุนที่ชำระแล้วกับกระทรวงพาณิชย์เมื่อวันที่ </w:t>
      </w:r>
      <w:r w:rsidR="00DE249C" w:rsidRPr="004950BE">
        <w:rPr>
          <w:rFonts w:ascii="Angsana New" w:hAnsi="Angsana New"/>
          <w:sz w:val="30"/>
          <w:szCs w:val="30"/>
        </w:rPr>
        <w:t xml:space="preserve">31 </w:t>
      </w:r>
      <w:r w:rsidR="00DE249C" w:rsidRPr="004950BE">
        <w:rPr>
          <w:rFonts w:ascii="Angsana New" w:hAnsi="Angsana New"/>
          <w:sz w:val="30"/>
          <w:szCs w:val="30"/>
          <w:cs/>
        </w:rPr>
        <w:t xml:space="preserve">มกราคม </w:t>
      </w:r>
      <w:r w:rsidR="00DE249C" w:rsidRPr="004950BE">
        <w:rPr>
          <w:rFonts w:ascii="Angsana New" w:hAnsi="Angsana New"/>
          <w:sz w:val="30"/>
          <w:szCs w:val="30"/>
        </w:rPr>
        <w:t>2566</w:t>
      </w:r>
    </w:p>
    <w:p w14:paraId="7776FEC4" w14:textId="77777777" w:rsidR="00DD6538" w:rsidRPr="00DD6538" w:rsidRDefault="00DD6538" w:rsidP="00E67BDA">
      <w:pPr>
        <w:tabs>
          <w:tab w:val="clear" w:pos="454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945EDA" w14:textId="77777777" w:rsidR="00F91260" w:rsidRPr="00687F6F" w:rsidRDefault="00F91260" w:rsidP="00E67BDA">
      <w:pPr>
        <w:pStyle w:val="ListParagraph"/>
        <w:tabs>
          <w:tab w:val="left" w:pos="1080"/>
        </w:tabs>
        <w:rPr>
          <w:rFonts w:ascii="Angsana New" w:hAnsi="Angsana New"/>
          <w:spacing w:val="-1"/>
          <w:sz w:val="28"/>
          <w:szCs w:val="28"/>
          <w:cs/>
        </w:rPr>
      </w:pPr>
    </w:p>
    <w:sectPr w:rsidR="00F91260" w:rsidRPr="00687F6F" w:rsidSect="00B75C63"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BCFEA" w14:textId="77777777" w:rsidR="006E77E6" w:rsidRDefault="006E77E6">
      <w:r>
        <w:separator/>
      </w:r>
    </w:p>
  </w:endnote>
  <w:endnote w:type="continuationSeparator" w:id="0">
    <w:p w14:paraId="4D811021" w14:textId="77777777" w:rsidR="006E77E6" w:rsidRDefault="006E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5C4A" w14:textId="77777777" w:rsidR="00D33C03" w:rsidRDefault="00D33C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59BE" w14:textId="77777777" w:rsidR="00DD6538" w:rsidRPr="007916B1" w:rsidRDefault="00DD653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8460B">
      <w:rPr>
        <w:rStyle w:val="PageNumber"/>
        <w:rFonts w:ascii="Angsana New" w:hAnsi="Angsana New"/>
        <w:noProof/>
        <w:sz w:val="30"/>
        <w:szCs w:val="30"/>
        <w:cs/>
      </w:rPr>
      <w:t>45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D2BA71" w14:textId="77777777" w:rsidR="00DD6538" w:rsidRPr="002F7024" w:rsidRDefault="00DD6538" w:rsidP="000469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A770" w14:textId="77777777" w:rsidR="00D33C03" w:rsidRDefault="00D33C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AA89" w14:textId="77777777" w:rsidR="00DD6538" w:rsidRPr="007916B1" w:rsidRDefault="00DD653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8460B"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FF4C26" w14:textId="77777777" w:rsidR="00DD6538" w:rsidRPr="002F7024" w:rsidRDefault="00DD653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7536" w14:textId="77777777" w:rsidR="00DD6538" w:rsidRPr="009201F6" w:rsidRDefault="00DD653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8460B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FD44B57" w14:textId="77777777" w:rsidR="00DD6538" w:rsidRPr="00BE316A" w:rsidRDefault="00DD653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E0CF" w14:textId="1FFF5B11" w:rsidR="00DD6538" w:rsidRDefault="00DD6538" w:rsidP="00184C3F">
    <w:pPr>
      <w:tabs>
        <w:tab w:val="right" w:pos="14670"/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4F786B">
      <w:rPr>
        <w:rStyle w:val="PageNumber"/>
        <w:rFonts w:ascii="Angsana New" w:hAnsi="Angsana New"/>
        <w:noProof/>
        <w:sz w:val="30"/>
        <w:szCs w:val="30"/>
      </w:rPr>
      <w:t>FS TH Nation YE22 (Note) V20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ab/>
    </w: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instrText>PAGE</w:instrText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111</w:t>
    </w:r>
    <w:r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BAC99" w14:textId="77777777" w:rsidR="00DD6538" w:rsidRPr="002C2B18" w:rsidRDefault="00DD6538" w:rsidP="002C2B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 w:rsidR="00B8460B">
      <w:rPr>
        <w:rFonts w:ascii="Angsana New" w:hAnsi="Angsana New"/>
        <w:noProof/>
        <w:sz w:val="30"/>
        <w:szCs w:val="30"/>
        <w:cs/>
      </w:rPr>
      <w:t>90</w:t>
    </w:r>
    <w:r w:rsidRPr="00814DB1">
      <w:rPr>
        <w:rFonts w:ascii="Angsana New" w:hAnsi="Angsana New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0E20" w14:textId="77777777" w:rsidR="00DD6538" w:rsidRPr="00CE24D0" w:rsidRDefault="00DD653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B8460B">
      <w:rPr>
        <w:rStyle w:val="PageNumber"/>
        <w:rFonts w:ascii="Angsana New" w:hAnsi="Angsana New"/>
        <w:noProof/>
        <w:sz w:val="30"/>
        <w:szCs w:val="30"/>
      </w:rPr>
      <w:t>68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5ABDD131" w14:textId="77777777" w:rsidR="00DD6538" w:rsidRPr="00AC7B7C" w:rsidRDefault="00DD653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65BE" w14:textId="77777777" w:rsidR="006E77E6" w:rsidRDefault="006E77E6">
      <w:r>
        <w:separator/>
      </w:r>
    </w:p>
  </w:footnote>
  <w:footnote w:type="continuationSeparator" w:id="0">
    <w:p w14:paraId="234EC8A8" w14:textId="77777777" w:rsidR="006E77E6" w:rsidRDefault="006E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B36A" w14:textId="77777777" w:rsidR="00D33C03" w:rsidRDefault="00D33C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0A4D0" w14:textId="77777777" w:rsidR="00DD6538" w:rsidRDefault="00DD6538" w:rsidP="00BC5D39">
    <w:pPr>
      <w:tabs>
        <w:tab w:val="clear" w:pos="227"/>
        <w:tab w:val="clear" w:pos="454"/>
        <w:tab w:val="clear" w:pos="680"/>
        <w:tab w:val="left" w:pos="72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เนชั่น กรุ๊ป (ไทยแลนด์</w:t>
    </w:r>
    <w:r>
      <w:rPr>
        <w:rFonts w:ascii="Angsana New" w:hAnsi="Angsana New" w:hint="cs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40F6789" w14:textId="77777777" w:rsidR="00DD6538" w:rsidRDefault="00DD6538" w:rsidP="00BC5D39">
    <w:pPr>
      <w:tabs>
        <w:tab w:val="clear" w:pos="227"/>
        <w:tab w:val="clear" w:pos="454"/>
        <w:tab w:val="clear" w:pos="680"/>
        <w:tab w:val="left" w:pos="720"/>
      </w:tabs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เนชั่น มัลติมีเดีย กรุ๊ป จำกัด (มหาชน) และบริษัทย่อย</w:t>
    </w:r>
    <w:r>
      <w:rPr>
        <w:rFonts w:ascii="Angsana New" w:hAnsi="Angsana New" w:hint="cs"/>
        <w:b/>
        <w:bCs/>
        <w:sz w:val="32"/>
        <w:szCs w:val="32"/>
      </w:rPr>
      <w:t>)</w:t>
    </w:r>
  </w:p>
  <w:p w14:paraId="0261B405" w14:textId="77777777" w:rsidR="00DD6538" w:rsidRPr="00071CA3" w:rsidRDefault="00DD6538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943D4E4" w14:textId="77777777" w:rsidR="00DD6538" w:rsidRPr="00071CA3" w:rsidRDefault="00DD6538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</w:t>
    </w:r>
    <w:r w:rsidRPr="00C92A28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bidi="th-TH"/>
      </w:rPr>
      <w:t>5</w:t>
    </w:r>
  </w:p>
  <w:p w14:paraId="3A4B2E0F" w14:textId="77777777" w:rsidR="00DD6538" w:rsidRPr="00071CA3" w:rsidRDefault="00DD6538">
    <w:pPr>
      <w:rPr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2899" w14:textId="77777777" w:rsidR="00D33C03" w:rsidRDefault="00D33C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ECC7E" w14:textId="77777777" w:rsidR="00A96219" w:rsidRDefault="00A96219" w:rsidP="00A96219">
    <w:pPr>
      <w:tabs>
        <w:tab w:val="clear" w:pos="227"/>
        <w:tab w:val="clear" w:pos="454"/>
        <w:tab w:val="clear" w:pos="680"/>
        <w:tab w:val="left" w:pos="72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เนชั่น กรุ๊ป (ไทยแลนด์</w:t>
    </w:r>
    <w:r>
      <w:rPr>
        <w:rFonts w:ascii="Angsana New" w:hAnsi="Angsana New" w:hint="cs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87A8A1" w14:textId="77777777" w:rsidR="00A96219" w:rsidRDefault="00A96219" w:rsidP="00A96219">
    <w:pPr>
      <w:tabs>
        <w:tab w:val="clear" w:pos="227"/>
        <w:tab w:val="clear" w:pos="454"/>
        <w:tab w:val="clear" w:pos="680"/>
        <w:tab w:val="left" w:pos="720"/>
      </w:tabs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เดิมชื่อ บริษัท เนชั่น มัลติมีเดีย กรุ๊ป จำกัด (มหาชน) และบริษัทย่อย</w:t>
    </w:r>
    <w:r>
      <w:rPr>
        <w:rFonts w:ascii="Angsana New" w:hAnsi="Angsana New" w:hint="cs"/>
        <w:b/>
        <w:bCs/>
        <w:sz w:val="32"/>
        <w:szCs w:val="32"/>
      </w:rPr>
      <w:t>)</w:t>
    </w:r>
  </w:p>
  <w:p w14:paraId="145D24CC" w14:textId="77777777" w:rsidR="00A96219" w:rsidRPr="00071CA3" w:rsidRDefault="00A96219" w:rsidP="00A962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45966B2" w14:textId="77777777" w:rsidR="00A96219" w:rsidRPr="00071CA3" w:rsidRDefault="00A96219" w:rsidP="00A962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426B6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ธันวาคม</w:t>
    </w:r>
    <w:r w:rsidRPr="00C92A28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bidi="th-TH"/>
      </w:rPr>
      <w:t>5</w:t>
    </w:r>
  </w:p>
  <w:p w14:paraId="6E6D7F61" w14:textId="77777777" w:rsidR="00DD6538" w:rsidRPr="000D0888" w:rsidRDefault="00DD6538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3805"/>
        </w:tabs>
        <w:ind w:left="380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1F2BC5"/>
    <w:multiLevelType w:val="hybridMultilevel"/>
    <w:tmpl w:val="B2B69CD4"/>
    <w:lvl w:ilvl="0" w:tplc="5EDEC4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046719E0"/>
    <w:multiLevelType w:val="hybridMultilevel"/>
    <w:tmpl w:val="C00E4ADC"/>
    <w:lvl w:ilvl="0" w:tplc="B80ADFE6">
      <w:start w:val="13"/>
      <w:numFmt w:val="decimal"/>
      <w:lvlText w:val="%1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E081F"/>
    <w:multiLevelType w:val="hybridMultilevel"/>
    <w:tmpl w:val="57E67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7D0D3B"/>
    <w:multiLevelType w:val="hybridMultilevel"/>
    <w:tmpl w:val="E834B13E"/>
    <w:lvl w:ilvl="0" w:tplc="4150E96A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rFonts w:hint="default"/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6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CD1FC7"/>
    <w:multiLevelType w:val="hybridMultilevel"/>
    <w:tmpl w:val="76AAF84E"/>
    <w:lvl w:ilvl="0" w:tplc="F67A325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09B0CBB"/>
    <w:multiLevelType w:val="hybridMultilevel"/>
    <w:tmpl w:val="F2B0D8AE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1C9E5F68">
      <w:start w:val="23"/>
      <w:numFmt w:val="decimal"/>
      <w:lvlText w:val="%2"/>
      <w:lvlJc w:val="left"/>
      <w:pPr>
        <w:ind w:left="2007" w:hanging="360"/>
      </w:pPr>
      <w:rPr>
        <w:rFonts w:hint="default"/>
        <w:b/>
      </w:rPr>
    </w:lvl>
    <w:lvl w:ilvl="2" w:tplc="AA064CFE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1FD30B4"/>
    <w:multiLevelType w:val="multilevel"/>
    <w:tmpl w:val="E410B994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8C65AE"/>
    <w:multiLevelType w:val="multilevel"/>
    <w:tmpl w:val="F2B0D8AE"/>
    <w:lvl w:ilvl="0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>
      <w:start w:val="23"/>
      <w:numFmt w:val="decimal"/>
      <w:lvlText w:val="%2"/>
      <w:lvlJc w:val="left"/>
      <w:pPr>
        <w:ind w:left="2007" w:hanging="360"/>
      </w:pPr>
      <w:rPr>
        <w:rFonts w:hint="default"/>
        <w:b/>
      </w:rPr>
    </w:lvl>
    <w:lvl w:ilvl="2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B481E69"/>
    <w:multiLevelType w:val="hybridMultilevel"/>
    <w:tmpl w:val="C1149FE6"/>
    <w:lvl w:ilvl="0" w:tplc="682CD1F2">
      <w:start w:val="14"/>
      <w:numFmt w:val="decimal"/>
      <w:lvlText w:val="%1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5F5A10"/>
    <w:multiLevelType w:val="hybridMultilevel"/>
    <w:tmpl w:val="0B3A2E2C"/>
    <w:lvl w:ilvl="0" w:tplc="BA84DFCA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F7D65B52"/>
    <w:lvl w:ilvl="0" w:tplc="B6E4F716">
      <w:start w:val="1"/>
      <w:numFmt w:val="decimal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301417"/>
    <w:multiLevelType w:val="hybridMultilevel"/>
    <w:tmpl w:val="DB0622A8"/>
    <w:lvl w:ilvl="0" w:tplc="AA064CF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3E1072"/>
    <w:multiLevelType w:val="hybridMultilevel"/>
    <w:tmpl w:val="352C4BCC"/>
    <w:lvl w:ilvl="0" w:tplc="1388C690">
      <w:start w:val="1"/>
      <w:numFmt w:val="thaiLetters"/>
      <w:lvlText w:val="%1)"/>
      <w:lvlJc w:val="left"/>
      <w:pPr>
        <w:ind w:left="2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7" w:hanging="360"/>
      </w:pPr>
    </w:lvl>
    <w:lvl w:ilvl="2" w:tplc="0409001B" w:tentative="1">
      <w:start w:val="1"/>
      <w:numFmt w:val="lowerRoman"/>
      <w:lvlText w:val="%3."/>
      <w:lvlJc w:val="right"/>
      <w:pPr>
        <w:ind w:left="3477" w:hanging="180"/>
      </w:pPr>
    </w:lvl>
    <w:lvl w:ilvl="3" w:tplc="0409000F" w:tentative="1">
      <w:start w:val="1"/>
      <w:numFmt w:val="decimal"/>
      <w:lvlText w:val="%4."/>
      <w:lvlJc w:val="left"/>
      <w:pPr>
        <w:ind w:left="4197" w:hanging="360"/>
      </w:pPr>
    </w:lvl>
    <w:lvl w:ilvl="4" w:tplc="04090019" w:tentative="1">
      <w:start w:val="1"/>
      <w:numFmt w:val="lowerLetter"/>
      <w:lvlText w:val="%5."/>
      <w:lvlJc w:val="left"/>
      <w:pPr>
        <w:ind w:left="4917" w:hanging="360"/>
      </w:pPr>
    </w:lvl>
    <w:lvl w:ilvl="5" w:tplc="0409001B" w:tentative="1">
      <w:start w:val="1"/>
      <w:numFmt w:val="lowerRoman"/>
      <w:lvlText w:val="%6."/>
      <w:lvlJc w:val="right"/>
      <w:pPr>
        <w:ind w:left="5637" w:hanging="180"/>
      </w:pPr>
    </w:lvl>
    <w:lvl w:ilvl="6" w:tplc="0409000F" w:tentative="1">
      <w:start w:val="1"/>
      <w:numFmt w:val="decimal"/>
      <w:lvlText w:val="%7."/>
      <w:lvlJc w:val="left"/>
      <w:pPr>
        <w:ind w:left="6357" w:hanging="360"/>
      </w:pPr>
    </w:lvl>
    <w:lvl w:ilvl="7" w:tplc="04090019" w:tentative="1">
      <w:start w:val="1"/>
      <w:numFmt w:val="lowerLetter"/>
      <w:lvlText w:val="%8."/>
      <w:lvlJc w:val="left"/>
      <w:pPr>
        <w:ind w:left="7077" w:hanging="360"/>
      </w:pPr>
    </w:lvl>
    <w:lvl w:ilvl="8" w:tplc="0409001B" w:tentative="1">
      <w:start w:val="1"/>
      <w:numFmt w:val="lowerRoman"/>
      <w:lvlText w:val="%9."/>
      <w:lvlJc w:val="right"/>
      <w:pPr>
        <w:ind w:left="7797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4C146537"/>
    <w:multiLevelType w:val="multilevel"/>
    <w:tmpl w:val="00E6CC4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CC86A82"/>
    <w:multiLevelType w:val="hybridMultilevel"/>
    <w:tmpl w:val="E410B994"/>
    <w:lvl w:ilvl="0" w:tplc="AD86972C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E636C21"/>
    <w:multiLevelType w:val="singleLevel"/>
    <w:tmpl w:val="00E812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35" w15:restartNumberingAfterBreak="0">
    <w:nsid w:val="6648154C"/>
    <w:multiLevelType w:val="multilevel"/>
    <w:tmpl w:val="F2B0D8AE"/>
    <w:lvl w:ilvl="0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>
      <w:start w:val="23"/>
      <w:numFmt w:val="decimal"/>
      <w:lvlText w:val="%2"/>
      <w:lvlJc w:val="left"/>
      <w:pPr>
        <w:ind w:left="2007" w:hanging="360"/>
      </w:pPr>
      <w:rPr>
        <w:rFonts w:hint="default"/>
        <w:b/>
      </w:rPr>
    </w:lvl>
    <w:lvl w:ilvl="2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entative="1">
      <w:start w:val="1"/>
      <w:numFmt w:val="decimal"/>
      <w:lvlText w:val="%4."/>
      <w:lvlJc w:val="left"/>
      <w:pPr>
        <w:ind w:left="3447" w:hanging="360"/>
      </w:pPr>
    </w:lvl>
    <w:lvl w:ilvl="4" w:tentative="1">
      <w:start w:val="1"/>
      <w:numFmt w:val="lowerLetter"/>
      <w:lvlText w:val="%5."/>
      <w:lvlJc w:val="left"/>
      <w:pPr>
        <w:ind w:left="4167" w:hanging="360"/>
      </w:pPr>
    </w:lvl>
    <w:lvl w:ilvl="5" w:tentative="1">
      <w:start w:val="1"/>
      <w:numFmt w:val="lowerRoman"/>
      <w:lvlText w:val="%6."/>
      <w:lvlJc w:val="right"/>
      <w:pPr>
        <w:ind w:left="4887" w:hanging="180"/>
      </w:pPr>
    </w:lvl>
    <w:lvl w:ilvl="6" w:tentative="1">
      <w:start w:val="1"/>
      <w:numFmt w:val="decimal"/>
      <w:lvlText w:val="%7."/>
      <w:lvlJc w:val="left"/>
      <w:pPr>
        <w:ind w:left="5607" w:hanging="360"/>
      </w:pPr>
    </w:lvl>
    <w:lvl w:ilvl="7" w:tentative="1">
      <w:start w:val="1"/>
      <w:numFmt w:val="lowerLetter"/>
      <w:lvlText w:val="%8."/>
      <w:lvlJc w:val="left"/>
      <w:pPr>
        <w:ind w:left="6327" w:hanging="360"/>
      </w:pPr>
    </w:lvl>
    <w:lvl w:ilvl="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01E7CEE"/>
    <w:multiLevelType w:val="singleLevel"/>
    <w:tmpl w:val="B37E57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38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14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39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0" w15:restartNumberingAfterBreak="0">
    <w:nsid w:val="74E37E24"/>
    <w:multiLevelType w:val="hybridMultilevel"/>
    <w:tmpl w:val="08363B2A"/>
    <w:lvl w:ilvl="0" w:tplc="E3106158">
      <w:start w:val="24"/>
      <w:numFmt w:val="bullet"/>
      <w:lvlText w:val="•"/>
      <w:lvlJc w:val="left"/>
      <w:pPr>
        <w:ind w:left="117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 w15:restartNumberingAfterBreak="0">
    <w:nsid w:val="7594101B"/>
    <w:multiLevelType w:val="hybridMultilevel"/>
    <w:tmpl w:val="DD721A20"/>
    <w:lvl w:ilvl="0" w:tplc="A0489460">
      <w:start w:val="1"/>
      <w:numFmt w:val="thaiLetters"/>
      <w:lvlText w:val="(%1)"/>
      <w:lvlJc w:val="left"/>
      <w:pPr>
        <w:ind w:left="54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0"/>
  </w:num>
  <w:num w:numId="13">
    <w:abstractNumId w:val="36"/>
  </w:num>
  <w:num w:numId="14">
    <w:abstractNumId w:val="25"/>
  </w:num>
  <w:num w:numId="15">
    <w:abstractNumId w:val="30"/>
  </w:num>
  <w:num w:numId="16">
    <w:abstractNumId w:val="15"/>
  </w:num>
  <w:num w:numId="17">
    <w:abstractNumId w:val="37"/>
  </w:num>
  <w:num w:numId="18">
    <w:abstractNumId w:val="34"/>
  </w:num>
  <w:num w:numId="19">
    <w:abstractNumId w:val="16"/>
  </w:num>
  <w:num w:numId="20">
    <w:abstractNumId w:val="14"/>
  </w:num>
  <w:num w:numId="21">
    <w:abstractNumId w:val="18"/>
  </w:num>
  <w:num w:numId="22">
    <w:abstractNumId w:val="32"/>
  </w:num>
  <w:num w:numId="23">
    <w:abstractNumId w:val="26"/>
  </w:num>
  <w:num w:numId="24">
    <w:abstractNumId w:val="23"/>
  </w:num>
  <w:num w:numId="25">
    <w:abstractNumId w:val="42"/>
  </w:num>
  <w:num w:numId="26">
    <w:abstractNumId w:val="11"/>
  </w:num>
  <w:num w:numId="27">
    <w:abstractNumId w:val="31"/>
  </w:num>
  <w:num w:numId="28">
    <w:abstractNumId w:val="40"/>
  </w:num>
  <w:num w:numId="29">
    <w:abstractNumId w:val="22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39"/>
  </w:num>
  <w:num w:numId="33">
    <w:abstractNumId w:val="10"/>
  </w:num>
  <w:num w:numId="34">
    <w:abstractNumId w:val="13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8"/>
  </w:num>
  <w:num w:numId="38">
    <w:abstractNumId w:val="21"/>
  </w:num>
  <w:num w:numId="39">
    <w:abstractNumId w:val="35"/>
  </w:num>
  <w:num w:numId="40">
    <w:abstractNumId w:val="27"/>
  </w:num>
  <w:num w:numId="41">
    <w:abstractNumId w:val="17"/>
  </w:num>
  <w:num w:numId="42">
    <w:abstractNumId w:val="33"/>
  </w:num>
  <w:num w:numId="43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725"/>
    <w:rsid w:val="000008F5"/>
    <w:rsid w:val="00000911"/>
    <w:rsid w:val="00000AEB"/>
    <w:rsid w:val="00000DF2"/>
    <w:rsid w:val="00001062"/>
    <w:rsid w:val="00001091"/>
    <w:rsid w:val="000012A2"/>
    <w:rsid w:val="00001385"/>
    <w:rsid w:val="0000142E"/>
    <w:rsid w:val="00001836"/>
    <w:rsid w:val="000019AF"/>
    <w:rsid w:val="00001A27"/>
    <w:rsid w:val="00001A46"/>
    <w:rsid w:val="00001A60"/>
    <w:rsid w:val="00001A62"/>
    <w:rsid w:val="00001B39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3F7F"/>
    <w:rsid w:val="0000400F"/>
    <w:rsid w:val="00004071"/>
    <w:rsid w:val="000048A5"/>
    <w:rsid w:val="00004C9C"/>
    <w:rsid w:val="000052FE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C3"/>
    <w:rsid w:val="000063D9"/>
    <w:rsid w:val="00006422"/>
    <w:rsid w:val="00006488"/>
    <w:rsid w:val="00006499"/>
    <w:rsid w:val="00006B8E"/>
    <w:rsid w:val="00006C56"/>
    <w:rsid w:val="00006EC6"/>
    <w:rsid w:val="00007083"/>
    <w:rsid w:val="000076F5"/>
    <w:rsid w:val="00007780"/>
    <w:rsid w:val="00007C5B"/>
    <w:rsid w:val="00007CF9"/>
    <w:rsid w:val="00007F28"/>
    <w:rsid w:val="00007F68"/>
    <w:rsid w:val="00007FAE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33A"/>
    <w:rsid w:val="00011342"/>
    <w:rsid w:val="000113F6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9E6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4F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17FB2"/>
    <w:rsid w:val="000201A3"/>
    <w:rsid w:val="00020331"/>
    <w:rsid w:val="000204CD"/>
    <w:rsid w:val="00020546"/>
    <w:rsid w:val="00020593"/>
    <w:rsid w:val="000207E3"/>
    <w:rsid w:val="000208D9"/>
    <w:rsid w:val="000209F7"/>
    <w:rsid w:val="00020BF2"/>
    <w:rsid w:val="00020E0D"/>
    <w:rsid w:val="000210B8"/>
    <w:rsid w:val="00021589"/>
    <w:rsid w:val="000219BD"/>
    <w:rsid w:val="00021BA2"/>
    <w:rsid w:val="00021C95"/>
    <w:rsid w:val="00021CD4"/>
    <w:rsid w:val="00021D0E"/>
    <w:rsid w:val="00021F12"/>
    <w:rsid w:val="000221BA"/>
    <w:rsid w:val="0002244C"/>
    <w:rsid w:val="0002255F"/>
    <w:rsid w:val="0002284C"/>
    <w:rsid w:val="0002290B"/>
    <w:rsid w:val="00022969"/>
    <w:rsid w:val="00022B08"/>
    <w:rsid w:val="00022CF4"/>
    <w:rsid w:val="00022DFC"/>
    <w:rsid w:val="00022E4A"/>
    <w:rsid w:val="0002311B"/>
    <w:rsid w:val="00023338"/>
    <w:rsid w:val="000234F4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5DF7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38"/>
    <w:rsid w:val="00030ED3"/>
    <w:rsid w:val="00030F19"/>
    <w:rsid w:val="00030FE7"/>
    <w:rsid w:val="000310D3"/>
    <w:rsid w:val="0003114D"/>
    <w:rsid w:val="000313AF"/>
    <w:rsid w:val="00031619"/>
    <w:rsid w:val="00031628"/>
    <w:rsid w:val="0003176E"/>
    <w:rsid w:val="00031A08"/>
    <w:rsid w:val="00031A1A"/>
    <w:rsid w:val="00031C37"/>
    <w:rsid w:val="00031C89"/>
    <w:rsid w:val="00031F8D"/>
    <w:rsid w:val="000320A2"/>
    <w:rsid w:val="000322D6"/>
    <w:rsid w:val="00032346"/>
    <w:rsid w:val="000324DF"/>
    <w:rsid w:val="000327E5"/>
    <w:rsid w:val="00032918"/>
    <w:rsid w:val="00032B83"/>
    <w:rsid w:val="00032C58"/>
    <w:rsid w:val="00032DD3"/>
    <w:rsid w:val="0003354B"/>
    <w:rsid w:val="000336BA"/>
    <w:rsid w:val="0003374D"/>
    <w:rsid w:val="0003375F"/>
    <w:rsid w:val="00033819"/>
    <w:rsid w:val="000339BB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B8"/>
    <w:rsid w:val="00035BE3"/>
    <w:rsid w:val="00035EFE"/>
    <w:rsid w:val="00035F3B"/>
    <w:rsid w:val="00035F6D"/>
    <w:rsid w:val="00036130"/>
    <w:rsid w:val="000361D8"/>
    <w:rsid w:val="0003629D"/>
    <w:rsid w:val="000362B1"/>
    <w:rsid w:val="000363A3"/>
    <w:rsid w:val="000364B9"/>
    <w:rsid w:val="000364E2"/>
    <w:rsid w:val="00036929"/>
    <w:rsid w:val="00036BEC"/>
    <w:rsid w:val="00036E17"/>
    <w:rsid w:val="00036F95"/>
    <w:rsid w:val="0003704C"/>
    <w:rsid w:val="000374FD"/>
    <w:rsid w:val="00037A19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0E57"/>
    <w:rsid w:val="00040F71"/>
    <w:rsid w:val="00041023"/>
    <w:rsid w:val="00041032"/>
    <w:rsid w:val="0004115B"/>
    <w:rsid w:val="00041233"/>
    <w:rsid w:val="000413F1"/>
    <w:rsid w:val="00041565"/>
    <w:rsid w:val="0004164F"/>
    <w:rsid w:val="0004184D"/>
    <w:rsid w:val="000419D9"/>
    <w:rsid w:val="00041A52"/>
    <w:rsid w:val="00041B29"/>
    <w:rsid w:val="00041E6E"/>
    <w:rsid w:val="0004206D"/>
    <w:rsid w:val="00042209"/>
    <w:rsid w:val="00042286"/>
    <w:rsid w:val="0004236D"/>
    <w:rsid w:val="0004274A"/>
    <w:rsid w:val="00042842"/>
    <w:rsid w:val="0004286A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D3"/>
    <w:rsid w:val="000436A4"/>
    <w:rsid w:val="00043770"/>
    <w:rsid w:val="00043A5B"/>
    <w:rsid w:val="00043C06"/>
    <w:rsid w:val="00043E05"/>
    <w:rsid w:val="00043E1A"/>
    <w:rsid w:val="00043E2A"/>
    <w:rsid w:val="000442B3"/>
    <w:rsid w:val="00044391"/>
    <w:rsid w:val="0004444F"/>
    <w:rsid w:val="00044584"/>
    <w:rsid w:val="000447C9"/>
    <w:rsid w:val="000449B1"/>
    <w:rsid w:val="00044BDE"/>
    <w:rsid w:val="00044C7C"/>
    <w:rsid w:val="00044D09"/>
    <w:rsid w:val="00044E7D"/>
    <w:rsid w:val="000453BA"/>
    <w:rsid w:val="000453D5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900"/>
    <w:rsid w:val="00046C8D"/>
    <w:rsid w:val="00046E53"/>
    <w:rsid w:val="00046F76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0B2"/>
    <w:rsid w:val="00050583"/>
    <w:rsid w:val="00050828"/>
    <w:rsid w:val="000509FB"/>
    <w:rsid w:val="00050A99"/>
    <w:rsid w:val="00050BB4"/>
    <w:rsid w:val="00050C53"/>
    <w:rsid w:val="00051158"/>
    <w:rsid w:val="00051285"/>
    <w:rsid w:val="0005146F"/>
    <w:rsid w:val="0005184E"/>
    <w:rsid w:val="0005194B"/>
    <w:rsid w:val="00051B33"/>
    <w:rsid w:val="00051CFE"/>
    <w:rsid w:val="00051E5A"/>
    <w:rsid w:val="0005208D"/>
    <w:rsid w:val="00052332"/>
    <w:rsid w:val="00052738"/>
    <w:rsid w:val="00052787"/>
    <w:rsid w:val="000527EE"/>
    <w:rsid w:val="00052A8A"/>
    <w:rsid w:val="00052A91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4A"/>
    <w:rsid w:val="0005425D"/>
    <w:rsid w:val="00054312"/>
    <w:rsid w:val="00054573"/>
    <w:rsid w:val="00054588"/>
    <w:rsid w:val="0005460B"/>
    <w:rsid w:val="00054745"/>
    <w:rsid w:val="00055437"/>
    <w:rsid w:val="000554B8"/>
    <w:rsid w:val="000556A1"/>
    <w:rsid w:val="00055882"/>
    <w:rsid w:val="00055B3A"/>
    <w:rsid w:val="00055E52"/>
    <w:rsid w:val="00055F75"/>
    <w:rsid w:val="000560C8"/>
    <w:rsid w:val="00056175"/>
    <w:rsid w:val="000561AA"/>
    <w:rsid w:val="00056274"/>
    <w:rsid w:val="00056335"/>
    <w:rsid w:val="00056422"/>
    <w:rsid w:val="000566A5"/>
    <w:rsid w:val="00056DD7"/>
    <w:rsid w:val="00056FB9"/>
    <w:rsid w:val="00057122"/>
    <w:rsid w:val="00057135"/>
    <w:rsid w:val="0005749E"/>
    <w:rsid w:val="000578E0"/>
    <w:rsid w:val="00057A15"/>
    <w:rsid w:val="00057E88"/>
    <w:rsid w:val="00057FEC"/>
    <w:rsid w:val="00060203"/>
    <w:rsid w:val="000602DB"/>
    <w:rsid w:val="00060383"/>
    <w:rsid w:val="000604F7"/>
    <w:rsid w:val="000608F3"/>
    <w:rsid w:val="00060918"/>
    <w:rsid w:val="00060CF9"/>
    <w:rsid w:val="00060E55"/>
    <w:rsid w:val="000612BE"/>
    <w:rsid w:val="00061367"/>
    <w:rsid w:val="000615C0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74E"/>
    <w:rsid w:val="0006279B"/>
    <w:rsid w:val="0006284F"/>
    <w:rsid w:val="00062888"/>
    <w:rsid w:val="000632AF"/>
    <w:rsid w:val="00063645"/>
    <w:rsid w:val="00063C07"/>
    <w:rsid w:val="00063E9C"/>
    <w:rsid w:val="00063F6F"/>
    <w:rsid w:val="00063FF4"/>
    <w:rsid w:val="00063FFB"/>
    <w:rsid w:val="00064461"/>
    <w:rsid w:val="000647B3"/>
    <w:rsid w:val="000647F8"/>
    <w:rsid w:val="000648C8"/>
    <w:rsid w:val="000648D5"/>
    <w:rsid w:val="00064996"/>
    <w:rsid w:val="000649E3"/>
    <w:rsid w:val="00064B02"/>
    <w:rsid w:val="00064D98"/>
    <w:rsid w:val="00064F1F"/>
    <w:rsid w:val="000651A1"/>
    <w:rsid w:val="000651F3"/>
    <w:rsid w:val="000654B6"/>
    <w:rsid w:val="000654D3"/>
    <w:rsid w:val="0006559E"/>
    <w:rsid w:val="00065A5B"/>
    <w:rsid w:val="00065B6B"/>
    <w:rsid w:val="000661E2"/>
    <w:rsid w:val="00066212"/>
    <w:rsid w:val="000662C9"/>
    <w:rsid w:val="00066625"/>
    <w:rsid w:val="00066852"/>
    <w:rsid w:val="000668A1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BEE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38F"/>
    <w:rsid w:val="000737E9"/>
    <w:rsid w:val="00073898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A64"/>
    <w:rsid w:val="00074B3F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9F"/>
    <w:rsid w:val="000776A9"/>
    <w:rsid w:val="000777BB"/>
    <w:rsid w:val="000777C2"/>
    <w:rsid w:val="000779B1"/>
    <w:rsid w:val="00077C17"/>
    <w:rsid w:val="00077C97"/>
    <w:rsid w:val="00077CAF"/>
    <w:rsid w:val="00077CB6"/>
    <w:rsid w:val="00077E06"/>
    <w:rsid w:val="00077E5C"/>
    <w:rsid w:val="00077E89"/>
    <w:rsid w:val="00077F3F"/>
    <w:rsid w:val="00077FB9"/>
    <w:rsid w:val="00077FF5"/>
    <w:rsid w:val="00080546"/>
    <w:rsid w:val="00080553"/>
    <w:rsid w:val="000806C2"/>
    <w:rsid w:val="00080787"/>
    <w:rsid w:val="00080900"/>
    <w:rsid w:val="0008095B"/>
    <w:rsid w:val="000809AF"/>
    <w:rsid w:val="00080E56"/>
    <w:rsid w:val="00080F97"/>
    <w:rsid w:val="00081105"/>
    <w:rsid w:val="0008116B"/>
    <w:rsid w:val="00081568"/>
    <w:rsid w:val="000818F4"/>
    <w:rsid w:val="00081954"/>
    <w:rsid w:val="0008199E"/>
    <w:rsid w:val="00081BFB"/>
    <w:rsid w:val="00081FC8"/>
    <w:rsid w:val="00082093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6C7"/>
    <w:rsid w:val="00083742"/>
    <w:rsid w:val="000837A5"/>
    <w:rsid w:val="00083970"/>
    <w:rsid w:val="00083A91"/>
    <w:rsid w:val="00083CA4"/>
    <w:rsid w:val="00083D9C"/>
    <w:rsid w:val="00083DBA"/>
    <w:rsid w:val="00083DDB"/>
    <w:rsid w:val="00083EDC"/>
    <w:rsid w:val="00084096"/>
    <w:rsid w:val="00084149"/>
    <w:rsid w:val="000841E8"/>
    <w:rsid w:val="000843FA"/>
    <w:rsid w:val="000845C7"/>
    <w:rsid w:val="000847B5"/>
    <w:rsid w:val="00084BB1"/>
    <w:rsid w:val="00084F92"/>
    <w:rsid w:val="00084FCA"/>
    <w:rsid w:val="000850DE"/>
    <w:rsid w:val="0008523A"/>
    <w:rsid w:val="00085638"/>
    <w:rsid w:val="00085991"/>
    <w:rsid w:val="00085B20"/>
    <w:rsid w:val="00085CD9"/>
    <w:rsid w:val="00085E24"/>
    <w:rsid w:val="0008628C"/>
    <w:rsid w:val="0008635C"/>
    <w:rsid w:val="00086418"/>
    <w:rsid w:val="0008652D"/>
    <w:rsid w:val="00086531"/>
    <w:rsid w:val="00086796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338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0BE7"/>
    <w:rsid w:val="00091066"/>
    <w:rsid w:val="000911B0"/>
    <w:rsid w:val="000917D6"/>
    <w:rsid w:val="00091B63"/>
    <w:rsid w:val="00091C47"/>
    <w:rsid w:val="00091D23"/>
    <w:rsid w:val="00091F4C"/>
    <w:rsid w:val="00092105"/>
    <w:rsid w:val="00092193"/>
    <w:rsid w:val="0009285A"/>
    <w:rsid w:val="000928A3"/>
    <w:rsid w:val="00092944"/>
    <w:rsid w:val="0009297E"/>
    <w:rsid w:val="00092D67"/>
    <w:rsid w:val="00093171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7B"/>
    <w:rsid w:val="0009419B"/>
    <w:rsid w:val="00094447"/>
    <w:rsid w:val="00094503"/>
    <w:rsid w:val="000945CD"/>
    <w:rsid w:val="000946A9"/>
    <w:rsid w:val="00094894"/>
    <w:rsid w:val="00094989"/>
    <w:rsid w:val="00094BD7"/>
    <w:rsid w:val="00094E9E"/>
    <w:rsid w:val="00094F18"/>
    <w:rsid w:val="00095094"/>
    <w:rsid w:val="000950D5"/>
    <w:rsid w:val="0009518B"/>
    <w:rsid w:val="000951B7"/>
    <w:rsid w:val="00095454"/>
    <w:rsid w:val="000957B9"/>
    <w:rsid w:val="00095820"/>
    <w:rsid w:val="00095A5B"/>
    <w:rsid w:val="00095B84"/>
    <w:rsid w:val="00095EBE"/>
    <w:rsid w:val="00095F51"/>
    <w:rsid w:val="0009623F"/>
    <w:rsid w:val="00096361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2CE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0F7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7F1"/>
    <w:rsid w:val="000A2861"/>
    <w:rsid w:val="000A2FB5"/>
    <w:rsid w:val="000A3088"/>
    <w:rsid w:val="000A30FC"/>
    <w:rsid w:val="000A32AC"/>
    <w:rsid w:val="000A32B0"/>
    <w:rsid w:val="000A3329"/>
    <w:rsid w:val="000A348F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00C"/>
    <w:rsid w:val="000A7108"/>
    <w:rsid w:val="000A71D8"/>
    <w:rsid w:val="000A72E3"/>
    <w:rsid w:val="000A7579"/>
    <w:rsid w:val="000A7646"/>
    <w:rsid w:val="000A76C9"/>
    <w:rsid w:val="000A7D4E"/>
    <w:rsid w:val="000A7D9F"/>
    <w:rsid w:val="000A7E06"/>
    <w:rsid w:val="000A7FA6"/>
    <w:rsid w:val="000B0152"/>
    <w:rsid w:val="000B0173"/>
    <w:rsid w:val="000B02BF"/>
    <w:rsid w:val="000B035A"/>
    <w:rsid w:val="000B04DE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1D"/>
    <w:rsid w:val="000B32FF"/>
    <w:rsid w:val="000B35A7"/>
    <w:rsid w:val="000B3872"/>
    <w:rsid w:val="000B3A48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4FCA"/>
    <w:rsid w:val="000B5075"/>
    <w:rsid w:val="000B50DF"/>
    <w:rsid w:val="000B50E2"/>
    <w:rsid w:val="000B5376"/>
    <w:rsid w:val="000B560B"/>
    <w:rsid w:val="000B598F"/>
    <w:rsid w:val="000B5A4A"/>
    <w:rsid w:val="000B5A53"/>
    <w:rsid w:val="000B5DDB"/>
    <w:rsid w:val="000B5F36"/>
    <w:rsid w:val="000B63EA"/>
    <w:rsid w:val="000B64D8"/>
    <w:rsid w:val="000B65A0"/>
    <w:rsid w:val="000B6752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A8E"/>
    <w:rsid w:val="000B7B08"/>
    <w:rsid w:val="000B7B1E"/>
    <w:rsid w:val="000B7F8A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B03"/>
    <w:rsid w:val="000C0E6A"/>
    <w:rsid w:val="000C0EE1"/>
    <w:rsid w:val="000C1472"/>
    <w:rsid w:val="000C14E1"/>
    <w:rsid w:val="000C18EF"/>
    <w:rsid w:val="000C1BC9"/>
    <w:rsid w:val="000C1CFB"/>
    <w:rsid w:val="000C1D71"/>
    <w:rsid w:val="000C23CF"/>
    <w:rsid w:val="000C23D4"/>
    <w:rsid w:val="000C245F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BD0"/>
    <w:rsid w:val="000C4C65"/>
    <w:rsid w:val="000C4DC3"/>
    <w:rsid w:val="000C4EA9"/>
    <w:rsid w:val="000C4F1F"/>
    <w:rsid w:val="000C5116"/>
    <w:rsid w:val="000C5124"/>
    <w:rsid w:val="000C5180"/>
    <w:rsid w:val="000C53CA"/>
    <w:rsid w:val="000C598E"/>
    <w:rsid w:val="000C59AC"/>
    <w:rsid w:val="000C59E1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5E"/>
    <w:rsid w:val="000C799A"/>
    <w:rsid w:val="000C79C7"/>
    <w:rsid w:val="000C7A0C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CEC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685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F1"/>
    <w:rsid w:val="000D4705"/>
    <w:rsid w:val="000D4852"/>
    <w:rsid w:val="000D4897"/>
    <w:rsid w:val="000D49CD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7C0"/>
    <w:rsid w:val="000D6B07"/>
    <w:rsid w:val="000D6BE9"/>
    <w:rsid w:val="000D6CE4"/>
    <w:rsid w:val="000D6D29"/>
    <w:rsid w:val="000D6FEF"/>
    <w:rsid w:val="000D7123"/>
    <w:rsid w:val="000D7461"/>
    <w:rsid w:val="000D748A"/>
    <w:rsid w:val="000D7843"/>
    <w:rsid w:val="000D795B"/>
    <w:rsid w:val="000D7D8E"/>
    <w:rsid w:val="000D7DC4"/>
    <w:rsid w:val="000D7E3D"/>
    <w:rsid w:val="000D7F30"/>
    <w:rsid w:val="000E0094"/>
    <w:rsid w:val="000E07A4"/>
    <w:rsid w:val="000E093B"/>
    <w:rsid w:val="000E098F"/>
    <w:rsid w:val="000E0A01"/>
    <w:rsid w:val="000E0AD5"/>
    <w:rsid w:val="000E0B14"/>
    <w:rsid w:val="000E0E9F"/>
    <w:rsid w:val="000E0EEB"/>
    <w:rsid w:val="000E0F66"/>
    <w:rsid w:val="000E0FD1"/>
    <w:rsid w:val="000E1C5B"/>
    <w:rsid w:val="000E20A1"/>
    <w:rsid w:val="000E2360"/>
    <w:rsid w:val="000E2561"/>
    <w:rsid w:val="000E27A8"/>
    <w:rsid w:val="000E28BB"/>
    <w:rsid w:val="000E2AA7"/>
    <w:rsid w:val="000E2D0A"/>
    <w:rsid w:val="000E2ED3"/>
    <w:rsid w:val="000E2EE8"/>
    <w:rsid w:val="000E3269"/>
    <w:rsid w:val="000E34C6"/>
    <w:rsid w:val="000E363D"/>
    <w:rsid w:val="000E38AD"/>
    <w:rsid w:val="000E3937"/>
    <w:rsid w:val="000E3998"/>
    <w:rsid w:val="000E39CD"/>
    <w:rsid w:val="000E42AD"/>
    <w:rsid w:val="000E44CA"/>
    <w:rsid w:val="000E458A"/>
    <w:rsid w:val="000E4632"/>
    <w:rsid w:val="000E4904"/>
    <w:rsid w:val="000E4913"/>
    <w:rsid w:val="000E4B37"/>
    <w:rsid w:val="000E4B8A"/>
    <w:rsid w:val="000E4C8C"/>
    <w:rsid w:val="000E4D09"/>
    <w:rsid w:val="000E4DF7"/>
    <w:rsid w:val="000E542C"/>
    <w:rsid w:val="000E5832"/>
    <w:rsid w:val="000E5836"/>
    <w:rsid w:val="000E5939"/>
    <w:rsid w:val="000E598F"/>
    <w:rsid w:val="000E605F"/>
    <w:rsid w:val="000E643F"/>
    <w:rsid w:val="000E6441"/>
    <w:rsid w:val="000E64F9"/>
    <w:rsid w:val="000E6DFA"/>
    <w:rsid w:val="000E6F51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BE"/>
    <w:rsid w:val="000F0AC3"/>
    <w:rsid w:val="000F0B5E"/>
    <w:rsid w:val="000F0B7D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73A"/>
    <w:rsid w:val="000F2ED0"/>
    <w:rsid w:val="000F2F3B"/>
    <w:rsid w:val="000F32DB"/>
    <w:rsid w:val="000F3725"/>
    <w:rsid w:val="000F38E3"/>
    <w:rsid w:val="000F3A0E"/>
    <w:rsid w:val="000F3A17"/>
    <w:rsid w:val="000F3BB5"/>
    <w:rsid w:val="000F3EB2"/>
    <w:rsid w:val="000F43E3"/>
    <w:rsid w:val="000F44BC"/>
    <w:rsid w:val="000F460B"/>
    <w:rsid w:val="000F47F1"/>
    <w:rsid w:val="000F4962"/>
    <w:rsid w:val="000F4AAB"/>
    <w:rsid w:val="000F4D78"/>
    <w:rsid w:val="000F4E10"/>
    <w:rsid w:val="000F4F1B"/>
    <w:rsid w:val="000F5149"/>
    <w:rsid w:val="000F53BB"/>
    <w:rsid w:val="000F5801"/>
    <w:rsid w:val="000F58BC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0E9"/>
    <w:rsid w:val="000F7282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258"/>
    <w:rsid w:val="001014C4"/>
    <w:rsid w:val="001014EE"/>
    <w:rsid w:val="00101ABA"/>
    <w:rsid w:val="00101D7D"/>
    <w:rsid w:val="00101FB2"/>
    <w:rsid w:val="00102069"/>
    <w:rsid w:val="001020A3"/>
    <w:rsid w:val="0010227C"/>
    <w:rsid w:val="00102714"/>
    <w:rsid w:val="00102FDF"/>
    <w:rsid w:val="00103223"/>
    <w:rsid w:val="001032B4"/>
    <w:rsid w:val="00103576"/>
    <w:rsid w:val="00103690"/>
    <w:rsid w:val="0010391D"/>
    <w:rsid w:val="001039C6"/>
    <w:rsid w:val="001039EA"/>
    <w:rsid w:val="00103A1E"/>
    <w:rsid w:val="00103BFC"/>
    <w:rsid w:val="00104295"/>
    <w:rsid w:val="001043E9"/>
    <w:rsid w:val="00104450"/>
    <w:rsid w:val="0010456D"/>
    <w:rsid w:val="001045E5"/>
    <w:rsid w:val="0010469E"/>
    <w:rsid w:val="00104781"/>
    <w:rsid w:val="00104AA8"/>
    <w:rsid w:val="00104B7D"/>
    <w:rsid w:val="001051BB"/>
    <w:rsid w:val="0010537A"/>
    <w:rsid w:val="001053B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27"/>
    <w:rsid w:val="00106A7D"/>
    <w:rsid w:val="00106B89"/>
    <w:rsid w:val="00106BD3"/>
    <w:rsid w:val="00107460"/>
    <w:rsid w:val="0010751B"/>
    <w:rsid w:val="001079DC"/>
    <w:rsid w:val="00107C13"/>
    <w:rsid w:val="00107C56"/>
    <w:rsid w:val="00107C70"/>
    <w:rsid w:val="00110065"/>
    <w:rsid w:val="00110463"/>
    <w:rsid w:val="00110485"/>
    <w:rsid w:val="00110CA3"/>
    <w:rsid w:val="00110FE1"/>
    <w:rsid w:val="0011119A"/>
    <w:rsid w:val="0011184D"/>
    <w:rsid w:val="00111872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BCC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C81"/>
    <w:rsid w:val="00114E63"/>
    <w:rsid w:val="00115470"/>
    <w:rsid w:val="001154BD"/>
    <w:rsid w:val="001155B1"/>
    <w:rsid w:val="001155C7"/>
    <w:rsid w:val="0011566A"/>
    <w:rsid w:val="00115745"/>
    <w:rsid w:val="001157C0"/>
    <w:rsid w:val="001157EB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39"/>
    <w:rsid w:val="00117241"/>
    <w:rsid w:val="001175B4"/>
    <w:rsid w:val="00117CD8"/>
    <w:rsid w:val="00120304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CE"/>
    <w:rsid w:val="00122B1A"/>
    <w:rsid w:val="00122B28"/>
    <w:rsid w:val="00122C37"/>
    <w:rsid w:val="00122E2F"/>
    <w:rsid w:val="00122EBE"/>
    <w:rsid w:val="00122EC8"/>
    <w:rsid w:val="00122FC9"/>
    <w:rsid w:val="001230D4"/>
    <w:rsid w:val="00123228"/>
    <w:rsid w:val="0012337D"/>
    <w:rsid w:val="0012339E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982"/>
    <w:rsid w:val="00124A32"/>
    <w:rsid w:val="00124AEF"/>
    <w:rsid w:val="00124FD7"/>
    <w:rsid w:val="0012523B"/>
    <w:rsid w:val="001254C6"/>
    <w:rsid w:val="001256A9"/>
    <w:rsid w:val="00125B23"/>
    <w:rsid w:val="00125D90"/>
    <w:rsid w:val="00125F62"/>
    <w:rsid w:val="0012602A"/>
    <w:rsid w:val="001261B7"/>
    <w:rsid w:val="0012691E"/>
    <w:rsid w:val="00126B46"/>
    <w:rsid w:val="00126E57"/>
    <w:rsid w:val="001272F4"/>
    <w:rsid w:val="001275C6"/>
    <w:rsid w:val="001279CB"/>
    <w:rsid w:val="00127BD5"/>
    <w:rsid w:val="00127C27"/>
    <w:rsid w:val="00127DFB"/>
    <w:rsid w:val="00127E07"/>
    <w:rsid w:val="00127E33"/>
    <w:rsid w:val="00127EE0"/>
    <w:rsid w:val="00127F3D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4C5"/>
    <w:rsid w:val="0013159F"/>
    <w:rsid w:val="001316DD"/>
    <w:rsid w:val="001316EA"/>
    <w:rsid w:val="001316F3"/>
    <w:rsid w:val="00131876"/>
    <w:rsid w:val="001318C4"/>
    <w:rsid w:val="00131E72"/>
    <w:rsid w:val="00131E79"/>
    <w:rsid w:val="00131E8A"/>
    <w:rsid w:val="001320D5"/>
    <w:rsid w:val="00132257"/>
    <w:rsid w:val="001324E1"/>
    <w:rsid w:val="001324E7"/>
    <w:rsid w:val="00132543"/>
    <w:rsid w:val="00132874"/>
    <w:rsid w:val="001328DF"/>
    <w:rsid w:val="00132A7B"/>
    <w:rsid w:val="00132EB4"/>
    <w:rsid w:val="00132F17"/>
    <w:rsid w:val="00132F51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95E"/>
    <w:rsid w:val="00134B29"/>
    <w:rsid w:val="00134F0B"/>
    <w:rsid w:val="00134F6E"/>
    <w:rsid w:val="00134FEB"/>
    <w:rsid w:val="00135157"/>
    <w:rsid w:val="001353DF"/>
    <w:rsid w:val="0013552F"/>
    <w:rsid w:val="00135570"/>
    <w:rsid w:val="001355AF"/>
    <w:rsid w:val="001356CD"/>
    <w:rsid w:val="00135841"/>
    <w:rsid w:val="001358A8"/>
    <w:rsid w:val="00135A0B"/>
    <w:rsid w:val="00135F0C"/>
    <w:rsid w:val="00136098"/>
    <w:rsid w:val="00136217"/>
    <w:rsid w:val="001362D6"/>
    <w:rsid w:val="00136628"/>
    <w:rsid w:val="00136827"/>
    <w:rsid w:val="00136941"/>
    <w:rsid w:val="001369F8"/>
    <w:rsid w:val="00136C63"/>
    <w:rsid w:val="00136DB5"/>
    <w:rsid w:val="00136F01"/>
    <w:rsid w:val="00137121"/>
    <w:rsid w:val="001378C0"/>
    <w:rsid w:val="001379FE"/>
    <w:rsid w:val="00140107"/>
    <w:rsid w:val="00140685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BB1"/>
    <w:rsid w:val="00141C2A"/>
    <w:rsid w:val="00141CB0"/>
    <w:rsid w:val="00141E5F"/>
    <w:rsid w:val="00141FBD"/>
    <w:rsid w:val="001425D9"/>
    <w:rsid w:val="001427EF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4D"/>
    <w:rsid w:val="0014358D"/>
    <w:rsid w:val="00143694"/>
    <w:rsid w:val="001436FF"/>
    <w:rsid w:val="001437BD"/>
    <w:rsid w:val="00143987"/>
    <w:rsid w:val="00143A87"/>
    <w:rsid w:val="00143CDA"/>
    <w:rsid w:val="00143E06"/>
    <w:rsid w:val="00144015"/>
    <w:rsid w:val="00144404"/>
    <w:rsid w:val="00144410"/>
    <w:rsid w:val="0014441B"/>
    <w:rsid w:val="001446EE"/>
    <w:rsid w:val="00144749"/>
    <w:rsid w:val="00144AA9"/>
    <w:rsid w:val="00144E1B"/>
    <w:rsid w:val="00145122"/>
    <w:rsid w:val="001451A2"/>
    <w:rsid w:val="001451AA"/>
    <w:rsid w:val="00145601"/>
    <w:rsid w:val="0014579B"/>
    <w:rsid w:val="00145911"/>
    <w:rsid w:val="00145A16"/>
    <w:rsid w:val="00145B62"/>
    <w:rsid w:val="0014607A"/>
    <w:rsid w:val="00146144"/>
    <w:rsid w:val="001461A3"/>
    <w:rsid w:val="00146352"/>
    <w:rsid w:val="001463F2"/>
    <w:rsid w:val="00146507"/>
    <w:rsid w:val="00146518"/>
    <w:rsid w:val="00146710"/>
    <w:rsid w:val="001467BE"/>
    <w:rsid w:val="001468FE"/>
    <w:rsid w:val="00146D9D"/>
    <w:rsid w:val="00146FC4"/>
    <w:rsid w:val="0014714A"/>
    <w:rsid w:val="00147251"/>
    <w:rsid w:val="001474A4"/>
    <w:rsid w:val="001477E9"/>
    <w:rsid w:val="00147816"/>
    <w:rsid w:val="001478A4"/>
    <w:rsid w:val="00147921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8EF"/>
    <w:rsid w:val="001509AB"/>
    <w:rsid w:val="001509F3"/>
    <w:rsid w:val="00150A4A"/>
    <w:rsid w:val="00150B55"/>
    <w:rsid w:val="00151379"/>
    <w:rsid w:val="001519D1"/>
    <w:rsid w:val="00151BD4"/>
    <w:rsid w:val="00151D07"/>
    <w:rsid w:val="00151F34"/>
    <w:rsid w:val="001520F7"/>
    <w:rsid w:val="00152182"/>
    <w:rsid w:val="001521BA"/>
    <w:rsid w:val="00152944"/>
    <w:rsid w:val="001529B0"/>
    <w:rsid w:val="00152F00"/>
    <w:rsid w:val="00152FB9"/>
    <w:rsid w:val="00153302"/>
    <w:rsid w:val="001533DB"/>
    <w:rsid w:val="00153477"/>
    <w:rsid w:val="001534B2"/>
    <w:rsid w:val="00153832"/>
    <w:rsid w:val="00153DD4"/>
    <w:rsid w:val="00153F35"/>
    <w:rsid w:val="00154163"/>
    <w:rsid w:val="001541F0"/>
    <w:rsid w:val="0015446D"/>
    <w:rsid w:val="00154566"/>
    <w:rsid w:val="001548F4"/>
    <w:rsid w:val="00154A5D"/>
    <w:rsid w:val="00154A65"/>
    <w:rsid w:val="00154B26"/>
    <w:rsid w:val="00154B40"/>
    <w:rsid w:val="00154E82"/>
    <w:rsid w:val="00154F70"/>
    <w:rsid w:val="00155086"/>
    <w:rsid w:val="001551F4"/>
    <w:rsid w:val="00155269"/>
    <w:rsid w:val="00155293"/>
    <w:rsid w:val="001555BC"/>
    <w:rsid w:val="0015567B"/>
    <w:rsid w:val="0015576A"/>
    <w:rsid w:val="0015577D"/>
    <w:rsid w:val="0015580B"/>
    <w:rsid w:val="00155860"/>
    <w:rsid w:val="00155CCE"/>
    <w:rsid w:val="00155DAF"/>
    <w:rsid w:val="00155FD5"/>
    <w:rsid w:val="00156A11"/>
    <w:rsid w:val="00156BC1"/>
    <w:rsid w:val="00156E46"/>
    <w:rsid w:val="00156F7E"/>
    <w:rsid w:val="001570FC"/>
    <w:rsid w:val="001571AE"/>
    <w:rsid w:val="0015722F"/>
    <w:rsid w:val="001572E9"/>
    <w:rsid w:val="0015743D"/>
    <w:rsid w:val="0015764E"/>
    <w:rsid w:val="0015767F"/>
    <w:rsid w:val="001577E9"/>
    <w:rsid w:val="00157C94"/>
    <w:rsid w:val="00157D5C"/>
    <w:rsid w:val="00157EDE"/>
    <w:rsid w:val="00157F86"/>
    <w:rsid w:val="00160059"/>
    <w:rsid w:val="00160451"/>
    <w:rsid w:val="0016081D"/>
    <w:rsid w:val="001609BF"/>
    <w:rsid w:val="00160AF2"/>
    <w:rsid w:val="00160D28"/>
    <w:rsid w:val="00160D8F"/>
    <w:rsid w:val="00160E6C"/>
    <w:rsid w:val="00161101"/>
    <w:rsid w:val="00161337"/>
    <w:rsid w:val="00161467"/>
    <w:rsid w:val="00161791"/>
    <w:rsid w:val="00161910"/>
    <w:rsid w:val="00161A3F"/>
    <w:rsid w:val="00161C88"/>
    <w:rsid w:val="00161CE7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A8B"/>
    <w:rsid w:val="00162C42"/>
    <w:rsid w:val="00162DD0"/>
    <w:rsid w:val="00162DF3"/>
    <w:rsid w:val="001631E0"/>
    <w:rsid w:val="00163320"/>
    <w:rsid w:val="00163377"/>
    <w:rsid w:val="001634BF"/>
    <w:rsid w:val="00163D8D"/>
    <w:rsid w:val="00163EB1"/>
    <w:rsid w:val="00164358"/>
    <w:rsid w:val="00164413"/>
    <w:rsid w:val="0016467B"/>
    <w:rsid w:val="001646C7"/>
    <w:rsid w:val="00164901"/>
    <w:rsid w:val="001649C5"/>
    <w:rsid w:val="00164D08"/>
    <w:rsid w:val="00164F86"/>
    <w:rsid w:val="00164F8E"/>
    <w:rsid w:val="0016517C"/>
    <w:rsid w:val="00165290"/>
    <w:rsid w:val="001652DE"/>
    <w:rsid w:val="001656D2"/>
    <w:rsid w:val="00165703"/>
    <w:rsid w:val="0016575D"/>
    <w:rsid w:val="00165AA9"/>
    <w:rsid w:val="00165BA0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7005"/>
    <w:rsid w:val="001671AB"/>
    <w:rsid w:val="001672F8"/>
    <w:rsid w:val="0016747E"/>
    <w:rsid w:val="001676C2"/>
    <w:rsid w:val="00167886"/>
    <w:rsid w:val="001679F1"/>
    <w:rsid w:val="00167BAE"/>
    <w:rsid w:val="00167BD2"/>
    <w:rsid w:val="00167BE5"/>
    <w:rsid w:val="00167C9A"/>
    <w:rsid w:val="00167CAF"/>
    <w:rsid w:val="00167D9A"/>
    <w:rsid w:val="00167FF4"/>
    <w:rsid w:val="001700CC"/>
    <w:rsid w:val="001703D8"/>
    <w:rsid w:val="001704AF"/>
    <w:rsid w:val="00170766"/>
    <w:rsid w:val="00170BE9"/>
    <w:rsid w:val="00170F0E"/>
    <w:rsid w:val="0017118E"/>
    <w:rsid w:val="00171563"/>
    <w:rsid w:val="001715E5"/>
    <w:rsid w:val="00171809"/>
    <w:rsid w:val="001719CD"/>
    <w:rsid w:val="0017209C"/>
    <w:rsid w:val="00172749"/>
    <w:rsid w:val="00172C2B"/>
    <w:rsid w:val="00172FA8"/>
    <w:rsid w:val="001730A8"/>
    <w:rsid w:val="00173167"/>
    <w:rsid w:val="0017317D"/>
    <w:rsid w:val="001731E5"/>
    <w:rsid w:val="001731EA"/>
    <w:rsid w:val="001734DB"/>
    <w:rsid w:val="00173641"/>
    <w:rsid w:val="0017398D"/>
    <w:rsid w:val="001739A9"/>
    <w:rsid w:val="00173C08"/>
    <w:rsid w:val="00173D53"/>
    <w:rsid w:val="00173D5A"/>
    <w:rsid w:val="00173E01"/>
    <w:rsid w:val="0017421C"/>
    <w:rsid w:val="0017457C"/>
    <w:rsid w:val="00174626"/>
    <w:rsid w:val="001748FA"/>
    <w:rsid w:val="001749F8"/>
    <w:rsid w:val="00174D0A"/>
    <w:rsid w:val="00174D3D"/>
    <w:rsid w:val="0017539E"/>
    <w:rsid w:val="001753AC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4F0"/>
    <w:rsid w:val="00177550"/>
    <w:rsid w:val="0017758E"/>
    <w:rsid w:val="0017767E"/>
    <w:rsid w:val="00177798"/>
    <w:rsid w:val="00177810"/>
    <w:rsid w:val="001800B2"/>
    <w:rsid w:val="001800F5"/>
    <w:rsid w:val="0018037C"/>
    <w:rsid w:val="001803E0"/>
    <w:rsid w:val="00180ABF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77"/>
    <w:rsid w:val="0018235F"/>
    <w:rsid w:val="0018240F"/>
    <w:rsid w:val="001825DF"/>
    <w:rsid w:val="00182681"/>
    <w:rsid w:val="001826BF"/>
    <w:rsid w:val="0018298F"/>
    <w:rsid w:val="00182D7F"/>
    <w:rsid w:val="001831A2"/>
    <w:rsid w:val="00183221"/>
    <w:rsid w:val="00183321"/>
    <w:rsid w:val="00183345"/>
    <w:rsid w:val="00183744"/>
    <w:rsid w:val="00183B14"/>
    <w:rsid w:val="001841C9"/>
    <w:rsid w:val="001843AC"/>
    <w:rsid w:val="001849FF"/>
    <w:rsid w:val="00184ABE"/>
    <w:rsid w:val="00184C3F"/>
    <w:rsid w:val="00184EEF"/>
    <w:rsid w:val="00184FEB"/>
    <w:rsid w:val="001859A0"/>
    <w:rsid w:val="00185B32"/>
    <w:rsid w:val="00185E6F"/>
    <w:rsid w:val="00185E75"/>
    <w:rsid w:val="00185F70"/>
    <w:rsid w:val="00186307"/>
    <w:rsid w:val="001863E7"/>
    <w:rsid w:val="00186764"/>
    <w:rsid w:val="001868BA"/>
    <w:rsid w:val="001869BB"/>
    <w:rsid w:val="00186AD7"/>
    <w:rsid w:val="00186B07"/>
    <w:rsid w:val="00186C3B"/>
    <w:rsid w:val="00186FB6"/>
    <w:rsid w:val="00187577"/>
    <w:rsid w:val="00187954"/>
    <w:rsid w:val="00187982"/>
    <w:rsid w:val="00187A88"/>
    <w:rsid w:val="0019014E"/>
    <w:rsid w:val="001905AF"/>
    <w:rsid w:val="001907FA"/>
    <w:rsid w:val="00190AEE"/>
    <w:rsid w:val="00190CE0"/>
    <w:rsid w:val="00190F28"/>
    <w:rsid w:val="0019116F"/>
    <w:rsid w:val="001916A2"/>
    <w:rsid w:val="00191722"/>
    <w:rsid w:val="001919E1"/>
    <w:rsid w:val="00191CDA"/>
    <w:rsid w:val="00191E06"/>
    <w:rsid w:val="001920F0"/>
    <w:rsid w:val="00192166"/>
    <w:rsid w:val="001924F0"/>
    <w:rsid w:val="00192527"/>
    <w:rsid w:val="0019252B"/>
    <w:rsid w:val="00192611"/>
    <w:rsid w:val="00192866"/>
    <w:rsid w:val="00192AC2"/>
    <w:rsid w:val="00192DBF"/>
    <w:rsid w:val="00192EAF"/>
    <w:rsid w:val="00192F0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468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5A7"/>
    <w:rsid w:val="00196649"/>
    <w:rsid w:val="0019668B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A022A"/>
    <w:rsid w:val="001A05F1"/>
    <w:rsid w:val="001A0A18"/>
    <w:rsid w:val="001A0A9F"/>
    <w:rsid w:val="001A0C4B"/>
    <w:rsid w:val="001A0D4C"/>
    <w:rsid w:val="001A10EB"/>
    <w:rsid w:val="001A110F"/>
    <w:rsid w:val="001A1357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55B"/>
    <w:rsid w:val="001A38F0"/>
    <w:rsid w:val="001A3A94"/>
    <w:rsid w:val="001A3AEE"/>
    <w:rsid w:val="001A3B8C"/>
    <w:rsid w:val="001A3C6D"/>
    <w:rsid w:val="001A3DCC"/>
    <w:rsid w:val="001A3EF9"/>
    <w:rsid w:val="001A3F0F"/>
    <w:rsid w:val="001A3F1E"/>
    <w:rsid w:val="001A41F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82"/>
    <w:rsid w:val="001A53CE"/>
    <w:rsid w:val="001A54A1"/>
    <w:rsid w:val="001A5548"/>
    <w:rsid w:val="001A5A41"/>
    <w:rsid w:val="001A5A92"/>
    <w:rsid w:val="001A5C5B"/>
    <w:rsid w:val="001A5C8F"/>
    <w:rsid w:val="001A5CEF"/>
    <w:rsid w:val="001A5E70"/>
    <w:rsid w:val="001A6020"/>
    <w:rsid w:val="001A62E6"/>
    <w:rsid w:val="001A64EC"/>
    <w:rsid w:val="001A67E4"/>
    <w:rsid w:val="001A6B16"/>
    <w:rsid w:val="001A6F28"/>
    <w:rsid w:val="001A7139"/>
    <w:rsid w:val="001A7315"/>
    <w:rsid w:val="001A737D"/>
    <w:rsid w:val="001A761D"/>
    <w:rsid w:val="001A776C"/>
    <w:rsid w:val="001A7976"/>
    <w:rsid w:val="001A7A8A"/>
    <w:rsid w:val="001A7AD8"/>
    <w:rsid w:val="001B016A"/>
    <w:rsid w:val="001B0261"/>
    <w:rsid w:val="001B048B"/>
    <w:rsid w:val="001B04FF"/>
    <w:rsid w:val="001B055A"/>
    <w:rsid w:val="001B0B51"/>
    <w:rsid w:val="001B0E99"/>
    <w:rsid w:val="001B0F6B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593"/>
    <w:rsid w:val="001B26B9"/>
    <w:rsid w:val="001B277B"/>
    <w:rsid w:val="001B28D8"/>
    <w:rsid w:val="001B2B33"/>
    <w:rsid w:val="001B2C46"/>
    <w:rsid w:val="001B2EE2"/>
    <w:rsid w:val="001B2FFA"/>
    <w:rsid w:val="001B3190"/>
    <w:rsid w:val="001B3201"/>
    <w:rsid w:val="001B3437"/>
    <w:rsid w:val="001B3612"/>
    <w:rsid w:val="001B38AD"/>
    <w:rsid w:val="001B3DA7"/>
    <w:rsid w:val="001B41C9"/>
    <w:rsid w:val="001B41DA"/>
    <w:rsid w:val="001B4279"/>
    <w:rsid w:val="001B44E9"/>
    <w:rsid w:val="001B4529"/>
    <w:rsid w:val="001B4767"/>
    <w:rsid w:val="001B4922"/>
    <w:rsid w:val="001B4A4B"/>
    <w:rsid w:val="001B4B11"/>
    <w:rsid w:val="001B4B75"/>
    <w:rsid w:val="001B4BD3"/>
    <w:rsid w:val="001B4D09"/>
    <w:rsid w:val="001B4DA9"/>
    <w:rsid w:val="001B4F07"/>
    <w:rsid w:val="001B5032"/>
    <w:rsid w:val="001B505C"/>
    <w:rsid w:val="001B5259"/>
    <w:rsid w:val="001B532D"/>
    <w:rsid w:val="001B5412"/>
    <w:rsid w:val="001B58C2"/>
    <w:rsid w:val="001B59AF"/>
    <w:rsid w:val="001B5ADD"/>
    <w:rsid w:val="001B5E83"/>
    <w:rsid w:val="001B6069"/>
    <w:rsid w:val="001B607A"/>
    <w:rsid w:val="001B630F"/>
    <w:rsid w:val="001B6B19"/>
    <w:rsid w:val="001B6C6F"/>
    <w:rsid w:val="001B6CFD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B96"/>
    <w:rsid w:val="001C0F3E"/>
    <w:rsid w:val="001C0F87"/>
    <w:rsid w:val="001C1020"/>
    <w:rsid w:val="001C10B2"/>
    <w:rsid w:val="001C1288"/>
    <w:rsid w:val="001C13E7"/>
    <w:rsid w:val="001C143E"/>
    <w:rsid w:val="001C149F"/>
    <w:rsid w:val="001C16AC"/>
    <w:rsid w:val="001C18A4"/>
    <w:rsid w:val="001C190D"/>
    <w:rsid w:val="001C1C6E"/>
    <w:rsid w:val="001C2151"/>
    <w:rsid w:val="001C22CB"/>
    <w:rsid w:val="001C244D"/>
    <w:rsid w:val="001C2887"/>
    <w:rsid w:val="001C28A6"/>
    <w:rsid w:val="001C28C7"/>
    <w:rsid w:val="001C2962"/>
    <w:rsid w:val="001C2993"/>
    <w:rsid w:val="001C2A06"/>
    <w:rsid w:val="001C2B55"/>
    <w:rsid w:val="001C2BD9"/>
    <w:rsid w:val="001C2C55"/>
    <w:rsid w:val="001C2D8A"/>
    <w:rsid w:val="001C2E43"/>
    <w:rsid w:val="001C30E5"/>
    <w:rsid w:val="001C3207"/>
    <w:rsid w:val="001C3259"/>
    <w:rsid w:val="001C340C"/>
    <w:rsid w:val="001C3590"/>
    <w:rsid w:val="001C375D"/>
    <w:rsid w:val="001C377A"/>
    <w:rsid w:val="001C3A10"/>
    <w:rsid w:val="001C4119"/>
    <w:rsid w:val="001C42E0"/>
    <w:rsid w:val="001C43CE"/>
    <w:rsid w:val="001C44E9"/>
    <w:rsid w:val="001C4763"/>
    <w:rsid w:val="001C4851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86F"/>
    <w:rsid w:val="001C595E"/>
    <w:rsid w:val="001C5A49"/>
    <w:rsid w:val="001C5CA7"/>
    <w:rsid w:val="001C5DAA"/>
    <w:rsid w:val="001C5E91"/>
    <w:rsid w:val="001C5F5B"/>
    <w:rsid w:val="001C6384"/>
    <w:rsid w:val="001C63CA"/>
    <w:rsid w:val="001C63FA"/>
    <w:rsid w:val="001C650C"/>
    <w:rsid w:val="001C657D"/>
    <w:rsid w:val="001C6817"/>
    <w:rsid w:val="001C69BD"/>
    <w:rsid w:val="001C6BD7"/>
    <w:rsid w:val="001C7231"/>
    <w:rsid w:val="001C73EB"/>
    <w:rsid w:val="001C7523"/>
    <w:rsid w:val="001C7585"/>
    <w:rsid w:val="001C784A"/>
    <w:rsid w:val="001C7901"/>
    <w:rsid w:val="001C7B17"/>
    <w:rsid w:val="001C7B2D"/>
    <w:rsid w:val="001C7B5F"/>
    <w:rsid w:val="001D01EC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E92"/>
    <w:rsid w:val="001D2FE1"/>
    <w:rsid w:val="001D3012"/>
    <w:rsid w:val="001D309A"/>
    <w:rsid w:val="001D32DC"/>
    <w:rsid w:val="001D362E"/>
    <w:rsid w:val="001D3772"/>
    <w:rsid w:val="001D3953"/>
    <w:rsid w:val="001D3A4C"/>
    <w:rsid w:val="001D3C18"/>
    <w:rsid w:val="001D3CD5"/>
    <w:rsid w:val="001D3D29"/>
    <w:rsid w:val="001D3E77"/>
    <w:rsid w:val="001D440E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4A2"/>
    <w:rsid w:val="001D65E2"/>
    <w:rsid w:val="001D663D"/>
    <w:rsid w:val="001D665A"/>
    <w:rsid w:val="001D673C"/>
    <w:rsid w:val="001D693E"/>
    <w:rsid w:val="001D6CC3"/>
    <w:rsid w:val="001D6EDB"/>
    <w:rsid w:val="001D790D"/>
    <w:rsid w:val="001D7943"/>
    <w:rsid w:val="001D7D86"/>
    <w:rsid w:val="001D7F6E"/>
    <w:rsid w:val="001E0473"/>
    <w:rsid w:val="001E066E"/>
    <w:rsid w:val="001E0995"/>
    <w:rsid w:val="001E0B57"/>
    <w:rsid w:val="001E0BB5"/>
    <w:rsid w:val="001E0DEC"/>
    <w:rsid w:val="001E0EEA"/>
    <w:rsid w:val="001E1052"/>
    <w:rsid w:val="001E10FF"/>
    <w:rsid w:val="001E11A5"/>
    <w:rsid w:val="001E14A6"/>
    <w:rsid w:val="001E157A"/>
    <w:rsid w:val="001E178A"/>
    <w:rsid w:val="001E17E3"/>
    <w:rsid w:val="001E18DB"/>
    <w:rsid w:val="001E1B42"/>
    <w:rsid w:val="001E1B5B"/>
    <w:rsid w:val="001E1E85"/>
    <w:rsid w:val="001E1F34"/>
    <w:rsid w:val="001E2007"/>
    <w:rsid w:val="001E213B"/>
    <w:rsid w:val="001E2147"/>
    <w:rsid w:val="001E2483"/>
    <w:rsid w:val="001E24AC"/>
    <w:rsid w:val="001E257B"/>
    <w:rsid w:val="001E25BE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941"/>
    <w:rsid w:val="001E3B29"/>
    <w:rsid w:val="001E3C05"/>
    <w:rsid w:val="001E3D79"/>
    <w:rsid w:val="001E3DC3"/>
    <w:rsid w:val="001E4304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DD0"/>
    <w:rsid w:val="001E5EB4"/>
    <w:rsid w:val="001E613C"/>
    <w:rsid w:val="001E6350"/>
    <w:rsid w:val="001E65F4"/>
    <w:rsid w:val="001E67F3"/>
    <w:rsid w:val="001E67F9"/>
    <w:rsid w:val="001E6D27"/>
    <w:rsid w:val="001E6D4A"/>
    <w:rsid w:val="001E6FBD"/>
    <w:rsid w:val="001E6FC3"/>
    <w:rsid w:val="001E746B"/>
    <w:rsid w:val="001E749B"/>
    <w:rsid w:val="001E76A7"/>
    <w:rsid w:val="001E78F9"/>
    <w:rsid w:val="001E79F5"/>
    <w:rsid w:val="001E7A64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2DE"/>
    <w:rsid w:val="001F1311"/>
    <w:rsid w:val="001F13F4"/>
    <w:rsid w:val="001F1494"/>
    <w:rsid w:val="001F16D0"/>
    <w:rsid w:val="001F19CC"/>
    <w:rsid w:val="001F19D6"/>
    <w:rsid w:val="001F19DD"/>
    <w:rsid w:val="001F1A4F"/>
    <w:rsid w:val="001F1BBC"/>
    <w:rsid w:val="001F1BD2"/>
    <w:rsid w:val="001F1D81"/>
    <w:rsid w:val="001F1DD3"/>
    <w:rsid w:val="001F20CA"/>
    <w:rsid w:val="001F2458"/>
    <w:rsid w:val="001F2748"/>
    <w:rsid w:val="001F2ADC"/>
    <w:rsid w:val="001F2ED5"/>
    <w:rsid w:val="001F328F"/>
    <w:rsid w:val="001F3490"/>
    <w:rsid w:val="001F349D"/>
    <w:rsid w:val="001F353A"/>
    <w:rsid w:val="001F3693"/>
    <w:rsid w:val="001F36EC"/>
    <w:rsid w:val="001F3CB3"/>
    <w:rsid w:val="001F3D97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3A0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649"/>
    <w:rsid w:val="00200B07"/>
    <w:rsid w:val="00200DEA"/>
    <w:rsid w:val="00200EB6"/>
    <w:rsid w:val="0020113B"/>
    <w:rsid w:val="002014AA"/>
    <w:rsid w:val="00201545"/>
    <w:rsid w:val="002015F1"/>
    <w:rsid w:val="00201AF9"/>
    <w:rsid w:val="00201CB6"/>
    <w:rsid w:val="00201E9F"/>
    <w:rsid w:val="00202009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520"/>
    <w:rsid w:val="002035D4"/>
    <w:rsid w:val="0020393E"/>
    <w:rsid w:val="00203B32"/>
    <w:rsid w:val="00203CC7"/>
    <w:rsid w:val="002041F8"/>
    <w:rsid w:val="0020439E"/>
    <w:rsid w:val="002047BA"/>
    <w:rsid w:val="0020492C"/>
    <w:rsid w:val="00204A54"/>
    <w:rsid w:val="00204AB6"/>
    <w:rsid w:val="00204B52"/>
    <w:rsid w:val="00204C57"/>
    <w:rsid w:val="00204F6D"/>
    <w:rsid w:val="00205060"/>
    <w:rsid w:val="00205723"/>
    <w:rsid w:val="002057D3"/>
    <w:rsid w:val="00205C8A"/>
    <w:rsid w:val="00205C90"/>
    <w:rsid w:val="00205E0F"/>
    <w:rsid w:val="00205F66"/>
    <w:rsid w:val="002060C9"/>
    <w:rsid w:val="00206511"/>
    <w:rsid w:val="0020670C"/>
    <w:rsid w:val="002067CD"/>
    <w:rsid w:val="0020697B"/>
    <w:rsid w:val="00206BD6"/>
    <w:rsid w:val="00206C25"/>
    <w:rsid w:val="0020750D"/>
    <w:rsid w:val="0020788E"/>
    <w:rsid w:val="0020791A"/>
    <w:rsid w:val="002079C0"/>
    <w:rsid w:val="00207A24"/>
    <w:rsid w:val="00207CB7"/>
    <w:rsid w:val="00207CBA"/>
    <w:rsid w:val="00207DA2"/>
    <w:rsid w:val="002101A5"/>
    <w:rsid w:val="002101EC"/>
    <w:rsid w:val="00210348"/>
    <w:rsid w:val="00210353"/>
    <w:rsid w:val="002104D1"/>
    <w:rsid w:val="00210516"/>
    <w:rsid w:val="00210706"/>
    <w:rsid w:val="0021082C"/>
    <w:rsid w:val="002109CB"/>
    <w:rsid w:val="00210A7F"/>
    <w:rsid w:val="00210CA8"/>
    <w:rsid w:val="00210D05"/>
    <w:rsid w:val="00210DAE"/>
    <w:rsid w:val="002110EE"/>
    <w:rsid w:val="00211100"/>
    <w:rsid w:val="002111C7"/>
    <w:rsid w:val="002112A2"/>
    <w:rsid w:val="00211507"/>
    <w:rsid w:val="00211574"/>
    <w:rsid w:val="0021158F"/>
    <w:rsid w:val="002119E7"/>
    <w:rsid w:val="00211A04"/>
    <w:rsid w:val="00211AAB"/>
    <w:rsid w:val="00211B77"/>
    <w:rsid w:val="00211C1C"/>
    <w:rsid w:val="00211C2B"/>
    <w:rsid w:val="00211C95"/>
    <w:rsid w:val="00211D01"/>
    <w:rsid w:val="00211E62"/>
    <w:rsid w:val="002121EE"/>
    <w:rsid w:val="00212262"/>
    <w:rsid w:val="00212476"/>
    <w:rsid w:val="002124A8"/>
    <w:rsid w:val="002125C1"/>
    <w:rsid w:val="00212741"/>
    <w:rsid w:val="00212BB6"/>
    <w:rsid w:val="00212D65"/>
    <w:rsid w:val="00213170"/>
    <w:rsid w:val="002131B6"/>
    <w:rsid w:val="00213323"/>
    <w:rsid w:val="00213408"/>
    <w:rsid w:val="0021354B"/>
    <w:rsid w:val="00213C2D"/>
    <w:rsid w:val="00213E1C"/>
    <w:rsid w:val="00213F7A"/>
    <w:rsid w:val="00214400"/>
    <w:rsid w:val="002147FE"/>
    <w:rsid w:val="00214854"/>
    <w:rsid w:val="00214AFF"/>
    <w:rsid w:val="00214D08"/>
    <w:rsid w:val="00214D1A"/>
    <w:rsid w:val="00214E5D"/>
    <w:rsid w:val="0021523C"/>
    <w:rsid w:val="00215343"/>
    <w:rsid w:val="0021567F"/>
    <w:rsid w:val="002156A7"/>
    <w:rsid w:val="002157EC"/>
    <w:rsid w:val="00215A36"/>
    <w:rsid w:val="00215A67"/>
    <w:rsid w:val="00215CD5"/>
    <w:rsid w:val="00215DDA"/>
    <w:rsid w:val="00215E00"/>
    <w:rsid w:val="00215EED"/>
    <w:rsid w:val="00216181"/>
    <w:rsid w:val="0021637F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B43"/>
    <w:rsid w:val="00217C02"/>
    <w:rsid w:val="00217EF8"/>
    <w:rsid w:val="00217F27"/>
    <w:rsid w:val="00217F9E"/>
    <w:rsid w:val="002200A1"/>
    <w:rsid w:val="00220175"/>
    <w:rsid w:val="0022086E"/>
    <w:rsid w:val="0022090D"/>
    <w:rsid w:val="002209DA"/>
    <w:rsid w:val="00220C80"/>
    <w:rsid w:val="00220C97"/>
    <w:rsid w:val="00220DE2"/>
    <w:rsid w:val="00221278"/>
    <w:rsid w:val="002212C7"/>
    <w:rsid w:val="00221431"/>
    <w:rsid w:val="002219F1"/>
    <w:rsid w:val="00221A86"/>
    <w:rsid w:val="00221C51"/>
    <w:rsid w:val="00221E7A"/>
    <w:rsid w:val="002220C6"/>
    <w:rsid w:val="002220DD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C1B"/>
    <w:rsid w:val="00222FD1"/>
    <w:rsid w:val="00222FDA"/>
    <w:rsid w:val="00223D06"/>
    <w:rsid w:val="00224136"/>
    <w:rsid w:val="00224141"/>
    <w:rsid w:val="0022442E"/>
    <w:rsid w:val="00224431"/>
    <w:rsid w:val="0022452C"/>
    <w:rsid w:val="0022465F"/>
    <w:rsid w:val="002247B0"/>
    <w:rsid w:val="002248AC"/>
    <w:rsid w:val="002249E5"/>
    <w:rsid w:val="00224A42"/>
    <w:rsid w:val="00224BB5"/>
    <w:rsid w:val="00224F71"/>
    <w:rsid w:val="00224FC6"/>
    <w:rsid w:val="0022506E"/>
    <w:rsid w:val="00225120"/>
    <w:rsid w:val="0022531F"/>
    <w:rsid w:val="00225342"/>
    <w:rsid w:val="0022563E"/>
    <w:rsid w:val="00225C74"/>
    <w:rsid w:val="00225D25"/>
    <w:rsid w:val="00225F5E"/>
    <w:rsid w:val="00226148"/>
    <w:rsid w:val="002262FE"/>
    <w:rsid w:val="00226720"/>
    <w:rsid w:val="002267B2"/>
    <w:rsid w:val="00226A2E"/>
    <w:rsid w:val="00226B53"/>
    <w:rsid w:val="00226C25"/>
    <w:rsid w:val="00226C42"/>
    <w:rsid w:val="00226CF1"/>
    <w:rsid w:val="002270BC"/>
    <w:rsid w:val="002272BA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27EC1"/>
    <w:rsid w:val="00230010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38"/>
    <w:rsid w:val="00231C58"/>
    <w:rsid w:val="00231DFE"/>
    <w:rsid w:val="0023257C"/>
    <w:rsid w:val="00232580"/>
    <w:rsid w:val="002326CA"/>
    <w:rsid w:val="00232B28"/>
    <w:rsid w:val="00232BE0"/>
    <w:rsid w:val="00232C9C"/>
    <w:rsid w:val="00232CBF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0FC"/>
    <w:rsid w:val="00234159"/>
    <w:rsid w:val="00234246"/>
    <w:rsid w:val="0023431C"/>
    <w:rsid w:val="002344EE"/>
    <w:rsid w:val="0023459C"/>
    <w:rsid w:val="00234A11"/>
    <w:rsid w:val="00234D12"/>
    <w:rsid w:val="00234D3F"/>
    <w:rsid w:val="00234EAF"/>
    <w:rsid w:val="00234FBA"/>
    <w:rsid w:val="0023543B"/>
    <w:rsid w:val="00235D78"/>
    <w:rsid w:val="00235F9F"/>
    <w:rsid w:val="0023632C"/>
    <w:rsid w:val="00236389"/>
    <w:rsid w:val="002363F0"/>
    <w:rsid w:val="00236537"/>
    <w:rsid w:val="00236672"/>
    <w:rsid w:val="00236813"/>
    <w:rsid w:val="00236874"/>
    <w:rsid w:val="002368D3"/>
    <w:rsid w:val="00236B36"/>
    <w:rsid w:val="00236C4E"/>
    <w:rsid w:val="00236C66"/>
    <w:rsid w:val="00236FD0"/>
    <w:rsid w:val="002371CF"/>
    <w:rsid w:val="002372E1"/>
    <w:rsid w:val="002373A4"/>
    <w:rsid w:val="002374A9"/>
    <w:rsid w:val="002376C2"/>
    <w:rsid w:val="002378C6"/>
    <w:rsid w:val="00237E66"/>
    <w:rsid w:val="00237EFB"/>
    <w:rsid w:val="00240080"/>
    <w:rsid w:val="0024010F"/>
    <w:rsid w:val="002401A4"/>
    <w:rsid w:val="002402F1"/>
    <w:rsid w:val="00240345"/>
    <w:rsid w:val="00240370"/>
    <w:rsid w:val="002408CD"/>
    <w:rsid w:val="0024098B"/>
    <w:rsid w:val="002409F3"/>
    <w:rsid w:val="00240D7A"/>
    <w:rsid w:val="00240DB1"/>
    <w:rsid w:val="00240ECE"/>
    <w:rsid w:val="00240EF5"/>
    <w:rsid w:val="0024109E"/>
    <w:rsid w:val="0024122A"/>
    <w:rsid w:val="00241763"/>
    <w:rsid w:val="0024196C"/>
    <w:rsid w:val="00241993"/>
    <w:rsid w:val="00241A18"/>
    <w:rsid w:val="00241ADB"/>
    <w:rsid w:val="00241BC8"/>
    <w:rsid w:val="00241F34"/>
    <w:rsid w:val="00241F36"/>
    <w:rsid w:val="0024206F"/>
    <w:rsid w:val="00242173"/>
    <w:rsid w:val="00242446"/>
    <w:rsid w:val="002426C6"/>
    <w:rsid w:val="00242DBA"/>
    <w:rsid w:val="002433AD"/>
    <w:rsid w:val="00243C78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7CC"/>
    <w:rsid w:val="0024588E"/>
    <w:rsid w:val="00245A8E"/>
    <w:rsid w:val="00245AB2"/>
    <w:rsid w:val="00245BA7"/>
    <w:rsid w:val="00245D2E"/>
    <w:rsid w:val="00245FDF"/>
    <w:rsid w:val="002465F7"/>
    <w:rsid w:val="002467E6"/>
    <w:rsid w:val="002467EF"/>
    <w:rsid w:val="002467F6"/>
    <w:rsid w:val="00246F00"/>
    <w:rsid w:val="00246F86"/>
    <w:rsid w:val="00247063"/>
    <w:rsid w:val="00247677"/>
    <w:rsid w:val="00247879"/>
    <w:rsid w:val="00247921"/>
    <w:rsid w:val="002479DC"/>
    <w:rsid w:val="00247A5A"/>
    <w:rsid w:val="00247CB9"/>
    <w:rsid w:val="00247D9E"/>
    <w:rsid w:val="00247EAA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67F"/>
    <w:rsid w:val="0025170E"/>
    <w:rsid w:val="002517D4"/>
    <w:rsid w:val="00251CC2"/>
    <w:rsid w:val="00251CCA"/>
    <w:rsid w:val="00251D93"/>
    <w:rsid w:val="0025203C"/>
    <w:rsid w:val="00252076"/>
    <w:rsid w:val="0025223B"/>
    <w:rsid w:val="002522BB"/>
    <w:rsid w:val="0025242A"/>
    <w:rsid w:val="0025275A"/>
    <w:rsid w:val="00252783"/>
    <w:rsid w:val="002528B9"/>
    <w:rsid w:val="00252DEC"/>
    <w:rsid w:val="0025319D"/>
    <w:rsid w:val="00253351"/>
    <w:rsid w:val="00253A30"/>
    <w:rsid w:val="00253AC4"/>
    <w:rsid w:val="00253AC7"/>
    <w:rsid w:val="00253D54"/>
    <w:rsid w:val="002540BE"/>
    <w:rsid w:val="0025432B"/>
    <w:rsid w:val="00254AB8"/>
    <w:rsid w:val="00254FDC"/>
    <w:rsid w:val="00255223"/>
    <w:rsid w:val="00255285"/>
    <w:rsid w:val="0025531B"/>
    <w:rsid w:val="002553F6"/>
    <w:rsid w:val="00255425"/>
    <w:rsid w:val="0025585B"/>
    <w:rsid w:val="002558CE"/>
    <w:rsid w:val="00255B5D"/>
    <w:rsid w:val="00255E58"/>
    <w:rsid w:val="00255FAA"/>
    <w:rsid w:val="00256002"/>
    <w:rsid w:val="002560F0"/>
    <w:rsid w:val="00256219"/>
    <w:rsid w:val="00256309"/>
    <w:rsid w:val="0025632B"/>
    <w:rsid w:val="00256487"/>
    <w:rsid w:val="002564DF"/>
    <w:rsid w:val="0025678D"/>
    <w:rsid w:val="002567FC"/>
    <w:rsid w:val="00256AAE"/>
    <w:rsid w:val="00256B71"/>
    <w:rsid w:val="00256D0C"/>
    <w:rsid w:val="00256E16"/>
    <w:rsid w:val="00256E5F"/>
    <w:rsid w:val="0025704D"/>
    <w:rsid w:val="002571A9"/>
    <w:rsid w:val="002574D0"/>
    <w:rsid w:val="0025790F"/>
    <w:rsid w:val="00257AD9"/>
    <w:rsid w:val="00257B21"/>
    <w:rsid w:val="00257B27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34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77"/>
    <w:rsid w:val="002655EB"/>
    <w:rsid w:val="0026563E"/>
    <w:rsid w:val="00265663"/>
    <w:rsid w:val="002656A9"/>
    <w:rsid w:val="002656C5"/>
    <w:rsid w:val="00265727"/>
    <w:rsid w:val="00265932"/>
    <w:rsid w:val="00265A07"/>
    <w:rsid w:val="00265D03"/>
    <w:rsid w:val="00265D8C"/>
    <w:rsid w:val="00266156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6A"/>
    <w:rsid w:val="00270670"/>
    <w:rsid w:val="002708F2"/>
    <w:rsid w:val="00270F79"/>
    <w:rsid w:val="00270F7F"/>
    <w:rsid w:val="002711EE"/>
    <w:rsid w:val="00271426"/>
    <w:rsid w:val="002716EB"/>
    <w:rsid w:val="00271766"/>
    <w:rsid w:val="002717FD"/>
    <w:rsid w:val="0027198A"/>
    <w:rsid w:val="00271A39"/>
    <w:rsid w:val="00271AB5"/>
    <w:rsid w:val="00271CDE"/>
    <w:rsid w:val="00271EB6"/>
    <w:rsid w:val="00271F9B"/>
    <w:rsid w:val="00272192"/>
    <w:rsid w:val="0027226D"/>
    <w:rsid w:val="00272562"/>
    <w:rsid w:val="00272840"/>
    <w:rsid w:val="00272CAB"/>
    <w:rsid w:val="00272E94"/>
    <w:rsid w:val="00272FA3"/>
    <w:rsid w:val="00273064"/>
    <w:rsid w:val="00273124"/>
    <w:rsid w:val="0027319B"/>
    <w:rsid w:val="002732C4"/>
    <w:rsid w:val="002735A5"/>
    <w:rsid w:val="002737EC"/>
    <w:rsid w:val="00273914"/>
    <w:rsid w:val="00273C4A"/>
    <w:rsid w:val="00273D58"/>
    <w:rsid w:val="00273D99"/>
    <w:rsid w:val="00273DF8"/>
    <w:rsid w:val="00273DFC"/>
    <w:rsid w:val="00273E1A"/>
    <w:rsid w:val="00274238"/>
    <w:rsid w:val="002745CD"/>
    <w:rsid w:val="00274C16"/>
    <w:rsid w:val="00275059"/>
    <w:rsid w:val="002751DC"/>
    <w:rsid w:val="00275277"/>
    <w:rsid w:val="0027554E"/>
    <w:rsid w:val="00275828"/>
    <w:rsid w:val="00275D22"/>
    <w:rsid w:val="00275EE8"/>
    <w:rsid w:val="0027601D"/>
    <w:rsid w:val="00276133"/>
    <w:rsid w:val="002762E6"/>
    <w:rsid w:val="002763FC"/>
    <w:rsid w:val="0027665F"/>
    <w:rsid w:val="002766E5"/>
    <w:rsid w:val="00276711"/>
    <w:rsid w:val="00276779"/>
    <w:rsid w:val="002768A4"/>
    <w:rsid w:val="002768F5"/>
    <w:rsid w:val="00276AFF"/>
    <w:rsid w:val="00276D70"/>
    <w:rsid w:val="00276FEF"/>
    <w:rsid w:val="00277266"/>
    <w:rsid w:val="0027774F"/>
    <w:rsid w:val="002777D3"/>
    <w:rsid w:val="00277BCB"/>
    <w:rsid w:val="00277C6A"/>
    <w:rsid w:val="00277D7B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C7F"/>
    <w:rsid w:val="00282E99"/>
    <w:rsid w:val="002831DC"/>
    <w:rsid w:val="0028331B"/>
    <w:rsid w:val="00283438"/>
    <w:rsid w:val="00283592"/>
    <w:rsid w:val="002835A5"/>
    <w:rsid w:val="00283721"/>
    <w:rsid w:val="00283BAB"/>
    <w:rsid w:val="00283E27"/>
    <w:rsid w:val="0028406D"/>
    <w:rsid w:val="0028453F"/>
    <w:rsid w:val="00284603"/>
    <w:rsid w:val="00285030"/>
    <w:rsid w:val="0028503B"/>
    <w:rsid w:val="002856A6"/>
    <w:rsid w:val="00285AFF"/>
    <w:rsid w:val="00285BD0"/>
    <w:rsid w:val="00285D03"/>
    <w:rsid w:val="00285EF2"/>
    <w:rsid w:val="00285FB8"/>
    <w:rsid w:val="00286258"/>
    <w:rsid w:val="00286400"/>
    <w:rsid w:val="00286580"/>
    <w:rsid w:val="002866FF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CE3"/>
    <w:rsid w:val="0029028B"/>
    <w:rsid w:val="002902C0"/>
    <w:rsid w:val="002904D7"/>
    <w:rsid w:val="00290561"/>
    <w:rsid w:val="00290821"/>
    <w:rsid w:val="00290A1C"/>
    <w:rsid w:val="00290B22"/>
    <w:rsid w:val="00290CF4"/>
    <w:rsid w:val="00290E52"/>
    <w:rsid w:val="00291022"/>
    <w:rsid w:val="0029148F"/>
    <w:rsid w:val="00291599"/>
    <w:rsid w:val="00291759"/>
    <w:rsid w:val="00291A09"/>
    <w:rsid w:val="0029200C"/>
    <w:rsid w:val="002922B7"/>
    <w:rsid w:val="002924EE"/>
    <w:rsid w:val="00292BB2"/>
    <w:rsid w:val="00292C35"/>
    <w:rsid w:val="00292ED4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E7"/>
    <w:rsid w:val="00294291"/>
    <w:rsid w:val="002942BC"/>
    <w:rsid w:val="00294384"/>
    <w:rsid w:val="0029470B"/>
    <w:rsid w:val="002948E2"/>
    <w:rsid w:val="00294D78"/>
    <w:rsid w:val="00294F8B"/>
    <w:rsid w:val="00295260"/>
    <w:rsid w:val="002953A9"/>
    <w:rsid w:val="0029566E"/>
    <w:rsid w:val="00295B74"/>
    <w:rsid w:val="00295BA6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311"/>
    <w:rsid w:val="002A0854"/>
    <w:rsid w:val="002A0B6F"/>
    <w:rsid w:val="002A0BE3"/>
    <w:rsid w:val="002A0F73"/>
    <w:rsid w:val="002A0FB7"/>
    <w:rsid w:val="002A1416"/>
    <w:rsid w:val="002A1851"/>
    <w:rsid w:val="002A18EA"/>
    <w:rsid w:val="002A1906"/>
    <w:rsid w:val="002A1AA5"/>
    <w:rsid w:val="002A1C3A"/>
    <w:rsid w:val="002A1DF4"/>
    <w:rsid w:val="002A2085"/>
    <w:rsid w:val="002A257D"/>
    <w:rsid w:val="002A269A"/>
    <w:rsid w:val="002A2F4C"/>
    <w:rsid w:val="002A2FCA"/>
    <w:rsid w:val="002A31CA"/>
    <w:rsid w:val="002A33F5"/>
    <w:rsid w:val="002A3500"/>
    <w:rsid w:val="002A3583"/>
    <w:rsid w:val="002A38C8"/>
    <w:rsid w:val="002A3909"/>
    <w:rsid w:val="002A3AF5"/>
    <w:rsid w:val="002A3EE0"/>
    <w:rsid w:val="002A3EFC"/>
    <w:rsid w:val="002A3F23"/>
    <w:rsid w:val="002A3FF7"/>
    <w:rsid w:val="002A416B"/>
    <w:rsid w:val="002A43FD"/>
    <w:rsid w:val="002A447E"/>
    <w:rsid w:val="002A4A19"/>
    <w:rsid w:val="002A4A3B"/>
    <w:rsid w:val="002A4A65"/>
    <w:rsid w:val="002A4B45"/>
    <w:rsid w:val="002A4E64"/>
    <w:rsid w:val="002A4E81"/>
    <w:rsid w:val="002A4EBD"/>
    <w:rsid w:val="002A5160"/>
    <w:rsid w:val="002A52A3"/>
    <w:rsid w:val="002A5404"/>
    <w:rsid w:val="002A5640"/>
    <w:rsid w:val="002A578A"/>
    <w:rsid w:val="002A5ACA"/>
    <w:rsid w:val="002A5CDF"/>
    <w:rsid w:val="002A5D62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040"/>
    <w:rsid w:val="002A74F0"/>
    <w:rsid w:val="002A757E"/>
    <w:rsid w:val="002A7594"/>
    <w:rsid w:val="002A75CB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B17"/>
    <w:rsid w:val="002B0CCA"/>
    <w:rsid w:val="002B0E2E"/>
    <w:rsid w:val="002B16E1"/>
    <w:rsid w:val="002B182D"/>
    <w:rsid w:val="002B1A7A"/>
    <w:rsid w:val="002B1A8F"/>
    <w:rsid w:val="002B1CCC"/>
    <w:rsid w:val="002B1E69"/>
    <w:rsid w:val="002B2355"/>
    <w:rsid w:val="002B23EB"/>
    <w:rsid w:val="002B2768"/>
    <w:rsid w:val="002B2AFA"/>
    <w:rsid w:val="002B2CFB"/>
    <w:rsid w:val="002B2EC4"/>
    <w:rsid w:val="002B2EF8"/>
    <w:rsid w:val="002B2F31"/>
    <w:rsid w:val="002B3003"/>
    <w:rsid w:val="002B3090"/>
    <w:rsid w:val="002B3106"/>
    <w:rsid w:val="002B32CE"/>
    <w:rsid w:val="002B3736"/>
    <w:rsid w:val="002B3C8A"/>
    <w:rsid w:val="002B3E86"/>
    <w:rsid w:val="002B4311"/>
    <w:rsid w:val="002B473A"/>
    <w:rsid w:val="002B479C"/>
    <w:rsid w:val="002B49AF"/>
    <w:rsid w:val="002B4CBF"/>
    <w:rsid w:val="002B4DEF"/>
    <w:rsid w:val="002B4FD9"/>
    <w:rsid w:val="002B54EF"/>
    <w:rsid w:val="002B55F7"/>
    <w:rsid w:val="002B569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DD"/>
    <w:rsid w:val="002B6AF6"/>
    <w:rsid w:val="002B6B30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1FB"/>
    <w:rsid w:val="002C023D"/>
    <w:rsid w:val="002C05DD"/>
    <w:rsid w:val="002C0ADC"/>
    <w:rsid w:val="002C0B50"/>
    <w:rsid w:val="002C0F5C"/>
    <w:rsid w:val="002C102B"/>
    <w:rsid w:val="002C135E"/>
    <w:rsid w:val="002C18B1"/>
    <w:rsid w:val="002C19CA"/>
    <w:rsid w:val="002C19CE"/>
    <w:rsid w:val="002C1A5B"/>
    <w:rsid w:val="002C1CDE"/>
    <w:rsid w:val="002C1D7C"/>
    <w:rsid w:val="002C1E7B"/>
    <w:rsid w:val="002C1EDF"/>
    <w:rsid w:val="002C1FD1"/>
    <w:rsid w:val="002C226C"/>
    <w:rsid w:val="002C26F7"/>
    <w:rsid w:val="002C2AC0"/>
    <w:rsid w:val="002C2B18"/>
    <w:rsid w:val="002C2CD1"/>
    <w:rsid w:val="002C2F7F"/>
    <w:rsid w:val="002C324C"/>
    <w:rsid w:val="002C3343"/>
    <w:rsid w:val="002C33D6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3F7A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5A3"/>
    <w:rsid w:val="002C6804"/>
    <w:rsid w:val="002C6903"/>
    <w:rsid w:val="002C69FF"/>
    <w:rsid w:val="002C6A8B"/>
    <w:rsid w:val="002C6D9C"/>
    <w:rsid w:val="002C6DE0"/>
    <w:rsid w:val="002C6EAE"/>
    <w:rsid w:val="002C6FF9"/>
    <w:rsid w:val="002C709F"/>
    <w:rsid w:val="002C73FD"/>
    <w:rsid w:val="002C7795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A32"/>
    <w:rsid w:val="002D1C5C"/>
    <w:rsid w:val="002D1C74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372"/>
    <w:rsid w:val="002D45E8"/>
    <w:rsid w:val="002D496A"/>
    <w:rsid w:val="002D49F9"/>
    <w:rsid w:val="002D4A76"/>
    <w:rsid w:val="002D4DFD"/>
    <w:rsid w:val="002D4F9E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19D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E51"/>
    <w:rsid w:val="002D6F82"/>
    <w:rsid w:val="002D7053"/>
    <w:rsid w:val="002D7083"/>
    <w:rsid w:val="002D7367"/>
    <w:rsid w:val="002D739D"/>
    <w:rsid w:val="002D7504"/>
    <w:rsid w:val="002D77D4"/>
    <w:rsid w:val="002D7A3F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741"/>
    <w:rsid w:val="002E17FC"/>
    <w:rsid w:val="002E1A18"/>
    <w:rsid w:val="002E1A6E"/>
    <w:rsid w:val="002E1E4E"/>
    <w:rsid w:val="002E1E7E"/>
    <w:rsid w:val="002E2484"/>
    <w:rsid w:val="002E2581"/>
    <w:rsid w:val="002E262F"/>
    <w:rsid w:val="002E2891"/>
    <w:rsid w:val="002E2C2D"/>
    <w:rsid w:val="002E2C9C"/>
    <w:rsid w:val="002E303E"/>
    <w:rsid w:val="002E30D6"/>
    <w:rsid w:val="002E31A9"/>
    <w:rsid w:val="002E330D"/>
    <w:rsid w:val="002E3355"/>
    <w:rsid w:val="002E33E7"/>
    <w:rsid w:val="002E3475"/>
    <w:rsid w:val="002E3676"/>
    <w:rsid w:val="002E36B1"/>
    <w:rsid w:val="002E390F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294"/>
    <w:rsid w:val="002E43F7"/>
    <w:rsid w:val="002E479E"/>
    <w:rsid w:val="002E47D9"/>
    <w:rsid w:val="002E489B"/>
    <w:rsid w:val="002E48F6"/>
    <w:rsid w:val="002E4B37"/>
    <w:rsid w:val="002E4B57"/>
    <w:rsid w:val="002E4B69"/>
    <w:rsid w:val="002E4CE6"/>
    <w:rsid w:val="002E4D6B"/>
    <w:rsid w:val="002E4F77"/>
    <w:rsid w:val="002E5195"/>
    <w:rsid w:val="002E519B"/>
    <w:rsid w:val="002E5567"/>
    <w:rsid w:val="002E5DE0"/>
    <w:rsid w:val="002E5E19"/>
    <w:rsid w:val="002E62BB"/>
    <w:rsid w:val="002E62D0"/>
    <w:rsid w:val="002E63A6"/>
    <w:rsid w:val="002E643B"/>
    <w:rsid w:val="002E650C"/>
    <w:rsid w:val="002E676C"/>
    <w:rsid w:val="002E6869"/>
    <w:rsid w:val="002E68AF"/>
    <w:rsid w:val="002E69AE"/>
    <w:rsid w:val="002E69CC"/>
    <w:rsid w:val="002E69F3"/>
    <w:rsid w:val="002E6A8A"/>
    <w:rsid w:val="002E6A92"/>
    <w:rsid w:val="002E6D93"/>
    <w:rsid w:val="002E7211"/>
    <w:rsid w:val="002E7314"/>
    <w:rsid w:val="002E73B8"/>
    <w:rsid w:val="002E74DC"/>
    <w:rsid w:val="002E76FB"/>
    <w:rsid w:val="002E7B12"/>
    <w:rsid w:val="002F00F9"/>
    <w:rsid w:val="002F01E6"/>
    <w:rsid w:val="002F050C"/>
    <w:rsid w:val="002F07E1"/>
    <w:rsid w:val="002F0CE6"/>
    <w:rsid w:val="002F0F42"/>
    <w:rsid w:val="002F10C5"/>
    <w:rsid w:val="002F1466"/>
    <w:rsid w:val="002F16A7"/>
    <w:rsid w:val="002F16F7"/>
    <w:rsid w:val="002F177D"/>
    <w:rsid w:val="002F1988"/>
    <w:rsid w:val="002F1A24"/>
    <w:rsid w:val="002F1ED6"/>
    <w:rsid w:val="002F20E9"/>
    <w:rsid w:val="002F21E7"/>
    <w:rsid w:val="002F2377"/>
    <w:rsid w:val="002F2B2B"/>
    <w:rsid w:val="002F2D4E"/>
    <w:rsid w:val="002F2DBB"/>
    <w:rsid w:val="002F2EE7"/>
    <w:rsid w:val="002F2F1A"/>
    <w:rsid w:val="002F306E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502"/>
    <w:rsid w:val="002F47B2"/>
    <w:rsid w:val="002F47D9"/>
    <w:rsid w:val="002F48B4"/>
    <w:rsid w:val="002F548D"/>
    <w:rsid w:val="002F54E2"/>
    <w:rsid w:val="002F54FB"/>
    <w:rsid w:val="002F5874"/>
    <w:rsid w:val="002F59EB"/>
    <w:rsid w:val="002F5ADA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D91"/>
    <w:rsid w:val="002F6FB7"/>
    <w:rsid w:val="002F7024"/>
    <w:rsid w:val="002F710C"/>
    <w:rsid w:val="002F7123"/>
    <w:rsid w:val="002F7171"/>
    <w:rsid w:val="002F71D1"/>
    <w:rsid w:val="002F7287"/>
    <w:rsid w:val="002F7499"/>
    <w:rsid w:val="002F7BC2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1FA9"/>
    <w:rsid w:val="00302602"/>
    <w:rsid w:val="003027D0"/>
    <w:rsid w:val="00302AF0"/>
    <w:rsid w:val="00302BA4"/>
    <w:rsid w:val="00302D39"/>
    <w:rsid w:val="003030FB"/>
    <w:rsid w:val="00303126"/>
    <w:rsid w:val="00303216"/>
    <w:rsid w:val="003034F1"/>
    <w:rsid w:val="0030352F"/>
    <w:rsid w:val="0030357D"/>
    <w:rsid w:val="00303647"/>
    <w:rsid w:val="003036F3"/>
    <w:rsid w:val="00303754"/>
    <w:rsid w:val="00303B91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042"/>
    <w:rsid w:val="003062D1"/>
    <w:rsid w:val="003064A5"/>
    <w:rsid w:val="003065D5"/>
    <w:rsid w:val="00306616"/>
    <w:rsid w:val="0030682B"/>
    <w:rsid w:val="00306936"/>
    <w:rsid w:val="00306943"/>
    <w:rsid w:val="00306E30"/>
    <w:rsid w:val="00306F87"/>
    <w:rsid w:val="003070E9"/>
    <w:rsid w:val="003073DD"/>
    <w:rsid w:val="00307948"/>
    <w:rsid w:val="003079B8"/>
    <w:rsid w:val="00307A76"/>
    <w:rsid w:val="003104FD"/>
    <w:rsid w:val="0031070E"/>
    <w:rsid w:val="00310987"/>
    <w:rsid w:val="00310E2E"/>
    <w:rsid w:val="00311075"/>
    <w:rsid w:val="0031107A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D61"/>
    <w:rsid w:val="00312FB1"/>
    <w:rsid w:val="003131FF"/>
    <w:rsid w:val="0031322A"/>
    <w:rsid w:val="00313689"/>
    <w:rsid w:val="00313801"/>
    <w:rsid w:val="00313CFC"/>
    <w:rsid w:val="00313D06"/>
    <w:rsid w:val="00313D0E"/>
    <w:rsid w:val="00313DBD"/>
    <w:rsid w:val="00313E3A"/>
    <w:rsid w:val="00313EC7"/>
    <w:rsid w:val="003144C0"/>
    <w:rsid w:val="003148E6"/>
    <w:rsid w:val="00314BD8"/>
    <w:rsid w:val="00314BF6"/>
    <w:rsid w:val="00314D93"/>
    <w:rsid w:val="00314E8F"/>
    <w:rsid w:val="00315769"/>
    <w:rsid w:val="003157FF"/>
    <w:rsid w:val="00315EBB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BE3"/>
    <w:rsid w:val="00316FE1"/>
    <w:rsid w:val="00317004"/>
    <w:rsid w:val="00317161"/>
    <w:rsid w:val="0031739C"/>
    <w:rsid w:val="00317511"/>
    <w:rsid w:val="003175BA"/>
    <w:rsid w:val="00317F56"/>
    <w:rsid w:val="0032005A"/>
    <w:rsid w:val="0032010B"/>
    <w:rsid w:val="0032011C"/>
    <w:rsid w:val="00320125"/>
    <w:rsid w:val="003201CE"/>
    <w:rsid w:val="0032021D"/>
    <w:rsid w:val="00320291"/>
    <w:rsid w:val="00320372"/>
    <w:rsid w:val="003203C8"/>
    <w:rsid w:val="003203E0"/>
    <w:rsid w:val="0032052A"/>
    <w:rsid w:val="00320708"/>
    <w:rsid w:val="0032071B"/>
    <w:rsid w:val="00320752"/>
    <w:rsid w:val="00320790"/>
    <w:rsid w:val="003207A1"/>
    <w:rsid w:val="003207AA"/>
    <w:rsid w:val="003207CE"/>
    <w:rsid w:val="0032095B"/>
    <w:rsid w:val="00320CF6"/>
    <w:rsid w:val="00321027"/>
    <w:rsid w:val="00321351"/>
    <w:rsid w:val="003217EE"/>
    <w:rsid w:val="00321A46"/>
    <w:rsid w:val="00321F81"/>
    <w:rsid w:val="00321F9F"/>
    <w:rsid w:val="003220E1"/>
    <w:rsid w:val="00322356"/>
    <w:rsid w:val="003223F4"/>
    <w:rsid w:val="003224E5"/>
    <w:rsid w:val="0032258C"/>
    <w:rsid w:val="00322799"/>
    <w:rsid w:val="003227B9"/>
    <w:rsid w:val="003227F1"/>
    <w:rsid w:val="00322A4F"/>
    <w:rsid w:val="00322E8E"/>
    <w:rsid w:val="00322FF2"/>
    <w:rsid w:val="003231D6"/>
    <w:rsid w:val="00323402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653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C03"/>
    <w:rsid w:val="00325D7F"/>
    <w:rsid w:val="0032601D"/>
    <w:rsid w:val="0032611A"/>
    <w:rsid w:val="0032643F"/>
    <w:rsid w:val="00326704"/>
    <w:rsid w:val="0032677F"/>
    <w:rsid w:val="00326D39"/>
    <w:rsid w:val="0032748C"/>
    <w:rsid w:val="00327789"/>
    <w:rsid w:val="003277C2"/>
    <w:rsid w:val="003277E6"/>
    <w:rsid w:val="00327C3C"/>
    <w:rsid w:val="00327F7C"/>
    <w:rsid w:val="003300F1"/>
    <w:rsid w:val="003302AC"/>
    <w:rsid w:val="003303C7"/>
    <w:rsid w:val="003306C3"/>
    <w:rsid w:val="0033091C"/>
    <w:rsid w:val="00330B38"/>
    <w:rsid w:val="00330BF1"/>
    <w:rsid w:val="00330CEB"/>
    <w:rsid w:val="00330E33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C78"/>
    <w:rsid w:val="00332DB2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502E"/>
    <w:rsid w:val="0033515B"/>
    <w:rsid w:val="0033566D"/>
    <w:rsid w:val="0033598D"/>
    <w:rsid w:val="00335A75"/>
    <w:rsid w:val="00335CFB"/>
    <w:rsid w:val="00335DC5"/>
    <w:rsid w:val="00335F1F"/>
    <w:rsid w:val="003361FC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A6C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B63"/>
    <w:rsid w:val="00341C3A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36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3B8C"/>
    <w:rsid w:val="003441BA"/>
    <w:rsid w:val="00344207"/>
    <w:rsid w:val="00344229"/>
    <w:rsid w:val="00344234"/>
    <w:rsid w:val="003442ED"/>
    <w:rsid w:val="003446B3"/>
    <w:rsid w:val="003446B8"/>
    <w:rsid w:val="003446F0"/>
    <w:rsid w:val="00344843"/>
    <w:rsid w:val="00344A17"/>
    <w:rsid w:val="00344A7C"/>
    <w:rsid w:val="00344B9A"/>
    <w:rsid w:val="00344E03"/>
    <w:rsid w:val="00344E60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DD7"/>
    <w:rsid w:val="00345E11"/>
    <w:rsid w:val="00345E15"/>
    <w:rsid w:val="00345FED"/>
    <w:rsid w:val="0034610C"/>
    <w:rsid w:val="003461D5"/>
    <w:rsid w:val="0034632B"/>
    <w:rsid w:val="003463F2"/>
    <w:rsid w:val="00346654"/>
    <w:rsid w:val="0034675F"/>
    <w:rsid w:val="00346967"/>
    <w:rsid w:val="00346EC1"/>
    <w:rsid w:val="00346F7C"/>
    <w:rsid w:val="00346FF6"/>
    <w:rsid w:val="00347292"/>
    <w:rsid w:val="003472C4"/>
    <w:rsid w:val="00347443"/>
    <w:rsid w:val="00347534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BB9"/>
    <w:rsid w:val="00350DF8"/>
    <w:rsid w:val="00350FE9"/>
    <w:rsid w:val="0035157A"/>
    <w:rsid w:val="0035166B"/>
    <w:rsid w:val="003519FD"/>
    <w:rsid w:val="00351B67"/>
    <w:rsid w:val="00351F01"/>
    <w:rsid w:val="00351F24"/>
    <w:rsid w:val="00351F25"/>
    <w:rsid w:val="0035216D"/>
    <w:rsid w:val="0035226B"/>
    <w:rsid w:val="00352647"/>
    <w:rsid w:val="00352851"/>
    <w:rsid w:val="003529A3"/>
    <w:rsid w:val="00352AC3"/>
    <w:rsid w:val="00352BB1"/>
    <w:rsid w:val="00352DC5"/>
    <w:rsid w:val="00352E2A"/>
    <w:rsid w:val="00352EE5"/>
    <w:rsid w:val="00352EE6"/>
    <w:rsid w:val="0035333A"/>
    <w:rsid w:val="003533F9"/>
    <w:rsid w:val="00353401"/>
    <w:rsid w:val="00353442"/>
    <w:rsid w:val="003534EE"/>
    <w:rsid w:val="0035366A"/>
    <w:rsid w:val="00353B6D"/>
    <w:rsid w:val="00353CD3"/>
    <w:rsid w:val="00353F5E"/>
    <w:rsid w:val="00354095"/>
    <w:rsid w:val="0035438F"/>
    <w:rsid w:val="003543C1"/>
    <w:rsid w:val="0035440C"/>
    <w:rsid w:val="00354852"/>
    <w:rsid w:val="0035513E"/>
    <w:rsid w:val="0035574C"/>
    <w:rsid w:val="0035574E"/>
    <w:rsid w:val="00355993"/>
    <w:rsid w:val="00355A20"/>
    <w:rsid w:val="00355AA0"/>
    <w:rsid w:val="00355C1C"/>
    <w:rsid w:val="00355DA8"/>
    <w:rsid w:val="00355E14"/>
    <w:rsid w:val="00355E4F"/>
    <w:rsid w:val="00355F7B"/>
    <w:rsid w:val="00356200"/>
    <w:rsid w:val="0035671A"/>
    <w:rsid w:val="00356A6F"/>
    <w:rsid w:val="00356B95"/>
    <w:rsid w:val="003570BA"/>
    <w:rsid w:val="003571A5"/>
    <w:rsid w:val="00357310"/>
    <w:rsid w:val="00357449"/>
    <w:rsid w:val="00357BA1"/>
    <w:rsid w:val="00357D40"/>
    <w:rsid w:val="00360184"/>
    <w:rsid w:val="003601DC"/>
    <w:rsid w:val="00360359"/>
    <w:rsid w:val="0036046E"/>
    <w:rsid w:val="00360A5C"/>
    <w:rsid w:val="00360FC4"/>
    <w:rsid w:val="00361085"/>
    <w:rsid w:val="00361209"/>
    <w:rsid w:val="00361746"/>
    <w:rsid w:val="00361BB4"/>
    <w:rsid w:val="00361F6C"/>
    <w:rsid w:val="00362340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4E1"/>
    <w:rsid w:val="00363633"/>
    <w:rsid w:val="0036368C"/>
    <w:rsid w:val="0036387A"/>
    <w:rsid w:val="003639FB"/>
    <w:rsid w:val="00363B99"/>
    <w:rsid w:val="003640A7"/>
    <w:rsid w:val="0036422A"/>
    <w:rsid w:val="003642C4"/>
    <w:rsid w:val="0036455F"/>
    <w:rsid w:val="00364700"/>
    <w:rsid w:val="0036472D"/>
    <w:rsid w:val="00364839"/>
    <w:rsid w:val="00364A00"/>
    <w:rsid w:val="00364BEC"/>
    <w:rsid w:val="00365003"/>
    <w:rsid w:val="00365769"/>
    <w:rsid w:val="0036605D"/>
    <w:rsid w:val="003660BD"/>
    <w:rsid w:val="003660F6"/>
    <w:rsid w:val="003661F1"/>
    <w:rsid w:val="0036622F"/>
    <w:rsid w:val="00366392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AD9"/>
    <w:rsid w:val="00367B62"/>
    <w:rsid w:val="00367D3E"/>
    <w:rsid w:val="00370018"/>
    <w:rsid w:val="0037001D"/>
    <w:rsid w:val="0037018B"/>
    <w:rsid w:val="003702A0"/>
    <w:rsid w:val="0037040D"/>
    <w:rsid w:val="0037059F"/>
    <w:rsid w:val="00370631"/>
    <w:rsid w:val="0037068B"/>
    <w:rsid w:val="00370739"/>
    <w:rsid w:val="00370A07"/>
    <w:rsid w:val="00370BF7"/>
    <w:rsid w:val="00370C10"/>
    <w:rsid w:val="00370CB6"/>
    <w:rsid w:val="003711F1"/>
    <w:rsid w:val="00371315"/>
    <w:rsid w:val="003714EC"/>
    <w:rsid w:val="0037155F"/>
    <w:rsid w:val="00371B2D"/>
    <w:rsid w:val="00371B66"/>
    <w:rsid w:val="00371DBC"/>
    <w:rsid w:val="00371EEC"/>
    <w:rsid w:val="00371FFB"/>
    <w:rsid w:val="003721DE"/>
    <w:rsid w:val="0037241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32D3"/>
    <w:rsid w:val="00373609"/>
    <w:rsid w:val="00373DDF"/>
    <w:rsid w:val="00373DFB"/>
    <w:rsid w:val="00373F56"/>
    <w:rsid w:val="00374125"/>
    <w:rsid w:val="00374575"/>
    <w:rsid w:val="003745B9"/>
    <w:rsid w:val="00374691"/>
    <w:rsid w:val="003746E1"/>
    <w:rsid w:val="00374ACE"/>
    <w:rsid w:val="00374BB3"/>
    <w:rsid w:val="003750A1"/>
    <w:rsid w:val="00375193"/>
    <w:rsid w:val="003755B7"/>
    <w:rsid w:val="003759EA"/>
    <w:rsid w:val="00375A04"/>
    <w:rsid w:val="00375B07"/>
    <w:rsid w:val="00375C88"/>
    <w:rsid w:val="00375E99"/>
    <w:rsid w:val="00375F0C"/>
    <w:rsid w:val="00375F36"/>
    <w:rsid w:val="0037609E"/>
    <w:rsid w:val="003760DD"/>
    <w:rsid w:val="003762F7"/>
    <w:rsid w:val="00376513"/>
    <w:rsid w:val="00376791"/>
    <w:rsid w:val="003769B4"/>
    <w:rsid w:val="00376A3D"/>
    <w:rsid w:val="00376B4C"/>
    <w:rsid w:val="00376CE2"/>
    <w:rsid w:val="0037720F"/>
    <w:rsid w:val="0037773E"/>
    <w:rsid w:val="003778E4"/>
    <w:rsid w:val="003779E5"/>
    <w:rsid w:val="00377AA1"/>
    <w:rsid w:val="00377D6C"/>
    <w:rsid w:val="00377DB2"/>
    <w:rsid w:val="00377EC3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2477"/>
    <w:rsid w:val="0038252F"/>
    <w:rsid w:val="00382760"/>
    <w:rsid w:val="00382934"/>
    <w:rsid w:val="003829E2"/>
    <w:rsid w:val="00382E35"/>
    <w:rsid w:val="00382FE0"/>
    <w:rsid w:val="00383142"/>
    <w:rsid w:val="00383466"/>
    <w:rsid w:val="003838B3"/>
    <w:rsid w:val="00383A1A"/>
    <w:rsid w:val="00383AA1"/>
    <w:rsid w:val="00383ACB"/>
    <w:rsid w:val="00383F11"/>
    <w:rsid w:val="00383F81"/>
    <w:rsid w:val="00383F9B"/>
    <w:rsid w:val="003842B0"/>
    <w:rsid w:val="003842DD"/>
    <w:rsid w:val="0038435D"/>
    <w:rsid w:val="0038448B"/>
    <w:rsid w:val="00384527"/>
    <w:rsid w:val="003847D0"/>
    <w:rsid w:val="00384BA5"/>
    <w:rsid w:val="00384C95"/>
    <w:rsid w:val="00384D2D"/>
    <w:rsid w:val="00384F3A"/>
    <w:rsid w:val="00384FF6"/>
    <w:rsid w:val="003853FE"/>
    <w:rsid w:val="0038550F"/>
    <w:rsid w:val="003857A2"/>
    <w:rsid w:val="003857C8"/>
    <w:rsid w:val="0038588A"/>
    <w:rsid w:val="00385C1C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64"/>
    <w:rsid w:val="0038788A"/>
    <w:rsid w:val="00387CEB"/>
    <w:rsid w:val="00387DC3"/>
    <w:rsid w:val="00390153"/>
    <w:rsid w:val="003901B4"/>
    <w:rsid w:val="003902CE"/>
    <w:rsid w:val="00390414"/>
    <w:rsid w:val="003904B2"/>
    <w:rsid w:val="0039090C"/>
    <w:rsid w:val="00390DA2"/>
    <w:rsid w:val="00390E1F"/>
    <w:rsid w:val="00390FD0"/>
    <w:rsid w:val="003912A9"/>
    <w:rsid w:val="00391514"/>
    <w:rsid w:val="0039154E"/>
    <w:rsid w:val="00391841"/>
    <w:rsid w:val="00391B38"/>
    <w:rsid w:val="00391C06"/>
    <w:rsid w:val="00391C7D"/>
    <w:rsid w:val="00391D4F"/>
    <w:rsid w:val="00391DBC"/>
    <w:rsid w:val="00391DC4"/>
    <w:rsid w:val="00391DC8"/>
    <w:rsid w:val="00391FF7"/>
    <w:rsid w:val="00392384"/>
    <w:rsid w:val="00392CF0"/>
    <w:rsid w:val="00392EBA"/>
    <w:rsid w:val="00392FB6"/>
    <w:rsid w:val="00393266"/>
    <w:rsid w:val="00393611"/>
    <w:rsid w:val="00393866"/>
    <w:rsid w:val="00393D2C"/>
    <w:rsid w:val="00393D44"/>
    <w:rsid w:val="00393E83"/>
    <w:rsid w:val="00394256"/>
    <w:rsid w:val="0039472F"/>
    <w:rsid w:val="0039492B"/>
    <w:rsid w:val="003949CB"/>
    <w:rsid w:val="00394B19"/>
    <w:rsid w:val="00394D9C"/>
    <w:rsid w:val="00394F10"/>
    <w:rsid w:val="00395005"/>
    <w:rsid w:val="003953A3"/>
    <w:rsid w:val="0039554B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438"/>
    <w:rsid w:val="00396520"/>
    <w:rsid w:val="0039663F"/>
    <w:rsid w:val="0039699F"/>
    <w:rsid w:val="00396A48"/>
    <w:rsid w:val="003970D1"/>
    <w:rsid w:val="00397322"/>
    <w:rsid w:val="0039758D"/>
    <w:rsid w:val="003978BA"/>
    <w:rsid w:val="003978F3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6EB"/>
    <w:rsid w:val="003A191E"/>
    <w:rsid w:val="003A194A"/>
    <w:rsid w:val="003A1B23"/>
    <w:rsid w:val="003A1D02"/>
    <w:rsid w:val="003A1DD3"/>
    <w:rsid w:val="003A2319"/>
    <w:rsid w:val="003A23C5"/>
    <w:rsid w:val="003A25F9"/>
    <w:rsid w:val="003A2670"/>
    <w:rsid w:val="003A26E7"/>
    <w:rsid w:val="003A2897"/>
    <w:rsid w:val="003A2F25"/>
    <w:rsid w:val="003A2F6C"/>
    <w:rsid w:val="003A329F"/>
    <w:rsid w:val="003A3444"/>
    <w:rsid w:val="003A3572"/>
    <w:rsid w:val="003A36A3"/>
    <w:rsid w:val="003A3943"/>
    <w:rsid w:val="003A3DCF"/>
    <w:rsid w:val="003A436F"/>
    <w:rsid w:val="003A456F"/>
    <w:rsid w:val="003A4895"/>
    <w:rsid w:val="003A495F"/>
    <w:rsid w:val="003A4DCB"/>
    <w:rsid w:val="003A5158"/>
    <w:rsid w:val="003A520A"/>
    <w:rsid w:val="003A525F"/>
    <w:rsid w:val="003A5EBB"/>
    <w:rsid w:val="003A6005"/>
    <w:rsid w:val="003A618C"/>
    <w:rsid w:val="003A6EC1"/>
    <w:rsid w:val="003A72CE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2A2"/>
    <w:rsid w:val="003B038E"/>
    <w:rsid w:val="003B0593"/>
    <w:rsid w:val="003B0B7B"/>
    <w:rsid w:val="003B101E"/>
    <w:rsid w:val="003B12CC"/>
    <w:rsid w:val="003B15B3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C65"/>
    <w:rsid w:val="003B2D00"/>
    <w:rsid w:val="003B2F63"/>
    <w:rsid w:val="003B31CF"/>
    <w:rsid w:val="003B34C1"/>
    <w:rsid w:val="003B362F"/>
    <w:rsid w:val="003B3940"/>
    <w:rsid w:val="003B39CB"/>
    <w:rsid w:val="003B39E2"/>
    <w:rsid w:val="003B3DEE"/>
    <w:rsid w:val="003B3DFA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B2"/>
    <w:rsid w:val="003B50E4"/>
    <w:rsid w:val="003B5127"/>
    <w:rsid w:val="003B5206"/>
    <w:rsid w:val="003B5518"/>
    <w:rsid w:val="003B57BF"/>
    <w:rsid w:val="003B5AAE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4E8"/>
    <w:rsid w:val="003B7663"/>
    <w:rsid w:val="003B7715"/>
    <w:rsid w:val="003B78B6"/>
    <w:rsid w:val="003B78F3"/>
    <w:rsid w:val="003B78F7"/>
    <w:rsid w:val="003B7A14"/>
    <w:rsid w:val="003B7C26"/>
    <w:rsid w:val="003B7C94"/>
    <w:rsid w:val="003B7D63"/>
    <w:rsid w:val="003B7D78"/>
    <w:rsid w:val="003B7DA1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B60"/>
    <w:rsid w:val="003C0C53"/>
    <w:rsid w:val="003C0EF6"/>
    <w:rsid w:val="003C10F7"/>
    <w:rsid w:val="003C12FC"/>
    <w:rsid w:val="003C15D2"/>
    <w:rsid w:val="003C16E0"/>
    <w:rsid w:val="003C1782"/>
    <w:rsid w:val="003C1B38"/>
    <w:rsid w:val="003C1D57"/>
    <w:rsid w:val="003C1DEA"/>
    <w:rsid w:val="003C1F51"/>
    <w:rsid w:val="003C20A3"/>
    <w:rsid w:val="003C21DB"/>
    <w:rsid w:val="003C2480"/>
    <w:rsid w:val="003C2616"/>
    <w:rsid w:val="003C263C"/>
    <w:rsid w:val="003C2943"/>
    <w:rsid w:val="003C2A50"/>
    <w:rsid w:val="003C2A77"/>
    <w:rsid w:val="003C2BEE"/>
    <w:rsid w:val="003C30F2"/>
    <w:rsid w:val="003C3199"/>
    <w:rsid w:val="003C32D0"/>
    <w:rsid w:val="003C3320"/>
    <w:rsid w:val="003C33D0"/>
    <w:rsid w:val="003C33D5"/>
    <w:rsid w:val="003C3799"/>
    <w:rsid w:val="003C3975"/>
    <w:rsid w:val="003C39BA"/>
    <w:rsid w:val="003C3A00"/>
    <w:rsid w:val="003C3CB0"/>
    <w:rsid w:val="003C3EA8"/>
    <w:rsid w:val="003C400E"/>
    <w:rsid w:val="003C41E8"/>
    <w:rsid w:val="003C440E"/>
    <w:rsid w:val="003C47A8"/>
    <w:rsid w:val="003C5427"/>
    <w:rsid w:val="003C5733"/>
    <w:rsid w:val="003C57CE"/>
    <w:rsid w:val="003C5B6D"/>
    <w:rsid w:val="003C5D0B"/>
    <w:rsid w:val="003C5F1D"/>
    <w:rsid w:val="003C5FF7"/>
    <w:rsid w:val="003C6026"/>
    <w:rsid w:val="003C6093"/>
    <w:rsid w:val="003C62B7"/>
    <w:rsid w:val="003C633B"/>
    <w:rsid w:val="003C638E"/>
    <w:rsid w:val="003C6435"/>
    <w:rsid w:val="003C64E1"/>
    <w:rsid w:val="003C65FF"/>
    <w:rsid w:val="003C66B9"/>
    <w:rsid w:val="003C676B"/>
    <w:rsid w:val="003C6927"/>
    <w:rsid w:val="003C69D5"/>
    <w:rsid w:val="003C6A42"/>
    <w:rsid w:val="003C6BED"/>
    <w:rsid w:val="003C6D5E"/>
    <w:rsid w:val="003C6DF9"/>
    <w:rsid w:val="003C6EA0"/>
    <w:rsid w:val="003C7056"/>
    <w:rsid w:val="003C7171"/>
    <w:rsid w:val="003C7388"/>
    <w:rsid w:val="003C742C"/>
    <w:rsid w:val="003C74BC"/>
    <w:rsid w:val="003C7569"/>
    <w:rsid w:val="003C75ED"/>
    <w:rsid w:val="003C79B5"/>
    <w:rsid w:val="003C7CFC"/>
    <w:rsid w:val="003C7DA7"/>
    <w:rsid w:val="003C7EC1"/>
    <w:rsid w:val="003D000F"/>
    <w:rsid w:val="003D0064"/>
    <w:rsid w:val="003D0124"/>
    <w:rsid w:val="003D060E"/>
    <w:rsid w:val="003D071A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0C"/>
    <w:rsid w:val="003D221F"/>
    <w:rsid w:val="003D2313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820"/>
    <w:rsid w:val="003D39B0"/>
    <w:rsid w:val="003D3A0A"/>
    <w:rsid w:val="003D3B8C"/>
    <w:rsid w:val="003D3F46"/>
    <w:rsid w:val="003D3F4D"/>
    <w:rsid w:val="003D406F"/>
    <w:rsid w:val="003D41A2"/>
    <w:rsid w:val="003D4271"/>
    <w:rsid w:val="003D43F1"/>
    <w:rsid w:val="003D4595"/>
    <w:rsid w:val="003D475B"/>
    <w:rsid w:val="003D4AC7"/>
    <w:rsid w:val="003D4AD2"/>
    <w:rsid w:val="003D4E92"/>
    <w:rsid w:val="003D4F7F"/>
    <w:rsid w:val="003D515D"/>
    <w:rsid w:val="003D5184"/>
    <w:rsid w:val="003D52FB"/>
    <w:rsid w:val="003D53FD"/>
    <w:rsid w:val="003D55F1"/>
    <w:rsid w:val="003D5652"/>
    <w:rsid w:val="003D582B"/>
    <w:rsid w:val="003D58AA"/>
    <w:rsid w:val="003D597F"/>
    <w:rsid w:val="003D5B5B"/>
    <w:rsid w:val="003D5BFF"/>
    <w:rsid w:val="003D5CA6"/>
    <w:rsid w:val="003D5CF8"/>
    <w:rsid w:val="003D6185"/>
    <w:rsid w:val="003D6615"/>
    <w:rsid w:val="003D6644"/>
    <w:rsid w:val="003D6660"/>
    <w:rsid w:val="003D68FA"/>
    <w:rsid w:val="003D6AE2"/>
    <w:rsid w:val="003D6CE2"/>
    <w:rsid w:val="003D7336"/>
    <w:rsid w:val="003D747B"/>
    <w:rsid w:val="003D7709"/>
    <w:rsid w:val="003D7A4E"/>
    <w:rsid w:val="003D7AD2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36"/>
    <w:rsid w:val="003E134E"/>
    <w:rsid w:val="003E18A5"/>
    <w:rsid w:val="003E1B16"/>
    <w:rsid w:val="003E1C62"/>
    <w:rsid w:val="003E1E68"/>
    <w:rsid w:val="003E21B5"/>
    <w:rsid w:val="003E2306"/>
    <w:rsid w:val="003E25C1"/>
    <w:rsid w:val="003E2C16"/>
    <w:rsid w:val="003E2DE9"/>
    <w:rsid w:val="003E2E4D"/>
    <w:rsid w:val="003E2EC8"/>
    <w:rsid w:val="003E306C"/>
    <w:rsid w:val="003E3264"/>
    <w:rsid w:val="003E3306"/>
    <w:rsid w:val="003E3A5E"/>
    <w:rsid w:val="003E3ABB"/>
    <w:rsid w:val="003E3D2C"/>
    <w:rsid w:val="003E3D93"/>
    <w:rsid w:val="003E3F40"/>
    <w:rsid w:val="003E3F74"/>
    <w:rsid w:val="003E420F"/>
    <w:rsid w:val="003E4370"/>
    <w:rsid w:val="003E4372"/>
    <w:rsid w:val="003E46A5"/>
    <w:rsid w:val="003E4AB8"/>
    <w:rsid w:val="003E4C40"/>
    <w:rsid w:val="003E50B1"/>
    <w:rsid w:val="003E51BB"/>
    <w:rsid w:val="003E5303"/>
    <w:rsid w:val="003E5326"/>
    <w:rsid w:val="003E5422"/>
    <w:rsid w:val="003E5441"/>
    <w:rsid w:val="003E572B"/>
    <w:rsid w:val="003E5939"/>
    <w:rsid w:val="003E5BE1"/>
    <w:rsid w:val="003E5FF6"/>
    <w:rsid w:val="003E6078"/>
    <w:rsid w:val="003E62A2"/>
    <w:rsid w:val="003E62CF"/>
    <w:rsid w:val="003E648E"/>
    <w:rsid w:val="003E65B8"/>
    <w:rsid w:val="003E6923"/>
    <w:rsid w:val="003E6B4C"/>
    <w:rsid w:val="003E6CA0"/>
    <w:rsid w:val="003E6DAB"/>
    <w:rsid w:val="003E6E9C"/>
    <w:rsid w:val="003E7159"/>
    <w:rsid w:val="003E72F3"/>
    <w:rsid w:val="003E76F7"/>
    <w:rsid w:val="003E79B6"/>
    <w:rsid w:val="003E7C8A"/>
    <w:rsid w:val="003E7F61"/>
    <w:rsid w:val="003E7FD6"/>
    <w:rsid w:val="003F01BD"/>
    <w:rsid w:val="003F065E"/>
    <w:rsid w:val="003F0EA9"/>
    <w:rsid w:val="003F0FA9"/>
    <w:rsid w:val="003F1134"/>
    <w:rsid w:val="003F147D"/>
    <w:rsid w:val="003F1517"/>
    <w:rsid w:val="003F1B35"/>
    <w:rsid w:val="003F1B97"/>
    <w:rsid w:val="003F1BE2"/>
    <w:rsid w:val="003F1C34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F4"/>
    <w:rsid w:val="003F32EE"/>
    <w:rsid w:val="003F33DE"/>
    <w:rsid w:val="003F3586"/>
    <w:rsid w:val="003F3B86"/>
    <w:rsid w:val="003F3BB0"/>
    <w:rsid w:val="003F3C74"/>
    <w:rsid w:val="003F3DA5"/>
    <w:rsid w:val="003F3EDB"/>
    <w:rsid w:val="003F4013"/>
    <w:rsid w:val="003F41FC"/>
    <w:rsid w:val="003F431A"/>
    <w:rsid w:val="003F4323"/>
    <w:rsid w:val="003F47D8"/>
    <w:rsid w:val="003F49C2"/>
    <w:rsid w:val="003F4ABB"/>
    <w:rsid w:val="003F4EC6"/>
    <w:rsid w:val="003F56E3"/>
    <w:rsid w:val="003F5A31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6E5F"/>
    <w:rsid w:val="003F7160"/>
    <w:rsid w:val="003F71C1"/>
    <w:rsid w:val="003F73D3"/>
    <w:rsid w:val="003F7658"/>
    <w:rsid w:val="003F78E5"/>
    <w:rsid w:val="003F7A55"/>
    <w:rsid w:val="003F7A73"/>
    <w:rsid w:val="003F7C46"/>
    <w:rsid w:val="003F7E09"/>
    <w:rsid w:val="003F7E92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20B9"/>
    <w:rsid w:val="00402526"/>
    <w:rsid w:val="004029C2"/>
    <w:rsid w:val="00402CF0"/>
    <w:rsid w:val="00402EBA"/>
    <w:rsid w:val="00403102"/>
    <w:rsid w:val="00403286"/>
    <w:rsid w:val="00403331"/>
    <w:rsid w:val="00403389"/>
    <w:rsid w:val="004033F6"/>
    <w:rsid w:val="004035B8"/>
    <w:rsid w:val="00403834"/>
    <w:rsid w:val="00403C02"/>
    <w:rsid w:val="00403C55"/>
    <w:rsid w:val="00403C9E"/>
    <w:rsid w:val="00403CF5"/>
    <w:rsid w:val="0040406B"/>
    <w:rsid w:val="004044F8"/>
    <w:rsid w:val="00404508"/>
    <w:rsid w:val="00404640"/>
    <w:rsid w:val="004046CF"/>
    <w:rsid w:val="0040483E"/>
    <w:rsid w:val="00404A3D"/>
    <w:rsid w:val="00404A84"/>
    <w:rsid w:val="00405130"/>
    <w:rsid w:val="004052A0"/>
    <w:rsid w:val="004053FF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914"/>
    <w:rsid w:val="00410E40"/>
    <w:rsid w:val="0041106D"/>
    <w:rsid w:val="004111A7"/>
    <w:rsid w:val="00411389"/>
    <w:rsid w:val="004114CF"/>
    <w:rsid w:val="00411742"/>
    <w:rsid w:val="004119AA"/>
    <w:rsid w:val="00411A64"/>
    <w:rsid w:val="00411A84"/>
    <w:rsid w:val="00411BB9"/>
    <w:rsid w:val="00411C6F"/>
    <w:rsid w:val="00411E7F"/>
    <w:rsid w:val="00412445"/>
    <w:rsid w:val="00412790"/>
    <w:rsid w:val="00412795"/>
    <w:rsid w:val="0041287E"/>
    <w:rsid w:val="00412E73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50B"/>
    <w:rsid w:val="00416657"/>
    <w:rsid w:val="0041666A"/>
    <w:rsid w:val="00416A3D"/>
    <w:rsid w:val="00416AB0"/>
    <w:rsid w:val="00416ACD"/>
    <w:rsid w:val="00416B2A"/>
    <w:rsid w:val="00416E96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9E9"/>
    <w:rsid w:val="00420A85"/>
    <w:rsid w:val="00420AA5"/>
    <w:rsid w:val="00420D07"/>
    <w:rsid w:val="00421120"/>
    <w:rsid w:val="0042128A"/>
    <w:rsid w:val="00421372"/>
    <w:rsid w:val="004213C8"/>
    <w:rsid w:val="0042140B"/>
    <w:rsid w:val="0042182C"/>
    <w:rsid w:val="004219C5"/>
    <w:rsid w:val="00421C82"/>
    <w:rsid w:val="00421D32"/>
    <w:rsid w:val="00422124"/>
    <w:rsid w:val="00422162"/>
    <w:rsid w:val="004221BB"/>
    <w:rsid w:val="004228BB"/>
    <w:rsid w:val="00422C92"/>
    <w:rsid w:val="00422CE5"/>
    <w:rsid w:val="00422DA0"/>
    <w:rsid w:val="00422F15"/>
    <w:rsid w:val="00422F3B"/>
    <w:rsid w:val="00423027"/>
    <w:rsid w:val="00423082"/>
    <w:rsid w:val="0042309C"/>
    <w:rsid w:val="004233A5"/>
    <w:rsid w:val="0042351B"/>
    <w:rsid w:val="0042384E"/>
    <w:rsid w:val="00423926"/>
    <w:rsid w:val="004239D1"/>
    <w:rsid w:val="00423B1D"/>
    <w:rsid w:val="00424650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BF9"/>
    <w:rsid w:val="00426CB5"/>
    <w:rsid w:val="004270F5"/>
    <w:rsid w:val="00427180"/>
    <w:rsid w:val="004272D4"/>
    <w:rsid w:val="0042766B"/>
    <w:rsid w:val="004278DF"/>
    <w:rsid w:val="0042791D"/>
    <w:rsid w:val="00427B3A"/>
    <w:rsid w:val="00427D16"/>
    <w:rsid w:val="00427FDB"/>
    <w:rsid w:val="004303CD"/>
    <w:rsid w:val="004308C4"/>
    <w:rsid w:val="00430A18"/>
    <w:rsid w:val="004310D6"/>
    <w:rsid w:val="00431163"/>
    <w:rsid w:val="004312BF"/>
    <w:rsid w:val="004313C7"/>
    <w:rsid w:val="00431592"/>
    <w:rsid w:val="00431621"/>
    <w:rsid w:val="0043165C"/>
    <w:rsid w:val="004316A2"/>
    <w:rsid w:val="00431A79"/>
    <w:rsid w:val="00431D29"/>
    <w:rsid w:val="00431F90"/>
    <w:rsid w:val="00432038"/>
    <w:rsid w:val="0043207B"/>
    <w:rsid w:val="0043216A"/>
    <w:rsid w:val="0043229A"/>
    <w:rsid w:val="00432458"/>
    <w:rsid w:val="00432974"/>
    <w:rsid w:val="00432976"/>
    <w:rsid w:val="004330E9"/>
    <w:rsid w:val="00433125"/>
    <w:rsid w:val="00433279"/>
    <w:rsid w:val="004332F9"/>
    <w:rsid w:val="00433325"/>
    <w:rsid w:val="0043349D"/>
    <w:rsid w:val="00433643"/>
    <w:rsid w:val="00433A07"/>
    <w:rsid w:val="00433CC6"/>
    <w:rsid w:val="00434048"/>
    <w:rsid w:val="004340D1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99"/>
    <w:rsid w:val="00435B55"/>
    <w:rsid w:val="00435B9A"/>
    <w:rsid w:val="00435E66"/>
    <w:rsid w:val="00435EB1"/>
    <w:rsid w:val="00435EDE"/>
    <w:rsid w:val="00436037"/>
    <w:rsid w:val="00436237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56A"/>
    <w:rsid w:val="00441756"/>
    <w:rsid w:val="004419ED"/>
    <w:rsid w:val="00442116"/>
    <w:rsid w:val="00442146"/>
    <w:rsid w:val="0044258F"/>
    <w:rsid w:val="00442676"/>
    <w:rsid w:val="004428A8"/>
    <w:rsid w:val="004428CB"/>
    <w:rsid w:val="004432E1"/>
    <w:rsid w:val="0044332F"/>
    <w:rsid w:val="004434FB"/>
    <w:rsid w:val="004435CF"/>
    <w:rsid w:val="004437D9"/>
    <w:rsid w:val="00443D99"/>
    <w:rsid w:val="00444276"/>
    <w:rsid w:val="004443B2"/>
    <w:rsid w:val="0044441E"/>
    <w:rsid w:val="004445D6"/>
    <w:rsid w:val="00444A45"/>
    <w:rsid w:val="00444A73"/>
    <w:rsid w:val="00444C7D"/>
    <w:rsid w:val="00445334"/>
    <w:rsid w:val="0044546D"/>
    <w:rsid w:val="00445ABD"/>
    <w:rsid w:val="00445D90"/>
    <w:rsid w:val="00445EA2"/>
    <w:rsid w:val="004461C7"/>
    <w:rsid w:val="0044622F"/>
    <w:rsid w:val="00446245"/>
    <w:rsid w:val="004463E1"/>
    <w:rsid w:val="004466B2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0EDC"/>
    <w:rsid w:val="00451121"/>
    <w:rsid w:val="00451486"/>
    <w:rsid w:val="00451585"/>
    <w:rsid w:val="004515D6"/>
    <w:rsid w:val="004516DC"/>
    <w:rsid w:val="00451706"/>
    <w:rsid w:val="00451B51"/>
    <w:rsid w:val="00451B80"/>
    <w:rsid w:val="00451BF2"/>
    <w:rsid w:val="00451DC1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A0C"/>
    <w:rsid w:val="00452F2A"/>
    <w:rsid w:val="0045306D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570"/>
    <w:rsid w:val="0045474E"/>
    <w:rsid w:val="00454A65"/>
    <w:rsid w:val="00454A7A"/>
    <w:rsid w:val="00454B17"/>
    <w:rsid w:val="0045513B"/>
    <w:rsid w:val="00455314"/>
    <w:rsid w:val="00455417"/>
    <w:rsid w:val="0045570E"/>
    <w:rsid w:val="00455837"/>
    <w:rsid w:val="00455A6A"/>
    <w:rsid w:val="00455AF6"/>
    <w:rsid w:val="00455B08"/>
    <w:rsid w:val="00455C1A"/>
    <w:rsid w:val="00455CFB"/>
    <w:rsid w:val="00455E2E"/>
    <w:rsid w:val="00455E77"/>
    <w:rsid w:val="00455E94"/>
    <w:rsid w:val="00455F39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7"/>
    <w:rsid w:val="00456FEF"/>
    <w:rsid w:val="004571A4"/>
    <w:rsid w:val="0045720D"/>
    <w:rsid w:val="00457263"/>
    <w:rsid w:val="004573EC"/>
    <w:rsid w:val="0045746C"/>
    <w:rsid w:val="0045750E"/>
    <w:rsid w:val="004575A5"/>
    <w:rsid w:val="0045771C"/>
    <w:rsid w:val="00457985"/>
    <w:rsid w:val="00457CA8"/>
    <w:rsid w:val="00457EB1"/>
    <w:rsid w:val="00457EFE"/>
    <w:rsid w:val="004600B4"/>
    <w:rsid w:val="004607A2"/>
    <w:rsid w:val="00460A48"/>
    <w:rsid w:val="00460AA6"/>
    <w:rsid w:val="00460B30"/>
    <w:rsid w:val="00460F78"/>
    <w:rsid w:val="004610F1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3F7"/>
    <w:rsid w:val="00462404"/>
    <w:rsid w:val="004624A2"/>
    <w:rsid w:val="0046274B"/>
    <w:rsid w:val="00462878"/>
    <w:rsid w:val="004628D1"/>
    <w:rsid w:val="00462947"/>
    <w:rsid w:val="00462A3C"/>
    <w:rsid w:val="00462A69"/>
    <w:rsid w:val="004630EF"/>
    <w:rsid w:val="004630FF"/>
    <w:rsid w:val="0046327E"/>
    <w:rsid w:val="004633FE"/>
    <w:rsid w:val="00463479"/>
    <w:rsid w:val="00463502"/>
    <w:rsid w:val="0046385C"/>
    <w:rsid w:val="00463B86"/>
    <w:rsid w:val="00463CC1"/>
    <w:rsid w:val="00463EE4"/>
    <w:rsid w:val="00464354"/>
    <w:rsid w:val="004644E0"/>
    <w:rsid w:val="0046464B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6CDF"/>
    <w:rsid w:val="0046706D"/>
    <w:rsid w:val="004670FB"/>
    <w:rsid w:val="004672C3"/>
    <w:rsid w:val="004673B2"/>
    <w:rsid w:val="00467557"/>
    <w:rsid w:val="00467741"/>
    <w:rsid w:val="0046797F"/>
    <w:rsid w:val="00467B16"/>
    <w:rsid w:val="00467EDF"/>
    <w:rsid w:val="00467FBB"/>
    <w:rsid w:val="00470304"/>
    <w:rsid w:val="0047038E"/>
    <w:rsid w:val="00470574"/>
    <w:rsid w:val="004705F1"/>
    <w:rsid w:val="004705F3"/>
    <w:rsid w:val="0047067E"/>
    <w:rsid w:val="004708BE"/>
    <w:rsid w:val="00470A5B"/>
    <w:rsid w:val="00470C8F"/>
    <w:rsid w:val="00470D4D"/>
    <w:rsid w:val="00470F4F"/>
    <w:rsid w:val="0047105F"/>
    <w:rsid w:val="00471084"/>
    <w:rsid w:val="00471126"/>
    <w:rsid w:val="00471243"/>
    <w:rsid w:val="0047142B"/>
    <w:rsid w:val="004718F6"/>
    <w:rsid w:val="00471919"/>
    <w:rsid w:val="004719E1"/>
    <w:rsid w:val="00471A08"/>
    <w:rsid w:val="00471AA7"/>
    <w:rsid w:val="00471D5A"/>
    <w:rsid w:val="00471E43"/>
    <w:rsid w:val="00471ED2"/>
    <w:rsid w:val="00472424"/>
    <w:rsid w:val="00472762"/>
    <w:rsid w:val="004728C4"/>
    <w:rsid w:val="004729CB"/>
    <w:rsid w:val="00472A95"/>
    <w:rsid w:val="00473265"/>
    <w:rsid w:val="00473359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12B"/>
    <w:rsid w:val="004755E7"/>
    <w:rsid w:val="004756AF"/>
    <w:rsid w:val="004756DB"/>
    <w:rsid w:val="004757E1"/>
    <w:rsid w:val="00475857"/>
    <w:rsid w:val="00475C83"/>
    <w:rsid w:val="00475CF4"/>
    <w:rsid w:val="00475DCF"/>
    <w:rsid w:val="00475E97"/>
    <w:rsid w:val="004762A9"/>
    <w:rsid w:val="004769F3"/>
    <w:rsid w:val="00476B34"/>
    <w:rsid w:val="00476EB9"/>
    <w:rsid w:val="00476F8F"/>
    <w:rsid w:val="00477232"/>
    <w:rsid w:val="004773FF"/>
    <w:rsid w:val="004775BC"/>
    <w:rsid w:val="0047771B"/>
    <w:rsid w:val="0047774C"/>
    <w:rsid w:val="00477A43"/>
    <w:rsid w:val="00477B5D"/>
    <w:rsid w:val="00480654"/>
    <w:rsid w:val="004807EB"/>
    <w:rsid w:val="004809D1"/>
    <w:rsid w:val="00480A78"/>
    <w:rsid w:val="00480C77"/>
    <w:rsid w:val="00480CF6"/>
    <w:rsid w:val="00480D38"/>
    <w:rsid w:val="00480FE2"/>
    <w:rsid w:val="00480FEB"/>
    <w:rsid w:val="00481014"/>
    <w:rsid w:val="004810B6"/>
    <w:rsid w:val="004812A1"/>
    <w:rsid w:val="004812BC"/>
    <w:rsid w:val="00481608"/>
    <w:rsid w:val="0048179C"/>
    <w:rsid w:val="00481DB9"/>
    <w:rsid w:val="00482126"/>
    <w:rsid w:val="004822DB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C59"/>
    <w:rsid w:val="00483D7D"/>
    <w:rsid w:val="004840EC"/>
    <w:rsid w:val="00484155"/>
    <w:rsid w:val="00484276"/>
    <w:rsid w:val="004842EB"/>
    <w:rsid w:val="0048433D"/>
    <w:rsid w:val="0048466C"/>
    <w:rsid w:val="00484A63"/>
    <w:rsid w:val="00484BAF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141"/>
    <w:rsid w:val="0048720D"/>
    <w:rsid w:val="004874D2"/>
    <w:rsid w:val="00487AAA"/>
    <w:rsid w:val="00487C12"/>
    <w:rsid w:val="00487CCB"/>
    <w:rsid w:val="00487CE6"/>
    <w:rsid w:val="00487E67"/>
    <w:rsid w:val="00487EEF"/>
    <w:rsid w:val="00487F25"/>
    <w:rsid w:val="004901CC"/>
    <w:rsid w:val="004901E9"/>
    <w:rsid w:val="00490291"/>
    <w:rsid w:val="0049032B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81"/>
    <w:rsid w:val="004917AE"/>
    <w:rsid w:val="004917CF"/>
    <w:rsid w:val="00491EA3"/>
    <w:rsid w:val="00491F31"/>
    <w:rsid w:val="00491F66"/>
    <w:rsid w:val="00492152"/>
    <w:rsid w:val="00492205"/>
    <w:rsid w:val="004926EE"/>
    <w:rsid w:val="00492859"/>
    <w:rsid w:val="004928E6"/>
    <w:rsid w:val="00492B9B"/>
    <w:rsid w:val="00492BCA"/>
    <w:rsid w:val="00492D09"/>
    <w:rsid w:val="00492D93"/>
    <w:rsid w:val="00492FB0"/>
    <w:rsid w:val="00493202"/>
    <w:rsid w:val="004933D7"/>
    <w:rsid w:val="0049387D"/>
    <w:rsid w:val="00493BAC"/>
    <w:rsid w:val="00493C8F"/>
    <w:rsid w:val="00493CDA"/>
    <w:rsid w:val="00493D5F"/>
    <w:rsid w:val="00493EB5"/>
    <w:rsid w:val="00493EB6"/>
    <w:rsid w:val="00494021"/>
    <w:rsid w:val="00494306"/>
    <w:rsid w:val="00494ABE"/>
    <w:rsid w:val="00494DCB"/>
    <w:rsid w:val="00494DE8"/>
    <w:rsid w:val="00494FE8"/>
    <w:rsid w:val="00495052"/>
    <w:rsid w:val="00495087"/>
    <w:rsid w:val="004950BE"/>
    <w:rsid w:val="00495130"/>
    <w:rsid w:val="004951C7"/>
    <w:rsid w:val="0049522E"/>
    <w:rsid w:val="0049529A"/>
    <w:rsid w:val="00495350"/>
    <w:rsid w:val="00495487"/>
    <w:rsid w:val="004955F3"/>
    <w:rsid w:val="0049566A"/>
    <w:rsid w:val="00495721"/>
    <w:rsid w:val="0049572F"/>
    <w:rsid w:val="00495956"/>
    <w:rsid w:val="00495BB0"/>
    <w:rsid w:val="00495F56"/>
    <w:rsid w:val="00495FE0"/>
    <w:rsid w:val="00496213"/>
    <w:rsid w:val="00496284"/>
    <w:rsid w:val="00496466"/>
    <w:rsid w:val="004965AD"/>
    <w:rsid w:val="0049674D"/>
    <w:rsid w:val="00496ACB"/>
    <w:rsid w:val="00496AD3"/>
    <w:rsid w:val="00496B83"/>
    <w:rsid w:val="00496BC9"/>
    <w:rsid w:val="00496D86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A002F"/>
    <w:rsid w:val="004A014E"/>
    <w:rsid w:val="004A0185"/>
    <w:rsid w:val="004A01BD"/>
    <w:rsid w:val="004A01D9"/>
    <w:rsid w:val="004A01DD"/>
    <w:rsid w:val="004A0299"/>
    <w:rsid w:val="004A049F"/>
    <w:rsid w:val="004A04B7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9F9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6B3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A63"/>
    <w:rsid w:val="004B0B5C"/>
    <w:rsid w:val="004B0C14"/>
    <w:rsid w:val="004B0C5A"/>
    <w:rsid w:val="004B0D43"/>
    <w:rsid w:val="004B0D75"/>
    <w:rsid w:val="004B0DF2"/>
    <w:rsid w:val="004B0E57"/>
    <w:rsid w:val="004B1428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7AF"/>
    <w:rsid w:val="004B37F4"/>
    <w:rsid w:val="004B39A7"/>
    <w:rsid w:val="004B3EE1"/>
    <w:rsid w:val="004B3F96"/>
    <w:rsid w:val="004B45D5"/>
    <w:rsid w:val="004B47C2"/>
    <w:rsid w:val="004B4B6A"/>
    <w:rsid w:val="004B4C47"/>
    <w:rsid w:val="004B4FB7"/>
    <w:rsid w:val="004B4FBB"/>
    <w:rsid w:val="004B522C"/>
    <w:rsid w:val="004B5373"/>
    <w:rsid w:val="004B54B3"/>
    <w:rsid w:val="004B54B7"/>
    <w:rsid w:val="004B556F"/>
    <w:rsid w:val="004B5634"/>
    <w:rsid w:val="004B5702"/>
    <w:rsid w:val="004B58D8"/>
    <w:rsid w:val="004B593D"/>
    <w:rsid w:val="004B5A24"/>
    <w:rsid w:val="004B5B97"/>
    <w:rsid w:val="004B5BC0"/>
    <w:rsid w:val="004B5C58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39"/>
    <w:rsid w:val="004B7A5C"/>
    <w:rsid w:val="004B7C33"/>
    <w:rsid w:val="004B7C7B"/>
    <w:rsid w:val="004B7F96"/>
    <w:rsid w:val="004C0299"/>
    <w:rsid w:val="004C060D"/>
    <w:rsid w:val="004C0955"/>
    <w:rsid w:val="004C0A7C"/>
    <w:rsid w:val="004C0AD1"/>
    <w:rsid w:val="004C0AEA"/>
    <w:rsid w:val="004C0B7C"/>
    <w:rsid w:val="004C0C04"/>
    <w:rsid w:val="004C1034"/>
    <w:rsid w:val="004C130D"/>
    <w:rsid w:val="004C1332"/>
    <w:rsid w:val="004C1373"/>
    <w:rsid w:val="004C179C"/>
    <w:rsid w:val="004C1AB9"/>
    <w:rsid w:val="004C1B6E"/>
    <w:rsid w:val="004C1B73"/>
    <w:rsid w:val="004C1C69"/>
    <w:rsid w:val="004C1D3B"/>
    <w:rsid w:val="004C1DC0"/>
    <w:rsid w:val="004C1F69"/>
    <w:rsid w:val="004C22B7"/>
    <w:rsid w:val="004C22BC"/>
    <w:rsid w:val="004C246E"/>
    <w:rsid w:val="004C2543"/>
    <w:rsid w:val="004C2651"/>
    <w:rsid w:val="004C2A3B"/>
    <w:rsid w:val="004C2B93"/>
    <w:rsid w:val="004C2D1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2A7"/>
    <w:rsid w:val="004C444E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340"/>
    <w:rsid w:val="004C534D"/>
    <w:rsid w:val="004C542A"/>
    <w:rsid w:val="004C5CE9"/>
    <w:rsid w:val="004C5DC4"/>
    <w:rsid w:val="004C5F24"/>
    <w:rsid w:val="004C613B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BC5"/>
    <w:rsid w:val="004C7D8C"/>
    <w:rsid w:val="004C7DDF"/>
    <w:rsid w:val="004C7F99"/>
    <w:rsid w:val="004D00A4"/>
    <w:rsid w:val="004D00A8"/>
    <w:rsid w:val="004D00FC"/>
    <w:rsid w:val="004D01DB"/>
    <w:rsid w:val="004D028C"/>
    <w:rsid w:val="004D048F"/>
    <w:rsid w:val="004D0526"/>
    <w:rsid w:val="004D058D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1FE7"/>
    <w:rsid w:val="004D2042"/>
    <w:rsid w:val="004D2080"/>
    <w:rsid w:val="004D2204"/>
    <w:rsid w:val="004D23E1"/>
    <w:rsid w:val="004D25AD"/>
    <w:rsid w:val="004D2675"/>
    <w:rsid w:val="004D26A9"/>
    <w:rsid w:val="004D27E4"/>
    <w:rsid w:val="004D2BD1"/>
    <w:rsid w:val="004D2C4E"/>
    <w:rsid w:val="004D2D55"/>
    <w:rsid w:val="004D2D63"/>
    <w:rsid w:val="004D2E89"/>
    <w:rsid w:val="004D3146"/>
    <w:rsid w:val="004D3509"/>
    <w:rsid w:val="004D35EF"/>
    <w:rsid w:val="004D382B"/>
    <w:rsid w:val="004D390F"/>
    <w:rsid w:val="004D3AA1"/>
    <w:rsid w:val="004D3BC7"/>
    <w:rsid w:val="004D40C7"/>
    <w:rsid w:val="004D44EA"/>
    <w:rsid w:val="004D45F1"/>
    <w:rsid w:val="004D463F"/>
    <w:rsid w:val="004D4833"/>
    <w:rsid w:val="004D4A47"/>
    <w:rsid w:val="004D4A96"/>
    <w:rsid w:val="004D4C1B"/>
    <w:rsid w:val="004D4CE3"/>
    <w:rsid w:val="004D4D08"/>
    <w:rsid w:val="004D5281"/>
    <w:rsid w:val="004D53D7"/>
    <w:rsid w:val="004D53F8"/>
    <w:rsid w:val="004D565F"/>
    <w:rsid w:val="004D56EC"/>
    <w:rsid w:val="004D5788"/>
    <w:rsid w:val="004D589C"/>
    <w:rsid w:val="004D5B99"/>
    <w:rsid w:val="004D6033"/>
    <w:rsid w:val="004D60B5"/>
    <w:rsid w:val="004D66AA"/>
    <w:rsid w:val="004D66CD"/>
    <w:rsid w:val="004D67B6"/>
    <w:rsid w:val="004D67F4"/>
    <w:rsid w:val="004D696D"/>
    <w:rsid w:val="004D70D4"/>
    <w:rsid w:val="004D72DB"/>
    <w:rsid w:val="004D72EA"/>
    <w:rsid w:val="004D739A"/>
    <w:rsid w:val="004D77DC"/>
    <w:rsid w:val="004D795F"/>
    <w:rsid w:val="004D7A0B"/>
    <w:rsid w:val="004D7B24"/>
    <w:rsid w:val="004D7D69"/>
    <w:rsid w:val="004D7ECF"/>
    <w:rsid w:val="004E0091"/>
    <w:rsid w:val="004E02C9"/>
    <w:rsid w:val="004E067A"/>
    <w:rsid w:val="004E06CA"/>
    <w:rsid w:val="004E06F4"/>
    <w:rsid w:val="004E0997"/>
    <w:rsid w:val="004E0A5B"/>
    <w:rsid w:val="004E0CB9"/>
    <w:rsid w:val="004E0DFF"/>
    <w:rsid w:val="004E0EF7"/>
    <w:rsid w:val="004E0F8A"/>
    <w:rsid w:val="004E113A"/>
    <w:rsid w:val="004E11F5"/>
    <w:rsid w:val="004E147B"/>
    <w:rsid w:val="004E182D"/>
    <w:rsid w:val="004E1C9E"/>
    <w:rsid w:val="004E1E02"/>
    <w:rsid w:val="004E1F1A"/>
    <w:rsid w:val="004E20BA"/>
    <w:rsid w:val="004E23AA"/>
    <w:rsid w:val="004E23D7"/>
    <w:rsid w:val="004E28CC"/>
    <w:rsid w:val="004E2B50"/>
    <w:rsid w:val="004E2B62"/>
    <w:rsid w:val="004E2CD4"/>
    <w:rsid w:val="004E2E9D"/>
    <w:rsid w:val="004E32C9"/>
    <w:rsid w:val="004E3422"/>
    <w:rsid w:val="004E3611"/>
    <w:rsid w:val="004E3C3C"/>
    <w:rsid w:val="004E3EA5"/>
    <w:rsid w:val="004E3F77"/>
    <w:rsid w:val="004E3FA8"/>
    <w:rsid w:val="004E4135"/>
    <w:rsid w:val="004E4221"/>
    <w:rsid w:val="004E42CE"/>
    <w:rsid w:val="004E44C0"/>
    <w:rsid w:val="004E44D2"/>
    <w:rsid w:val="004E477E"/>
    <w:rsid w:val="004E47E4"/>
    <w:rsid w:val="004E48BE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A18"/>
    <w:rsid w:val="004E5AD6"/>
    <w:rsid w:val="004E5B76"/>
    <w:rsid w:val="004E5DE5"/>
    <w:rsid w:val="004E5FCB"/>
    <w:rsid w:val="004E6085"/>
    <w:rsid w:val="004E61DC"/>
    <w:rsid w:val="004E62F0"/>
    <w:rsid w:val="004E6311"/>
    <w:rsid w:val="004E6720"/>
    <w:rsid w:val="004E685F"/>
    <w:rsid w:val="004E689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87"/>
    <w:rsid w:val="004F04CA"/>
    <w:rsid w:val="004F051E"/>
    <w:rsid w:val="004F060D"/>
    <w:rsid w:val="004F0698"/>
    <w:rsid w:val="004F0A29"/>
    <w:rsid w:val="004F0C2E"/>
    <w:rsid w:val="004F0F5F"/>
    <w:rsid w:val="004F1042"/>
    <w:rsid w:val="004F11EB"/>
    <w:rsid w:val="004F13DC"/>
    <w:rsid w:val="004F1401"/>
    <w:rsid w:val="004F171F"/>
    <w:rsid w:val="004F1AED"/>
    <w:rsid w:val="004F1C01"/>
    <w:rsid w:val="004F1C27"/>
    <w:rsid w:val="004F1C94"/>
    <w:rsid w:val="004F20FC"/>
    <w:rsid w:val="004F226B"/>
    <w:rsid w:val="004F231B"/>
    <w:rsid w:val="004F2528"/>
    <w:rsid w:val="004F259C"/>
    <w:rsid w:val="004F25AD"/>
    <w:rsid w:val="004F286C"/>
    <w:rsid w:val="004F2AA4"/>
    <w:rsid w:val="004F2C77"/>
    <w:rsid w:val="004F2C98"/>
    <w:rsid w:val="004F2CBF"/>
    <w:rsid w:val="004F30A9"/>
    <w:rsid w:val="004F3207"/>
    <w:rsid w:val="004F324C"/>
    <w:rsid w:val="004F330C"/>
    <w:rsid w:val="004F33ED"/>
    <w:rsid w:val="004F367B"/>
    <w:rsid w:val="004F36C3"/>
    <w:rsid w:val="004F399A"/>
    <w:rsid w:val="004F3A66"/>
    <w:rsid w:val="004F3EB2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E4"/>
    <w:rsid w:val="004F523E"/>
    <w:rsid w:val="004F52D0"/>
    <w:rsid w:val="004F5449"/>
    <w:rsid w:val="004F5487"/>
    <w:rsid w:val="004F5681"/>
    <w:rsid w:val="004F5768"/>
    <w:rsid w:val="004F5B40"/>
    <w:rsid w:val="004F5B61"/>
    <w:rsid w:val="004F5D29"/>
    <w:rsid w:val="004F5DD3"/>
    <w:rsid w:val="004F5FED"/>
    <w:rsid w:val="004F6106"/>
    <w:rsid w:val="004F612F"/>
    <w:rsid w:val="004F61DE"/>
    <w:rsid w:val="004F628D"/>
    <w:rsid w:val="004F6468"/>
    <w:rsid w:val="004F6680"/>
    <w:rsid w:val="004F6917"/>
    <w:rsid w:val="004F6C51"/>
    <w:rsid w:val="004F6C83"/>
    <w:rsid w:val="004F6DF6"/>
    <w:rsid w:val="004F714D"/>
    <w:rsid w:val="004F7273"/>
    <w:rsid w:val="004F72D1"/>
    <w:rsid w:val="004F748D"/>
    <w:rsid w:val="004F7691"/>
    <w:rsid w:val="004F778A"/>
    <w:rsid w:val="004F783E"/>
    <w:rsid w:val="004F786B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10CE"/>
    <w:rsid w:val="005016E7"/>
    <w:rsid w:val="0050189B"/>
    <w:rsid w:val="005018B6"/>
    <w:rsid w:val="00501913"/>
    <w:rsid w:val="0050202F"/>
    <w:rsid w:val="00502329"/>
    <w:rsid w:val="00502344"/>
    <w:rsid w:val="00502521"/>
    <w:rsid w:val="005029AE"/>
    <w:rsid w:val="00502DE9"/>
    <w:rsid w:val="00502E4D"/>
    <w:rsid w:val="00503054"/>
    <w:rsid w:val="0050309F"/>
    <w:rsid w:val="0050333C"/>
    <w:rsid w:val="0050341F"/>
    <w:rsid w:val="0050389D"/>
    <w:rsid w:val="00503949"/>
    <w:rsid w:val="00503C5C"/>
    <w:rsid w:val="00503DB1"/>
    <w:rsid w:val="005042F7"/>
    <w:rsid w:val="00504371"/>
    <w:rsid w:val="00504708"/>
    <w:rsid w:val="0050472C"/>
    <w:rsid w:val="00504B2A"/>
    <w:rsid w:val="00504F10"/>
    <w:rsid w:val="00504F20"/>
    <w:rsid w:val="00505044"/>
    <w:rsid w:val="005050A4"/>
    <w:rsid w:val="005050A9"/>
    <w:rsid w:val="00505AE6"/>
    <w:rsid w:val="00505B61"/>
    <w:rsid w:val="00505D44"/>
    <w:rsid w:val="0050617C"/>
    <w:rsid w:val="00506259"/>
    <w:rsid w:val="0050626E"/>
    <w:rsid w:val="005062D9"/>
    <w:rsid w:val="0050655D"/>
    <w:rsid w:val="00506834"/>
    <w:rsid w:val="005069B3"/>
    <w:rsid w:val="00506BD2"/>
    <w:rsid w:val="00506C5E"/>
    <w:rsid w:val="00506DBE"/>
    <w:rsid w:val="00506E67"/>
    <w:rsid w:val="00506FAC"/>
    <w:rsid w:val="005072ED"/>
    <w:rsid w:val="0050757B"/>
    <w:rsid w:val="00507591"/>
    <w:rsid w:val="005076E1"/>
    <w:rsid w:val="00507903"/>
    <w:rsid w:val="00507B1C"/>
    <w:rsid w:val="00507F66"/>
    <w:rsid w:val="005100DF"/>
    <w:rsid w:val="005101AA"/>
    <w:rsid w:val="0051034E"/>
    <w:rsid w:val="0051048A"/>
    <w:rsid w:val="0051082B"/>
    <w:rsid w:val="00510842"/>
    <w:rsid w:val="005108EF"/>
    <w:rsid w:val="00510B97"/>
    <w:rsid w:val="00510C4C"/>
    <w:rsid w:val="00510DF5"/>
    <w:rsid w:val="00510E72"/>
    <w:rsid w:val="00510ECC"/>
    <w:rsid w:val="005118D8"/>
    <w:rsid w:val="00511A1C"/>
    <w:rsid w:val="00511C05"/>
    <w:rsid w:val="00511CE4"/>
    <w:rsid w:val="00511FD7"/>
    <w:rsid w:val="00512385"/>
    <w:rsid w:val="005123ED"/>
    <w:rsid w:val="00512B00"/>
    <w:rsid w:val="00512D66"/>
    <w:rsid w:val="005134EF"/>
    <w:rsid w:val="005136E6"/>
    <w:rsid w:val="00513913"/>
    <w:rsid w:val="005139F4"/>
    <w:rsid w:val="00513C21"/>
    <w:rsid w:val="00513D36"/>
    <w:rsid w:val="00513E4F"/>
    <w:rsid w:val="005140AE"/>
    <w:rsid w:val="00514283"/>
    <w:rsid w:val="005142BE"/>
    <w:rsid w:val="00514397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47D"/>
    <w:rsid w:val="00516797"/>
    <w:rsid w:val="005167E1"/>
    <w:rsid w:val="00516A38"/>
    <w:rsid w:val="00516BF3"/>
    <w:rsid w:val="00516DBF"/>
    <w:rsid w:val="00516FC5"/>
    <w:rsid w:val="00517230"/>
    <w:rsid w:val="0051766F"/>
    <w:rsid w:val="005178E2"/>
    <w:rsid w:val="005179E5"/>
    <w:rsid w:val="00517A1A"/>
    <w:rsid w:val="00517D6F"/>
    <w:rsid w:val="0052029E"/>
    <w:rsid w:val="0052090A"/>
    <w:rsid w:val="00520965"/>
    <w:rsid w:val="00520B02"/>
    <w:rsid w:val="00520B3F"/>
    <w:rsid w:val="00520BDB"/>
    <w:rsid w:val="00520BFE"/>
    <w:rsid w:val="00520DD3"/>
    <w:rsid w:val="00521473"/>
    <w:rsid w:val="005214ED"/>
    <w:rsid w:val="005218A5"/>
    <w:rsid w:val="00521910"/>
    <w:rsid w:val="00521B16"/>
    <w:rsid w:val="00521D1B"/>
    <w:rsid w:val="00521D48"/>
    <w:rsid w:val="00521ED1"/>
    <w:rsid w:val="0052237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CDF"/>
    <w:rsid w:val="00523E37"/>
    <w:rsid w:val="0052427A"/>
    <w:rsid w:val="0052434A"/>
    <w:rsid w:val="00524556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5F9E"/>
    <w:rsid w:val="005261B8"/>
    <w:rsid w:val="005261FF"/>
    <w:rsid w:val="0052636F"/>
    <w:rsid w:val="00526528"/>
    <w:rsid w:val="0052652C"/>
    <w:rsid w:val="00526596"/>
    <w:rsid w:val="005265C9"/>
    <w:rsid w:val="00526642"/>
    <w:rsid w:val="00526A3B"/>
    <w:rsid w:val="00527132"/>
    <w:rsid w:val="005273B6"/>
    <w:rsid w:val="005273CF"/>
    <w:rsid w:val="005273F0"/>
    <w:rsid w:val="00527618"/>
    <w:rsid w:val="00527749"/>
    <w:rsid w:val="00527844"/>
    <w:rsid w:val="005278ED"/>
    <w:rsid w:val="005279CB"/>
    <w:rsid w:val="00527E8D"/>
    <w:rsid w:val="00527F4F"/>
    <w:rsid w:val="00530291"/>
    <w:rsid w:val="005302B3"/>
    <w:rsid w:val="0053042E"/>
    <w:rsid w:val="0053067E"/>
    <w:rsid w:val="0053083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2E9"/>
    <w:rsid w:val="0053173A"/>
    <w:rsid w:val="005317A6"/>
    <w:rsid w:val="00531A61"/>
    <w:rsid w:val="00531DFD"/>
    <w:rsid w:val="00531F4A"/>
    <w:rsid w:val="00532250"/>
    <w:rsid w:val="0053237E"/>
    <w:rsid w:val="005327AD"/>
    <w:rsid w:val="005328EF"/>
    <w:rsid w:val="00532A94"/>
    <w:rsid w:val="00532C4F"/>
    <w:rsid w:val="00532D0A"/>
    <w:rsid w:val="00532D35"/>
    <w:rsid w:val="00532DBC"/>
    <w:rsid w:val="00532E67"/>
    <w:rsid w:val="00532EE9"/>
    <w:rsid w:val="00532F93"/>
    <w:rsid w:val="0053300C"/>
    <w:rsid w:val="0053303D"/>
    <w:rsid w:val="005330BA"/>
    <w:rsid w:val="005330D6"/>
    <w:rsid w:val="005332F7"/>
    <w:rsid w:val="00533580"/>
    <w:rsid w:val="0053367D"/>
    <w:rsid w:val="005336B8"/>
    <w:rsid w:val="0053394D"/>
    <w:rsid w:val="005339BA"/>
    <w:rsid w:val="00533B78"/>
    <w:rsid w:val="00533C31"/>
    <w:rsid w:val="00533C55"/>
    <w:rsid w:val="00533CFE"/>
    <w:rsid w:val="00533E99"/>
    <w:rsid w:val="00534250"/>
    <w:rsid w:val="005342B5"/>
    <w:rsid w:val="005345DD"/>
    <w:rsid w:val="00534800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B76"/>
    <w:rsid w:val="00536EF8"/>
    <w:rsid w:val="0053707D"/>
    <w:rsid w:val="00537579"/>
    <w:rsid w:val="00537666"/>
    <w:rsid w:val="005378A0"/>
    <w:rsid w:val="0053795B"/>
    <w:rsid w:val="00537A01"/>
    <w:rsid w:val="00537A02"/>
    <w:rsid w:val="00537A73"/>
    <w:rsid w:val="00537C76"/>
    <w:rsid w:val="00537CB4"/>
    <w:rsid w:val="00537F51"/>
    <w:rsid w:val="0054011E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2D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A1F"/>
    <w:rsid w:val="00542C99"/>
    <w:rsid w:val="00542DD2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79A"/>
    <w:rsid w:val="0054591D"/>
    <w:rsid w:val="00545BD9"/>
    <w:rsid w:val="00545CB1"/>
    <w:rsid w:val="00545D15"/>
    <w:rsid w:val="00545D6C"/>
    <w:rsid w:val="005461E5"/>
    <w:rsid w:val="0054625F"/>
    <w:rsid w:val="005463A7"/>
    <w:rsid w:val="0054645D"/>
    <w:rsid w:val="00546693"/>
    <w:rsid w:val="0054669F"/>
    <w:rsid w:val="00546755"/>
    <w:rsid w:val="00546905"/>
    <w:rsid w:val="00546AE3"/>
    <w:rsid w:val="00547616"/>
    <w:rsid w:val="00547AEE"/>
    <w:rsid w:val="00547B9B"/>
    <w:rsid w:val="00547BEC"/>
    <w:rsid w:val="00547CE7"/>
    <w:rsid w:val="00550217"/>
    <w:rsid w:val="005509B0"/>
    <w:rsid w:val="00550A9B"/>
    <w:rsid w:val="00550AC1"/>
    <w:rsid w:val="00550C05"/>
    <w:rsid w:val="00550CF8"/>
    <w:rsid w:val="0055107C"/>
    <w:rsid w:val="005515B8"/>
    <w:rsid w:val="005515BE"/>
    <w:rsid w:val="00551707"/>
    <w:rsid w:val="005518D2"/>
    <w:rsid w:val="00551C40"/>
    <w:rsid w:val="00551DD3"/>
    <w:rsid w:val="00551FDB"/>
    <w:rsid w:val="005522B0"/>
    <w:rsid w:val="005522D3"/>
    <w:rsid w:val="005522DF"/>
    <w:rsid w:val="00552412"/>
    <w:rsid w:val="005527B7"/>
    <w:rsid w:val="005528DE"/>
    <w:rsid w:val="00552928"/>
    <w:rsid w:val="00552ECB"/>
    <w:rsid w:val="00552F68"/>
    <w:rsid w:val="0055329E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595B"/>
    <w:rsid w:val="00555AFD"/>
    <w:rsid w:val="00556F4D"/>
    <w:rsid w:val="0055707C"/>
    <w:rsid w:val="005570DC"/>
    <w:rsid w:val="005571A5"/>
    <w:rsid w:val="005572EE"/>
    <w:rsid w:val="0055731D"/>
    <w:rsid w:val="005574AA"/>
    <w:rsid w:val="00557547"/>
    <w:rsid w:val="005575A7"/>
    <w:rsid w:val="005575C0"/>
    <w:rsid w:val="00557894"/>
    <w:rsid w:val="00557B90"/>
    <w:rsid w:val="00557C63"/>
    <w:rsid w:val="00557D7A"/>
    <w:rsid w:val="00557F6F"/>
    <w:rsid w:val="00557FA8"/>
    <w:rsid w:val="005601E3"/>
    <w:rsid w:val="0056022A"/>
    <w:rsid w:val="0056071D"/>
    <w:rsid w:val="005607AF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653"/>
    <w:rsid w:val="005618C4"/>
    <w:rsid w:val="00561C67"/>
    <w:rsid w:val="00561DE5"/>
    <w:rsid w:val="00561F29"/>
    <w:rsid w:val="00561F94"/>
    <w:rsid w:val="0056200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3762"/>
    <w:rsid w:val="00563AAE"/>
    <w:rsid w:val="00563CB9"/>
    <w:rsid w:val="00563E58"/>
    <w:rsid w:val="005640B8"/>
    <w:rsid w:val="00564278"/>
    <w:rsid w:val="005643ED"/>
    <w:rsid w:val="005644D7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5DF5"/>
    <w:rsid w:val="005663DA"/>
    <w:rsid w:val="005665F5"/>
    <w:rsid w:val="0056663E"/>
    <w:rsid w:val="0056699C"/>
    <w:rsid w:val="005669B9"/>
    <w:rsid w:val="00566B2E"/>
    <w:rsid w:val="00566ECB"/>
    <w:rsid w:val="00566F29"/>
    <w:rsid w:val="00566F99"/>
    <w:rsid w:val="0056700F"/>
    <w:rsid w:val="005670B4"/>
    <w:rsid w:val="005671FB"/>
    <w:rsid w:val="00567213"/>
    <w:rsid w:val="005672D2"/>
    <w:rsid w:val="0056763A"/>
    <w:rsid w:val="0056775B"/>
    <w:rsid w:val="005678C6"/>
    <w:rsid w:val="005679FE"/>
    <w:rsid w:val="00567ADE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C"/>
    <w:rsid w:val="005710BD"/>
    <w:rsid w:val="005712EF"/>
    <w:rsid w:val="0057141B"/>
    <w:rsid w:val="0057165C"/>
    <w:rsid w:val="00571740"/>
    <w:rsid w:val="00571A23"/>
    <w:rsid w:val="00571AD2"/>
    <w:rsid w:val="00571B31"/>
    <w:rsid w:val="00571BAB"/>
    <w:rsid w:val="00571BF0"/>
    <w:rsid w:val="0057203E"/>
    <w:rsid w:val="005721BC"/>
    <w:rsid w:val="0057249C"/>
    <w:rsid w:val="00572654"/>
    <w:rsid w:val="00572B76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19A"/>
    <w:rsid w:val="0057441A"/>
    <w:rsid w:val="00574440"/>
    <w:rsid w:val="005744C4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1C6"/>
    <w:rsid w:val="005761CD"/>
    <w:rsid w:val="00576269"/>
    <w:rsid w:val="00576413"/>
    <w:rsid w:val="00576790"/>
    <w:rsid w:val="00576AAC"/>
    <w:rsid w:val="00576ACB"/>
    <w:rsid w:val="00576ADA"/>
    <w:rsid w:val="00576AF5"/>
    <w:rsid w:val="00576C62"/>
    <w:rsid w:val="005770B2"/>
    <w:rsid w:val="00577401"/>
    <w:rsid w:val="00577808"/>
    <w:rsid w:val="005778D7"/>
    <w:rsid w:val="005779D2"/>
    <w:rsid w:val="00577AE6"/>
    <w:rsid w:val="00577C88"/>
    <w:rsid w:val="00577F19"/>
    <w:rsid w:val="0058084A"/>
    <w:rsid w:val="005808A6"/>
    <w:rsid w:val="00580A26"/>
    <w:rsid w:val="00580AB1"/>
    <w:rsid w:val="00580B84"/>
    <w:rsid w:val="00580C87"/>
    <w:rsid w:val="00580E88"/>
    <w:rsid w:val="00580F86"/>
    <w:rsid w:val="00580FCE"/>
    <w:rsid w:val="005815DC"/>
    <w:rsid w:val="005815F0"/>
    <w:rsid w:val="0058180B"/>
    <w:rsid w:val="005821FD"/>
    <w:rsid w:val="00582268"/>
    <w:rsid w:val="00582359"/>
    <w:rsid w:val="00582545"/>
    <w:rsid w:val="00582573"/>
    <w:rsid w:val="0058266B"/>
    <w:rsid w:val="00582703"/>
    <w:rsid w:val="005828D7"/>
    <w:rsid w:val="0058290E"/>
    <w:rsid w:val="0058298F"/>
    <w:rsid w:val="00582B2C"/>
    <w:rsid w:val="00582E06"/>
    <w:rsid w:val="00582E28"/>
    <w:rsid w:val="00582FEA"/>
    <w:rsid w:val="00583296"/>
    <w:rsid w:val="0058376E"/>
    <w:rsid w:val="00583780"/>
    <w:rsid w:val="005839FD"/>
    <w:rsid w:val="00583B1A"/>
    <w:rsid w:val="00583DDA"/>
    <w:rsid w:val="00583DEB"/>
    <w:rsid w:val="00583E3A"/>
    <w:rsid w:val="0058433E"/>
    <w:rsid w:val="005843C1"/>
    <w:rsid w:val="00584678"/>
    <w:rsid w:val="00584722"/>
    <w:rsid w:val="00584A02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43"/>
    <w:rsid w:val="005863EE"/>
    <w:rsid w:val="005867A1"/>
    <w:rsid w:val="00586855"/>
    <w:rsid w:val="005869FC"/>
    <w:rsid w:val="00586A29"/>
    <w:rsid w:val="00586B18"/>
    <w:rsid w:val="00586FB1"/>
    <w:rsid w:val="00587516"/>
    <w:rsid w:val="00587661"/>
    <w:rsid w:val="00587825"/>
    <w:rsid w:val="00587C0F"/>
    <w:rsid w:val="00587CD1"/>
    <w:rsid w:val="00587D43"/>
    <w:rsid w:val="005900C1"/>
    <w:rsid w:val="005907CE"/>
    <w:rsid w:val="00590938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C57"/>
    <w:rsid w:val="00591E95"/>
    <w:rsid w:val="00591F0B"/>
    <w:rsid w:val="0059214E"/>
    <w:rsid w:val="00592439"/>
    <w:rsid w:val="00592498"/>
    <w:rsid w:val="005924A5"/>
    <w:rsid w:val="00592B60"/>
    <w:rsid w:val="00592DF0"/>
    <w:rsid w:val="00592FC9"/>
    <w:rsid w:val="0059333D"/>
    <w:rsid w:val="00593384"/>
    <w:rsid w:val="0059344F"/>
    <w:rsid w:val="00593536"/>
    <w:rsid w:val="00593546"/>
    <w:rsid w:val="005939F8"/>
    <w:rsid w:val="00593E14"/>
    <w:rsid w:val="00593F69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4E9C"/>
    <w:rsid w:val="005957AF"/>
    <w:rsid w:val="00595A4D"/>
    <w:rsid w:val="00595AC0"/>
    <w:rsid w:val="00595D77"/>
    <w:rsid w:val="00595DC4"/>
    <w:rsid w:val="00595E4B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5B0"/>
    <w:rsid w:val="005976E9"/>
    <w:rsid w:val="00597776"/>
    <w:rsid w:val="005978E5"/>
    <w:rsid w:val="00597AC8"/>
    <w:rsid w:val="00597B49"/>
    <w:rsid w:val="00597D18"/>
    <w:rsid w:val="00597DED"/>
    <w:rsid w:val="005A0315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16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7"/>
    <w:rsid w:val="005A3958"/>
    <w:rsid w:val="005A39BF"/>
    <w:rsid w:val="005A3B65"/>
    <w:rsid w:val="005A3D46"/>
    <w:rsid w:val="005A3FB1"/>
    <w:rsid w:val="005A4130"/>
    <w:rsid w:val="005A463D"/>
    <w:rsid w:val="005A4771"/>
    <w:rsid w:val="005A48BF"/>
    <w:rsid w:val="005A49F2"/>
    <w:rsid w:val="005A4B5E"/>
    <w:rsid w:val="005A4DA4"/>
    <w:rsid w:val="005A4FF3"/>
    <w:rsid w:val="005A5359"/>
    <w:rsid w:val="005A5566"/>
    <w:rsid w:val="005A55EC"/>
    <w:rsid w:val="005A56A2"/>
    <w:rsid w:val="005A5D8B"/>
    <w:rsid w:val="005A5DF7"/>
    <w:rsid w:val="005A603D"/>
    <w:rsid w:val="005A60B2"/>
    <w:rsid w:val="005A6127"/>
    <w:rsid w:val="005A6503"/>
    <w:rsid w:val="005A6704"/>
    <w:rsid w:val="005A695B"/>
    <w:rsid w:val="005A69B8"/>
    <w:rsid w:val="005A6A33"/>
    <w:rsid w:val="005A6DB6"/>
    <w:rsid w:val="005A6E0A"/>
    <w:rsid w:val="005A6ED3"/>
    <w:rsid w:val="005A6F64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1F93"/>
    <w:rsid w:val="005B21E3"/>
    <w:rsid w:val="005B27FB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16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1DB"/>
    <w:rsid w:val="005B5464"/>
    <w:rsid w:val="005B55EA"/>
    <w:rsid w:val="005B56D6"/>
    <w:rsid w:val="005B57FC"/>
    <w:rsid w:val="005B5A7C"/>
    <w:rsid w:val="005B5D69"/>
    <w:rsid w:val="005B5DAB"/>
    <w:rsid w:val="005B5EF7"/>
    <w:rsid w:val="005B6094"/>
    <w:rsid w:val="005B6145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F08"/>
    <w:rsid w:val="005B6F12"/>
    <w:rsid w:val="005B6F45"/>
    <w:rsid w:val="005B6FC1"/>
    <w:rsid w:val="005B7029"/>
    <w:rsid w:val="005B70C3"/>
    <w:rsid w:val="005B723B"/>
    <w:rsid w:val="005B7367"/>
    <w:rsid w:val="005B73A2"/>
    <w:rsid w:val="005B7A5E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C0"/>
    <w:rsid w:val="005C21AC"/>
    <w:rsid w:val="005C2205"/>
    <w:rsid w:val="005C230E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8E"/>
    <w:rsid w:val="005C42FF"/>
    <w:rsid w:val="005C43BC"/>
    <w:rsid w:val="005C468A"/>
    <w:rsid w:val="005C47D8"/>
    <w:rsid w:val="005C4871"/>
    <w:rsid w:val="005C49F7"/>
    <w:rsid w:val="005C4DDA"/>
    <w:rsid w:val="005C5341"/>
    <w:rsid w:val="005C54EC"/>
    <w:rsid w:val="005C5751"/>
    <w:rsid w:val="005C579F"/>
    <w:rsid w:val="005C583B"/>
    <w:rsid w:val="005C584C"/>
    <w:rsid w:val="005C587C"/>
    <w:rsid w:val="005C5AAC"/>
    <w:rsid w:val="005C5BA5"/>
    <w:rsid w:val="005C5C92"/>
    <w:rsid w:val="005C5DBF"/>
    <w:rsid w:val="005C5FF6"/>
    <w:rsid w:val="005C611A"/>
    <w:rsid w:val="005C62C5"/>
    <w:rsid w:val="005C631B"/>
    <w:rsid w:val="005C633C"/>
    <w:rsid w:val="005C639F"/>
    <w:rsid w:val="005C64EA"/>
    <w:rsid w:val="005C64EF"/>
    <w:rsid w:val="005C6684"/>
    <w:rsid w:val="005C6904"/>
    <w:rsid w:val="005C6B8A"/>
    <w:rsid w:val="005C6BBE"/>
    <w:rsid w:val="005C6C1F"/>
    <w:rsid w:val="005C6D13"/>
    <w:rsid w:val="005C6E4A"/>
    <w:rsid w:val="005C6EC5"/>
    <w:rsid w:val="005C7056"/>
    <w:rsid w:val="005C711F"/>
    <w:rsid w:val="005C716E"/>
    <w:rsid w:val="005C7219"/>
    <w:rsid w:val="005C744A"/>
    <w:rsid w:val="005C7716"/>
    <w:rsid w:val="005C797C"/>
    <w:rsid w:val="005C7D08"/>
    <w:rsid w:val="005C7EE3"/>
    <w:rsid w:val="005C7F04"/>
    <w:rsid w:val="005D0144"/>
    <w:rsid w:val="005D01F0"/>
    <w:rsid w:val="005D0572"/>
    <w:rsid w:val="005D0734"/>
    <w:rsid w:val="005D0965"/>
    <w:rsid w:val="005D0A66"/>
    <w:rsid w:val="005D0C2A"/>
    <w:rsid w:val="005D0E9E"/>
    <w:rsid w:val="005D0ED9"/>
    <w:rsid w:val="005D1191"/>
    <w:rsid w:val="005D12CA"/>
    <w:rsid w:val="005D13C7"/>
    <w:rsid w:val="005D1599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EBF"/>
    <w:rsid w:val="005D3245"/>
    <w:rsid w:val="005D348C"/>
    <w:rsid w:val="005D3683"/>
    <w:rsid w:val="005D37C1"/>
    <w:rsid w:val="005D38D0"/>
    <w:rsid w:val="005D3A84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032"/>
    <w:rsid w:val="005D5145"/>
    <w:rsid w:val="005D5281"/>
    <w:rsid w:val="005D53A9"/>
    <w:rsid w:val="005D5578"/>
    <w:rsid w:val="005D58C2"/>
    <w:rsid w:val="005D5ED3"/>
    <w:rsid w:val="005D611B"/>
    <w:rsid w:val="005D63E1"/>
    <w:rsid w:val="005D6590"/>
    <w:rsid w:val="005D66D7"/>
    <w:rsid w:val="005D6741"/>
    <w:rsid w:val="005D6746"/>
    <w:rsid w:val="005D690E"/>
    <w:rsid w:val="005D6999"/>
    <w:rsid w:val="005D6C73"/>
    <w:rsid w:val="005D6DD7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B3"/>
    <w:rsid w:val="005E0D1F"/>
    <w:rsid w:val="005E0E22"/>
    <w:rsid w:val="005E0F47"/>
    <w:rsid w:val="005E10C4"/>
    <w:rsid w:val="005E12DA"/>
    <w:rsid w:val="005E1810"/>
    <w:rsid w:val="005E1856"/>
    <w:rsid w:val="005E2018"/>
    <w:rsid w:val="005E201C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4D9"/>
    <w:rsid w:val="005E397F"/>
    <w:rsid w:val="005E39E5"/>
    <w:rsid w:val="005E3A71"/>
    <w:rsid w:val="005E3C14"/>
    <w:rsid w:val="005E3E0E"/>
    <w:rsid w:val="005E3E23"/>
    <w:rsid w:val="005E4034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A98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6B5"/>
    <w:rsid w:val="005E66FE"/>
    <w:rsid w:val="005E689C"/>
    <w:rsid w:val="005E6906"/>
    <w:rsid w:val="005E7184"/>
    <w:rsid w:val="005E72E0"/>
    <w:rsid w:val="005E758B"/>
    <w:rsid w:val="005E7772"/>
    <w:rsid w:val="005E7811"/>
    <w:rsid w:val="005E7868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A3D"/>
    <w:rsid w:val="005F0D29"/>
    <w:rsid w:val="005F0F27"/>
    <w:rsid w:val="005F0F8E"/>
    <w:rsid w:val="005F10B9"/>
    <w:rsid w:val="005F14A3"/>
    <w:rsid w:val="005F14AF"/>
    <w:rsid w:val="005F1593"/>
    <w:rsid w:val="005F15A6"/>
    <w:rsid w:val="005F162E"/>
    <w:rsid w:val="005F164B"/>
    <w:rsid w:val="005F1A89"/>
    <w:rsid w:val="005F1AC8"/>
    <w:rsid w:val="005F1B2C"/>
    <w:rsid w:val="005F1EFF"/>
    <w:rsid w:val="005F22BA"/>
    <w:rsid w:val="005F274F"/>
    <w:rsid w:val="005F276E"/>
    <w:rsid w:val="005F28D4"/>
    <w:rsid w:val="005F2AE6"/>
    <w:rsid w:val="005F2B4A"/>
    <w:rsid w:val="005F2EF2"/>
    <w:rsid w:val="005F2FC3"/>
    <w:rsid w:val="005F3274"/>
    <w:rsid w:val="005F334B"/>
    <w:rsid w:val="005F3680"/>
    <w:rsid w:val="005F3A11"/>
    <w:rsid w:val="005F3D18"/>
    <w:rsid w:val="005F41CC"/>
    <w:rsid w:val="005F4232"/>
    <w:rsid w:val="005F43CF"/>
    <w:rsid w:val="005F4573"/>
    <w:rsid w:val="005F49AB"/>
    <w:rsid w:val="005F4AFB"/>
    <w:rsid w:val="005F4C6B"/>
    <w:rsid w:val="005F4D66"/>
    <w:rsid w:val="005F52C2"/>
    <w:rsid w:val="005F52E0"/>
    <w:rsid w:val="005F52FD"/>
    <w:rsid w:val="005F54E3"/>
    <w:rsid w:val="005F5A68"/>
    <w:rsid w:val="005F5FF8"/>
    <w:rsid w:val="005F632D"/>
    <w:rsid w:val="005F6541"/>
    <w:rsid w:val="005F6854"/>
    <w:rsid w:val="005F6946"/>
    <w:rsid w:val="005F69D4"/>
    <w:rsid w:val="005F6B8D"/>
    <w:rsid w:val="005F6E8C"/>
    <w:rsid w:val="005F71DF"/>
    <w:rsid w:val="005F73F8"/>
    <w:rsid w:val="005F7505"/>
    <w:rsid w:val="005F773F"/>
    <w:rsid w:val="005F775F"/>
    <w:rsid w:val="005F7808"/>
    <w:rsid w:val="005F79E4"/>
    <w:rsid w:val="005F7B65"/>
    <w:rsid w:val="005F7ECF"/>
    <w:rsid w:val="005F7EEA"/>
    <w:rsid w:val="005F7FB3"/>
    <w:rsid w:val="006001C0"/>
    <w:rsid w:val="0060073C"/>
    <w:rsid w:val="00600995"/>
    <w:rsid w:val="00600BB8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0BC"/>
    <w:rsid w:val="00602190"/>
    <w:rsid w:val="00602197"/>
    <w:rsid w:val="0060248D"/>
    <w:rsid w:val="00602A0A"/>
    <w:rsid w:val="00602B94"/>
    <w:rsid w:val="00602C34"/>
    <w:rsid w:val="00602CB5"/>
    <w:rsid w:val="00602E62"/>
    <w:rsid w:val="00602F65"/>
    <w:rsid w:val="00602FC1"/>
    <w:rsid w:val="00603350"/>
    <w:rsid w:val="00603506"/>
    <w:rsid w:val="00603632"/>
    <w:rsid w:val="00603773"/>
    <w:rsid w:val="006037F3"/>
    <w:rsid w:val="00603921"/>
    <w:rsid w:val="00603924"/>
    <w:rsid w:val="00603AE9"/>
    <w:rsid w:val="00603BAC"/>
    <w:rsid w:val="00603BC1"/>
    <w:rsid w:val="00603C09"/>
    <w:rsid w:val="006040DE"/>
    <w:rsid w:val="00604609"/>
    <w:rsid w:val="00604B61"/>
    <w:rsid w:val="00604E0D"/>
    <w:rsid w:val="00604E1B"/>
    <w:rsid w:val="00604E44"/>
    <w:rsid w:val="00604FAE"/>
    <w:rsid w:val="006055E5"/>
    <w:rsid w:val="00605622"/>
    <w:rsid w:val="00605626"/>
    <w:rsid w:val="006056D8"/>
    <w:rsid w:val="006059CF"/>
    <w:rsid w:val="0060624A"/>
    <w:rsid w:val="0060662A"/>
    <w:rsid w:val="0060680C"/>
    <w:rsid w:val="00606885"/>
    <w:rsid w:val="006068A8"/>
    <w:rsid w:val="006068F7"/>
    <w:rsid w:val="00606A62"/>
    <w:rsid w:val="00606B1E"/>
    <w:rsid w:val="00606D28"/>
    <w:rsid w:val="00607357"/>
    <w:rsid w:val="006073B3"/>
    <w:rsid w:val="00607A77"/>
    <w:rsid w:val="00607B6E"/>
    <w:rsid w:val="00607DA6"/>
    <w:rsid w:val="00607F54"/>
    <w:rsid w:val="0061008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46"/>
    <w:rsid w:val="006112BB"/>
    <w:rsid w:val="00611304"/>
    <w:rsid w:val="006115B5"/>
    <w:rsid w:val="006116D3"/>
    <w:rsid w:val="00611951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12"/>
    <w:rsid w:val="00612E5C"/>
    <w:rsid w:val="00612F78"/>
    <w:rsid w:val="00613292"/>
    <w:rsid w:val="00613304"/>
    <w:rsid w:val="00613542"/>
    <w:rsid w:val="00613568"/>
    <w:rsid w:val="0061356B"/>
    <w:rsid w:val="00613B5D"/>
    <w:rsid w:val="00613D33"/>
    <w:rsid w:val="00614178"/>
    <w:rsid w:val="0061424D"/>
    <w:rsid w:val="006147F7"/>
    <w:rsid w:val="00614990"/>
    <w:rsid w:val="00614B9A"/>
    <w:rsid w:val="00614CA3"/>
    <w:rsid w:val="00614CCB"/>
    <w:rsid w:val="00614DC9"/>
    <w:rsid w:val="00614E8A"/>
    <w:rsid w:val="00615294"/>
    <w:rsid w:val="006152EE"/>
    <w:rsid w:val="006157F8"/>
    <w:rsid w:val="0061597E"/>
    <w:rsid w:val="00615B86"/>
    <w:rsid w:val="00615C80"/>
    <w:rsid w:val="00615EE2"/>
    <w:rsid w:val="006162CD"/>
    <w:rsid w:val="00616321"/>
    <w:rsid w:val="006163C6"/>
    <w:rsid w:val="00616479"/>
    <w:rsid w:val="00616746"/>
    <w:rsid w:val="00616AF2"/>
    <w:rsid w:val="00616B63"/>
    <w:rsid w:val="00616CEB"/>
    <w:rsid w:val="00616DB8"/>
    <w:rsid w:val="00616FA5"/>
    <w:rsid w:val="00617362"/>
    <w:rsid w:val="006175D9"/>
    <w:rsid w:val="006177C9"/>
    <w:rsid w:val="006178D1"/>
    <w:rsid w:val="00617991"/>
    <w:rsid w:val="006179B6"/>
    <w:rsid w:val="00617A2C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77"/>
    <w:rsid w:val="00620DF0"/>
    <w:rsid w:val="00620FCE"/>
    <w:rsid w:val="0062112F"/>
    <w:rsid w:val="00621170"/>
    <w:rsid w:val="0062136C"/>
    <w:rsid w:val="0062151B"/>
    <w:rsid w:val="00621649"/>
    <w:rsid w:val="00621780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707"/>
    <w:rsid w:val="006228C7"/>
    <w:rsid w:val="006229F0"/>
    <w:rsid w:val="00622C20"/>
    <w:rsid w:val="00622D72"/>
    <w:rsid w:val="00622FA8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9B3"/>
    <w:rsid w:val="00624B52"/>
    <w:rsid w:val="00624D52"/>
    <w:rsid w:val="00624F74"/>
    <w:rsid w:val="00624FAD"/>
    <w:rsid w:val="006250C7"/>
    <w:rsid w:val="006255ED"/>
    <w:rsid w:val="00625626"/>
    <w:rsid w:val="00625669"/>
    <w:rsid w:val="00625711"/>
    <w:rsid w:val="00625D07"/>
    <w:rsid w:val="00625EA4"/>
    <w:rsid w:val="00626078"/>
    <w:rsid w:val="006262ED"/>
    <w:rsid w:val="00626300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79D"/>
    <w:rsid w:val="00630805"/>
    <w:rsid w:val="006308F0"/>
    <w:rsid w:val="006309AD"/>
    <w:rsid w:val="00630C90"/>
    <w:rsid w:val="00630DDA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774"/>
    <w:rsid w:val="00631BD0"/>
    <w:rsid w:val="0063211D"/>
    <w:rsid w:val="006321E4"/>
    <w:rsid w:val="006322AD"/>
    <w:rsid w:val="0063231A"/>
    <w:rsid w:val="0063234A"/>
    <w:rsid w:val="006324A8"/>
    <w:rsid w:val="00632622"/>
    <w:rsid w:val="00632710"/>
    <w:rsid w:val="00632A44"/>
    <w:rsid w:val="00632D67"/>
    <w:rsid w:val="00632D9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C70"/>
    <w:rsid w:val="00633F68"/>
    <w:rsid w:val="0063448C"/>
    <w:rsid w:val="00634856"/>
    <w:rsid w:val="00634D57"/>
    <w:rsid w:val="00634D5A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5F93"/>
    <w:rsid w:val="00636246"/>
    <w:rsid w:val="006364CA"/>
    <w:rsid w:val="0063651A"/>
    <w:rsid w:val="00636541"/>
    <w:rsid w:val="0063665A"/>
    <w:rsid w:val="0063669B"/>
    <w:rsid w:val="006366BE"/>
    <w:rsid w:val="006368AC"/>
    <w:rsid w:val="006368FC"/>
    <w:rsid w:val="00636BDD"/>
    <w:rsid w:val="00636BF9"/>
    <w:rsid w:val="00636C50"/>
    <w:rsid w:val="00636D6B"/>
    <w:rsid w:val="00636E89"/>
    <w:rsid w:val="00636F44"/>
    <w:rsid w:val="00637692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D7A"/>
    <w:rsid w:val="00640F24"/>
    <w:rsid w:val="0064113B"/>
    <w:rsid w:val="00641322"/>
    <w:rsid w:val="006414A5"/>
    <w:rsid w:val="006419F8"/>
    <w:rsid w:val="00641AE5"/>
    <w:rsid w:val="00641C76"/>
    <w:rsid w:val="00641F28"/>
    <w:rsid w:val="006420A5"/>
    <w:rsid w:val="0064212E"/>
    <w:rsid w:val="00642386"/>
    <w:rsid w:val="006423FF"/>
    <w:rsid w:val="0064241D"/>
    <w:rsid w:val="006424C9"/>
    <w:rsid w:val="0064271D"/>
    <w:rsid w:val="00642A08"/>
    <w:rsid w:val="00642C90"/>
    <w:rsid w:val="00642D79"/>
    <w:rsid w:val="00642D91"/>
    <w:rsid w:val="00642E5A"/>
    <w:rsid w:val="00642E98"/>
    <w:rsid w:val="00643087"/>
    <w:rsid w:val="00643325"/>
    <w:rsid w:val="00643941"/>
    <w:rsid w:val="00643F0B"/>
    <w:rsid w:val="00644127"/>
    <w:rsid w:val="00644424"/>
    <w:rsid w:val="00644553"/>
    <w:rsid w:val="00644681"/>
    <w:rsid w:val="00644749"/>
    <w:rsid w:val="00644776"/>
    <w:rsid w:val="006447D2"/>
    <w:rsid w:val="006449C2"/>
    <w:rsid w:val="00644EF5"/>
    <w:rsid w:val="00645001"/>
    <w:rsid w:val="0064511E"/>
    <w:rsid w:val="0064514D"/>
    <w:rsid w:val="00645272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4F1"/>
    <w:rsid w:val="006466BE"/>
    <w:rsid w:val="006467D8"/>
    <w:rsid w:val="0064687F"/>
    <w:rsid w:val="00646AAA"/>
    <w:rsid w:val="00646DE8"/>
    <w:rsid w:val="00646DEA"/>
    <w:rsid w:val="00646DED"/>
    <w:rsid w:val="00646F61"/>
    <w:rsid w:val="00647150"/>
    <w:rsid w:val="00647163"/>
    <w:rsid w:val="006474D4"/>
    <w:rsid w:val="00647D4E"/>
    <w:rsid w:val="00647E18"/>
    <w:rsid w:val="00647FAE"/>
    <w:rsid w:val="00647FD4"/>
    <w:rsid w:val="0065010F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DAA"/>
    <w:rsid w:val="00651E5E"/>
    <w:rsid w:val="00652143"/>
    <w:rsid w:val="00652181"/>
    <w:rsid w:val="00652592"/>
    <w:rsid w:val="00652F13"/>
    <w:rsid w:val="00652F6C"/>
    <w:rsid w:val="00652FBE"/>
    <w:rsid w:val="00653124"/>
    <w:rsid w:val="00653165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34B"/>
    <w:rsid w:val="00654425"/>
    <w:rsid w:val="00654470"/>
    <w:rsid w:val="006549E3"/>
    <w:rsid w:val="00654BC4"/>
    <w:rsid w:val="00654DFE"/>
    <w:rsid w:val="00654E7B"/>
    <w:rsid w:val="00654F06"/>
    <w:rsid w:val="006550C5"/>
    <w:rsid w:val="00655258"/>
    <w:rsid w:val="006553C2"/>
    <w:rsid w:val="006553F3"/>
    <w:rsid w:val="00655439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CE1"/>
    <w:rsid w:val="00656EB2"/>
    <w:rsid w:val="00656EDB"/>
    <w:rsid w:val="00656FD6"/>
    <w:rsid w:val="0065736F"/>
    <w:rsid w:val="006577D3"/>
    <w:rsid w:val="0065794A"/>
    <w:rsid w:val="0065796E"/>
    <w:rsid w:val="006579ED"/>
    <w:rsid w:val="00657AA7"/>
    <w:rsid w:val="00657AB4"/>
    <w:rsid w:val="00657ACF"/>
    <w:rsid w:val="00657CE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C1E"/>
    <w:rsid w:val="00660CD3"/>
    <w:rsid w:val="00660E1B"/>
    <w:rsid w:val="006612C5"/>
    <w:rsid w:val="0066148F"/>
    <w:rsid w:val="00661556"/>
    <w:rsid w:val="00661ABF"/>
    <w:rsid w:val="00661E55"/>
    <w:rsid w:val="00661F51"/>
    <w:rsid w:val="0066211A"/>
    <w:rsid w:val="00662160"/>
    <w:rsid w:val="00662AB3"/>
    <w:rsid w:val="00662CC9"/>
    <w:rsid w:val="00663425"/>
    <w:rsid w:val="006634BD"/>
    <w:rsid w:val="006636DE"/>
    <w:rsid w:val="00663759"/>
    <w:rsid w:val="006637F0"/>
    <w:rsid w:val="00663800"/>
    <w:rsid w:val="006638EE"/>
    <w:rsid w:val="006639F3"/>
    <w:rsid w:val="00663BD0"/>
    <w:rsid w:val="00663DDE"/>
    <w:rsid w:val="00663F9D"/>
    <w:rsid w:val="00663FF9"/>
    <w:rsid w:val="00664034"/>
    <w:rsid w:val="00664091"/>
    <w:rsid w:val="00664332"/>
    <w:rsid w:val="00664522"/>
    <w:rsid w:val="00664A3D"/>
    <w:rsid w:val="00664AF0"/>
    <w:rsid w:val="00664C1E"/>
    <w:rsid w:val="00664E58"/>
    <w:rsid w:val="00664F97"/>
    <w:rsid w:val="006651D3"/>
    <w:rsid w:val="006658AD"/>
    <w:rsid w:val="006658BB"/>
    <w:rsid w:val="006658CD"/>
    <w:rsid w:val="006658D3"/>
    <w:rsid w:val="00665A7D"/>
    <w:rsid w:val="00665AF3"/>
    <w:rsid w:val="00665C76"/>
    <w:rsid w:val="00665CD3"/>
    <w:rsid w:val="00665F48"/>
    <w:rsid w:val="00666079"/>
    <w:rsid w:val="0066627F"/>
    <w:rsid w:val="00666363"/>
    <w:rsid w:val="00666517"/>
    <w:rsid w:val="00666626"/>
    <w:rsid w:val="0066663F"/>
    <w:rsid w:val="00666C9C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6C1"/>
    <w:rsid w:val="006678E7"/>
    <w:rsid w:val="006679D1"/>
    <w:rsid w:val="00667DDC"/>
    <w:rsid w:val="00667E75"/>
    <w:rsid w:val="006701F3"/>
    <w:rsid w:val="00670797"/>
    <w:rsid w:val="00670893"/>
    <w:rsid w:val="006708BD"/>
    <w:rsid w:val="00670C03"/>
    <w:rsid w:val="00670DBA"/>
    <w:rsid w:val="00670E93"/>
    <w:rsid w:val="0067138A"/>
    <w:rsid w:val="0067143D"/>
    <w:rsid w:val="006718F8"/>
    <w:rsid w:val="00671993"/>
    <w:rsid w:val="00671ABD"/>
    <w:rsid w:val="00671B10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4CD7"/>
    <w:rsid w:val="00674D97"/>
    <w:rsid w:val="0067500C"/>
    <w:rsid w:val="0067523E"/>
    <w:rsid w:val="006754F9"/>
    <w:rsid w:val="00675637"/>
    <w:rsid w:val="006756FC"/>
    <w:rsid w:val="006757A3"/>
    <w:rsid w:val="0067597E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96"/>
    <w:rsid w:val="00676AE9"/>
    <w:rsid w:val="00676B5C"/>
    <w:rsid w:val="00676D5D"/>
    <w:rsid w:val="00676FD7"/>
    <w:rsid w:val="006770D6"/>
    <w:rsid w:val="006772DD"/>
    <w:rsid w:val="006775BD"/>
    <w:rsid w:val="006778FA"/>
    <w:rsid w:val="00677967"/>
    <w:rsid w:val="00677A06"/>
    <w:rsid w:val="00677D01"/>
    <w:rsid w:val="00677DB7"/>
    <w:rsid w:val="00677DD3"/>
    <w:rsid w:val="00680047"/>
    <w:rsid w:val="006801FC"/>
    <w:rsid w:val="00680222"/>
    <w:rsid w:val="006802C1"/>
    <w:rsid w:val="00680377"/>
    <w:rsid w:val="00680729"/>
    <w:rsid w:val="006808A1"/>
    <w:rsid w:val="00680BF2"/>
    <w:rsid w:val="00680C74"/>
    <w:rsid w:val="00680FF0"/>
    <w:rsid w:val="0068128D"/>
    <w:rsid w:val="006812E8"/>
    <w:rsid w:val="00681686"/>
    <w:rsid w:val="006816D3"/>
    <w:rsid w:val="006817C3"/>
    <w:rsid w:val="00681AA1"/>
    <w:rsid w:val="00681D64"/>
    <w:rsid w:val="00681EE9"/>
    <w:rsid w:val="00681FB8"/>
    <w:rsid w:val="006820D1"/>
    <w:rsid w:val="006820DE"/>
    <w:rsid w:val="00682275"/>
    <w:rsid w:val="00682321"/>
    <w:rsid w:val="006824A8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83"/>
    <w:rsid w:val="00683FDE"/>
    <w:rsid w:val="0068407A"/>
    <w:rsid w:val="006841D3"/>
    <w:rsid w:val="006841ED"/>
    <w:rsid w:val="00684322"/>
    <w:rsid w:val="006843A4"/>
    <w:rsid w:val="00684969"/>
    <w:rsid w:val="006849E1"/>
    <w:rsid w:val="00684B2C"/>
    <w:rsid w:val="00684EC9"/>
    <w:rsid w:val="006850FB"/>
    <w:rsid w:val="00685383"/>
    <w:rsid w:val="00685389"/>
    <w:rsid w:val="00685394"/>
    <w:rsid w:val="00685486"/>
    <w:rsid w:val="00685689"/>
    <w:rsid w:val="006858AA"/>
    <w:rsid w:val="00685935"/>
    <w:rsid w:val="0068595B"/>
    <w:rsid w:val="00685BE8"/>
    <w:rsid w:val="00685DCB"/>
    <w:rsid w:val="00685EBB"/>
    <w:rsid w:val="00685FF6"/>
    <w:rsid w:val="0068630F"/>
    <w:rsid w:val="00686337"/>
    <w:rsid w:val="00686982"/>
    <w:rsid w:val="006869C1"/>
    <w:rsid w:val="00686B28"/>
    <w:rsid w:val="00686C14"/>
    <w:rsid w:val="00686CDB"/>
    <w:rsid w:val="00686D98"/>
    <w:rsid w:val="00687496"/>
    <w:rsid w:val="006874FB"/>
    <w:rsid w:val="006876F3"/>
    <w:rsid w:val="00687B18"/>
    <w:rsid w:val="00687B4A"/>
    <w:rsid w:val="00687BEF"/>
    <w:rsid w:val="00687DF0"/>
    <w:rsid w:val="00687F5D"/>
    <w:rsid w:val="00687F6F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36B"/>
    <w:rsid w:val="0069141F"/>
    <w:rsid w:val="0069147D"/>
    <w:rsid w:val="006914FA"/>
    <w:rsid w:val="00691708"/>
    <w:rsid w:val="00691866"/>
    <w:rsid w:val="00691AF1"/>
    <w:rsid w:val="00691D6A"/>
    <w:rsid w:val="00691D98"/>
    <w:rsid w:val="00691EB1"/>
    <w:rsid w:val="006920AD"/>
    <w:rsid w:val="00692289"/>
    <w:rsid w:val="006922E2"/>
    <w:rsid w:val="006925D9"/>
    <w:rsid w:val="00692A8E"/>
    <w:rsid w:val="00692B59"/>
    <w:rsid w:val="00692E64"/>
    <w:rsid w:val="0069331B"/>
    <w:rsid w:val="006934CF"/>
    <w:rsid w:val="006935C0"/>
    <w:rsid w:val="00693607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A0"/>
    <w:rsid w:val="006946D3"/>
    <w:rsid w:val="006949B2"/>
    <w:rsid w:val="00694BF7"/>
    <w:rsid w:val="00694DD6"/>
    <w:rsid w:val="00694E3A"/>
    <w:rsid w:val="006950F8"/>
    <w:rsid w:val="00695493"/>
    <w:rsid w:val="006959AC"/>
    <w:rsid w:val="00695D73"/>
    <w:rsid w:val="00695E46"/>
    <w:rsid w:val="006961B4"/>
    <w:rsid w:val="006963D5"/>
    <w:rsid w:val="0069664E"/>
    <w:rsid w:val="00696B98"/>
    <w:rsid w:val="00696E32"/>
    <w:rsid w:val="00696E39"/>
    <w:rsid w:val="00697126"/>
    <w:rsid w:val="006971F0"/>
    <w:rsid w:val="006974D8"/>
    <w:rsid w:val="006975D9"/>
    <w:rsid w:val="00697BEB"/>
    <w:rsid w:val="00697CA8"/>
    <w:rsid w:val="00697D5C"/>
    <w:rsid w:val="006A0169"/>
    <w:rsid w:val="006A03DC"/>
    <w:rsid w:val="006A045D"/>
    <w:rsid w:val="006A072E"/>
    <w:rsid w:val="006A0BC4"/>
    <w:rsid w:val="006A0E88"/>
    <w:rsid w:val="006A1104"/>
    <w:rsid w:val="006A14CA"/>
    <w:rsid w:val="006A16AE"/>
    <w:rsid w:val="006A1B00"/>
    <w:rsid w:val="006A1B16"/>
    <w:rsid w:val="006A2189"/>
    <w:rsid w:val="006A21BB"/>
    <w:rsid w:val="006A2222"/>
    <w:rsid w:val="006A22EB"/>
    <w:rsid w:val="006A2987"/>
    <w:rsid w:val="006A2CD4"/>
    <w:rsid w:val="006A2E1E"/>
    <w:rsid w:val="006A3316"/>
    <w:rsid w:val="006A3432"/>
    <w:rsid w:val="006A3784"/>
    <w:rsid w:val="006A39B6"/>
    <w:rsid w:val="006A3A3D"/>
    <w:rsid w:val="006A3BA2"/>
    <w:rsid w:val="006A3C67"/>
    <w:rsid w:val="006A3FE5"/>
    <w:rsid w:val="006A4653"/>
    <w:rsid w:val="006A48E5"/>
    <w:rsid w:val="006A4B7A"/>
    <w:rsid w:val="006A4C21"/>
    <w:rsid w:val="006A4C9A"/>
    <w:rsid w:val="006A4DE3"/>
    <w:rsid w:val="006A4EE2"/>
    <w:rsid w:val="006A5043"/>
    <w:rsid w:val="006A51C5"/>
    <w:rsid w:val="006A5283"/>
    <w:rsid w:val="006A52B6"/>
    <w:rsid w:val="006A534A"/>
    <w:rsid w:val="006A572F"/>
    <w:rsid w:val="006A5ACC"/>
    <w:rsid w:val="006A5CAD"/>
    <w:rsid w:val="006A5EFC"/>
    <w:rsid w:val="006A6139"/>
    <w:rsid w:val="006A6458"/>
    <w:rsid w:val="006A676C"/>
    <w:rsid w:val="006A6907"/>
    <w:rsid w:val="006A6A79"/>
    <w:rsid w:val="006A6DEE"/>
    <w:rsid w:val="006A6DF5"/>
    <w:rsid w:val="006A7135"/>
    <w:rsid w:val="006A7146"/>
    <w:rsid w:val="006A7201"/>
    <w:rsid w:val="006A74DC"/>
    <w:rsid w:val="006A76A3"/>
    <w:rsid w:val="006A76C3"/>
    <w:rsid w:val="006A78C2"/>
    <w:rsid w:val="006A79DB"/>
    <w:rsid w:val="006A7CC1"/>
    <w:rsid w:val="006A7E4E"/>
    <w:rsid w:val="006B0065"/>
    <w:rsid w:val="006B0158"/>
    <w:rsid w:val="006B05AC"/>
    <w:rsid w:val="006B0919"/>
    <w:rsid w:val="006B0CEB"/>
    <w:rsid w:val="006B11AD"/>
    <w:rsid w:val="006B11B9"/>
    <w:rsid w:val="006B13FD"/>
    <w:rsid w:val="006B15E2"/>
    <w:rsid w:val="006B162E"/>
    <w:rsid w:val="006B19F3"/>
    <w:rsid w:val="006B1B5F"/>
    <w:rsid w:val="006B1DA4"/>
    <w:rsid w:val="006B225E"/>
    <w:rsid w:val="006B23FD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97B"/>
    <w:rsid w:val="006B4A2F"/>
    <w:rsid w:val="006B4BAA"/>
    <w:rsid w:val="006B4BC7"/>
    <w:rsid w:val="006B5166"/>
    <w:rsid w:val="006B5338"/>
    <w:rsid w:val="006B54CD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96A"/>
    <w:rsid w:val="006B7C1A"/>
    <w:rsid w:val="006C0240"/>
    <w:rsid w:val="006C02A7"/>
    <w:rsid w:val="006C05A1"/>
    <w:rsid w:val="006C0716"/>
    <w:rsid w:val="006C0927"/>
    <w:rsid w:val="006C0C2F"/>
    <w:rsid w:val="006C0C73"/>
    <w:rsid w:val="006C0DD6"/>
    <w:rsid w:val="006C0E29"/>
    <w:rsid w:val="006C1067"/>
    <w:rsid w:val="006C1391"/>
    <w:rsid w:val="006C13A8"/>
    <w:rsid w:val="006C1BA4"/>
    <w:rsid w:val="006C1CDF"/>
    <w:rsid w:val="006C1DC1"/>
    <w:rsid w:val="006C1EE2"/>
    <w:rsid w:val="006C1F94"/>
    <w:rsid w:val="006C1FA9"/>
    <w:rsid w:val="006C222D"/>
    <w:rsid w:val="006C2256"/>
    <w:rsid w:val="006C2433"/>
    <w:rsid w:val="006C24B4"/>
    <w:rsid w:val="006C253B"/>
    <w:rsid w:val="006C256B"/>
    <w:rsid w:val="006C26AA"/>
    <w:rsid w:val="006C29F9"/>
    <w:rsid w:val="006C2A66"/>
    <w:rsid w:val="006C2D36"/>
    <w:rsid w:val="006C2EB3"/>
    <w:rsid w:val="006C3152"/>
    <w:rsid w:val="006C315E"/>
    <w:rsid w:val="006C31B7"/>
    <w:rsid w:val="006C31C0"/>
    <w:rsid w:val="006C33DF"/>
    <w:rsid w:val="006C33E3"/>
    <w:rsid w:val="006C3433"/>
    <w:rsid w:val="006C36F0"/>
    <w:rsid w:val="006C370E"/>
    <w:rsid w:val="006C3807"/>
    <w:rsid w:val="006C3A10"/>
    <w:rsid w:val="006C3A1A"/>
    <w:rsid w:val="006C3C86"/>
    <w:rsid w:val="006C3D32"/>
    <w:rsid w:val="006C4106"/>
    <w:rsid w:val="006C45C6"/>
    <w:rsid w:val="006C4614"/>
    <w:rsid w:val="006C46A0"/>
    <w:rsid w:val="006C47F5"/>
    <w:rsid w:val="006C4800"/>
    <w:rsid w:val="006C492A"/>
    <w:rsid w:val="006C4952"/>
    <w:rsid w:val="006C4B68"/>
    <w:rsid w:val="006C4BD0"/>
    <w:rsid w:val="006C4E71"/>
    <w:rsid w:val="006C51FC"/>
    <w:rsid w:val="006C5219"/>
    <w:rsid w:val="006C56EB"/>
    <w:rsid w:val="006C5991"/>
    <w:rsid w:val="006C5BB9"/>
    <w:rsid w:val="006C5E11"/>
    <w:rsid w:val="006C6152"/>
    <w:rsid w:val="006C61EF"/>
    <w:rsid w:val="006C64D4"/>
    <w:rsid w:val="006C66D8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922"/>
    <w:rsid w:val="006C7A16"/>
    <w:rsid w:val="006C7AAA"/>
    <w:rsid w:val="006C7D05"/>
    <w:rsid w:val="006C7FC0"/>
    <w:rsid w:val="006D01D0"/>
    <w:rsid w:val="006D01E6"/>
    <w:rsid w:val="006D02D0"/>
    <w:rsid w:val="006D0321"/>
    <w:rsid w:val="006D03CC"/>
    <w:rsid w:val="006D075F"/>
    <w:rsid w:val="006D087C"/>
    <w:rsid w:val="006D1167"/>
    <w:rsid w:val="006D1401"/>
    <w:rsid w:val="006D1494"/>
    <w:rsid w:val="006D15C3"/>
    <w:rsid w:val="006D16DC"/>
    <w:rsid w:val="006D18CC"/>
    <w:rsid w:val="006D1A90"/>
    <w:rsid w:val="006D1B21"/>
    <w:rsid w:val="006D1BE3"/>
    <w:rsid w:val="006D1D14"/>
    <w:rsid w:val="006D1D9D"/>
    <w:rsid w:val="006D1F8B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06C"/>
    <w:rsid w:val="006D4100"/>
    <w:rsid w:val="006D44BC"/>
    <w:rsid w:val="006D4623"/>
    <w:rsid w:val="006D4795"/>
    <w:rsid w:val="006D4AE9"/>
    <w:rsid w:val="006D4E7A"/>
    <w:rsid w:val="006D4FDA"/>
    <w:rsid w:val="006D5247"/>
    <w:rsid w:val="006D546B"/>
    <w:rsid w:val="006D549A"/>
    <w:rsid w:val="006D5837"/>
    <w:rsid w:val="006D585A"/>
    <w:rsid w:val="006D60AD"/>
    <w:rsid w:val="006D6156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948"/>
    <w:rsid w:val="006D7D72"/>
    <w:rsid w:val="006D7FF3"/>
    <w:rsid w:val="006E013F"/>
    <w:rsid w:val="006E0142"/>
    <w:rsid w:val="006E02AD"/>
    <w:rsid w:val="006E052E"/>
    <w:rsid w:val="006E0877"/>
    <w:rsid w:val="006E09AC"/>
    <w:rsid w:val="006E0A58"/>
    <w:rsid w:val="006E0AF7"/>
    <w:rsid w:val="006E0D05"/>
    <w:rsid w:val="006E0E35"/>
    <w:rsid w:val="006E0F4A"/>
    <w:rsid w:val="006E0FED"/>
    <w:rsid w:val="006E13B1"/>
    <w:rsid w:val="006E1633"/>
    <w:rsid w:val="006E170A"/>
    <w:rsid w:val="006E19ED"/>
    <w:rsid w:val="006E1CC8"/>
    <w:rsid w:val="006E20AF"/>
    <w:rsid w:val="006E2282"/>
    <w:rsid w:val="006E23E2"/>
    <w:rsid w:val="006E25E2"/>
    <w:rsid w:val="006E2703"/>
    <w:rsid w:val="006E2759"/>
    <w:rsid w:val="006E2795"/>
    <w:rsid w:val="006E27D7"/>
    <w:rsid w:val="006E2952"/>
    <w:rsid w:val="006E2A5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A33"/>
    <w:rsid w:val="006E4B5B"/>
    <w:rsid w:val="006E4DB6"/>
    <w:rsid w:val="006E4DCA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5EFC"/>
    <w:rsid w:val="006E621B"/>
    <w:rsid w:val="006E62D4"/>
    <w:rsid w:val="006E640D"/>
    <w:rsid w:val="006E674A"/>
    <w:rsid w:val="006E69AC"/>
    <w:rsid w:val="006E7091"/>
    <w:rsid w:val="006E70C1"/>
    <w:rsid w:val="006E7432"/>
    <w:rsid w:val="006E756A"/>
    <w:rsid w:val="006E773A"/>
    <w:rsid w:val="006E77E6"/>
    <w:rsid w:val="006E7806"/>
    <w:rsid w:val="006E7880"/>
    <w:rsid w:val="006E7936"/>
    <w:rsid w:val="006E7B5E"/>
    <w:rsid w:val="006E7DED"/>
    <w:rsid w:val="006E7F78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0BB"/>
    <w:rsid w:val="006F1142"/>
    <w:rsid w:val="006F121D"/>
    <w:rsid w:val="006F127F"/>
    <w:rsid w:val="006F1352"/>
    <w:rsid w:val="006F13E0"/>
    <w:rsid w:val="006F16AF"/>
    <w:rsid w:val="006F1737"/>
    <w:rsid w:val="006F17B8"/>
    <w:rsid w:val="006F1C99"/>
    <w:rsid w:val="006F1F8C"/>
    <w:rsid w:val="006F20D1"/>
    <w:rsid w:val="006F2149"/>
    <w:rsid w:val="006F2192"/>
    <w:rsid w:val="006F21BF"/>
    <w:rsid w:val="006F25E0"/>
    <w:rsid w:val="006F260A"/>
    <w:rsid w:val="006F2642"/>
    <w:rsid w:val="006F2730"/>
    <w:rsid w:val="006F2CF7"/>
    <w:rsid w:val="006F2F28"/>
    <w:rsid w:val="006F2FE3"/>
    <w:rsid w:val="006F351A"/>
    <w:rsid w:val="006F3AC7"/>
    <w:rsid w:val="006F3AED"/>
    <w:rsid w:val="006F3F40"/>
    <w:rsid w:val="006F405F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78B"/>
    <w:rsid w:val="006F7807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23B"/>
    <w:rsid w:val="007018DA"/>
    <w:rsid w:val="0070196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525"/>
    <w:rsid w:val="0070399F"/>
    <w:rsid w:val="00703C84"/>
    <w:rsid w:val="00703F1B"/>
    <w:rsid w:val="00703F92"/>
    <w:rsid w:val="007041C3"/>
    <w:rsid w:val="0070434F"/>
    <w:rsid w:val="00704A58"/>
    <w:rsid w:val="00704D0B"/>
    <w:rsid w:val="00704EF3"/>
    <w:rsid w:val="00705389"/>
    <w:rsid w:val="00705514"/>
    <w:rsid w:val="00705901"/>
    <w:rsid w:val="00705AF2"/>
    <w:rsid w:val="00705D39"/>
    <w:rsid w:val="00705D60"/>
    <w:rsid w:val="007060C6"/>
    <w:rsid w:val="0070620D"/>
    <w:rsid w:val="00706390"/>
    <w:rsid w:val="00706568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AF9"/>
    <w:rsid w:val="00707B84"/>
    <w:rsid w:val="00707C16"/>
    <w:rsid w:val="00707D63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285"/>
    <w:rsid w:val="00711327"/>
    <w:rsid w:val="0071142D"/>
    <w:rsid w:val="0071143D"/>
    <w:rsid w:val="00711448"/>
    <w:rsid w:val="0071171C"/>
    <w:rsid w:val="0071176C"/>
    <w:rsid w:val="007118EF"/>
    <w:rsid w:val="00711A40"/>
    <w:rsid w:val="00711E54"/>
    <w:rsid w:val="00712083"/>
    <w:rsid w:val="0071222C"/>
    <w:rsid w:val="007122D5"/>
    <w:rsid w:val="007122FE"/>
    <w:rsid w:val="00712320"/>
    <w:rsid w:val="0071244A"/>
    <w:rsid w:val="007124F1"/>
    <w:rsid w:val="00712563"/>
    <w:rsid w:val="00712622"/>
    <w:rsid w:val="0071265E"/>
    <w:rsid w:val="0071274C"/>
    <w:rsid w:val="007129FF"/>
    <w:rsid w:val="00712AC1"/>
    <w:rsid w:val="00712ED8"/>
    <w:rsid w:val="00713297"/>
    <w:rsid w:val="00713446"/>
    <w:rsid w:val="00713600"/>
    <w:rsid w:val="0071364D"/>
    <w:rsid w:val="007139C5"/>
    <w:rsid w:val="007139D7"/>
    <w:rsid w:val="00713A64"/>
    <w:rsid w:val="00713D71"/>
    <w:rsid w:val="00713D92"/>
    <w:rsid w:val="00714038"/>
    <w:rsid w:val="007141CE"/>
    <w:rsid w:val="007141E8"/>
    <w:rsid w:val="00714319"/>
    <w:rsid w:val="00714349"/>
    <w:rsid w:val="007146AE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DCF"/>
    <w:rsid w:val="00715EDB"/>
    <w:rsid w:val="007160F7"/>
    <w:rsid w:val="00716186"/>
    <w:rsid w:val="00716207"/>
    <w:rsid w:val="00716293"/>
    <w:rsid w:val="00716BF9"/>
    <w:rsid w:val="00716F60"/>
    <w:rsid w:val="0071705E"/>
    <w:rsid w:val="0071710D"/>
    <w:rsid w:val="007173AF"/>
    <w:rsid w:val="007173DF"/>
    <w:rsid w:val="007175E8"/>
    <w:rsid w:val="00717642"/>
    <w:rsid w:val="0071769F"/>
    <w:rsid w:val="007178FE"/>
    <w:rsid w:val="007179BC"/>
    <w:rsid w:val="00717D4D"/>
    <w:rsid w:val="00717D74"/>
    <w:rsid w:val="007200BD"/>
    <w:rsid w:val="007202C0"/>
    <w:rsid w:val="00720327"/>
    <w:rsid w:val="0072032F"/>
    <w:rsid w:val="00720520"/>
    <w:rsid w:val="007207E1"/>
    <w:rsid w:val="00720B2E"/>
    <w:rsid w:val="00720DE1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4C"/>
    <w:rsid w:val="007223AD"/>
    <w:rsid w:val="00722470"/>
    <w:rsid w:val="0072256D"/>
    <w:rsid w:val="00722C08"/>
    <w:rsid w:val="00722E43"/>
    <w:rsid w:val="00722E93"/>
    <w:rsid w:val="007230EB"/>
    <w:rsid w:val="0072315C"/>
    <w:rsid w:val="00723214"/>
    <w:rsid w:val="007232F0"/>
    <w:rsid w:val="00723316"/>
    <w:rsid w:val="00723448"/>
    <w:rsid w:val="00723502"/>
    <w:rsid w:val="00723567"/>
    <w:rsid w:val="007235A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B6E"/>
    <w:rsid w:val="00724C90"/>
    <w:rsid w:val="00724DE3"/>
    <w:rsid w:val="00725644"/>
    <w:rsid w:val="0072566D"/>
    <w:rsid w:val="00725A53"/>
    <w:rsid w:val="00725AB7"/>
    <w:rsid w:val="00725C09"/>
    <w:rsid w:val="00725D92"/>
    <w:rsid w:val="00725EA9"/>
    <w:rsid w:val="00725EF6"/>
    <w:rsid w:val="00726202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75B"/>
    <w:rsid w:val="007278AA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4F6"/>
    <w:rsid w:val="007318D9"/>
    <w:rsid w:val="007318DE"/>
    <w:rsid w:val="00731949"/>
    <w:rsid w:val="00731D72"/>
    <w:rsid w:val="00731D86"/>
    <w:rsid w:val="00731EFF"/>
    <w:rsid w:val="00732302"/>
    <w:rsid w:val="00732367"/>
    <w:rsid w:val="00732725"/>
    <w:rsid w:val="007329EA"/>
    <w:rsid w:val="00732AF4"/>
    <w:rsid w:val="00732C36"/>
    <w:rsid w:val="00732C8F"/>
    <w:rsid w:val="00732C94"/>
    <w:rsid w:val="00732C99"/>
    <w:rsid w:val="00732CCF"/>
    <w:rsid w:val="00732D0C"/>
    <w:rsid w:val="00732D79"/>
    <w:rsid w:val="00732DD8"/>
    <w:rsid w:val="007330CF"/>
    <w:rsid w:val="00733139"/>
    <w:rsid w:val="007331A4"/>
    <w:rsid w:val="007331EB"/>
    <w:rsid w:val="0073344C"/>
    <w:rsid w:val="0073350E"/>
    <w:rsid w:val="00733661"/>
    <w:rsid w:val="007338A1"/>
    <w:rsid w:val="00733916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39D"/>
    <w:rsid w:val="0073564A"/>
    <w:rsid w:val="007358C4"/>
    <w:rsid w:val="007359A9"/>
    <w:rsid w:val="00735A0B"/>
    <w:rsid w:val="00735C92"/>
    <w:rsid w:val="00735D34"/>
    <w:rsid w:val="00735E7F"/>
    <w:rsid w:val="00736135"/>
    <w:rsid w:val="00736216"/>
    <w:rsid w:val="00736338"/>
    <w:rsid w:val="00736511"/>
    <w:rsid w:val="00736603"/>
    <w:rsid w:val="00736A64"/>
    <w:rsid w:val="00736B6C"/>
    <w:rsid w:val="00736B87"/>
    <w:rsid w:val="00736F20"/>
    <w:rsid w:val="0073711B"/>
    <w:rsid w:val="007372A9"/>
    <w:rsid w:val="00737435"/>
    <w:rsid w:val="0073747E"/>
    <w:rsid w:val="007375A4"/>
    <w:rsid w:val="007379AB"/>
    <w:rsid w:val="00737E94"/>
    <w:rsid w:val="00737EB9"/>
    <w:rsid w:val="00737FCA"/>
    <w:rsid w:val="00737FDD"/>
    <w:rsid w:val="007400B6"/>
    <w:rsid w:val="00740311"/>
    <w:rsid w:val="0074059C"/>
    <w:rsid w:val="00740691"/>
    <w:rsid w:val="00740701"/>
    <w:rsid w:val="007408DD"/>
    <w:rsid w:val="00740B84"/>
    <w:rsid w:val="00740D6E"/>
    <w:rsid w:val="00740E90"/>
    <w:rsid w:val="00741188"/>
    <w:rsid w:val="007413EC"/>
    <w:rsid w:val="007415F1"/>
    <w:rsid w:val="00741761"/>
    <w:rsid w:val="00741859"/>
    <w:rsid w:val="00741A44"/>
    <w:rsid w:val="00741C03"/>
    <w:rsid w:val="00741F71"/>
    <w:rsid w:val="00741FED"/>
    <w:rsid w:val="00742310"/>
    <w:rsid w:val="007424CB"/>
    <w:rsid w:val="007425E3"/>
    <w:rsid w:val="0074285F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4F6E"/>
    <w:rsid w:val="0074501B"/>
    <w:rsid w:val="007452A3"/>
    <w:rsid w:val="0074593F"/>
    <w:rsid w:val="00745A9E"/>
    <w:rsid w:val="00745B90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38"/>
    <w:rsid w:val="00746EE4"/>
    <w:rsid w:val="00746F1B"/>
    <w:rsid w:val="00746F88"/>
    <w:rsid w:val="00747152"/>
    <w:rsid w:val="007471CB"/>
    <w:rsid w:val="00747461"/>
    <w:rsid w:val="0074785A"/>
    <w:rsid w:val="00747DCE"/>
    <w:rsid w:val="00747EDE"/>
    <w:rsid w:val="00747F12"/>
    <w:rsid w:val="0075001B"/>
    <w:rsid w:val="007500EF"/>
    <w:rsid w:val="007503F9"/>
    <w:rsid w:val="007506B4"/>
    <w:rsid w:val="007506D7"/>
    <w:rsid w:val="00750A40"/>
    <w:rsid w:val="00750CE5"/>
    <w:rsid w:val="00750DAD"/>
    <w:rsid w:val="00750EFF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1EA"/>
    <w:rsid w:val="00753509"/>
    <w:rsid w:val="00753B1A"/>
    <w:rsid w:val="00753B5A"/>
    <w:rsid w:val="00753BD8"/>
    <w:rsid w:val="00753C93"/>
    <w:rsid w:val="00753E64"/>
    <w:rsid w:val="00753EC1"/>
    <w:rsid w:val="0075446B"/>
    <w:rsid w:val="00754574"/>
    <w:rsid w:val="007546BF"/>
    <w:rsid w:val="007548A8"/>
    <w:rsid w:val="00754A88"/>
    <w:rsid w:val="00754B83"/>
    <w:rsid w:val="00754C2B"/>
    <w:rsid w:val="00754C8B"/>
    <w:rsid w:val="00754C8C"/>
    <w:rsid w:val="00754E12"/>
    <w:rsid w:val="0075502E"/>
    <w:rsid w:val="00755243"/>
    <w:rsid w:val="007552EF"/>
    <w:rsid w:val="00755761"/>
    <w:rsid w:val="00755868"/>
    <w:rsid w:val="00755AE3"/>
    <w:rsid w:val="00755FD2"/>
    <w:rsid w:val="007562DE"/>
    <w:rsid w:val="007563D2"/>
    <w:rsid w:val="0075648B"/>
    <w:rsid w:val="007564EA"/>
    <w:rsid w:val="00756618"/>
    <w:rsid w:val="0075671E"/>
    <w:rsid w:val="00756840"/>
    <w:rsid w:val="007568F7"/>
    <w:rsid w:val="00756A15"/>
    <w:rsid w:val="00756AD4"/>
    <w:rsid w:val="00756C2E"/>
    <w:rsid w:val="00756E22"/>
    <w:rsid w:val="00756FAE"/>
    <w:rsid w:val="0075705F"/>
    <w:rsid w:val="0075718B"/>
    <w:rsid w:val="007571E1"/>
    <w:rsid w:val="007572CA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44D"/>
    <w:rsid w:val="007615EB"/>
    <w:rsid w:val="0076172B"/>
    <w:rsid w:val="00761A30"/>
    <w:rsid w:val="00761F0C"/>
    <w:rsid w:val="00761F8F"/>
    <w:rsid w:val="0076200D"/>
    <w:rsid w:val="007623CD"/>
    <w:rsid w:val="007628B4"/>
    <w:rsid w:val="00762AA4"/>
    <w:rsid w:val="00762C23"/>
    <w:rsid w:val="00762F82"/>
    <w:rsid w:val="00763307"/>
    <w:rsid w:val="0076332B"/>
    <w:rsid w:val="00763381"/>
    <w:rsid w:val="007635CF"/>
    <w:rsid w:val="0076387A"/>
    <w:rsid w:val="00763A58"/>
    <w:rsid w:val="00763AB5"/>
    <w:rsid w:val="00764221"/>
    <w:rsid w:val="0076426E"/>
    <w:rsid w:val="007643B7"/>
    <w:rsid w:val="0076441A"/>
    <w:rsid w:val="007646D3"/>
    <w:rsid w:val="0076477C"/>
    <w:rsid w:val="00764951"/>
    <w:rsid w:val="00764A7D"/>
    <w:rsid w:val="00764C8F"/>
    <w:rsid w:val="00764E63"/>
    <w:rsid w:val="00764FB6"/>
    <w:rsid w:val="00764FE6"/>
    <w:rsid w:val="0076507C"/>
    <w:rsid w:val="00765163"/>
    <w:rsid w:val="007653F1"/>
    <w:rsid w:val="007654A0"/>
    <w:rsid w:val="00765654"/>
    <w:rsid w:val="00765802"/>
    <w:rsid w:val="00765A0C"/>
    <w:rsid w:val="00765EA5"/>
    <w:rsid w:val="00765F09"/>
    <w:rsid w:val="007661FF"/>
    <w:rsid w:val="0076665B"/>
    <w:rsid w:val="00766D65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0D3"/>
    <w:rsid w:val="007712AD"/>
    <w:rsid w:val="00771483"/>
    <w:rsid w:val="007715BB"/>
    <w:rsid w:val="00771899"/>
    <w:rsid w:val="00771B70"/>
    <w:rsid w:val="00771D9D"/>
    <w:rsid w:val="00771E4B"/>
    <w:rsid w:val="00771EEC"/>
    <w:rsid w:val="00771F90"/>
    <w:rsid w:val="007720BB"/>
    <w:rsid w:val="00772112"/>
    <w:rsid w:val="00772447"/>
    <w:rsid w:val="0077244C"/>
    <w:rsid w:val="00772784"/>
    <w:rsid w:val="00772B8F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3"/>
    <w:rsid w:val="00774405"/>
    <w:rsid w:val="0077459A"/>
    <w:rsid w:val="00774673"/>
    <w:rsid w:val="00774791"/>
    <w:rsid w:val="00774B9C"/>
    <w:rsid w:val="00774BF3"/>
    <w:rsid w:val="00774C19"/>
    <w:rsid w:val="00774D6B"/>
    <w:rsid w:val="00774F30"/>
    <w:rsid w:val="007751A7"/>
    <w:rsid w:val="00775247"/>
    <w:rsid w:val="0077524F"/>
    <w:rsid w:val="00775466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64D"/>
    <w:rsid w:val="00776883"/>
    <w:rsid w:val="007768AE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C9F"/>
    <w:rsid w:val="00780345"/>
    <w:rsid w:val="00780365"/>
    <w:rsid w:val="007803E0"/>
    <w:rsid w:val="00780489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1FE5"/>
    <w:rsid w:val="007822A0"/>
    <w:rsid w:val="0078256E"/>
    <w:rsid w:val="007829A7"/>
    <w:rsid w:val="00782BD0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513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935"/>
    <w:rsid w:val="0079195F"/>
    <w:rsid w:val="00791A58"/>
    <w:rsid w:val="00791DE2"/>
    <w:rsid w:val="00791F0C"/>
    <w:rsid w:val="00792387"/>
    <w:rsid w:val="007926B1"/>
    <w:rsid w:val="00792902"/>
    <w:rsid w:val="00792B1B"/>
    <w:rsid w:val="00792EA1"/>
    <w:rsid w:val="00792EA6"/>
    <w:rsid w:val="00793402"/>
    <w:rsid w:val="007937AB"/>
    <w:rsid w:val="0079392A"/>
    <w:rsid w:val="007939C6"/>
    <w:rsid w:val="00793B73"/>
    <w:rsid w:val="00793E5F"/>
    <w:rsid w:val="00793F1D"/>
    <w:rsid w:val="0079403B"/>
    <w:rsid w:val="007943B1"/>
    <w:rsid w:val="007947E5"/>
    <w:rsid w:val="0079514F"/>
    <w:rsid w:val="007952AA"/>
    <w:rsid w:val="00795742"/>
    <w:rsid w:val="00795A30"/>
    <w:rsid w:val="00795BFC"/>
    <w:rsid w:val="00795E08"/>
    <w:rsid w:val="00796026"/>
    <w:rsid w:val="00796138"/>
    <w:rsid w:val="00796178"/>
    <w:rsid w:val="00796182"/>
    <w:rsid w:val="007961D4"/>
    <w:rsid w:val="00796537"/>
    <w:rsid w:val="007966F1"/>
    <w:rsid w:val="007967DD"/>
    <w:rsid w:val="007967E4"/>
    <w:rsid w:val="00796812"/>
    <w:rsid w:val="00796A0B"/>
    <w:rsid w:val="00796AE1"/>
    <w:rsid w:val="00796DC5"/>
    <w:rsid w:val="00796EBA"/>
    <w:rsid w:val="00797183"/>
    <w:rsid w:val="007973C3"/>
    <w:rsid w:val="00797619"/>
    <w:rsid w:val="00797658"/>
    <w:rsid w:val="007976CE"/>
    <w:rsid w:val="00797BCB"/>
    <w:rsid w:val="00797CF4"/>
    <w:rsid w:val="00797EC8"/>
    <w:rsid w:val="00797FB5"/>
    <w:rsid w:val="007A00B9"/>
    <w:rsid w:val="007A06EC"/>
    <w:rsid w:val="007A06FA"/>
    <w:rsid w:val="007A0805"/>
    <w:rsid w:val="007A08E5"/>
    <w:rsid w:val="007A0D7C"/>
    <w:rsid w:val="007A0DB3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802"/>
    <w:rsid w:val="007A2C91"/>
    <w:rsid w:val="007A2E3A"/>
    <w:rsid w:val="007A3124"/>
    <w:rsid w:val="007A33F6"/>
    <w:rsid w:val="007A34E4"/>
    <w:rsid w:val="007A3590"/>
    <w:rsid w:val="007A380D"/>
    <w:rsid w:val="007A3830"/>
    <w:rsid w:val="007A385E"/>
    <w:rsid w:val="007A3904"/>
    <w:rsid w:val="007A3C04"/>
    <w:rsid w:val="007A3F8C"/>
    <w:rsid w:val="007A40B4"/>
    <w:rsid w:val="007A43E9"/>
    <w:rsid w:val="007A44A7"/>
    <w:rsid w:val="007A4535"/>
    <w:rsid w:val="007A45AC"/>
    <w:rsid w:val="007A4640"/>
    <w:rsid w:val="007A4871"/>
    <w:rsid w:val="007A4D7F"/>
    <w:rsid w:val="007A4D91"/>
    <w:rsid w:val="007A508E"/>
    <w:rsid w:val="007A53AA"/>
    <w:rsid w:val="007A551C"/>
    <w:rsid w:val="007A56A7"/>
    <w:rsid w:val="007A58E9"/>
    <w:rsid w:val="007A5A59"/>
    <w:rsid w:val="007A5ABA"/>
    <w:rsid w:val="007A5D9F"/>
    <w:rsid w:val="007A5E14"/>
    <w:rsid w:val="007A5F50"/>
    <w:rsid w:val="007A609F"/>
    <w:rsid w:val="007A6136"/>
    <w:rsid w:val="007A6181"/>
    <w:rsid w:val="007A619E"/>
    <w:rsid w:val="007A6360"/>
    <w:rsid w:val="007A661B"/>
    <w:rsid w:val="007A662C"/>
    <w:rsid w:val="007A6752"/>
    <w:rsid w:val="007A6B21"/>
    <w:rsid w:val="007A6D9D"/>
    <w:rsid w:val="007A6F05"/>
    <w:rsid w:val="007A6F65"/>
    <w:rsid w:val="007A6F6F"/>
    <w:rsid w:val="007A6F8D"/>
    <w:rsid w:val="007A718B"/>
    <w:rsid w:val="007A729F"/>
    <w:rsid w:val="007A73DA"/>
    <w:rsid w:val="007A765C"/>
    <w:rsid w:val="007A76D2"/>
    <w:rsid w:val="007A7F95"/>
    <w:rsid w:val="007B08AB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9A4"/>
    <w:rsid w:val="007B2A34"/>
    <w:rsid w:val="007B2CEA"/>
    <w:rsid w:val="007B2D90"/>
    <w:rsid w:val="007B2E19"/>
    <w:rsid w:val="007B300D"/>
    <w:rsid w:val="007B3251"/>
    <w:rsid w:val="007B32D5"/>
    <w:rsid w:val="007B3756"/>
    <w:rsid w:val="007B37EB"/>
    <w:rsid w:val="007B3B3E"/>
    <w:rsid w:val="007B3C1D"/>
    <w:rsid w:val="007B3D4F"/>
    <w:rsid w:val="007B3DF0"/>
    <w:rsid w:val="007B3F0D"/>
    <w:rsid w:val="007B3F74"/>
    <w:rsid w:val="007B408D"/>
    <w:rsid w:val="007B4300"/>
    <w:rsid w:val="007B4560"/>
    <w:rsid w:val="007B45E4"/>
    <w:rsid w:val="007B472B"/>
    <w:rsid w:val="007B48B8"/>
    <w:rsid w:val="007B48BB"/>
    <w:rsid w:val="007B4EAE"/>
    <w:rsid w:val="007B50AB"/>
    <w:rsid w:val="007B5268"/>
    <w:rsid w:val="007B53A9"/>
    <w:rsid w:val="007B5455"/>
    <w:rsid w:val="007B55A8"/>
    <w:rsid w:val="007B56C5"/>
    <w:rsid w:val="007B5873"/>
    <w:rsid w:val="007B5AD3"/>
    <w:rsid w:val="007B5E76"/>
    <w:rsid w:val="007B5F38"/>
    <w:rsid w:val="007B6034"/>
    <w:rsid w:val="007B615B"/>
    <w:rsid w:val="007B632C"/>
    <w:rsid w:val="007B65E3"/>
    <w:rsid w:val="007B66F5"/>
    <w:rsid w:val="007B67EF"/>
    <w:rsid w:val="007B6867"/>
    <w:rsid w:val="007B69F1"/>
    <w:rsid w:val="007B69FE"/>
    <w:rsid w:val="007B6E5D"/>
    <w:rsid w:val="007B6E62"/>
    <w:rsid w:val="007B715D"/>
    <w:rsid w:val="007B725B"/>
    <w:rsid w:val="007B73F9"/>
    <w:rsid w:val="007B7484"/>
    <w:rsid w:val="007B762F"/>
    <w:rsid w:val="007B7768"/>
    <w:rsid w:val="007B7898"/>
    <w:rsid w:val="007B79BE"/>
    <w:rsid w:val="007C0002"/>
    <w:rsid w:val="007C06BE"/>
    <w:rsid w:val="007C07E6"/>
    <w:rsid w:val="007C08D2"/>
    <w:rsid w:val="007C0AD6"/>
    <w:rsid w:val="007C123A"/>
    <w:rsid w:val="007C165B"/>
    <w:rsid w:val="007C1C2C"/>
    <w:rsid w:val="007C1F62"/>
    <w:rsid w:val="007C1FCF"/>
    <w:rsid w:val="007C20FA"/>
    <w:rsid w:val="007C2FDD"/>
    <w:rsid w:val="007C3176"/>
    <w:rsid w:val="007C33AA"/>
    <w:rsid w:val="007C33C2"/>
    <w:rsid w:val="007C3514"/>
    <w:rsid w:val="007C352D"/>
    <w:rsid w:val="007C3534"/>
    <w:rsid w:val="007C399C"/>
    <w:rsid w:val="007C3AB8"/>
    <w:rsid w:val="007C4033"/>
    <w:rsid w:val="007C4499"/>
    <w:rsid w:val="007C44FA"/>
    <w:rsid w:val="007C456E"/>
    <w:rsid w:val="007C45C4"/>
    <w:rsid w:val="007C4878"/>
    <w:rsid w:val="007C49F2"/>
    <w:rsid w:val="007C4A73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BD4"/>
    <w:rsid w:val="007C6E11"/>
    <w:rsid w:val="007C7148"/>
    <w:rsid w:val="007C7283"/>
    <w:rsid w:val="007C79BC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618"/>
    <w:rsid w:val="007D0832"/>
    <w:rsid w:val="007D08A8"/>
    <w:rsid w:val="007D0ADD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A7"/>
    <w:rsid w:val="007D1F20"/>
    <w:rsid w:val="007D21A0"/>
    <w:rsid w:val="007D21EA"/>
    <w:rsid w:val="007D2337"/>
    <w:rsid w:val="007D2482"/>
    <w:rsid w:val="007D2547"/>
    <w:rsid w:val="007D2C49"/>
    <w:rsid w:val="007D2E24"/>
    <w:rsid w:val="007D2E41"/>
    <w:rsid w:val="007D309A"/>
    <w:rsid w:val="007D34BA"/>
    <w:rsid w:val="007D3578"/>
    <w:rsid w:val="007D37F7"/>
    <w:rsid w:val="007D3918"/>
    <w:rsid w:val="007D3A79"/>
    <w:rsid w:val="007D3C25"/>
    <w:rsid w:val="007D3EAE"/>
    <w:rsid w:val="007D3F91"/>
    <w:rsid w:val="007D4482"/>
    <w:rsid w:val="007D45C1"/>
    <w:rsid w:val="007D486D"/>
    <w:rsid w:val="007D4A06"/>
    <w:rsid w:val="007D4A64"/>
    <w:rsid w:val="007D4BEE"/>
    <w:rsid w:val="007D4EA1"/>
    <w:rsid w:val="007D4F71"/>
    <w:rsid w:val="007D500A"/>
    <w:rsid w:val="007D52CB"/>
    <w:rsid w:val="007D53C7"/>
    <w:rsid w:val="007D54B2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E47"/>
    <w:rsid w:val="007D6E5A"/>
    <w:rsid w:val="007D6EDB"/>
    <w:rsid w:val="007D7024"/>
    <w:rsid w:val="007D73D2"/>
    <w:rsid w:val="007D744F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D7F26"/>
    <w:rsid w:val="007E01B4"/>
    <w:rsid w:val="007E0212"/>
    <w:rsid w:val="007E02C4"/>
    <w:rsid w:val="007E0770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4C"/>
    <w:rsid w:val="007E1A67"/>
    <w:rsid w:val="007E1D63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47"/>
    <w:rsid w:val="007E3C4D"/>
    <w:rsid w:val="007E3D50"/>
    <w:rsid w:val="007E3FBB"/>
    <w:rsid w:val="007E4035"/>
    <w:rsid w:val="007E40BB"/>
    <w:rsid w:val="007E41D9"/>
    <w:rsid w:val="007E41F7"/>
    <w:rsid w:val="007E42BF"/>
    <w:rsid w:val="007E4365"/>
    <w:rsid w:val="007E4423"/>
    <w:rsid w:val="007E4A08"/>
    <w:rsid w:val="007E4E7D"/>
    <w:rsid w:val="007E4F52"/>
    <w:rsid w:val="007E4F5C"/>
    <w:rsid w:val="007E4FA6"/>
    <w:rsid w:val="007E5097"/>
    <w:rsid w:val="007E521C"/>
    <w:rsid w:val="007E53F6"/>
    <w:rsid w:val="007E5690"/>
    <w:rsid w:val="007E5B4D"/>
    <w:rsid w:val="007E5C23"/>
    <w:rsid w:val="007E5ED4"/>
    <w:rsid w:val="007E6383"/>
    <w:rsid w:val="007E6796"/>
    <w:rsid w:val="007E682D"/>
    <w:rsid w:val="007E69BB"/>
    <w:rsid w:val="007E6A20"/>
    <w:rsid w:val="007E6A63"/>
    <w:rsid w:val="007E6C59"/>
    <w:rsid w:val="007E70C3"/>
    <w:rsid w:val="007E72FA"/>
    <w:rsid w:val="007E79E3"/>
    <w:rsid w:val="007E7A6A"/>
    <w:rsid w:val="007E7C0A"/>
    <w:rsid w:val="007E7D04"/>
    <w:rsid w:val="007E7EF0"/>
    <w:rsid w:val="007E7F2E"/>
    <w:rsid w:val="007E7FB7"/>
    <w:rsid w:val="007F0162"/>
    <w:rsid w:val="007F01CC"/>
    <w:rsid w:val="007F01F5"/>
    <w:rsid w:val="007F0232"/>
    <w:rsid w:val="007F043C"/>
    <w:rsid w:val="007F0496"/>
    <w:rsid w:val="007F05E8"/>
    <w:rsid w:val="007F06B9"/>
    <w:rsid w:val="007F0A42"/>
    <w:rsid w:val="007F0C6E"/>
    <w:rsid w:val="007F0C8D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688"/>
    <w:rsid w:val="007F274D"/>
    <w:rsid w:val="007F2870"/>
    <w:rsid w:val="007F299B"/>
    <w:rsid w:val="007F2ABB"/>
    <w:rsid w:val="007F2B13"/>
    <w:rsid w:val="007F2BCF"/>
    <w:rsid w:val="007F2BD1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918"/>
    <w:rsid w:val="007F3EBD"/>
    <w:rsid w:val="007F3FCB"/>
    <w:rsid w:val="007F40D0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5BEC"/>
    <w:rsid w:val="007F60C2"/>
    <w:rsid w:val="007F62F7"/>
    <w:rsid w:val="007F64E3"/>
    <w:rsid w:val="007F6B14"/>
    <w:rsid w:val="007F6CCA"/>
    <w:rsid w:val="007F6DE5"/>
    <w:rsid w:val="007F6E61"/>
    <w:rsid w:val="007F6FB2"/>
    <w:rsid w:val="007F6FD1"/>
    <w:rsid w:val="007F7034"/>
    <w:rsid w:val="007F75ED"/>
    <w:rsid w:val="007F765A"/>
    <w:rsid w:val="007F7A6E"/>
    <w:rsid w:val="007F7B9F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7AD"/>
    <w:rsid w:val="00800A7B"/>
    <w:rsid w:val="00801214"/>
    <w:rsid w:val="00801241"/>
    <w:rsid w:val="0080128B"/>
    <w:rsid w:val="00801304"/>
    <w:rsid w:val="0080130D"/>
    <w:rsid w:val="0080152A"/>
    <w:rsid w:val="00801BC2"/>
    <w:rsid w:val="00801CFF"/>
    <w:rsid w:val="00801F10"/>
    <w:rsid w:val="00802440"/>
    <w:rsid w:val="0080244B"/>
    <w:rsid w:val="008024BD"/>
    <w:rsid w:val="008025F6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B6D"/>
    <w:rsid w:val="00804B8F"/>
    <w:rsid w:val="00804BFA"/>
    <w:rsid w:val="00804C8A"/>
    <w:rsid w:val="00804D4B"/>
    <w:rsid w:val="00805420"/>
    <w:rsid w:val="00805434"/>
    <w:rsid w:val="00805594"/>
    <w:rsid w:val="008055DD"/>
    <w:rsid w:val="00805628"/>
    <w:rsid w:val="00805678"/>
    <w:rsid w:val="0080580C"/>
    <w:rsid w:val="0080598D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550"/>
    <w:rsid w:val="00807814"/>
    <w:rsid w:val="00807938"/>
    <w:rsid w:val="008079B5"/>
    <w:rsid w:val="0081066C"/>
    <w:rsid w:val="008108DB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496"/>
    <w:rsid w:val="0081255A"/>
    <w:rsid w:val="008127DE"/>
    <w:rsid w:val="00812987"/>
    <w:rsid w:val="00812B08"/>
    <w:rsid w:val="00812B91"/>
    <w:rsid w:val="008134F4"/>
    <w:rsid w:val="008135BD"/>
    <w:rsid w:val="008137A9"/>
    <w:rsid w:val="008137EA"/>
    <w:rsid w:val="00813807"/>
    <w:rsid w:val="00813A22"/>
    <w:rsid w:val="00813ACB"/>
    <w:rsid w:val="00813C47"/>
    <w:rsid w:val="00814013"/>
    <w:rsid w:val="008142F6"/>
    <w:rsid w:val="008146DA"/>
    <w:rsid w:val="008146EA"/>
    <w:rsid w:val="00814AEE"/>
    <w:rsid w:val="00814BF7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979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17E43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4D"/>
    <w:rsid w:val="008213AF"/>
    <w:rsid w:val="008214A1"/>
    <w:rsid w:val="0082159B"/>
    <w:rsid w:val="0082196C"/>
    <w:rsid w:val="00821A37"/>
    <w:rsid w:val="00821A79"/>
    <w:rsid w:val="00821D8F"/>
    <w:rsid w:val="00821DAB"/>
    <w:rsid w:val="00821E47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3D"/>
    <w:rsid w:val="008233F0"/>
    <w:rsid w:val="008234A4"/>
    <w:rsid w:val="008235AF"/>
    <w:rsid w:val="0082367B"/>
    <w:rsid w:val="008236FD"/>
    <w:rsid w:val="00823754"/>
    <w:rsid w:val="008237FD"/>
    <w:rsid w:val="00823802"/>
    <w:rsid w:val="00823C5F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72F"/>
    <w:rsid w:val="00826D5D"/>
    <w:rsid w:val="00826EC5"/>
    <w:rsid w:val="00826ED7"/>
    <w:rsid w:val="00826F78"/>
    <w:rsid w:val="00826FA4"/>
    <w:rsid w:val="00826FB3"/>
    <w:rsid w:val="008273B9"/>
    <w:rsid w:val="0082742A"/>
    <w:rsid w:val="008274AF"/>
    <w:rsid w:val="008276F8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62A"/>
    <w:rsid w:val="0083069A"/>
    <w:rsid w:val="008307BB"/>
    <w:rsid w:val="00830983"/>
    <w:rsid w:val="00830A23"/>
    <w:rsid w:val="00830B13"/>
    <w:rsid w:val="00830CC8"/>
    <w:rsid w:val="008311CB"/>
    <w:rsid w:val="008313C1"/>
    <w:rsid w:val="008314C4"/>
    <w:rsid w:val="0083168D"/>
    <w:rsid w:val="008317E1"/>
    <w:rsid w:val="00831ADC"/>
    <w:rsid w:val="00831D55"/>
    <w:rsid w:val="00831D68"/>
    <w:rsid w:val="008320DF"/>
    <w:rsid w:val="008321F1"/>
    <w:rsid w:val="008323D3"/>
    <w:rsid w:val="008326F6"/>
    <w:rsid w:val="0083276D"/>
    <w:rsid w:val="00832DFF"/>
    <w:rsid w:val="00832F04"/>
    <w:rsid w:val="00832F6F"/>
    <w:rsid w:val="00832F9D"/>
    <w:rsid w:val="00832FD4"/>
    <w:rsid w:val="0083322F"/>
    <w:rsid w:val="00833299"/>
    <w:rsid w:val="0083330A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4C7"/>
    <w:rsid w:val="00835550"/>
    <w:rsid w:val="00835A42"/>
    <w:rsid w:val="00835D8B"/>
    <w:rsid w:val="0083623D"/>
    <w:rsid w:val="00836377"/>
    <w:rsid w:val="00836515"/>
    <w:rsid w:val="0083653C"/>
    <w:rsid w:val="00836725"/>
    <w:rsid w:val="008368F0"/>
    <w:rsid w:val="0083693E"/>
    <w:rsid w:val="00836A09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181"/>
    <w:rsid w:val="008401B9"/>
    <w:rsid w:val="00840486"/>
    <w:rsid w:val="00840892"/>
    <w:rsid w:val="008408E6"/>
    <w:rsid w:val="00840C45"/>
    <w:rsid w:val="008413D1"/>
    <w:rsid w:val="008416B6"/>
    <w:rsid w:val="008416CB"/>
    <w:rsid w:val="00841719"/>
    <w:rsid w:val="008418BF"/>
    <w:rsid w:val="00841B73"/>
    <w:rsid w:val="00841CDB"/>
    <w:rsid w:val="00842250"/>
    <w:rsid w:val="00842405"/>
    <w:rsid w:val="008425B3"/>
    <w:rsid w:val="0084274F"/>
    <w:rsid w:val="00842758"/>
    <w:rsid w:val="008428D4"/>
    <w:rsid w:val="0084293D"/>
    <w:rsid w:val="00842A88"/>
    <w:rsid w:val="00842B0B"/>
    <w:rsid w:val="00842B0E"/>
    <w:rsid w:val="00843176"/>
    <w:rsid w:val="008432B2"/>
    <w:rsid w:val="00843385"/>
    <w:rsid w:val="008434E7"/>
    <w:rsid w:val="008435E6"/>
    <w:rsid w:val="008437D1"/>
    <w:rsid w:val="00843B64"/>
    <w:rsid w:val="00843B90"/>
    <w:rsid w:val="00843BF9"/>
    <w:rsid w:val="00843D6C"/>
    <w:rsid w:val="00843F52"/>
    <w:rsid w:val="008440A7"/>
    <w:rsid w:val="00844151"/>
    <w:rsid w:val="00844301"/>
    <w:rsid w:val="0084441F"/>
    <w:rsid w:val="0084493D"/>
    <w:rsid w:val="00844AB7"/>
    <w:rsid w:val="00844E9E"/>
    <w:rsid w:val="00845023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6A9C"/>
    <w:rsid w:val="00847507"/>
    <w:rsid w:val="0084780F"/>
    <w:rsid w:val="0084797B"/>
    <w:rsid w:val="00847E02"/>
    <w:rsid w:val="008502B3"/>
    <w:rsid w:val="00850477"/>
    <w:rsid w:val="0085047E"/>
    <w:rsid w:val="008504F0"/>
    <w:rsid w:val="00850543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4E5"/>
    <w:rsid w:val="008545DD"/>
    <w:rsid w:val="0085462C"/>
    <w:rsid w:val="008546BD"/>
    <w:rsid w:val="00854760"/>
    <w:rsid w:val="0085483F"/>
    <w:rsid w:val="00854D17"/>
    <w:rsid w:val="00854FED"/>
    <w:rsid w:val="0085514B"/>
    <w:rsid w:val="008552B3"/>
    <w:rsid w:val="00855320"/>
    <w:rsid w:val="0085540B"/>
    <w:rsid w:val="0085544B"/>
    <w:rsid w:val="008554B9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C3"/>
    <w:rsid w:val="008568F2"/>
    <w:rsid w:val="00856945"/>
    <w:rsid w:val="008569CE"/>
    <w:rsid w:val="00856AD6"/>
    <w:rsid w:val="00856C31"/>
    <w:rsid w:val="00856C33"/>
    <w:rsid w:val="00856E8A"/>
    <w:rsid w:val="00856E93"/>
    <w:rsid w:val="00856EED"/>
    <w:rsid w:val="00857033"/>
    <w:rsid w:val="00857163"/>
    <w:rsid w:val="008574E7"/>
    <w:rsid w:val="008579DB"/>
    <w:rsid w:val="00857C8B"/>
    <w:rsid w:val="00857E2B"/>
    <w:rsid w:val="00860215"/>
    <w:rsid w:val="008602B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2DF"/>
    <w:rsid w:val="008615AF"/>
    <w:rsid w:val="008616E3"/>
    <w:rsid w:val="00861835"/>
    <w:rsid w:val="008618AD"/>
    <w:rsid w:val="00861A0C"/>
    <w:rsid w:val="00861FCD"/>
    <w:rsid w:val="00861FCE"/>
    <w:rsid w:val="008620ED"/>
    <w:rsid w:val="00862281"/>
    <w:rsid w:val="008623B0"/>
    <w:rsid w:val="008626BC"/>
    <w:rsid w:val="00862C88"/>
    <w:rsid w:val="00862F28"/>
    <w:rsid w:val="00863026"/>
    <w:rsid w:val="0086306F"/>
    <w:rsid w:val="008631EA"/>
    <w:rsid w:val="00863315"/>
    <w:rsid w:val="008636D3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094"/>
    <w:rsid w:val="00865424"/>
    <w:rsid w:val="0086559C"/>
    <w:rsid w:val="008656DE"/>
    <w:rsid w:val="00865723"/>
    <w:rsid w:val="0086589B"/>
    <w:rsid w:val="008658E7"/>
    <w:rsid w:val="00865906"/>
    <w:rsid w:val="00865F9E"/>
    <w:rsid w:val="008661EB"/>
    <w:rsid w:val="00866408"/>
    <w:rsid w:val="00866737"/>
    <w:rsid w:val="008667E2"/>
    <w:rsid w:val="00866803"/>
    <w:rsid w:val="00866813"/>
    <w:rsid w:val="0086681D"/>
    <w:rsid w:val="00866868"/>
    <w:rsid w:val="00866941"/>
    <w:rsid w:val="0086696E"/>
    <w:rsid w:val="00866AB3"/>
    <w:rsid w:val="00866BAB"/>
    <w:rsid w:val="00866D5B"/>
    <w:rsid w:val="00866F34"/>
    <w:rsid w:val="00866F87"/>
    <w:rsid w:val="00867083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69E"/>
    <w:rsid w:val="00870AF5"/>
    <w:rsid w:val="00870C73"/>
    <w:rsid w:val="00870C79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B54"/>
    <w:rsid w:val="00873C49"/>
    <w:rsid w:val="00874095"/>
    <w:rsid w:val="008740BE"/>
    <w:rsid w:val="00874113"/>
    <w:rsid w:val="00874236"/>
    <w:rsid w:val="0087427F"/>
    <w:rsid w:val="008742E3"/>
    <w:rsid w:val="0087486D"/>
    <w:rsid w:val="00874970"/>
    <w:rsid w:val="00874D62"/>
    <w:rsid w:val="00874D95"/>
    <w:rsid w:val="00875090"/>
    <w:rsid w:val="008751EA"/>
    <w:rsid w:val="008752DE"/>
    <w:rsid w:val="00875329"/>
    <w:rsid w:val="008753CD"/>
    <w:rsid w:val="008753FC"/>
    <w:rsid w:val="00875475"/>
    <w:rsid w:val="00875568"/>
    <w:rsid w:val="0087567F"/>
    <w:rsid w:val="0087571D"/>
    <w:rsid w:val="00875791"/>
    <w:rsid w:val="008757E3"/>
    <w:rsid w:val="00875ACD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6F75"/>
    <w:rsid w:val="0087729D"/>
    <w:rsid w:val="008773C8"/>
    <w:rsid w:val="00877441"/>
    <w:rsid w:val="008775EE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2E2B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A58"/>
    <w:rsid w:val="00884B8F"/>
    <w:rsid w:val="00885141"/>
    <w:rsid w:val="0088523F"/>
    <w:rsid w:val="00885504"/>
    <w:rsid w:val="008855F9"/>
    <w:rsid w:val="0088575B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EDD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2B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43D"/>
    <w:rsid w:val="008946CB"/>
    <w:rsid w:val="008947B1"/>
    <w:rsid w:val="008948DE"/>
    <w:rsid w:val="0089513B"/>
    <w:rsid w:val="0089519C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B87"/>
    <w:rsid w:val="00896C44"/>
    <w:rsid w:val="00896DC8"/>
    <w:rsid w:val="00897082"/>
    <w:rsid w:val="008970CD"/>
    <w:rsid w:val="00897213"/>
    <w:rsid w:val="00897372"/>
    <w:rsid w:val="00897427"/>
    <w:rsid w:val="008974F1"/>
    <w:rsid w:val="008975F5"/>
    <w:rsid w:val="008976B7"/>
    <w:rsid w:val="008978ED"/>
    <w:rsid w:val="00897EAD"/>
    <w:rsid w:val="008A0051"/>
    <w:rsid w:val="008A00E5"/>
    <w:rsid w:val="008A01A1"/>
    <w:rsid w:val="008A0305"/>
    <w:rsid w:val="008A0453"/>
    <w:rsid w:val="008A0505"/>
    <w:rsid w:val="008A058A"/>
    <w:rsid w:val="008A06E4"/>
    <w:rsid w:val="008A08A0"/>
    <w:rsid w:val="008A1000"/>
    <w:rsid w:val="008A11D5"/>
    <w:rsid w:val="008A14D5"/>
    <w:rsid w:val="008A1542"/>
    <w:rsid w:val="008A1678"/>
    <w:rsid w:val="008A1B81"/>
    <w:rsid w:val="008A1BFA"/>
    <w:rsid w:val="008A1E10"/>
    <w:rsid w:val="008A1E15"/>
    <w:rsid w:val="008A1FC7"/>
    <w:rsid w:val="008A2028"/>
    <w:rsid w:val="008A217D"/>
    <w:rsid w:val="008A2613"/>
    <w:rsid w:val="008A2794"/>
    <w:rsid w:val="008A2912"/>
    <w:rsid w:val="008A29C9"/>
    <w:rsid w:val="008A2AA3"/>
    <w:rsid w:val="008A2C7F"/>
    <w:rsid w:val="008A2D76"/>
    <w:rsid w:val="008A2F8F"/>
    <w:rsid w:val="008A337E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6D4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39"/>
    <w:rsid w:val="008A7F6D"/>
    <w:rsid w:val="008B0320"/>
    <w:rsid w:val="008B077E"/>
    <w:rsid w:val="008B07EA"/>
    <w:rsid w:val="008B08A4"/>
    <w:rsid w:val="008B08F1"/>
    <w:rsid w:val="008B0C84"/>
    <w:rsid w:val="008B0CE9"/>
    <w:rsid w:val="008B0DC1"/>
    <w:rsid w:val="008B0E19"/>
    <w:rsid w:val="008B11AA"/>
    <w:rsid w:val="008B1451"/>
    <w:rsid w:val="008B168C"/>
    <w:rsid w:val="008B16E6"/>
    <w:rsid w:val="008B1706"/>
    <w:rsid w:val="008B1741"/>
    <w:rsid w:val="008B176B"/>
    <w:rsid w:val="008B17BD"/>
    <w:rsid w:val="008B189D"/>
    <w:rsid w:val="008B18F5"/>
    <w:rsid w:val="008B1F59"/>
    <w:rsid w:val="008B222E"/>
    <w:rsid w:val="008B236A"/>
    <w:rsid w:val="008B23EF"/>
    <w:rsid w:val="008B286E"/>
    <w:rsid w:val="008B28E4"/>
    <w:rsid w:val="008B2CE2"/>
    <w:rsid w:val="008B2DF0"/>
    <w:rsid w:val="008B30C8"/>
    <w:rsid w:val="008B315A"/>
    <w:rsid w:val="008B3174"/>
    <w:rsid w:val="008B37BD"/>
    <w:rsid w:val="008B3925"/>
    <w:rsid w:val="008B3BBA"/>
    <w:rsid w:val="008B3C2A"/>
    <w:rsid w:val="008B40CD"/>
    <w:rsid w:val="008B4266"/>
    <w:rsid w:val="008B42CB"/>
    <w:rsid w:val="008B457F"/>
    <w:rsid w:val="008B4645"/>
    <w:rsid w:val="008B46D9"/>
    <w:rsid w:val="008B4718"/>
    <w:rsid w:val="008B47D3"/>
    <w:rsid w:val="008B4AE3"/>
    <w:rsid w:val="008B4AED"/>
    <w:rsid w:val="008B4B13"/>
    <w:rsid w:val="008B501F"/>
    <w:rsid w:val="008B5071"/>
    <w:rsid w:val="008B51F7"/>
    <w:rsid w:val="008B542F"/>
    <w:rsid w:val="008B55EC"/>
    <w:rsid w:val="008B55FA"/>
    <w:rsid w:val="008B5916"/>
    <w:rsid w:val="008B5A4B"/>
    <w:rsid w:val="008B5BFA"/>
    <w:rsid w:val="008B5C8D"/>
    <w:rsid w:val="008B5DB9"/>
    <w:rsid w:val="008B5E08"/>
    <w:rsid w:val="008B6009"/>
    <w:rsid w:val="008B650B"/>
    <w:rsid w:val="008B6537"/>
    <w:rsid w:val="008B6785"/>
    <w:rsid w:val="008B67A2"/>
    <w:rsid w:val="008B67CB"/>
    <w:rsid w:val="008B6909"/>
    <w:rsid w:val="008B6A02"/>
    <w:rsid w:val="008B6A6E"/>
    <w:rsid w:val="008B6C46"/>
    <w:rsid w:val="008B6C8A"/>
    <w:rsid w:val="008B71BC"/>
    <w:rsid w:val="008B72C7"/>
    <w:rsid w:val="008B7300"/>
    <w:rsid w:val="008B754C"/>
    <w:rsid w:val="008B7609"/>
    <w:rsid w:val="008B7A49"/>
    <w:rsid w:val="008B7A57"/>
    <w:rsid w:val="008B7CE7"/>
    <w:rsid w:val="008B7FF2"/>
    <w:rsid w:val="008C0095"/>
    <w:rsid w:val="008C0261"/>
    <w:rsid w:val="008C0270"/>
    <w:rsid w:val="008C02E4"/>
    <w:rsid w:val="008C046B"/>
    <w:rsid w:val="008C0705"/>
    <w:rsid w:val="008C0BFA"/>
    <w:rsid w:val="008C0DA5"/>
    <w:rsid w:val="008C0F4D"/>
    <w:rsid w:val="008C1516"/>
    <w:rsid w:val="008C15D7"/>
    <w:rsid w:val="008C1902"/>
    <w:rsid w:val="008C1A5E"/>
    <w:rsid w:val="008C1B9A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A2B"/>
    <w:rsid w:val="008C2DE7"/>
    <w:rsid w:val="008C2E18"/>
    <w:rsid w:val="008C2FDC"/>
    <w:rsid w:val="008C31BE"/>
    <w:rsid w:val="008C3696"/>
    <w:rsid w:val="008C3D60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4C"/>
    <w:rsid w:val="008C4991"/>
    <w:rsid w:val="008C4A90"/>
    <w:rsid w:val="008C4C18"/>
    <w:rsid w:val="008C4F4A"/>
    <w:rsid w:val="008C5118"/>
    <w:rsid w:val="008C51E7"/>
    <w:rsid w:val="008C5245"/>
    <w:rsid w:val="008C5310"/>
    <w:rsid w:val="008C5502"/>
    <w:rsid w:val="008C5C7E"/>
    <w:rsid w:val="008C5D73"/>
    <w:rsid w:val="008C61DD"/>
    <w:rsid w:val="008C62E0"/>
    <w:rsid w:val="008C6317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DF"/>
    <w:rsid w:val="008D0D11"/>
    <w:rsid w:val="008D0F2F"/>
    <w:rsid w:val="008D104F"/>
    <w:rsid w:val="008D1237"/>
    <w:rsid w:val="008D1322"/>
    <w:rsid w:val="008D13A2"/>
    <w:rsid w:val="008D13C8"/>
    <w:rsid w:val="008D1583"/>
    <w:rsid w:val="008D1D7D"/>
    <w:rsid w:val="008D1FBC"/>
    <w:rsid w:val="008D1FD6"/>
    <w:rsid w:val="008D2015"/>
    <w:rsid w:val="008D20AA"/>
    <w:rsid w:val="008D2287"/>
    <w:rsid w:val="008D22B2"/>
    <w:rsid w:val="008D23BA"/>
    <w:rsid w:val="008D2639"/>
    <w:rsid w:val="008D2687"/>
    <w:rsid w:val="008D2927"/>
    <w:rsid w:val="008D29FF"/>
    <w:rsid w:val="008D2CEF"/>
    <w:rsid w:val="008D2E4D"/>
    <w:rsid w:val="008D2F12"/>
    <w:rsid w:val="008D3080"/>
    <w:rsid w:val="008D30EA"/>
    <w:rsid w:val="008D3400"/>
    <w:rsid w:val="008D373C"/>
    <w:rsid w:val="008D37E5"/>
    <w:rsid w:val="008D3848"/>
    <w:rsid w:val="008D3868"/>
    <w:rsid w:val="008D3956"/>
    <w:rsid w:val="008D3A0E"/>
    <w:rsid w:val="008D3FE2"/>
    <w:rsid w:val="008D4275"/>
    <w:rsid w:val="008D42A1"/>
    <w:rsid w:val="008D43C9"/>
    <w:rsid w:val="008D4581"/>
    <w:rsid w:val="008D459F"/>
    <w:rsid w:val="008D4604"/>
    <w:rsid w:val="008D4832"/>
    <w:rsid w:val="008D494A"/>
    <w:rsid w:val="008D5156"/>
    <w:rsid w:val="008D5397"/>
    <w:rsid w:val="008D564D"/>
    <w:rsid w:val="008D56B2"/>
    <w:rsid w:val="008D5784"/>
    <w:rsid w:val="008D5CE7"/>
    <w:rsid w:val="008D5D6A"/>
    <w:rsid w:val="008D5DCF"/>
    <w:rsid w:val="008D5E24"/>
    <w:rsid w:val="008D5E33"/>
    <w:rsid w:val="008D5E68"/>
    <w:rsid w:val="008D60B2"/>
    <w:rsid w:val="008D634E"/>
    <w:rsid w:val="008D6378"/>
    <w:rsid w:val="008D66A6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7ED"/>
    <w:rsid w:val="008D7840"/>
    <w:rsid w:val="008D78A7"/>
    <w:rsid w:val="008D7B35"/>
    <w:rsid w:val="008D7BDC"/>
    <w:rsid w:val="008D7C28"/>
    <w:rsid w:val="008D7CCE"/>
    <w:rsid w:val="008D7DCF"/>
    <w:rsid w:val="008D7E9C"/>
    <w:rsid w:val="008E02CD"/>
    <w:rsid w:val="008E09BF"/>
    <w:rsid w:val="008E0ABD"/>
    <w:rsid w:val="008E0BB3"/>
    <w:rsid w:val="008E0CE4"/>
    <w:rsid w:val="008E0E58"/>
    <w:rsid w:val="008E0FBD"/>
    <w:rsid w:val="008E10A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9E8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29F"/>
    <w:rsid w:val="008E435C"/>
    <w:rsid w:val="008E4543"/>
    <w:rsid w:val="008E4607"/>
    <w:rsid w:val="008E4A45"/>
    <w:rsid w:val="008E4B10"/>
    <w:rsid w:val="008E4B33"/>
    <w:rsid w:val="008E4CCB"/>
    <w:rsid w:val="008E4CFE"/>
    <w:rsid w:val="008E4D88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4F2"/>
    <w:rsid w:val="008E6552"/>
    <w:rsid w:val="008E6619"/>
    <w:rsid w:val="008E66CD"/>
    <w:rsid w:val="008E67EF"/>
    <w:rsid w:val="008E6AD0"/>
    <w:rsid w:val="008E6F1B"/>
    <w:rsid w:val="008E6FD1"/>
    <w:rsid w:val="008E70FF"/>
    <w:rsid w:val="008E718F"/>
    <w:rsid w:val="008E737D"/>
    <w:rsid w:val="008E737E"/>
    <w:rsid w:val="008E74F2"/>
    <w:rsid w:val="008E7978"/>
    <w:rsid w:val="008E7E68"/>
    <w:rsid w:val="008E7F6A"/>
    <w:rsid w:val="008F0579"/>
    <w:rsid w:val="008F06B6"/>
    <w:rsid w:val="008F0761"/>
    <w:rsid w:val="008F08FF"/>
    <w:rsid w:val="008F09A6"/>
    <w:rsid w:val="008F0A86"/>
    <w:rsid w:val="008F0AF6"/>
    <w:rsid w:val="008F0AFF"/>
    <w:rsid w:val="008F0D71"/>
    <w:rsid w:val="008F0E88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BDD"/>
    <w:rsid w:val="008F1C32"/>
    <w:rsid w:val="008F1C51"/>
    <w:rsid w:val="008F20C7"/>
    <w:rsid w:val="008F236F"/>
    <w:rsid w:val="008F2943"/>
    <w:rsid w:val="008F29E9"/>
    <w:rsid w:val="008F2B5F"/>
    <w:rsid w:val="008F2E82"/>
    <w:rsid w:val="008F3030"/>
    <w:rsid w:val="008F31B5"/>
    <w:rsid w:val="008F3444"/>
    <w:rsid w:val="008F3621"/>
    <w:rsid w:val="008F363C"/>
    <w:rsid w:val="008F38EF"/>
    <w:rsid w:val="008F3B7E"/>
    <w:rsid w:val="008F3BCC"/>
    <w:rsid w:val="008F3C53"/>
    <w:rsid w:val="008F3CEF"/>
    <w:rsid w:val="008F3D56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BF"/>
    <w:rsid w:val="008F4AD6"/>
    <w:rsid w:val="008F4D95"/>
    <w:rsid w:val="008F50E0"/>
    <w:rsid w:val="008F52CE"/>
    <w:rsid w:val="008F53FC"/>
    <w:rsid w:val="008F5574"/>
    <w:rsid w:val="008F5B6C"/>
    <w:rsid w:val="008F5C02"/>
    <w:rsid w:val="008F5CC4"/>
    <w:rsid w:val="008F601C"/>
    <w:rsid w:val="008F624E"/>
    <w:rsid w:val="008F6904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213"/>
    <w:rsid w:val="008F758D"/>
    <w:rsid w:val="008F76EA"/>
    <w:rsid w:val="008F780F"/>
    <w:rsid w:val="008F7EBF"/>
    <w:rsid w:val="008F7EE4"/>
    <w:rsid w:val="008F7EFA"/>
    <w:rsid w:val="00900044"/>
    <w:rsid w:val="0090020A"/>
    <w:rsid w:val="00900335"/>
    <w:rsid w:val="00900766"/>
    <w:rsid w:val="00900C28"/>
    <w:rsid w:val="00900DCA"/>
    <w:rsid w:val="00900E94"/>
    <w:rsid w:val="00900FA0"/>
    <w:rsid w:val="0090102E"/>
    <w:rsid w:val="0090112F"/>
    <w:rsid w:val="00901279"/>
    <w:rsid w:val="00901374"/>
    <w:rsid w:val="00901E36"/>
    <w:rsid w:val="0090266B"/>
    <w:rsid w:val="00902B08"/>
    <w:rsid w:val="00902B0B"/>
    <w:rsid w:val="00902D35"/>
    <w:rsid w:val="00902D9B"/>
    <w:rsid w:val="00902EBE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81"/>
    <w:rsid w:val="00906CB3"/>
    <w:rsid w:val="00906F49"/>
    <w:rsid w:val="00906F9E"/>
    <w:rsid w:val="0090703B"/>
    <w:rsid w:val="009070A8"/>
    <w:rsid w:val="009073D9"/>
    <w:rsid w:val="0090740C"/>
    <w:rsid w:val="00907457"/>
    <w:rsid w:val="00907C55"/>
    <w:rsid w:val="00907F55"/>
    <w:rsid w:val="009103B7"/>
    <w:rsid w:val="0091049D"/>
    <w:rsid w:val="009104D4"/>
    <w:rsid w:val="009105B4"/>
    <w:rsid w:val="00910702"/>
    <w:rsid w:val="00910742"/>
    <w:rsid w:val="00910B68"/>
    <w:rsid w:val="00910F90"/>
    <w:rsid w:val="009110E9"/>
    <w:rsid w:val="0091117E"/>
    <w:rsid w:val="009113B4"/>
    <w:rsid w:val="00911492"/>
    <w:rsid w:val="00911562"/>
    <w:rsid w:val="00911863"/>
    <w:rsid w:val="00911A63"/>
    <w:rsid w:val="00911B37"/>
    <w:rsid w:val="00911C6C"/>
    <w:rsid w:val="00911DAC"/>
    <w:rsid w:val="00911F19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502"/>
    <w:rsid w:val="00913823"/>
    <w:rsid w:val="00913894"/>
    <w:rsid w:val="0091396B"/>
    <w:rsid w:val="00913BE2"/>
    <w:rsid w:val="0091408C"/>
    <w:rsid w:val="009140C8"/>
    <w:rsid w:val="009147D3"/>
    <w:rsid w:val="00914823"/>
    <w:rsid w:val="00914A9C"/>
    <w:rsid w:val="00914E53"/>
    <w:rsid w:val="00914FC8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2B"/>
    <w:rsid w:val="00916DEC"/>
    <w:rsid w:val="00917276"/>
    <w:rsid w:val="00917415"/>
    <w:rsid w:val="0091760F"/>
    <w:rsid w:val="009176AD"/>
    <w:rsid w:val="009176E3"/>
    <w:rsid w:val="00917962"/>
    <w:rsid w:val="00917B2D"/>
    <w:rsid w:val="00917BA9"/>
    <w:rsid w:val="0092019A"/>
    <w:rsid w:val="009201B7"/>
    <w:rsid w:val="009201F6"/>
    <w:rsid w:val="009204C9"/>
    <w:rsid w:val="0092067F"/>
    <w:rsid w:val="009206ED"/>
    <w:rsid w:val="00920840"/>
    <w:rsid w:val="00920D15"/>
    <w:rsid w:val="00920E8B"/>
    <w:rsid w:val="00921429"/>
    <w:rsid w:val="0092145C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2E8B"/>
    <w:rsid w:val="00922FC3"/>
    <w:rsid w:val="00922FDF"/>
    <w:rsid w:val="00923176"/>
    <w:rsid w:val="00923183"/>
    <w:rsid w:val="009231B4"/>
    <w:rsid w:val="0092328B"/>
    <w:rsid w:val="00923375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602A"/>
    <w:rsid w:val="00926352"/>
    <w:rsid w:val="009264FF"/>
    <w:rsid w:val="009265B8"/>
    <w:rsid w:val="00926768"/>
    <w:rsid w:val="00926859"/>
    <w:rsid w:val="00927376"/>
    <w:rsid w:val="00927909"/>
    <w:rsid w:val="00927B12"/>
    <w:rsid w:val="00927CBB"/>
    <w:rsid w:val="00927D42"/>
    <w:rsid w:val="0093001A"/>
    <w:rsid w:val="00930055"/>
    <w:rsid w:val="009301DE"/>
    <w:rsid w:val="00930298"/>
    <w:rsid w:val="009305FD"/>
    <w:rsid w:val="009306DC"/>
    <w:rsid w:val="009308FB"/>
    <w:rsid w:val="00930A1B"/>
    <w:rsid w:val="00930BE7"/>
    <w:rsid w:val="009311E1"/>
    <w:rsid w:val="009316A5"/>
    <w:rsid w:val="00931C40"/>
    <w:rsid w:val="00931CB1"/>
    <w:rsid w:val="00931FA3"/>
    <w:rsid w:val="009321CE"/>
    <w:rsid w:val="009322A3"/>
    <w:rsid w:val="009323BB"/>
    <w:rsid w:val="00932440"/>
    <w:rsid w:val="0093277B"/>
    <w:rsid w:val="0093282C"/>
    <w:rsid w:val="00932B46"/>
    <w:rsid w:val="00932BFC"/>
    <w:rsid w:val="00932C00"/>
    <w:rsid w:val="00932D9F"/>
    <w:rsid w:val="00932DC7"/>
    <w:rsid w:val="00932F2A"/>
    <w:rsid w:val="0093332E"/>
    <w:rsid w:val="009334BE"/>
    <w:rsid w:val="009334EB"/>
    <w:rsid w:val="00933864"/>
    <w:rsid w:val="009338D5"/>
    <w:rsid w:val="00933DDD"/>
    <w:rsid w:val="00933ED9"/>
    <w:rsid w:val="0093432D"/>
    <w:rsid w:val="0093435D"/>
    <w:rsid w:val="0093445B"/>
    <w:rsid w:val="0093459A"/>
    <w:rsid w:val="0093488C"/>
    <w:rsid w:val="00934F74"/>
    <w:rsid w:val="0093546B"/>
    <w:rsid w:val="00935516"/>
    <w:rsid w:val="00935716"/>
    <w:rsid w:val="00935A16"/>
    <w:rsid w:val="00935BA7"/>
    <w:rsid w:val="00935C7A"/>
    <w:rsid w:val="00935D1B"/>
    <w:rsid w:val="00935D9B"/>
    <w:rsid w:val="00935E25"/>
    <w:rsid w:val="00936142"/>
    <w:rsid w:val="009361CE"/>
    <w:rsid w:val="0093670F"/>
    <w:rsid w:val="00936783"/>
    <w:rsid w:val="009369DB"/>
    <w:rsid w:val="00936E0C"/>
    <w:rsid w:val="00936E3A"/>
    <w:rsid w:val="00936EEC"/>
    <w:rsid w:val="00937085"/>
    <w:rsid w:val="0093757B"/>
    <w:rsid w:val="00937734"/>
    <w:rsid w:val="00937942"/>
    <w:rsid w:val="00937E90"/>
    <w:rsid w:val="00937EBF"/>
    <w:rsid w:val="0094006D"/>
    <w:rsid w:val="00940076"/>
    <w:rsid w:val="00940491"/>
    <w:rsid w:val="0094068C"/>
    <w:rsid w:val="00940795"/>
    <w:rsid w:val="009408D0"/>
    <w:rsid w:val="00940A34"/>
    <w:rsid w:val="00940ACB"/>
    <w:rsid w:val="00940C33"/>
    <w:rsid w:val="00940D79"/>
    <w:rsid w:val="00940ECF"/>
    <w:rsid w:val="009411EB"/>
    <w:rsid w:val="00941240"/>
    <w:rsid w:val="00941267"/>
    <w:rsid w:val="00941375"/>
    <w:rsid w:val="0094139A"/>
    <w:rsid w:val="009413F0"/>
    <w:rsid w:val="009414B7"/>
    <w:rsid w:val="00941978"/>
    <w:rsid w:val="00941B2C"/>
    <w:rsid w:val="00941C81"/>
    <w:rsid w:val="00941D76"/>
    <w:rsid w:val="00941F21"/>
    <w:rsid w:val="00942196"/>
    <w:rsid w:val="00942279"/>
    <w:rsid w:val="00942557"/>
    <w:rsid w:val="00942565"/>
    <w:rsid w:val="0094264D"/>
    <w:rsid w:val="009427D8"/>
    <w:rsid w:val="00942924"/>
    <w:rsid w:val="00942926"/>
    <w:rsid w:val="00942938"/>
    <w:rsid w:val="00942989"/>
    <w:rsid w:val="009429A7"/>
    <w:rsid w:val="00942AB6"/>
    <w:rsid w:val="00942D1A"/>
    <w:rsid w:val="00942DEB"/>
    <w:rsid w:val="00942E69"/>
    <w:rsid w:val="00942F0B"/>
    <w:rsid w:val="009430B3"/>
    <w:rsid w:val="009430F7"/>
    <w:rsid w:val="009431D5"/>
    <w:rsid w:val="009431F6"/>
    <w:rsid w:val="009437A2"/>
    <w:rsid w:val="00943871"/>
    <w:rsid w:val="00943BA7"/>
    <w:rsid w:val="00943DA6"/>
    <w:rsid w:val="0094414D"/>
    <w:rsid w:val="009442F1"/>
    <w:rsid w:val="009443C8"/>
    <w:rsid w:val="00944507"/>
    <w:rsid w:val="0094466F"/>
    <w:rsid w:val="009447E8"/>
    <w:rsid w:val="009447FE"/>
    <w:rsid w:val="00944867"/>
    <w:rsid w:val="0094491D"/>
    <w:rsid w:val="009449D2"/>
    <w:rsid w:val="00944AEC"/>
    <w:rsid w:val="00944D19"/>
    <w:rsid w:val="009450FC"/>
    <w:rsid w:val="00945217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C82"/>
    <w:rsid w:val="00945FBB"/>
    <w:rsid w:val="009463F8"/>
    <w:rsid w:val="009464AC"/>
    <w:rsid w:val="009469EF"/>
    <w:rsid w:val="00946BDC"/>
    <w:rsid w:val="00946C22"/>
    <w:rsid w:val="00946D9C"/>
    <w:rsid w:val="00946DA8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41"/>
    <w:rsid w:val="0095105D"/>
    <w:rsid w:val="009510C6"/>
    <w:rsid w:val="009512F7"/>
    <w:rsid w:val="00951332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772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ADA"/>
    <w:rsid w:val="00954B2C"/>
    <w:rsid w:val="00954B82"/>
    <w:rsid w:val="00954D16"/>
    <w:rsid w:val="00954DFC"/>
    <w:rsid w:val="00955237"/>
    <w:rsid w:val="0095541C"/>
    <w:rsid w:val="00955555"/>
    <w:rsid w:val="00955700"/>
    <w:rsid w:val="0095576F"/>
    <w:rsid w:val="0095596E"/>
    <w:rsid w:val="009559C6"/>
    <w:rsid w:val="009559F9"/>
    <w:rsid w:val="00955B7A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7B"/>
    <w:rsid w:val="009572C2"/>
    <w:rsid w:val="00957555"/>
    <w:rsid w:val="00957782"/>
    <w:rsid w:val="0095789A"/>
    <w:rsid w:val="00957C52"/>
    <w:rsid w:val="00957C8F"/>
    <w:rsid w:val="00957E4B"/>
    <w:rsid w:val="00957FC2"/>
    <w:rsid w:val="009600B9"/>
    <w:rsid w:val="00960148"/>
    <w:rsid w:val="009603A1"/>
    <w:rsid w:val="0096052D"/>
    <w:rsid w:val="0096057C"/>
    <w:rsid w:val="00960595"/>
    <w:rsid w:val="0096066E"/>
    <w:rsid w:val="00960892"/>
    <w:rsid w:val="0096093A"/>
    <w:rsid w:val="0096097C"/>
    <w:rsid w:val="009609EC"/>
    <w:rsid w:val="00960B22"/>
    <w:rsid w:val="00960B79"/>
    <w:rsid w:val="00960C78"/>
    <w:rsid w:val="00960C8B"/>
    <w:rsid w:val="00960D60"/>
    <w:rsid w:val="00960EC1"/>
    <w:rsid w:val="00960F2C"/>
    <w:rsid w:val="0096103B"/>
    <w:rsid w:val="00961164"/>
    <w:rsid w:val="00961582"/>
    <w:rsid w:val="0096160D"/>
    <w:rsid w:val="00961968"/>
    <w:rsid w:val="00962079"/>
    <w:rsid w:val="0096278D"/>
    <w:rsid w:val="0096280C"/>
    <w:rsid w:val="0096288D"/>
    <w:rsid w:val="009629BA"/>
    <w:rsid w:val="00962E39"/>
    <w:rsid w:val="00962EA5"/>
    <w:rsid w:val="009633D1"/>
    <w:rsid w:val="0096346E"/>
    <w:rsid w:val="0096352E"/>
    <w:rsid w:val="0096360B"/>
    <w:rsid w:val="00963DF3"/>
    <w:rsid w:val="00964423"/>
    <w:rsid w:val="00964485"/>
    <w:rsid w:val="0096450A"/>
    <w:rsid w:val="009645BB"/>
    <w:rsid w:val="009647BB"/>
    <w:rsid w:val="00964A7D"/>
    <w:rsid w:val="00964CF7"/>
    <w:rsid w:val="00964E62"/>
    <w:rsid w:val="009650CF"/>
    <w:rsid w:val="009655A4"/>
    <w:rsid w:val="0096573B"/>
    <w:rsid w:val="009657B3"/>
    <w:rsid w:val="009659CE"/>
    <w:rsid w:val="00965AD0"/>
    <w:rsid w:val="00965BBC"/>
    <w:rsid w:val="00965C59"/>
    <w:rsid w:val="00965F76"/>
    <w:rsid w:val="0096623C"/>
    <w:rsid w:val="00966847"/>
    <w:rsid w:val="009668A7"/>
    <w:rsid w:val="00966B96"/>
    <w:rsid w:val="00966BE3"/>
    <w:rsid w:val="00966DC4"/>
    <w:rsid w:val="00966E7F"/>
    <w:rsid w:val="00966ED3"/>
    <w:rsid w:val="00967183"/>
    <w:rsid w:val="0096730C"/>
    <w:rsid w:val="009674DB"/>
    <w:rsid w:val="0096756B"/>
    <w:rsid w:val="00967689"/>
    <w:rsid w:val="0096771B"/>
    <w:rsid w:val="00967A09"/>
    <w:rsid w:val="00967A39"/>
    <w:rsid w:val="00967D30"/>
    <w:rsid w:val="00967E40"/>
    <w:rsid w:val="00967EE0"/>
    <w:rsid w:val="00967F50"/>
    <w:rsid w:val="00967FDA"/>
    <w:rsid w:val="00970263"/>
    <w:rsid w:val="009702B3"/>
    <w:rsid w:val="009702C8"/>
    <w:rsid w:val="00970571"/>
    <w:rsid w:val="00970638"/>
    <w:rsid w:val="00970829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4C3"/>
    <w:rsid w:val="00972665"/>
    <w:rsid w:val="00972675"/>
    <w:rsid w:val="009726A6"/>
    <w:rsid w:val="0097275A"/>
    <w:rsid w:val="009727C1"/>
    <w:rsid w:val="00973662"/>
    <w:rsid w:val="00973828"/>
    <w:rsid w:val="00973B07"/>
    <w:rsid w:val="00973BC2"/>
    <w:rsid w:val="00973D82"/>
    <w:rsid w:val="00973E21"/>
    <w:rsid w:val="0097406E"/>
    <w:rsid w:val="009741BB"/>
    <w:rsid w:val="009743CE"/>
    <w:rsid w:val="00974713"/>
    <w:rsid w:val="009748CF"/>
    <w:rsid w:val="009748D4"/>
    <w:rsid w:val="0097499F"/>
    <w:rsid w:val="00974CEE"/>
    <w:rsid w:val="00975246"/>
    <w:rsid w:val="00975252"/>
    <w:rsid w:val="0097536C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6E"/>
    <w:rsid w:val="00976A8C"/>
    <w:rsid w:val="00976C85"/>
    <w:rsid w:val="00976CF8"/>
    <w:rsid w:val="00976F5B"/>
    <w:rsid w:val="009770ED"/>
    <w:rsid w:val="009772C7"/>
    <w:rsid w:val="009777FC"/>
    <w:rsid w:val="00977D15"/>
    <w:rsid w:val="00977DE9"/>
    <w:rsid w:val="00980016"/>
    <w:rsid w:val="0098010D"/>
    <w:rsid w:val="0098018B"/>
    <w:rsid w:val="0098093B"/>
    <w:rsid w:val="00980C0F"/>
    <w:rsid w:val="00980F06"/>
    <w:rsid w:val="00981427"/>
    <w:rsid w:val="00981578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40FA"/>
    <w:rsid w:val="0098410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14C"/>
    <w:rsid w:val="00986340"/>
    <w:rsid w:val="00986760"/>
    <w:rsid w:val="009867B4"/>
    <w:rsid w:val="00986B23"/>
    <w:rsid w:val="00986FD7"/>
    <w:rsid w:val="00987107"/>
    <w:rsid w:val="0098745E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DEF"/>
    <w:rsid w:val="00990FF3"/>
    <w:rsid w:val="009910C0"/>
    <w:rsid w:val="009912E4"/>
    <w:rsid w:val="00991395"/>
    <w:rsid w:val="009913D6"/>
    <w:rsid w:val="0099147A"/>
    <w:rsid w:val="009915B9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E9E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158"/>
    <w:rsid w:val="0099524C"/>
    <w:rsid w:val="0099530B"/>
    <w:rsid w:val="009954CE"/>
    <w:rsid w:val="009956DD"/>
    <w:rsid w:val="0099580F"/>
    <w:rsid w:val="009958B7"/>
    <w:rsid w:val="00995A1B"/>
    <w:rsid w:val="00995E43"/>
    <w:rsid w:val="00995E4E"/>
    <w:rsid w:val="00995FDF"/>
    <w:rsid w:val="009961F1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1B3"/>
    <w:rsid w:val="00997367"/>
    <w:rsid w:val="00997828"/>
    <w:rsid w:val="009979AA"/>
    <w:rsid w:val="00997B61"/>
    <w:rsid w:val="00997B6B"/>
    <w:rsid w:val="00997CA8"/>
    <w:rsid w:val="00997F8A"/>
    <w:rsid w:val="009A03E4"/>
    <w:rsid w:val="009A0467"/>
    <w:rsid w:val="009A05B6"/>
    <w:rsid w:val="009A067B"/>
    <w:rsid w:val="009A0C36"/>
    <w:rsid w:val="009A0C8E"/>
    <w:rsid w:val="009A0C94"/>
    <w:rsid w:val="009A0D66"/>
    <w:rsid w:val="009A0DCD"/>
    <w:rsid w:val="009A111A"/>
    <w:rsid w:val="009A132F"/>
    <w:rsid w:val="009A1386"/>
    <w:rsid w:val="009A1595"/>
    <w:rsid w:val="009A15C6"/>
    <w:rsid w:val="009A1667"/>
    <w:rsid w:val="009A16D1"/>
    <w:rsid w:val="009A16DE"/>
    <w:rsid w:val="009A16FF"/>
    <w:rsid w:val="009A178D"/>
    <w:rsid w:val="009A1F49"/>
    <w:rsid w:val="009A1FB8"/>
    <w:rsid w:val="009A2292"/>
    <w:rsid w:val="009A2507"/>
    <w:rsid w:val="009A266C"/>
    <w:rsid w:val="009A2751"/>
    <w:rsid w:val="009A28BE"/>
    <w:rsid w:val="009A2DCE"/>
    <w:rsid w:val="009A33CD"/>
    <w:rsid w:val="009A369D"/>
    <w:rsid w:val="009A3CC6"/>
    <w:rsid w:val="009A3D0C"/>
    <w:rsid w:val="009A3D1C"/>
    <w:rsid w:val="009A413D"/>
    <w:rsid w:val="009A44D8"/>
    <w:rsid w:val="009A458B"/>
    <w:rsid w:val="009A4773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776"/>
    <w:rsid w:val="009A7804"/>
    <w:rsid w:val="009A7973"/>
    <w:rsid w:val="009A7A17"/>
    <w:rsid w:val="009A7C24"/>
    <w:rsid w:val="009A7F5A"/>
    <w:rsid w:val="009B01E8"/>
    <w:rsid w:val="009B047B"/>
    <w:rsid w:val="009B070A"/>
    <w:rsid w:val="009B0CE3"/>
    <w:rsid w:val="009B0F4B"/>
    <w:rsid w:val="009B1072"/>
    <w:rsid w:val="009B1282"/>
    <w:rsid w:val="009B157F"/>
    <w:rsid w:val="009B15B3"/>
    <w:rsid w:val="009B17E6"/>
    <w:rsid w:val="009B1AD3"/>
    <w:rsid w:val="009B1C24"/>
    <w:rsid w:val="009B1D66"/>
    <w:rsid w:val="009B1DBC"/>
    <w:rsid w:val="009B1E1B"/>
    <w:rsid w:val="009B24E8"/>
    <w:rsid w:val="009B2823"/>
    <w:rsid w:val="009B288A"/>
    <w:rsid w:val="009B28FC"/>
    <w:rsid w:val="009B2A75"/>
    <w:rsid w:val="009B2ED7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3BD"/>
    <w:rsid w:val="009B469C"/>
    <w:rsid w:val="009B4787"/>
    <w:rsid w:val="009B4788"/>
    <w:rsid w:val="009B4B59"/>
    <w:rsid w:val="009B4C04"/>
    <w:rsid w:val="009B4C4B"/>
    <w:rsid w:val="009B4CB6"/>
    <w:rsid w:val="009B4DA9"/>
    <w:rsid w:val="009B51E7"/>
    <w:rsid w:val="009B5204"/>
    <w:rsid w:val="009B5283"/>
    <w:rsid w:val="009B5295"/>
    <w:rsid w:val="009B57AC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288"/>
    <w:rsid w:val="009B75C3"/>
    <w:rsid w:val="009B767E"/>
    <w:rsid w:val="009B7983"/>
    <w:rsid w:val="009B7E3E"/>
    <w:rsid w:val="009B7F79"/>
    <w:rsid w:val="009C0077"/>
    <w:rsid w:val="009C0383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827"/>
    <w:rsid w:val="009C1A8E"/>
    <w:rsid w:val="009C1E0E"/>
    <w:rsid w:val="009C1FBD"/>
    <w:rsid w:val="009C2021"/>
    <w:rsid w:val="009C21BA"/>
    <w:rsid w:val="009C23EB"/>
    <w:rsid w:val="009C26BD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3B4"/>
    <w:rsid w:val="009C4646"/>
    <w:rsid w:val="009C485A"/>
    <w:rsid w:val="009C492D"/>
    <w:rsid w:val="009C4946"/>
    <w:rsid w:val="009C4BFC"/>
    <w:rsid w:val="009C4CFE"/>
    <w:rsid w:val="009C4D5C"/>
    <w:rsid w:val="009C4E8E"/>
    <w:rsid w:val="009C4F85"/>
    <w:rsid w:val="009C5242"/>
    <w:rsid w:val="009C5478"/>
    <w:rsid w:val="009C5490"/>
    <w:rsid w:val="009C592D"/>
    <w:rsid w:val="009C5B94"/>
    <w:rsid w:val="009C5D52"/>
    <w:rsid w:val="009C5F3E"/>
    <w:rsid w:val="009C6221"/>
    <w:rsid w:val="009C6464"/>
    <w:rsid w:val="009C6562"/>
    <w:rsid w:val="009C6AA1"/>
    <w:rsid w:val="009C6C2E"/>
    <w:rsid w:val="009C6D2A"/>
    <w:rsid w:val="009C6E96"/>
    <w:rsid w:val="009C72F0"/>
    <w:rsid w:val="009C73E7"/>
    <w:rsid w:val="009C756C"/>
    <w:rsid w:val="009C7624"/>
    <w:rsid w:val="009C76EB"/>
    <w:rsid w:val="009C78C0"/>
    <w:rsid w:val="009C7E5A"/>
    <w:rsid w:val="009D01BA"/>
    <w:rsid w:val="009D03EE"/>
    <w:rsid w:val="009D0453"/>
    <w:rsid w:val="009D04FF"/>
    <w:rsid w:val="009D074F"/>
    <w:rsid w:val="009D079B"/>
    <w:rsid w:val="009D09AB"/>
    <w:rsid w:val="009D0AE5"/>
    <w:rsid w:val="009D0F06"/>
    <w:rsid w:val="009D134F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86D"/>
    <w:rsid w:val="009D2971"/>
    <w:rsid w:val="009D2976"/>
    <w:rsid w:val="009D2C8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2ED"/>
    <w:rsid w:val="009D43EB"/>
    <w:rsid w:val="009D43FD"/>
    <w:rsid w:val="009D45D7"/>
    <w:rsid w:val="009D4633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817"/>
    <w:rsid w:val="009D5D4B"/>
    <w:rsid w:val="009D5ED0"/>
    <w:rsid w:val="009D604B"/>
    <w:rsid w:val="009D62DD"/>
    <w:rsid w:val="009D64E9"/>
    <w:rsid w:val="009D658B"/>
    <w:rsid w:val="009D6600"/>
    <w:rsid w:val="009D66C4"/>
    <w:rsid w:val="009D67CB"/>
    <w:rsid w:val="009D67F0"/>
    <w:rsid w:val="009D6876"/>
    <w:rsid w:val="009D687B"/>
    <w:rsid w:val="009D6CF6"/>
    <w:rsid w:val="009D6DAB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8D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0AE"/>
    <w:rsid w:val="009E216D"/>
    <w:rsid w:val="009E23DD"/>
    <w:rsid w:val="009E2405"/>
    <w:rsid w:val="009E2877"/>
    <w:rsid w:val="009E2DCE"/>
    <w:rsid w:val="009E35D9"/>
    <w:rsid w:val="009E35EA"/>
    <w:rsid w:val="009E3784"/>
    <w:rsid w:val="009E3CA9"/>
    <w:rsid w:val="009E3D07"/>
    <w:rsid w:val="009E3DDE"/>
    <w:rsid w:val="009E401C"/>
    <w:rsid w:val="009E420B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62"/>
    <w:rsid w:val="009E6185"/>
    <w:rsid w:val="009E63A3"/>
    <w:rsid w:val="009E63DE"/>
    <w:rsid w:val="009E6462"/>
    <w:rsid w:val="009E64E1"/>
    <w:rsid w:val="009E661A"/>
    <w:rsid w:val="009E6804"/>
    <w:rsid w:val="009E689C"/>
    <w:rsid w:val="009E68A5"/>
    <w:rsid w:val="009E6B26"/>
    <w:rsid w:val="009E6CF7"/>
    <w:rsid w:val="009E6D31"/>
    <w:rsid w:val="009E6EDC"/>
    <w:rsid w:val="009E75F6"/>
    <w:rsid w:val="009E7E79"/>
    <w:rsid w:val="009F01FF"/>
    <w:rsid w:val="009F0406"/>
    <w:rsid w:val="009F0A82"/>
    <w:rsid w:val="009F0C8E"/>
    <w:rsid w:val="009F1144"/>
    <w:rsid w:val="009F12DF"/>
    <w:rsid w:val="009F14E8"/>
    <w:rsid w:val="009F16BF"/>
    <w:rsid w:val="009F16EE"/>
    <w:rsid w:val="009F19D4"/>
    <w:rsid w:val="009F1CF4"/>
    <w:rsid w:val="009F1D04"/>
    <w:rsid w:val="009F1D7D"/>
    <w:rsid w:val="009F2041"/>
    <w:rsid w:val="009F23E5"/>
    <w:rsid w:val="009F26AF"/>
    <w:rsid w:val="009F26B2"/>
    <w:rsid w:val="009F26F8"/>
    <w:rsid w:val="009F27CF"/>
    <w:rsid w:val="009F282C"/>
    <w:rsid w:val="009F2944"/>
    <w:rsid w:val="009F29C5"/>
    <w:rsid w:val="009F29F1"/>
    <w:rsid w:val="009F2AF9"/>
    <w:rsid w:val="009F2E3A"/>
    <w:rsid w:val="009F2EC9"/>
    <w:rsid w:val="009F3086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85"/>
    <w:rsid w:val="009F3FF5"/>
    <w:rsid w:val="009F4078"/>
    <w:rsid w:val="009F42A5"/>
    <w:rsid w:val="009F4310"/>
    <w:rsid w:val="009F4481"/>
    <w:rsid w:val="009F44E1"/>
    <w:rsid w:val="009F468B"/>
    <w:rsid w:val="009F47A1"/>
    <w:rsid w:val="009F48F0"/>
    <w:rsid w:val="009F4D43"/>
    <w:rsid w:val="009F4D8A"/>
    <w:rsid w:val="009F556A"/>
    <w:rsid w:val="009F594F"/>
    <w:rsid w:val="009F59BE"/>
    <w:rsid w:val="009F5C81"/>
    <w:rsid w:val="009F5CBD"/>
    <w:rsid w:val="009F5FC5"/>
    <w:rsid w:val="009F64C8"/>
    <w:rsid w:val="009F66BD"/>
    <w:rsid w:val="009F6859"/>
    <w:rsid w:val="009F687D"/>
    <w:rsid w:val="009F6BDE"/>
    <w:rsid w:val="009F7097"/>
    <w:rsid w:val="009F7605"/>
    <w:rsid w:val="009F764A"/>
    <w:rsid w:val="009F7726"/>
    <w:rsid w:val="009F7C95"/>
    <w:rsid w:val="009F7F63"/>
    <w:rsid w:val="00A0049D"/>
    <w:rsid w:val="00A004F9"/>
    <w:rsid w:val="00A0073B"/>
    <w:rsid w:val="00A008EA"/>
    <w:rsid w:val="00A00A28"/>
    <w:rsid w:val="00A00D00"/>
    <w:rsid w:val="00A00D78"/>
    <w:rsid w:val="00A01034"/>
    <w:rsid w:val="00A011B2"/>
    <w:rsid w:val="00A0132E"/>
    <w:rsid w:val="00A013A9"/>
    <w:rsid w:val="00A01572"/>
    <w:rsid w:val="00A0160E"/>
    <w:rsid w:val="00A0170B"/>
    <w:rsid w:val="00A0189F"/>
    <w:rsid w:val="00A019F3"/>
    <w:rsid w:val="00A01D62"/>
    <w:rsid w:val="00A01EAB"/>
    <w:rsid w:val="00A01FCC"/>
    <w:rsid w:val="00A02065"/>
    <w:rsid w:val="00A020C2"/>
    <w:rsid w:val="00A0220B"/>
    <w:rsid w:val="00A02357"/>
    <w:rsid w:val="00A0245E"/>
    <w:rsid w:val="00A024FE"/>
    <w:rsid w:val="00A0288B"/>
    <w:rsid w:val="00A02914"/>
    <w:rsid w:val="00A02AFC"/>
    <w:rsid w:val="00A02DAA"/>
    <w:rsid w:val="00A02EF8"/>
    <w:rsid w:val="00A034EB"/>
    <w:rsid w:val="00A0389F"/>
    <w:rsid w:val="00A03B3B"/>
    <w:rsid w:val="00A03D4E"/>
    <w:rsid w:val="00A03D5B"/>
    <w:rsid w:val="00A042D8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61"/>
    <w:rsid w:val="00A056B4"/>
    <w:rsid w:val="00A05724"/>
    <w:rsid w:val="00A05B6A"/>
    <w:rsid w:val="00A05BC9"/>
    <w:rsid w:val="00A05C81"/>
    <w:rsid w:val="00A05EE0"/>
    <w:rsid w:val="00A06127"/>
    <w:rsid w:val="00A062EC"/>
    <w:rsid w:val="00A069CE"/>
    <w:rsid w:val="00A06B56"/>
    <w:rsid w:val="00A06B8C"/>
    <w:rsid w:val="00A06DFA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67B"/>
    <w:rsid w:val="00A1084C"/>
    <w:rsid w:val="00A108BB"/>
    <w:rsid w:val="00A1099D"/>
    <w:rsid w:val="00A10AE3"/>
    <w:rsid w:val="00A10B9B"/>
    <w:rsid w:val="00A10C53"/>
    <w:rsid w:val="00A10EBC"/>
    <w:rsid w:val="00A1147F"/>
    <w:rsid w:val="00A115A6"/>
    <w:rsid w:val="00A11684"/>
    <w:rsid w:val="00A116AC"/>
    <w:rsid w:val="00A118D7"/>
    <w:rsid w:val="00A1192D"/>
    <w:rsid w:val="00A11952"/>
    <w:rsid w:val="00A11C8D"/>
    <w:rsid w:val="00A11D65"/>
    <w:rsid w:val="00A11EA4"/>
    <w:rsid w:val="00A11F31"/>
    <w:rsid w:val="00A12378"/>
    <w:rsid w:val="00A12682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5F7"/>
    <w:rsid w:val="00A15635"/>
    <w:rsid w:val="00A15872"/>
    <w:rsid w:val="00A15BCC"/>
    <w:rsid w:val="00A15C29"/>
    <w:rsid w:val="00A15DEA"/>
    <w:rsid w:val="00A15FE2"/>
    <w:rsid w:val="00A1610F"/>
    <w:rsid w:val="00A1617A"/>
    <w:rsid w:val="00A1619D"/>
    <w:rsid w:val="00A16505"/>
    <w:rsid w:val="00A16527"/>
    <w:rsid w:val="00A16835"/>
    <w:rsid w:val="00A16BBA"/>
    <w:rsid w:val="00A16D1A"/>
    <w:rsid w:val="00A16EB4"/>
    <w:rsid w:val="00A16F4D"/>
    <w:rsid w:val="00A17035"/>
    <w:rsid w:val="00A1732B"/>
    <w:rsid w:val="00A173B6"/>
    <w:rsid w:val="00A175DF"/>
    <w:rsid w:val="00A1775E"/>
    <w:rsid w:val="00A177A7"/>
    <w:rsid w:val="00A17802"/>
    <w:rsid w:val="00A17C03"/>
    <w:rsid w:val="00A17D6A"/>
    <w:rsid w:val="00A17F4C"/>
    <w:rsid w:val="00A20499"/>
    <w:rsid w:val="00A20514"/>
    <w:rsid w:val="00A207A6"/>
    <w:rsid w:val="00A20AB1"/>
    <w:rsid w:val="00A20D93"/>
    <w:rsid w:val="00A20EDC"/>
    <w:rsid w:val="00A2152D"/>
    <w:rsid w:val="00A2163B"/>
    <w:rsid w:val="00A21696"/>
    <w:rsid w:val="00A2179C"/>
    <w:rsid w:val="00A218B9"/>
    <w:rsid w:val="00A2199B"/>
    <w:rsid w:val="00A21BB5"/>
    <w:rsid w:val="00A21FC3"/>
    <w:rsid w:val="00A226E7"/>
    <w:rsid w:val="00A22A86"/>
    <w:rsid w:val="00A22B63"/>
    <w:rsid w:val="00A22C7C"/>
    <w:rsid w:val="00A22E82"/>
    <w:rsid w:val="00A22EC6"/>
    <w:rsid w:val="00A22F8B"/>
    <w:rsid w:val="00A22FCE"/>
    <w:rsid w:val="00A2320F"/>
    <w:rsid w:val="00A2328D"/>
    <w:rsid w:val="00A232A2"/>
    <w:rsid w:val="00A2336F"/>
    <w:rsid w:val="00A234C7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1AA"/>
    <w:rsid w:val="00A25220"/>
    <w:rsid w:val="00A254C3"/>
    <w:rsid w:val="00A25597"/>
    <w:rsid w:val="00A256D1"/>
    <w:rsid w:val="00A2572A"/>
    <w:rsid w:val="00A25847"/>
    <w:rsid w:val="00A258D9"/>
    <w:rsid w:val="00A25B80"/>
    <w:rsid w:val="00A25FBD"/>
    <w:rsid w:val="00A263CF"/>
    <w:rsid w:val="00A26507"/>
    <w:rsid w:val="00A267B5"/>
    <w:rsid w:val="00A268C3"/>
    <w:rsid w:val="00A269B5"/>
    <w:rsid w:val="00A26A98"/>
    <w:rsid w:val="00A26C44"/>
    <w:rsid w:val="00A26CF3"/>
    <w:rsid w:val="00A27047"/>
    <w:rsid w:val="00A27148"/>
    <w:rsid w:val="00A27257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E19"/>
    <w:rsid w:val="00A30F81"/>
    <w:rsid w:val="00A31236"/>
    <w:rsid w:val="00A312FB"/>
    <w:rsid w:val="00A3196D"/>
    <w:rsid w:val="00A31A2A"/>
    <w:rsid w:val="00A31A34"/>
    <w:rsid w:val="00A31A71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7F1"/>
    <w:rsid w:val="00A33A78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4FE5"/>
    <w:rsid w:val="00A351EC"/>
    <w:rsid w:val="00A35241"/>
    <w:rsid w:val="00A354E6"/>
    <w:rsid w:val="00A35582"/>
    <w:rsid w:val="00A35679"/>
    <w:rsid w:val="00A3567C"/>
    <w:rsid w:val="00A35718"/>
    <w:rsid w:val="00A359B0"/>
    <w:rsid w:val="00A359BD"/>
    <w:rsid w:val="00A35B3B"/>
    <w:rsid w:val="00A35B47"/>
    <w:rsid w:val="00A35BAF"/>
    <w:rsid w:val="00A35C06"/>
    <w:rsid w:val="00A35D0E"/>
    <w:rsid w:val="00A35D75"/>
    <w:rsid w:val="00A36146"/>
    <w:rsid w:val="00A3626C"/>
    <w:rsid w:val="00A36459"/>
    <w:rsid w:val="00A367CB"/>
    <w:rsid w:val="00A36BE2"/>
    <w:rsid w:val="00A371E0"/>
    <w:rsid w:val="00A37296"/>
    <w:rsid w:val="00A374B3"/>
    <w:rsid w:val="00A375DB"/>
    <w:rsid w:val="00A37630"/>
    <w:rsid w:val="00A376EC"/>
    <w:rsid w:val="00A37B45"/>
    <w:rsid w:val="00A37D5D"/>
    <w:rsid w:val="00A37D99"/>
    <w:rsid w:val="00A37FF1"/>
    <w:rsid w:val="00A4006A"/>
    <w:rsid w:val="00A4012B"/>
    <w:rsid w:val="00A40263"/>
    <w:rsid w:val="00A40488"/>
    <w:rsid w:val="00A404AA"/>
    <w:rsid w:val="00A407E2"/>
    <w:rsid w:val="00A40875"/>
    <w:rsid w:val="00A40AAA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3E6"/>
    <w:rsid w:val="00A428F9"/>
    <w:rsid w:val="00A42BD9"/>
    <w:rsid w:val="00A42BE9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12"/>
    <w:rsid w:val="00A4518F"/>
    <w:rsid w:val="00A452BA"/>
    <w:rsid w:val="00A45472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0F"/>
    <w:rsid w:val="00A4681F"/>
    <w:rsid w:val="00A46B5A"/>
    <w:rsid w:val="00A46B8F"/>
    <w:rsid w:val="00A46D9D"/>
    <w:rsid w:val="00A46EAE"/>
    <w:rsid w:val="00A47159"/>
    <w:rsid w:val="00A47552"/>
    <w:rsid w:val="00A47598"/>
    <w:rsid w:val="00A47879"/>
    <w:rsid w:val="00A47D7C"/>
    <w:rsid w:val="00A47FD4"/>
    <w:rsid w:val="00A500DA"/>
    <w:rsid w:val="00A500ED"/>
    <w:rsid w:val="00A50186"/>
    <w:rsid w:val="00A501E7"/>
    <w:rsid w:val="00A5077F"/>
    <w:rsid w:val="00A508B5"/>
    <w:rsid w:val="00A50918"/>
    <w:rsid w:val="00A50A5E"/>
    <w:rsid w:val="00A513C6"/>
    <w:rsid w:val="00A5147D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18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2D8"/>
    <w:rsid w:val="00A554E7"/>
    <w:rsid w:val="00A5587C"/>
    <w:rsid w:val="00A55916"/>
    <w:rsid w:val="00A55A0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A6E"/>
    <w:rsid w:val="00A57AFF"/>
    <w:rsid w:val="00A602D8"/>
    <w:rsid w:val="00A6046F"/>
    <w:rsid w:val="00A60A86"/>
    <w:rsid w:val="00A60FC0"/>
    <w:rsid w:val="00A61124"/>
    <w:rsid w:val="00A61147"/>
    <w:rsid w:val="00A613BE"/>
    <w:rsid w:val="00A614DD"/>
    <w:rsid w:val="00A61570"/>
    <w:rsid w:val="00A615BE"/>
    <w:rsid w:val="00A617DB"/>
    <w:rsid w:val="00A61A40"/>
    <w:rsid w:val="00A61C52"/>
    <w:rsid w:val="00A62489"/>
    <w:rsid w:val="00A626D4"/>
    <w:rsid w:val="00A62C02"/>
    <w:rsid w:val="00A62DFE"/>
    <w:rsid w:val="00A6327D"/>
    <w:rsid w:val="00A632A3"/>
    <w:rsid w:val="00A6349F"/>
    <w:rsid w:val="00A63908"/>
    <w:rsid w:val="00A6394E"/>
    <w:rsid w:val="00A63ABD"/>
    <w:rsid w:val="00A63F44"/>
    <w:rsid w:val="00A641E5"/>
    <w:rsid w:val="00A643CB"/>
    <w:rsid w:val="00A64402"/>
    <w:rsid w:val="00A644D4"/>
    <w:rsid w:val="00A6462E"/>
    <w:rsid w:val="00A6488C"/>
    <w:rsid w:val="00A648EA"/>
    <w:rsid w:val="00A649AA"/>
    <w:rsid w:val="00A649B7"/>
    <w:rsid w:val="00A64A54"/>
    <w:rsid w:val="00A64ADB"/>
    <w:rsid w:val="00A64B7D"/>
    <w:rsid w:val="00A64E95"/>
    <w:rsid w:val="00A64F87"/>
    <w:rsid w:val="00A65244"/>
    <w:rsid w:val="00A65252"/>
    <w:rsid w:val="00A65489"/>
    <w:rsid w:val="00A655D1"/>
    <w:rsid w:val="00A65800"/>
    <w:rsid w:val="00A6598B"/>
    <w:rsid w:val="00A65C47"/>
    <w:rsid w:val="00A65C98"/>
    <w:rsid w:val="00A66020"/>
    <w:rsid w:val="00A6607B"/>
    <w:rsid w:val="00A661A3"/>
    <w:rsid w:val="00A66317"/>
    <w:rsid w:val="00A663E8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8C7"/>
    <w:rsid w:val="00A700C1"/>
    <w:rsid w:val="00A70216"/>
    <w:rsid w:val="00A704DA"/>
    <w:rsid w:val="00A70539"/>
    <w:rsid w:val="00A70888"/>
    <w:rsid w:val="00A71075"/>
    <w:rsid w:val="00A711E2"/>
    <w:rsid w:val="00A713D4"/>
    <w:rsid w:val="00A713E1"/>
    <w:rsid w:val="00A7157B"/>
    <w:rsid w:val="00A71867"/>
    <w:rsid w:val="00A71A2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2E36"/>
    <w:rsid w:val="00A73098"/>
    <w:rsid w:val="00A7320A"/>
    <w:rsid w:val="00A73339"/>
    <w:rsid w:val="00A7338A"/>
    <w:rsid w:val="00A73883"/>
    <w:rsid w:val="00A739CE"/>
    <w:rsid w:val="00A73AEE"/>
    <w:rsid w:val="00A73CE6"/>
    <w:rsid w:val="00A73D77"/>
    <w:rsid w:val="00A73E88"/>
    <w:rsid w:val="00A74029"/>
    <w:rsid w:val="00A74464"/>
    <w:rsid w:val="00A74485"/>
    <w:rsid w:val="00A7461F"/>
    <w:rsid w:val="00A747F1"/>
    <w:rsid w:val="00A74901"/>
    <w:rsid w:val="00A74AED"/>
    <w:rsid w:val="00A74EFB"/>
    <w:rsid w:val="00A74FF6"/>
    <w:rsid w:val="00A750A2"/>
    <w:rsid w:val="00A7513F"/>
    <w:rsid w:val="00A75165"/>
    <w:rsid w:val="00A752DB"/>
    <w:rsid w:val="00A75335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52"/>
    <w:rsid w:val="00A760B8"/>
    <w:rsid w:val="00A76289"/>
    <w:rsid w:val="00A76583"/>
    <w:rsid w:val="00A76ADB"/>
    <w:rsid w:val="00A76C70"/>
    <w:rsid w:val="00A76D3D"/>
    <w:rsid w:val="00A76DB8"/>
    <w:rsid w:val="00A770FC"/>
    <w:rsid w:val="00A77373"/>
    <w:rsid w:val="00A77387"/>
    <w:rsid w:val="00A77489"/>
    <w:rsid w:val="00A77725"/>
    <w:rsid w:val="00A77A6F"/>
    <w:rsid w:val="00A77D84"/>
    <w:rsid w:val="00A77DD1"/>
    <w:rsid w:val="00A80085"/>
    <w:rsid w:val="00A80406"/>
    <w:rsid w:val="00A80409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A60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9A0"/>
    <w:rsid w:val="00A83C7C"/>
    <w:rsid w:val="00A83C9B"/>
    <w:rsid w:val="00A84549"/>
    <w:rsid w:val="00A84720"/>
    <w:rsid w:val="00A84A6A"/>
    <w:rsid w:val="00A84B66"/>
    <w:rsid w:val="00A85045"/>
    <w:rsid w:val="00A850A7"/>
    <w:rsid w:val="00A8542E"/>
    <w:rsid w:val="00A855B4"/>
    <w:rsid w:val="00A85968"/>
    <w:rsid w:val="00A85B35"/>
    <w:rsid w:val="00A85D42"/>
    <w:rsid w:val="00A85D82"/>
    <w:rsid w:val="00A85ECD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E7A"/>
    <w:rsid w:val="00A87F6B"/>
    <w:rsid w:val="00A87FAE"/>
    <w:rsid w:val="00A87FB0"/>
    <w:rsid w:val="00A90038"/>
    <w:rsid w:val="00A9020B"/>
    <w:rsid w:val="00A90392"/>
    <w:rsid w:val="00A905BA"/>
    <w:rsid w:val="00A906CC"/>
    <w:rsid w:val="00A908D0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C25"/>
    <w:rsid w:val="00A91EA6"/>
    <w:rsid w:val="00A91F21"/>
    <w:rsid w:val="00A9219D"/>
    <w:rsid w:val="00A92239"/>
    <w:rsid w:val="00A92772"/>
    <w:rsid w:val="00A927BA"/>
    <w:rsid w:val="00A92935"/>
    <w:rsid w:val="00A929FE"/>
    <w:rsid w:val="00A92ABD"/>
    <w:rsid w:val="00A92AFC"/>
    <w:rsid w:val="00A92D25"/>
    <w:rsid w:val="00A92DB6"/>
    <w:rsid w:val="00A92E64"/>
    <w:rsid w:val="00A93108"/>
    <w:rsid w:val="00A933CD"/>
    <w:rsid w:val="00A9359E"/>
    <w:rsid w:val="00A9371D"/>
    <w:rsid w:val="00A93811"/>
    <w:rsid w:val="00A93848"/>
    <w:rsid w:val="00A93864"/>
    <w:rsid w:val="00A93876"/>
    <w:rsid w:val="00A93920"/>
    <w:rsid w:val="00A93C62"/>
    <w:rsid w:val="00A93D9F"/>
    <w:rsid w:val="00A93DB0"/>
    <w:rsid w:val="00A94052"/>
    <w:rsid w:val="00A94101"/>
    <w:rsid w:val="00A94140"/>
    <w:rsid w:val="00A94320"/>
    <w:rsid w:val="00A948B7"/>
    <w:rsid w:val="00A94A0B"/>
    <w:rsid w:val="00A94ABD"/>
    <w:rsid w:val="00A94CFA"/>
    <w:rsid w:val="00A95121"/>
    <w:rsid w:val="00A951F5"/>
    <w:rsid w:val="00A9586C"/>
    <w:rsid w:val="00A95C79"/>
    <w:rsid w:val="00A95E69"/>
    <w:rsid w:val="00A96219"/>
    <w:rsid w:val="00A965B3"/>
    <w:rsid w:val="00A967A4"/>
    <w:rsid w:val="00A96BD6"/>
    <w:rsid w:val="00A96C1F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409"/>
    <w:rsid w:val="00AA0716"/>
    <w:rsid w:val="00AA0944"/>
    <w:rsid w:val="00AA0C8D"/>
    <w:rsid w:val="00AA0D0F"/>
    <w:rsid w:val="00AA0D3F"/>
    <w:rsid w:val="00AA0DD8"/>
    <w:rsid w:val="00AA0F0C"/>
    <w:rsid w:val="00AA10A8"/>
    <w:rsid w:val="00AA14EB"/>
    <w:rsid w:val="00AA1619"/>
    <w:rsid w:val="00AA1681"/>
    <w:rsid w:val="00AA171F"/>
    <w:rsid w:val="00AA1887"/>
    <w:rsid w:val="00AA18BF"/>
    <w:rsid w:val="00AA18D5"/>
    <w:rsid w:val="00AA195C"/>
    <w:rsid w:val="00AA1A92"/>
    <w:rsid w:val="00AA1B31"/>
    <w:rsid w:val="00AA1D7C"/>
    <w:rsid w:val="00AA1DE1"/>
    <w:rsid w:val="00AA2464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2EC"/>
    <w:rsid w:val="00AA4621"/>
    <w:rsid w:val="00AA481C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044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04"/>
    <w:rsid w:val="00AB13DE"/>
    <w:rsid w:val="00AB141F"/>
    <w:rsid w:val="00AB1692"/>
    <w:rsid w:val="00AB177F"/>
    <w:rsid w:val="00AB1867"/>
    <w:rsid w:val="00AB19CB"/>
    <w:rsid w:val="00AB19E6"/>
    <w:rsid w:val="00AB1B41"/>
    <w:rsid w:val="00AB1D99"/>
    <w:rsid w:val="00AB1DA8"/>
    <w:rsid w:val="00AB1FAB"/>
    <w:rsid w:val="00AB21FD"/>
    <w:rsid w:val="00AB2251"/>
    <w:rsid w:val="00AB225D"/>
    <w:rsid w:val="00AB2698"/>
    <w:rsid w:val="00AB272D"/>
    <w:rsid w:val="00AB292E"/>
    <w:rsid w:val="00AB2CE4"/>
    <w:rsid w:val="00AB2FDA"/>
    <w:rsid w:val="00AB34D0"/>
    <w:rsid w:val="00AB350B"/>
    <w:rsid w:val="00AB3627"/>
    <w:rsid w:val="00AB372C"/>
    <w:rsid w:val="00AB3790"/>
    <w:rsid w:val="00AB3A58"/>
    <w:rsid w:val="00AB3AFD"/>
    <w:rsid w:val="00AB3D49"/>
    <w:rsid w:val="00AB4016"/>
    <w:rsid w:val="00AB4124"/>
    <w:rsid w:val="00AB41E4"/>
    <w:rsid w:val="00AB43C3"/>
    <w:rsid w:val="00AB43D7"/>
    <w:rsid w:val="00AB44D2"/>
    <w:rsid w:val="00AB46D5"/>
    <w:rsid w:val="00AB46F4"/>
    <w:rsid w:val="00AB486D"/>
    <w:rsid w:val="00AB4A20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B86"/>
    <w:rsid w:val="00AB5D9A"/>
    <w:rsid w:val="00AB5EA5"/>
    <w:rsid w:val="00AB6220"/>
    <w:rsid w:val="00AB648F"/>
    <w:rsid w:val="00AB64D9"/>
    <w:rsid w:val="00AB6557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959"/>
    <w:rsid w:val="00AB7F42"/>
    <w:rsid w:val="00AB7FD2"/>
    <w:rsid w:val="00AC01F2"/>
    <w:rsid w:val="00AC02E7"/>
    <w:rsid w:val="00AC0398"/>
    <w:rsid w:val="00AC09F9"/>
    <w:rsid w:val="00AC0ACD"/>
    <w:rsid w:val="00AC0AFF"/>
    <w:rsid w:val="00AC0D36"/>
    <w:rsid w:val="00AC1151"/>
    <w:rsid w:val="00AC11C7"/>
    <w:rsid w:val="00AC11CA"/>
    <w:rsid w:val="00AC1200"/>
    <w:rsid w:val="00AC1347"/>
    <w:rsid w:val="00AC14E3"/>
    <w:rsid w:val="00AC14EE"/>
    <w:rsid w:val="00AC1892"/>
    <w:rsid w:val="00AC18C8"/>
    <w:rsid w:val="00AC1A04"/>
    <w:rsid w:val="00AC1CCA"/>
    <w:rsid w:val="00AC1D15"/>
    <w:rsid w:val="00AC1ED0"/>
    <w:rsid w:val="00AC200B"/>
    <w:rsid w:val="00AC2DA0"/>
    <w:rsid w:val="00AC2F52"/>
    <w:rsid w:val="00AC30BF"/>
    <w:rsid w:val="00AC31EB"/>
    <w:rsid w:val="00AC339A"/>
    <w:rsid w:val="00AC35F2"/>
    <w:rsid w:val="00AC365B"/>
    <w:rsid w:val="00AC366D"/>
    <w:rsid w:val="00AC3936"/>
    <w:rsid w:val="00AC39AD"/>
    <w:rsid w:val="00AC3A01"/>
    <w:rsid w:val="00AC3A1A"/>
    <w:rsid w:val="00AC3BFD"/>
    <w:rsid w:val="00AC3D33"/>
    <w:rsid w:val="00AC439A"/>
    <w:rsid w:val="00AC4423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590"/>
    <w:rsid w:val="00AC5841"/>
    <w:rsid w:val="00AC587D"/>
    <w:rsid w:val="00AC5966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62"/>
    <w:rsid w:val="00AC6A81"/>
    <w:rsid w:val="00AC6AA2"/>
    <w:rsid w:val="00AC6C8A"/>
    <w:rsid w:val="00AC72F6"/>
    <w:rsid w:val="00AC7338"/>
    <w:rsid w:val="00AC7390"/>
    <w:rsid w:val="00AC7926"/>
    <w:rsid w:val="00AC7B7C"/>
    <w:rsid w:val="00AC7D22"/>
    <w:rsid w:val="00AC7F2A"/>
    <w:rsid w:val="00AC7F94"/>
    <w:rsid w:val="00AD0B68"/>
    <w:rsid w:val="00AD0F39"/>
    <w:rsid w:val="00AD1123"/>
    <w:rsid w:val="00AD1422"/>
    <w:rsid w:val="00AD1533"/>
    <w:rsid w:val="00AD1581"/>
    <w:rsid w:val="00AD1DE6"/>
    <w:rsid w:val="00AD1F64"/>
    <w:rsid w:val="00AD211C"/>
    <w:rsid w:val="00AD22B1"/>
    <w:rsid w:val="00AD23DB"/>
    <w:rsid w:val="00AD2B1C"/>
    <w:rsid w:val="00AD2E4D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9E2"/>
    <w:rsid w:val="00AD4AE8"/>
    <w:rsid w:val="00AD4CE5"/>
    <w:rsid w:val="00AD4D09"/>
    <w:rsid w:val="00AD4D18"/>
    <w:rsid w:val="00AD5278"/>
    <w:rsid w:val="00AD563E"/>
    <w:rsid w:val="00AD5751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A39"/>
    <w:rsid w:val="00AE1B89"/>
    <w:rsid w:val="00AE203C"/>
    <w:rsid w:val="00AE23A6"/>
    <w:rsid w:val="00AE23F4"/>
    <w:rsid w:val="00AE2662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99F"/>
    <w:rsid w:val="00AE3D45"/>
    <w:rsid w:val="00AE3EB5"/>
    <w:rsid w:val="00AE3FD9"/>
    <w:rsid w:val="00AE4003"/>
    <w:rsid w:val="00AE4216"/>
    <w:rsid w:val="00AE4368"/>
    <w:rsid w:val="00AE45E8"/>
    <w:rsid w:val="00AE4B69"/>
    <w:rsid w:val="00AE4CC3"/>
    <w:rsid w:val="00AE5024"/>
    <w:rsid w:val="00AE52A4"/>
    <w:rsid w:val="00AE5371"/>
    <w:rsid w:val="00AE5854"/>
    <w:rsid w:val="00AE597B"/>
    <w:rsid w:val="00AE59AD"/>
    <w:rsid w:val="00AE59BC"/>
    <w:rsid w:val="00AE5D00"/>
    <w:rsid w:val="00AE5DBA"/>
    <w:rsid w:val="00AE60DD"/>
    <w:rsid w:val="00AE6156"/>
    <w:rsid w:val="00AE6185"/>
    <w:rsid w:val="00AE621C"/>
    <w:rsid w:val="00AE6485"/>
    <w:rsid w:val="00AE64A7"/>
    <w:rsid w:val="00AE6845"/>
    <w:rsid w:val="00AE6BA9"/>
    <w:rsid w:val="00AE7181"/>
    <w:rsid w:val="00AE73CE"/>
    <w:rsid w:val="00AE763A"/>
    <w:rsid w:val="00AE7A21"/>
    <w:rsid w:val="00AE7A67"/>
    <w:rsid w:val="00AE7B0B"/>
    <w:rsid w:val="00AE7CF9"/>
    <w:rsid w:val="00AE7F9C"/>
    <w:rsid w:val="00AF01A7"/>
    <w:rsid w:val="00AF042F"/>
    <w:rsid w:val="00AF07A2"/>
    <w:rsid w:val="00AF0826"/>
    <w:rsid w:val="00AF0A33"/>
    <w:rsid w:val="00AF0AC1"/>
    <w:rsid w:val="00AF0ADA"/>
    <w:rsid w:val="00AF0BCA"/>
    <w:rsid w:val="00AF0C76"/>
    <w:rsid w:val="00AF0C83"/>
    <w:rsid w:val="00AF0E03"/>
    <w:rsid w:val="00AF0E1C"/>
    <w:rsid w:val="00AF0E88"/>
    <w:rsid w:val="00AF0E8C"/>
    <w:rsid w:val="00AF11F6"/>
    <w:rsid w:val="00AF13BC"/>
    <w:rsid w:val="00AF1569"/>
    <w:rsid w:val="00AF16AC"/>
    <w:rsid w:val="00AF1821"/>
    <w:rsid w:val="00AF18B2"/>
    <w:rsid w:val="00AF1AFA"/>
    <w:rsid w:val="00AF1BA1"/>
    <w:rsid w:val="00AF1BFE"/>
    <w:rsid w:val="00AF1C5B"/>
    <w:rsid w:val="00AF1D36"/>
    <w:rsid w:val="00AF1F03"/>
    <w:rsid w:val="00AF1FAF"/>
    <w:rsid w:val="00AF2D8C"/>
    <w:rsid w:val="00AF30BE"/>
    <w:rsid w:val="00AF3211"/>
    <w:rsid w:val="00AF3247"/>
    <w:rsid w:val="00AF3379"/>
    <w:rsid w:val="00AF33BA"/>
    <w:rsid w:val="00AF33C9"/>
    <w:rsid w:val="00AF350F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F37"/>
    <w:rsid w:val="00AF501D"/>
    <w:rsid w:val="00AF5157"/>
    <w:rsid w:val="00AF534D"/>
    <w:rsid w:val="00AF5438"/>
    <w:rsid w:val="00AF56D4"/>
    <w:rsid w:val="00AF5741"/>
    <w:rsid w:val="00AF5782"/>
    <w:rsid w:val="00AF579D"/>
    <w:rsid w:val="00AF579E"/>
    <w:rsid w:val="00AF5A28"/>
    <w:rsid w:val="00AF5E11"/>
    <w:rsid w:val="00AF60C0"/>
    <w:rsid w:val="00AF6144"/>
    <w:rsid w:val="00AF63F7"/>
    <w:rsid w:val="00AF66BC"/>
    <w:rsid w:val="00AF674F"/>
    <w:rsid w:val="00AF68F0"/>
    <w:rsid w:val="00AF6DE6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B0D"/>
    <w:rsid w:val="00AF7CBA"/>
    <w:rsid w:val="00AF7E73"/>
    <w:rsid w:val="00B00101"/>
    <w:rsid w:val="00B001BC"/>
    <w:rsid w:val="00B00686"/>
    <w:rsid w:val="00B006C9"/>
    <w:rsid w:val="00B008D9"/>
    <w:rsid w:val="00B00963"/>
    <w:rsid w:val="00B00B29"/>
    <w:rsid w:val="00B00BCA"/>
    <w:rsid w:val="00B0100F"/>
    <w:rsid w:val="00B010A0"/>
    <w:rsid w:val="00B01151"/>
    <w:rsid w:val="00B01313"/>
    <w:rsid w:val="00B0164C"/>
    <w:rsid w:val="00B01679"/>
    <w:rsid w:val="00B018FD"/>
    <w:rsid w:val="00B01D06"/>
    <w:rsid w:val="00B0223E"/>
    <w:rsid w:val="00B0236F"/>
    <w:rsid w:val="00B0240E"/>
    <w:rsid w:val="00B0241D"/>
    <w:rsid w:val="00B02423"/>
    <w:rsid w:val="00B024EF"/>
    <w:rsid w:val="00B0261B"/>
    <w:rsid w:val="00B02B5A"/>
    <w:rsid w:val="00B02B73"/>
    <w:rsid w:val="00B03148"/>
    <w:rsid w:val="00B03164"/>
    <w:rsid w:val="00B032DF"/>
    <w:rsid w:val="00B03308"/>
    <w:rsid w:val="00B035EB"/>
    <w:rsid w:val="00B038BF"/>
    <w:rsid w:val="00B03A51"/>
    <w:rsid w:val="00B03D06"/>
    <w:rsid w:val="00B03F12"/>
    <w:rsid w:val="00B041E6"/>
    <w:rsid w:val="00B04554"/>
    <w:rsid w:val="00B047F9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4D"/>
    <w:rsid w:val="00B06392"/>
    <w:rsid w:val="00B067E3"/>
    <w:rsid w:val="00B068BD"/>
    <w:rsid w:val="00B068D6"/>
    <w:rsid w:val="00B06B5E"/>
    <w:rsid w:val="00B06CFF"/>
    <w:rsid w:val="00B07002"/>
    <w:rsid w:val="00B07222"/>
    <w:rsid w:val="00B07344"/>
    <w:rsid w:val="00B0739B"/>
    <w:rsid w:val="00B07852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AAB"/>
    <w:rsid w:val="00B10AFA"/>
    <w:rsid w:val="00B10B9F"/>
    <w:rsid w:val="00B10BE9"/>
    <w:rsid w:val="00B10D51"/>
    <w:rsid w:val="00B10D5D"/>
    <w:rsid w:val="00B10EA8"/>
    <w:rsid w:val="00B10FAD"/>
    <w:rsid w:val="00B1103B"/>
    <w:rsid w:val="00B110FD"/>
    <w:rsid w:val="00B1120F"/>
    <w:rsid w:val="00B11417"/>
    <w:rsid w:val="00B11554"/>
    <w:rsid w:val="00B1155E"/>
    <w:rsid w:val="00B11735"/>
    <w:rsid w:val="00B11833"/>
    <w:rsid w:val="00B118C8"/>
    <w:rsid w:val="00B11E18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C74"/>
    <w:rsid w:val="00B12DB0"/>
    <w:rsid w:val="00B12FFE"/>
    <w:rsid w:val="00B130F2"/>
    <w:rsid w:val="00B132B0"/>
    <w:rsid w:val="00B133A2"/>
    <w:rsid w:val="00B135ED"/>
    <w:rsid w:val="00B13866"/>
    <w:rsid w:val="00B13959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36"/>
    <w:rsid w:val="00B165A5"/>
    <w:rsid w:val="00B165CE"/>
    <w:rsid w:val="00B16883"/>
    <w:rsid w:val="00B1698D"/>
    <w:rsid w:val="00B1699E"/>
    <w:rsid w:val="00B16B8D"/>
    <w:rsid w:val="00B16F0D"/>
    <w:rsid w:val="00B16FF5"/>
    <w:rsid w:val="00B170C0"/>
    <w:rsid w:val="00B17122"/>
    <w:rsid w:val="00B17138"/>
    <w:rsid w:val="00B17183"/>
    <w:rsid w:val="00B17287"/>
    <w:rsid w:val="00B172F2"/>
    <w:rsid w:val="00B178C6"/>
    <w:rsid w:val="00B178E6"/>
    <w:rsid w:val="00B17B29"/>
    <w:rsid w:val="00B17BEE"/>
    <w:rsid w:val="00B17D07"/>
    <w:rsid w:val="00B17F7A"/>
    <w:rsid w:val="00B2001F"/>
    <w:rsid w:val="00B20255"/>
    <w:rsid w:val="00B20351"/>
    <w:rsid w:val="00B2036F"/>
    <w:rsid w:val="00B20592"/>
    <w:rsid w:val="00B20777"/>
    <w:rsid w:val="00B207F8"/>
    <w:rsid w:val="00B209C6"/>
    <w:rsid w:val="00B21002"/>
    <w:rsid w:val="00B214FB"/>
    <w:rsid w:val="00B21890"/>
    <w:rsid w:val="00B2199C"/>
    <w:rsid w:val="00B21AA9"/>
    <w:rsid w:val="00B21D0C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DA"/>
    <w:rsid w:val="00B22F4E"/>
    <w:rsid w:val="00B23089"/>
    <w:rsid w:val="00B231AB"/>
    <w:rsid w:val="00B2348B"/>
    <w:rsid w:val="00B234A6"/>
    <w:rsid w:val="00B234F6"/>
    <w:rsid w:val="00B235E4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4F95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92"/>
    <w:rsid w:val="00B26AFE"/>
    <w:rsid w:val="00B27277"/>
    <w:rsid w:val="00B2764A"/>
    <w:rsid w:val="00B277E4"/>
    <w:rsid w:val="00B279F7"/>
    <w:rsid w:val="00B27ACE"/>
    <w:rsid w:val="00B27C6C"/>
    <w:rsid w:val="00B27C7C"/>
    <w:rsid w:val="00B27CB7"/>
    <w:rsid w:val="00B27D27"/>
    <w:rsid w:val="00B27E75"/>
    <w:rsid w:val="00B27EC5"/>
    <w:rsid w:val="00B30173"/>
    <w:rsid w:val="00B301D5"/>
    <w:rsid w:val="00B3023C"/>
    <w:rsid w:val="00B302EE"/>
    <w:rsid w:val="00B3030D"/>
    <w:rsid w:val="00B3037A"/>
    <w:rsid w:val="00B303FF"/>
    <w:rsid w:val="00B30904"/>
    <w:rsid w:val="00B3097B"/>
    <w:rsid w:val="00B30C74"/>
    <w:rsid w:val="00B30EC5"/>
    <w:rsid w:val="00B310C0"/>
    <w:rsid w:val="00B311A9"/>
    <w:rsid w:val="00B312F4"/>
    <w:rsid w:val="00B31461"/>
    <w:rsid w:val="00B3146B"/>
    <w:rsid w:val="00B314E2"/>
    <w:rsid w:val="00B3190E"/>
    <w:rsid w:val="00B319AD"/>
    <w:rsid w:val="00B31C2E"/>
    <w:rsid w:val="00B32248"/>
    <w:rsid w:val="00B322E8"/>
    <w:rsid w:val="00B326D0"/>
    <w:rsid w:val="00B3310F"/>
    <w:rsid w:val="00B335E8"/>
    <w:rsid w:val="00B339AB"/>
    <w:rsid w:val="00B339C9"/>
    <w:rsid w:val="00B339F9"/>
    <w:rsid w:val="00B33A1D"/>
    <w:rsid w:val="00B33BD9"/>
    <w:rsid w:val="00B33BFE"/>
    <w:rsid w:val="00B33C26"/>
    <w:rsid w:val="00B33F9F"/>
    <w:rsid w:val="00B34093"/>
    <w:rsid w:val="00B3418A"/>
    <w:rsid w:val="00B342F6"/>
    <w:rsid w:val="00B344A8"/>
    <w:rsid w:val="00B344B5"/>
    <w:rsid w:val="00B345E3"/>
    <w:rsid w:val="00B34A5A"/>
    <w:rsid w:val="00B34C2D"/>
    <w:rsid w:val="00B3516F"/>
    <w:rsid w:val="00B352C2"/>
    <w:rsid w:val="00B3538D"/>
    <w:rsid w:val="00B35681"/>
    <w:rsid w:val="00B35AB0"/>
    <w:rsid w:val="00B35D18"/>
    <w:rsid w:val="00B366AC"/>
    <w:rsid w:val="00B36801"/>
    <w:rsid w:val="00B36803"/>
    <w:rsid w:val="00B36AD6"/>
    <w:rsid w:val="00B36BDA"/>
    <w:rsid w:val="00B371CD"/>
    <w:rsid w:val="00B37271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5E"/>
    <w:rsid w:val="00B40280"/>
    <w:rsid w:val="00B40563"/>
    <w:rsid w:val="00B4081E"/>
    <w:rsid w:val="00B40953"/>
    <w:rsid w:val="00B40B42"/>
    <w:rsid w:val="00B40D1B"/>
    <w:rsid w:val="00B411BA"/>
    <w:rsid w:val="00B413BD"/>
    <w:rsid w:val="00B414CC"/>
    <w:rsid w:val="00B416E2"/>
    <w:rsid w:val="00B41740"/>
    <w:rsid w:val="00B418B3"/>
    <w:rsid w:val="00B41B1B"/>
    <w:rsid w:val="00B41B41"/>
    <w:rsid w:val="00B41DC0"/>
    <w:rsid w:val="00B41E45"/>
    <w:rsid w:val="00B41F91"/>
    <w:rsid w:val="00B4210E"/>
    <w:rsid w:val="00B4230C"/>
    <w:rsid w:val="00B425DD"/>
    <w:rsid w:val="00B42A37"/>
    <w:rsid w:val="00B42AA8"/>
    <w:rsid w:val="00B42D47"/>
    <w:rsid w:val="00B4301D"/>
    <w:rsid w:val="00B43138"/>
    <w:rsid w:val="00B43368"/>
    <w:rsid w:val="00B433C9"/>
    <w:rsid w:val="00B4347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A"/>
    <w:rsid w:val="00B4577E"/>
    <w:rsid w:val="00B457D7"/>
    <w:rsid w:val="00B45847"/>
    <w:rsid w:val="00B45906"/>
    <w:rsid w:val="00B45C16"/>
    <w:rsid w:val="00B45E03"/>
    <w:rsid w:val="00B45E53"/>
    <w:rsid w:val="00B463AD"/>
    <w:rsid w:val="00B464CB"/>
    <w:rsid w:val="00B464F2"/>
    <w:rsid w:val="00B4665F"/>
    <w:rsid w:val="00B46783"/>
    <w:rsid w:val="00B467FF"/>
    <w:rsid w:val="00B4687C"/>
    <w:rsid w:val="00B4692C"/>
    <w:rsid w:val="00B46A5B"/>
    <w:rsid w:val="00B46B69"/>
    <w:rsid w:val="00B46D8F"/>
    <w:rsid w:val="00B471D1"/>
    <w:rsid w:val="00B473A7"/>
    <w:rsid w:val="00B47402"/>
    <w:rsid w:val="00B474F6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3D9"/>
    <w:rsid w:val="00B50621"/>
    <w:rsid w:val="00B5073C"/>
    <w:rsid w:val="00B508B1"/>
    <w:rsid w:val="00B512D0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0D"/>
    <w:rsid w:val="00B5287E"/>
    <w:rsid w:val="00B529A7"/>
    <w:rsid w:val="00B52D08"/>
    <w:rsid w:val="00B52ED3"/>
    <w:rsid w:val="00B52F3A"/>
    <w:rsid w:val="00B52F6E"/>
    <w:rsid w:val="00B5315A"/>
    <w:rsid w:val="00B532E9"/>
    <w:rsid w:val="00B533E2"/>
    <w:rsid w:val="00B53422"/>
    <w:rsid w:val="00B53426"/>
    <w:rsid w:val="00B534B2"/>
    <w:rsid w:val="00B534B5"/>
    <w:rsid w:val="00B5369A"/>
    <w:rsid w:val="00B5395A"/>
    <w:rsid w:val="00B53D85"/>
    <w:rsid w:val="00B53DB4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066"/>
    <w:rsid w:val="00B5516F"/>
    <w:rsid w:val="00B55209"/>
    <w:rsid w:val="00B5571F"/>
    <w:rsid w:val="00B55C35"/>
    <w:rsid w:val="00B55DB8"/>
    <w:rsid w:val="00B5605D"/>
    <w:rsid w:val="00B5610D"/>
    <w:rsid w:val="00B5640E"/>
    <w:rsid w:val="00B56460"/>
    <w:rsid w:val="00B5671F"/>
    <w:rsid w:val="00B568AD"/>
    <w:rsid w:val="00B56919"/>
    <w:rsid w:val="00B569E5"/>
    <w:rsid w:val="00B56AF4"/>
    <w:rsid w:val="00B56D08"/>
    <w:rsid w:val="00B56E22"/>
    <w:rsid w:val="00B56EEE"/>
    <w:rsid w:val="00B56F0C"/>
    <w:rsid w:val="00B57131"/>
    <w:rsid w:val="00B5736F"/>
    <w:rsid w:val="00B57609"/>
    <w:rsid w:val="00B57751"/>
    <w:rsid w:val="00B57A6F"/>
    <w:rsid w:val="00B57DFB"/>
    <w:rsid w:val="00B60A71"/>
    <w:rsid w:val="00B61104"/>
    <w:rsid w:val="00B611CE"/>
    <w:rsid w:val="00B61489"/>
    <w:rsid w:val="00B61544"/>
    <w:rsid w:val="00B615D7"/>
    <w:rsid w:val="00B6169E"/>
    <w:rsid w:val="00B61712"/>
    <w:rsid w:val="00B617F6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BCC"/>
    <w:rsid w:val="00B6331F"/>
    <w:rsid w:val="00B6390F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8DC"/>
    <w:rsid w:val="00B6694B"/>
    <w:rsid w:val="00B66A89"/>
    <w:rsid w:val="00B66C1C"/>
    <w:rsid w:val="00B66E61"/>
    <w:rsid w:val="00B67070"/>
    <w:rsid w:val="00B67DA1"/>
    <w:rsid w:val="00B70176"/>
    <w:rsid w:val="00B70403"/>
    <w:rsid w:val="00B704ED"/>
    <w:rsid w:val="00B705BA"/>
    <w:rsid w:val="00B7061D"/>
    <w:rsid w:val="00B70A69"/>
    <w:rsid w:val="00B70F50"/>
    <w:rsid w:val="00B70F67"/>
    <w:rsid w:val="00B710FE"/>
    <w:rsid w:val="00B711BB"/>
    <w:rsid w:val="00B711FE"/>
    <w:rsid w:val="00B71257"/>
    <w:rsid w:val="00B71397"/>
    <w:rsid w:val="00B71399"/>
    <w:rsid w:val="00B71414"/>
    <w:rsid w:val="00B71496"/>
    <w:rsid w:val="00B715CA"/>
    <w:rsid w:val="00B715EE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307"/>
    <w:rsid w:val="00B73533"/>
    <w:rsid w:val="00B73631"/>
    <w:rsid w:val="00B73662"/>
    <w:rsid w:val="00B73B22"/>
    <w:rsid w:val="00B73B4E"/>
    <w:rsid w:val="00B73BB6"/>
    <w:rsid w:val="00B73DE0"/>
    <w:rsid w:val="00B73FFD"/>
    <w:rsid w:val="00B742B4"/>
    <w:rsid w:val="00B743E0"/>
    <w:rsid w:val="00B74666"/>
    <w:rsid w:val="00B748D9"/>
    <w:rsid w:val="00B74B07"/>
    <w:rsid w:val="00B74CD9"/>
    <w:rsid w:val="00B75070"/>
    <w:rsid w:val="00B75075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6E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416"/>
    <w:rsid w:val="00B77526"/>
    <w:rsid w:val="00B77BAC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6A2"/>
    <w:rsid w:val="00B807FE"/>
    <w:rsid w:val="00B80BD0"/>
    <w:rsid w:val="00B80CC2"/>
    <w:rsid w:val="00B80D72"/>
    <w:rsid w:val="00B81010"/>
    <w:rsid w:val="00B8113E"/>
    <w:rsid w:val="00B811E0"/>
    <w:rsid w:val="00B81291"/>
    <w:rsid w:val="00B813BE"/>
    <w:rsid w:val="00B81434"/>
    <w:rsid w:val="00B8164E"/>
    <w:rsid w:val="00B81B41"/>
    <w:rsid w:val="00B81BAE"/>
    <w:rsid w:val="00B81DEC"/>
    <w:rsid w:val="00B81E55"/>
    <w:rsid w:val="00B81F5F"/>
    <w:rsid w:val="00B82599"/>
    <w:rsid w:val="00B82600"/>
    <w:rsid w:val="00B82A34"/>
    <w:rsid w:val="00B82AAF"/>
    <w:rsid w:val="00B82C76"/>
    <w:rsid w:val="00B83006"/>
    <w:rsid w:val="00B83181"/>
    <w:rsid w:val="00B831CF"/>
    <w:rsid w:val="00B83284"/>
    <w:rsid w:val="00B83391"/>
    <w:rsid w:val="00B835C5"/>
    <w:rsid w:val="00B83ACC"/>
    <w:rsid w:val="00B83BB2"/>
    <w:rsid w:val="00B83D35"/>
    <w:rsid w:val="00B8405F"/>
    <w:rsid w:val="00B84093"/>
    <w:rsid w:val="00B842B1"/>
    <w:rsid w:val="00B8460B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0"/>
    <w:rsid w:val="00B8608F"/>
    <w:rsid w:val="00B865EB"/>
    <w:rsid w:val="00B86A53"/>
    <w:rsid w:val="00B86A60"/>
    <w:rsid w:val="00B86D32"/>
    <w:rsid w:val="00B86DF3"/>
    <w:rsid w:val="00B86FFF"/>
    <w:rsid w:val="00B872A6"/>
    <w:rsid w:val="00B876CC"/>
    <w:rsid w:val="00B8790A"/>
    <w:rsid w:val="00B87AC9"/>
    <w:rsid w:val="00B87BD7"/>
    <w:rsid w:val="00B87D19"/>
    <w:rsid w:val="00B90009"/>
    <w:rsid w:val="00B90089"/>
    <w:rsid w:val="00B900CF"/>
    <w:rsid w:val="00B9012A"/>
    <w:rsid w:val="00B901B2"/>
    <w:rsid w:val="00B90277"/>
    <w:rsid w:val="00B90653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2A4"/>
    <w:rsid w:val="00B9138B"/>
    <w:rsid w:val="00B9153F"/>
    <w:rsid w:val="00B919D5"/>
    <w:rsid w:val="00B91B56"/>
    <w:rsid w:val="00B91B5B"/>
    <w:rsid w:val="00B9200F"/>
    <w:rsid w:val="00B921DC"/>
    <w:rsid w:val="00B922F2"/>
    <w:rsid w:val="00B92456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CEF"/>
    <w:rsid w:val="00B93E96"/>
    <w:rsid w:val="00B94029"/>
    <w:rsid w:val="00B94034"/>
    <w:rsid w:val="00B94099"/>
    <w:rsid w:val="00B9455D"/>
    <w:rsid w:val="00B94627"/>
    <w:rsid w:val="00B94BC5"/>
    <w:rsid w:val="00B94CD2"/>
    <w:rsid w:val="00B94D2E"/>
    <w:rsid w:val="00B94F6B"/>
    <w:rsid w:val="00B95168"/>
    <w:rsid w:val="00B95354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217"/>
    <w:rsid w:val="00B96364"/>
    <w:rsid w:val="00B96494"/>
    <w:rsid w:val="00B965BB"/>
    <w:rsid w:val="00B96874"/>
    <w:rsid w:val="00B968AA"/>
    <w:rsid w:val="00B96B72"/>
    <w:rsid w:val="00B96F90"/>
    <w:rsid w:val="00B9704C"/>
    <w:rsid w:val="00B970BF"/>
    <w:rsid w:val="00B9719C"/>
    <w:rsid w:val="00B972E5"/>
    <w:rsid w:val="00B97368"/>
    <w:rsid w:val="00B9746A"/>
    <w:rsid w:val="00B97733"/>
    <w:rsid w:val="00B9776B"/>
    <w:rsid w:val="00B97827"/>
    <w:rsid w:val="00B97905"/>
    <w:rsid w:val="00B97AD1"/>
    <w:rsid w:val="00B97D70"/>
    <w:rsid w:val="00B97EEA"/>
    <w:rsid w:val="00BA00E3"/>
    <w:rsid w:val="00BA022D"/>
    <w:rsid w:val="00BA025D"/>
    <w:rsid w:val="00BA0389"/>
    <w:rsid w:val="00BA051F"/>
    <w:rsid w:val="00BA0769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29D9"/>
    <w:rsid w:val="00BA2C68"/>
    <w:rsid w:val="00BA2D6F"/>
    <w:rsid w:val="00BA3354"/>
    <w:rsid w:val="00BA36A6"/>
    <w:rsid w:val="00BA3759"/>
    <w:rsid w:val="00BA380C"/>
    <w:rsid w:val="00BA381C"/>
    <w:rsid w:val="00BA3A10"/>
    <w:rsid w:val="00BA3A6A"/>
    <w:rsid w:val="00BA3B50"/>
    <w:rsid w:val="00BA4325"/>
    <w:rsid w:val="00BA4661"/>
    <w:rsid w:val="00BA475F"/>
    <w:rsid w:val="00BA4CBC"/>
    <w:rsid w:val="00BA4F30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66E"/>
    <w:rsid w:val="00BA6945"/>
    <w:rsid w:val="00BA69B7"/>
    <w:rsid w:val="00BA6CDA"/>
    <w:rsid w:val="00BA6D81"/>
    <w:rsid w:val="00BA6E6D"/>
    <w:rsid w:val="00BA6ECD"/>
    <w:rsid w:val="00BA6F77"/>
    <w:rsid w:val="00BA6FFA"/>
    <w:rsid w:val="00BA73B1"/>
    <w:rsid w:val="00BA7407"/>
    <w:rsid w:val="00BA769A"/>
    <w:rsid w:val="00BA7A4C"/>
    <w:rsid w:val="00BA7A63"/>
    <w:rsid w:val="00BA7B4D"/>
    <w:rsid w:val="00BA7BFA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0B"/>
    <w:rsid w:val="00BB0FB2"/>
    <w:rsid w:val="00BB107B"/>
    <w:rsid w:val="00BB10F9"/>
    <w:rsid w:val="00BB11CE"/>
    <w:rsid w:val="00BB1721"/>
    <w:rsid w:val="00BB17DD"/>
    <w:rsid w:val="00BB19EC"/>
    <w:rsid w:val="00BB19F9"/>
    <w:rsid w:val="00BB1D1A"/>
    <w:rsid w:val="00BB20EA"/>
    <w:rsid w:val="00BB239C"/>
    <w:rsid w:val="00BB2562"/>
    <w:rsid w:val="00BB2664"/>
    <w:rsid w:val="00BB267F"/>
    <w:rsid w:val="00BB26E7"/>
    <w:rsid w:val="00BB274E"/>
    <w:rsid w:val="00BB2AC9"/>
    <w:rsid w:val="00BB2B13"/>
    <w:rsid w:val="00BB2BDA"/>
    <w:rsid w:val="00BB2BF0"/>
    <w:rsid w:val="00BB2DB9"/>
    <w:rsid w:val="00BB3000"/>
    <w:rsid w:val="00BB3389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A49"/>
    <w:rsid w:val="00BB4B13"/>
    <w:rsid w:val="00BB4D8B"/>
    <w:rsid w:val="00BB50AE"/>
    <w:rsid w:val="00BB517D"/>
    <w:rsid w:val="00BB5331"/>
    <w:rsid w:val="00BB5377"/>
    <w:rsid w:val="00BB5386"/>
    <w:rsid w:val="00BB545C"/>
    <w:rsid w:val="00BB55BE"/>
    <w:rsid w:val="00BB5780"/>
    <w:rsid w:val="00BB58CB"/>
    <w:rsid w:val="00BB5B4A"/>
    <w:rsid w:val="00BB5C8C"/>
    <w:rsid w:val="00BB5C99"/>
    <w:rsid w:val="00BB5E06"/>
    <w:rsid w:val="00BB6079"/>
    <w:rsid w:val="00BB61FB"/>
    <w:rsid w:val="00BB6255"/>
    <w:rsid w:val="00BB62FD"/>
    <w:rsid w:val="00BB65E2"/>
    <w:rsid w:val="00BB698B"/>
    <w:rsid w:val="00BB6AED"/>
    <w:rsid w:val="00BB6BC2"/>
    <w:rsid w:val="00BB6BEE"/>
    <w:rsid w:val="00BB6C09"/>
    <w:rsid w:val="00BB701B"/>
    <w:rsid w:val="00BB71F2"/>
    <w:rsid w:val="00BB7221"/>
    <w:rsid w:val="00BB742C"/>
    <w:rsid w:val="00BB7479"/>
    <w:rsid w:val="00BB76E3"/>
    <w:rsid w:val="00BB77BA"/>
    <w:rsid w:val="00BB7C08"/>
    <w:rsid w:val="00BB7E32"/>
    <w:rsid w:val="00BC025D"/>
    <w:rsid w:val="00BC043C"/>
    <w:rsid w:val="00BC0444"/>
    <w:rsid w:val="00BC06AB"/>
    <w:rsid w:val="00BC06F9"/>
    <w:rsid w:val="00BC09E0"/>
    <w:rsid w:val="00BC0A96"/>
    <w:rsid w:val="00BC1040"/>
    <w:rsid w:val="00BC1041"/>
    <w:rsid w:val="00BC1219"/>
    <w:rsid w:val="00BC156C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BDE"/>
    <w:rsid w:val="00BC2E02"/>
    <w:rsid w:val="00BC2E05"/>
    <w:rsid w:val="00BC2E5C"/>
    <w:rsid w:val="00BC2F0A"/>
    <w:rsid w:val="00BC342E"/>
    <w:rsid w:val="00BC3480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1EB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D39"/>
    <w:rsid w:val="00BC5E02"/>
    <w:rsid w:val="00BC6008"/>
    <w:rsid w:val="00BC60B4"/>
    <w:rsid w:val="00BC60E2"/>
    <w:rsid w:val="00BC62C2"/>
    <w:rsid w:val="00BC633A"/>
    <w:rsid w:val="00BC66B5"/>
    <w:rsid w:val="00BC68ED"/>
    <w:rsid w:val="00BC6904"/>
    <w:rsid w:val="00BC6908"/>
    <w:rsid w:val="00BC71B7"/>
    <w:rsid w:val="00BC7459"/>
    <w:rsid w:val="00BC745B"/>
    <w:rsid w:val="00BC7577"/>
    <w:rsid w:val="00BC796D"/>
    <w:rsid w:val="00BC79DF"/>
    <w:rsid w:val="00BC7E36"/>
    <w:rsid w:val="00BC7F41"/>
    <w:rsid w:val="00BC7FE3"/>
    <w:rsid w:val="00BD0248"/>
    <w:rsid w:val="00BD03DB"/>
    <w:rsid w:val="00BD065D"/>
    <w:rsid w:val="00BD0830"/>
    <w:rsid w:val="00BD0888"/>
    <w:rsid w:val="00BD0AED"/>
    <w:rsid w:val="00BD0E7A"/>
    <w:rsid w:val="00BD0EF3"/>
    <w:rsid w:val="00BD0FAB"/>
    <w:rsid w:val="00BD0FF7"/>
    <w:rsid w:val="00BD101D"/>
    <w:rsid w:val="00BD1334"/>
    <w:rsid w:val="00BD1CA4"/>
    <w:rsid w:val="00BD1E75"/>
    <w:rsid w:val="00BD2587"/>
    <w:rsid w:val="00BD2663"/>
    <w:rsid w:val="00BD2700"/>
    <w:rsid w:val="00BD275D"/>
    <w:rsid w:val="00BD291D"/>
    <w:rsid w:val="00BD2ABA"/>
    <w:rsid w:val="00BD2D41"/>
    <w:rsid w:val="00BD2F1F"/>
    <w:rsid w:val="00BD2FA3"/>
    <w:rsid w:val="00BD36BA"/>
    <w:rsid w:val="00BD39BF"/>
    <w:rsid w:val="00BD3B80"/>
    <w:rsid w:val="00BD3E19"/>
    <w:rsid w:val="00BD3E7E"/>
    <w:rsid w:val="00BD4290"/>
    <w:rsid w:val="00BD4766"/>
    <w:rsid w:val="00BD4789"/>
    <w:rsid w:val="00BD48E0"/>
    <w:rsid w:val="00BD4B5F"/>
    <w:rsid w:val="00BD4BBC"/>
    <w:rsid w:val="00BD4BCC"/>
    <w:rsid w:val="00BD4C1F"/>
    <w:rsid w:val="00BD4C2B"/>
    <w:rsid w:val="00BD4CB1"/>
    <w:rsid w:val="00BD5232"/>
    <w:rsid w:val="00BD5341"/>
    <w:rsid w:val="00BD554B"/>
    <w:rsid w:val="00BD580F"/>
    <w:rsid w:val="00BD5A2F"/>
    <w:rsid w:val="00BD5B0B"/>
    <w:rsid w:val="00BD5D59"/>
    <w:rsid w:val="00BD5D83"/>
    <w:rsid w:val="00BD5E6A"/>
    <w:rsid w:val="00BD5FCE"/>
    <w:rsid w:val="00BD6223"/>
    <w:rsid w:val="00BD6459"/>
    <w:rsid w:val="00BD6500"/>
    <w:rsid w:val="00BD6BD6"/>
    <w:rsid w:val="00BD6C1C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429"/>
    <w:rsid w:val="00BE099E"/>
    <w:rsid w:val="00BE09BE"/>
    <w:rsid w:val="00BE0AEA"/>
    <w:rsid w:val="00BE0BF8"/>
    <w:rsid w:val="00BE0C0C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C81"/>
    <w:rsid w:val="00BE1EF3"/>
    <w:rsid w:val="00BE1F63"/>
    <w:rsid w:val="00BE1FD1"/>
    <w:rsid w:val="00BE21BB"/>
    <w:rsid w:val="00BE2298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CDC"/>
    <w:rsid w:val="00BE2EB0"/>
    <w:rsid w:val="00BE2EB7"/>
    <w:rsid w:val="00BE300A"/>
    <w:rsid w:val="00BE316A"/>
    <w:rsid w:val="00BE3218"/>
    <w:rsid w:val="00BE331F"/>
    <w:rsid w:val="00BE3608"/>
    <w:rsid w:val="00BE36CB"/>
    <w:rsid w:val="00BE37B1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5000"/>
    <w:rsid w:val="00BE551B"/>
    <w:rsid w:val="00BE5701"/>
    <w:rsid w:val="00BE5AEC"/>
    <w:rsid w:val="00BE6276"/>
    <w:rsid w:val="00BE62F7"/>
    <w:rsid w:val="00BE6637"/>
    <w:rsid w:val="00BE66DF"/>
    <w:rsid w:val="00BE66E9"/>
    <w:rsid w:val="00BE68E2"/>
    <w:rsid w:val="00BE69FF"/>
    <w:rsid w:val="00BE6A95"/>
    <w:rsid w:val="00BE6CB1"/>
    <w:rsid w:val="00BE6F38"/>
    <w:rsid w:val="00BE7406"/>
    <w:rsid w:val="00BE77E1"/>
    <w:rsid w:val="00BE7845"/>
    <w:rsid w:val="00BE7847"/>
    <w:rsid w:val="00BE787A"/>
    <w:rsid w:val="00BE78BC"/>
    <w:rsid w:val="00BE7FAB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965"/>
    <w:rsid w:val="00BF1C4D"/>
    <w:rsid w:val="00BF1CC7"/>
    <w:rsid w:val="00BF1DEE"/>
    <w:rsid w:val="00BF1E2F"/>
    <w:rsid w:val="00BF1FB5"/>
    <w:rsid w:val="00BF21B9"/>
    <w:rsid w:val="00BF2718"/>
    <w:rsid w:val="00BF2775"/>
    <w:rsid w:val="00BF2913"/>
    <w:rsid w:val="00BF29C2"/>
    <w:rsid w:val="00BF2B18"/>
    <w:rsid w:val="00BF2FA3"/>
    <w:rsid w:val="00BF308A"/>
    <w:rsid w:val="00BF31BE"/>
    <w:rsid w:val="00BF3426"/>
    <w:rsid w:val="00BF348F"/>
    <w:rsid w:val="00BF389E"/>
    <w:rsid w:val="00BF38BE"/>
    <w:rsid w:val="00BF3B35"/>
    <w:rsid w:val="00BF3DC2"/>
    <w:rsid w:val="00BF3ED2"/>
    <w:rsid w:val="00BF41C8"/>
    <w:rsid w:val="00BF4289"/>
    <w:rsid w:val="00BF4507"/>
    <w:rsid w:val="00BF4616"/>
    <w:rsid w:val="00BF467D"/>
    <w:rsid w:val="00BF478B"/>
    <w:rsid w:val="00BF49E5"/>
    <w:rsid w:val="00BF4D68"/>
    <w:rsid w:val="00BF4DAC"/>
    <w:rsid w:val="00BF4DB7"/>
    <w:rsid w:val="00BF51FD"/>
    <w:rsid w:val="00BF5206"/>
    <w:rsid w:val="00BF53C6"/>
    <w:rsid w:val="00BF54CE"/>
    <w:rsid w:val="00BF56AC"/>
    <w:rsid w:val="00BF5A8D"/>
    <w:rsid w:val="00BF5B35"/>
    <w:rsid w:val="00BF5BB4"/>
    <w:rsid w:val="00BF5CEF"/>
    <w:rsid w:val="00BF5D99"/>
    <w:rsid w:val="00BF5DFF"/>
    <w:rsid w:val="00BF5FC7"/>
    <w:rsid w:val="00BF62C9"/>
    <w:rsid w:val="00BF6404"/>
    <w:rsid w:val="00BF6736"/>
    <w:rsid w:val="00BF675E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3C5"/>
    <w:rsid w:val="00C0070C"/>
    <w:rsid w:val="00C008AC"/>
    <w:rsid w:val="00C011B2"/>
    <w:rsid w:val="00C01236"/>
    <w:rsid w:val="00C0129A"/>
    <w:rsid w:val="00C012F4"/>
    <w:rsid w:val="00C013AC"/>
    <w:rsid w:val="00C014A1"/>
    <w:rsid w:val="00C01989"/>
    <w:rsid w:val="00C01991"/>
    <w:rsid w:val="00C01A94"/>
    <w:rsid w:val="00C01C9F"/>
    <w:rsid w:val="00C01CAA"/>
    <w:rsid w:val="00C01E2C"/>
    <w:rsid w:val="00C02622"/>
    <w:rsid w:val="00C029D1"/>
    <w:rsid w:val="00C02B27"/>
    <w:rsid w:val="00C02B7E"/>
    <w:rsid w:val="00C02CDC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3B2A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5405"/>
    <w:rsid w:val="00C054D7"/>
    <w:rsid w:val="00C056EF"/>
    <w:rsid w:val="00C057E4"/>
    <w:rsid w:val="00C0588A"/>
    <w:rsid w:val="00C05CC5"/>
    <w:rsid w:val="00C05D4B"/>
    <w:rsid w:val="00C05EDC"/>
    <w:rsid w:val="00C05FEC"/>
    <w:rsid w:val="00C061FE"/>
    <w:rsid w:val="00C06250"/>
    <w:rsid w:val="00C06494"/>
    <w:rsid w:val="00C065E8"/>
    <w:rsid w:val="00C0685F"/>
    <w:rsid w:val="00C06D29"/>
    <w:rsid w:val="00C06E67"/>
    <w:rsid w:val="00C06F55"/>
    <w:rsid w:val="00C07223"/>
    <w:rsid w:val="00C07283"/>
    <w:rsid w:val="00C07364"/>
    <w:rsid w:val="00C0751B"/>
    <w:rsid w:val="00C075E6"/>
    <w:rsid w:val="00C07606"/>
    <w:rsid w:val="00C0771A"/>
    <w:rsid w:val="00C078A1"/>
    <w:rsid w:val="00C103C0"/>
    <w:rsid w:val="00C10580"/>
    <w:rsid w:val="00C1072F"/>
    <w:rsid w:val="00C1078E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43F"/>
    <w:rsid w:val="00C1265E"/>
    <w:rsid w:val="00C1299D"/>
    <w:rsid w:val="00C12EE9"/>
    <w:rsid w:val="00C132C7"/>
    <w:rsid w:val="00C13320"/>
    <w:rsid w:val="00C134A8"/>
    <w:rsid w:val="00C13607"/>
    <w:rsid w:val="00C138A7"/>
    <w:rsid w:val="00C13B08"/>
    <w:rsid w:val="00C13B71"/>
    <w:rsid w:val="00C13D31"/>
    <w:rsid w:val="00C14025"/>
    <w:rsid w:val="00C142AE"/>
    <w:rsid w:val="00C14482"/>
    <w:rsid w:val="00C1496A"/>
    <w:rsid w:val="00C14BAD"/>
    <w:rsid w:val="00C14BBE"/>
    <w:rsid w:val="00C14BF0"/>
    <w:rsid w:val="00C150E7"/>
    <w:rsid w:val="00C153C9"/>
    <w:rsid w:val="00C15497"/>
    <w:rsid w:val="00C15966"/>
    <w:rsid w:val="00C15B49"/>
    <w:rsid w:val="00C15BA8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89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B49"/>
    <w:rsid w:val="00C20C34"/>
    <w:rsid w:val="00C20DC5"/>
    <w:rsid w:val="00C20EEA"/>
    <w:rsid w:val="00C2113E"/>
    <w:rsid w:val="00C212FB"/>
    <w:rsid w:val="00C215AF"/>
    <w:rsid w:val="00C215B7"/>
    <w:rsid w:val="00C215D6"/>
    <w:rsid w:val="00C216FE"/>
    <w:rsid w:val="00C2181B"/>
    <w:rsid w:val="00C218AD"/>
    <w:rsid w:val="00C2191D"/>
    <w:rsid w:val="00C21A8E"/>
    <w:rsid w:val="00C21C90"/>
    <w:rsid w:val="00C21CB3"/>
    <w:rsid w:val="00C21D5F"/>
    <w:rsid w:val="00C21E70"/>
    <w:rsid w:val="00C21F56"/>
    <w:rsid w:val="00C22308"/>
    <w:rsid w:val="00C22584"/>
    <w:rsid w:val="00C225A8"/>
    <w:rsid w:val="00C226C3"/>
    <w:rsid w:val="00C227C5"/>
    <w:rsid w:val="00C2299C"/>
    <w:rsid w:val="00C22B78"/>
    <w:rsid w:val="00C22CFE"/>
    <w:rsid w:val="00C22D28"/>
    <w:rsid w:val="00C22F29"/>
    <w:rsid w:val="00C23061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4A0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384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788"/>
    <w:rsid w:val="00C2799E"/>
    <w:rsid w:val="00C27B6F"/>
    <w:rsid w:val="00C27D2E"/>
    <w:rsid w:val="00C27DA7"/>
    <w:rsid w:val="00C27DD7"/>
    <w:rsid w:val="00C27E9E"/>
    <w:rsid w:val="00C27FF5"/>
    <w:rsid w:val="00C30005"/>
    <w:rsid w:val="00C3048D"/>
    <w:rsid w:val="00C305E9"/>
    <w:rsid w:val="00C30727"/>
    <w:rsid w:val="00C30B3E"/>
    <w:rsid w:val="00C30B7A"/>
    <w:rsid w:val="00C30D63"/>
    <w:rsid w:val="00C30E33"/>
    <w:rsid w:val="00C30E6B"/>
    <w:rsid w:val="00C3102B"/>
    <w:rsid w:val="00C31136"/>
    <w:rsid w:val="00C311EA"/>
    <w:rsid w:val="00C31290"/>
    <w:rsid w:val="00C312CF"/>
    <w:rsid w:val="00C314B5"/>
    <w:rsid w:val="00C314FC"/>
    <w:rsid w:val="00C3155A"/>
    <w:rsid w:val="00C315CD"/>
    <w:rsid w:val="00C316A4"/>
    <w:rsid w:val="00C31720"/>
    <w:rsid w:val="00C318AA"/>
    <w:rsid w:val="00C3196C"/>
    <w:rsid w:val="00C319A0"/>
    <w:rsid w:val="00C31B19"/>
    <w:rsid w:val="00C31DFF"/>
    <w:rsid w:val="00C31F4C"/>
    <w:rsid w:val="00C320EE"/>
    <w:rsid w:val="00C32250"/>
    <w:rsid w:val="00C32A36"/>
    <w:rsid w:val="00C32C7F"/>
    <w:rsid w:val="00C32DB5"/>
    <w:rsid w:val="00C33014"/>
    <w:rsid w:val="00C3308C"/>
    <w:rsid w:val="00C333F3"/>
    <w:rsid w:val="00C33824"/>
    <w:rsid w:val="00C33C4B"/>
    <w:rsid w:val="00C33CE6"/>
    <w:rsid w:val="00C3409C"/>
    <w:rsid w:val="00C3425B"/>
    <w:rsid w:val="00C342CD"/>
    <w:rsid w:val="00C3475F"/>
    <w:rsid w:val="00C349BA"/>
    <w:rsid w:val="00C34DE5"/>
    <w:rsid w:val="00C34E3E"/>
    <w:rsid w:val="00C34F4F"/>
    <w:rsid w:val="00C34FA6"/>
    <w:rsid w:val="00C35015"/>
    <w:rsid w:val="00C3509E"/>
    <w:rsid w:val="00C350C4"/>
    <w:rsid w:val="00C351AA"/>
    <w:rsid w:val="00C352BA"/>
    <w:rsid w:val="00C3545A"/>
    <w:rsid w:val="00C35629"/>
    <w:rsid w:val="00C3589A"/>
    <w:rsid w:val="00C35AD2"/>
    <w:rsid w:val="00C35B34"/>
    <w:rsid w:val="00C35B9A"/>
    <w:rsid w:val="00C35D2B"/>
    <w:rsid w:val="00C361F6"/>
    <w:rsid w:val="00C36373"/>
    <w:rsid w:val="00C36519"/>
    <w:rsid w:val="00C365BF"/>
    <w:rsid w:val="00C36679"/>
    <w:rsid w:val="00C366BB"/>
    <w:rsid w:val="00C36755"/>
    <w:rsid w:val="00C369DC"/>
    <w:rsid w:val="00C36BA5"/>
    <w:rsid w:val="00C36F53"/>
    <w:rsid w:val="00C370DB"/>
    <w:rsid w:val="00C3731A"/>
    <w:rsid w:val="00C3747A"/>
    <w:rsid w:val="00C37865"/>
    <w:rsid w:val="00C37888"/>
    <w:rsid w:val="00C37A13"/>
    <w:rsid w:val="00C37BB3"/>
    <w:rsid w:val="00C37CAF"/>
    <w:rsid w:val="00C37DD2"/>
    <w:rsid w:val="00C4000B"/>
    <w:rsid w:val="00C400BE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AD"/>
    <w:rsid w:val="00C420CB"/>
    <w:rsid w:val="00C42169"/>
    <w:rsid w:val="00C421C7"/>
    <w:rsid w:val="00C4226E"/>
    <w:rsid w:val="00C42435"/>
    <w:rsid w:val="00C427CD"/>
    <w:rsid w:val="00C42845"/>
    <w:rsid w:val="00C42869"/>
    <w:rsid w:val="00C42934"/>
    <w:rsid w:val="00C42AB4"/>
    <w:rsid w:val="00C42FE5"/>
    <w:rsid w:val="00C43517"/>
    <w:rsid w:val="00C43518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D58"/>
    <w:rsid w:val="00C45F08"/>
    <w:rsid w:val="00C4603D"/>
    <w:rsid w:val="00C4643D"/>
    <w:rsid w:val="00C4650A"/>
    <w:rsid w:val="00C46543"/>
    <w:rsid w:val="00C467B4"/>
    <w:rsid w:val="00C46AD6"/>
    <w:rsid w:val="00C46B18"/>
    <w:rsid w:val="00C46CDA"/>
    <w:rsid w:val="00C46D41"/>
    <w:rsid w:val="00C46E62"/>
    <w:rsid w:val="00C46FA7"/>
    <w:rsid w:val="00C4702B"/>
    <w:rsid w:val="00C47181"/>
    <w:rsid w:val="00C4774D"/>
    <w:rsid w:val="00C479BF"/>
    <w:rsid w:val="00C47A49"/>
    <w:rsid w:val="00C47A51"/>
    <w:rsid w:val="00C47B32"/>
    <w:rsid w:val="00C47CBA"/>
    <w:rsid w:val="00C50042"/>
    <w:rsid w:val="00C50131"/>
    <w:rsid w:val="00C50188"/>
    <w:rsid w:val="00C5021D"/>
    <w:rsid w:val="00C502C2"/>
    <w:rsid w:val="00C5037C"/>
    <w:rsid w:val="00C5047C"/>
    <w:rsid w:val="00C5056C"/>
    <w:rsid w:val="00C5073F"/>
    <w:rsid w:val="00C50B58"/>
    <w:rsid w:val="00C50BEC"/>
    <w:rsid w:val="00C50C5B"/>
    <w:rsid w:val="00C5105C"/>
    <w:rsid w:val="00C51234"/>
    <w:rsid w:val="00C5146E"/>
    <w:rsid w:val="00C51722"/>
    <w:rsid w:val="00C51B7D"/>
    <w:rsid w:val="00C51C9D"/>
    <w:rsid w:val="00C51CB8"/>
    <w:rsid w:val="00C51CE7"/>
    <w:rsid w:val="00C51D2E"/>
    <w:rsid w:val="00C51D7D"/>
    <w:rsid w:val="00C52351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371"/>
    <w:rsid w:val="00C534B7"/>
    <w:rsid w:val="00C5354A"/>
    <w:rsid w:val="00C539ED"/>
    <w:rsid w:val="00C53A1D"/>
    <w:rsid w:val="00C53B19"/>
    <w:rsid w:val="00C53FFB"/>
    <w:rsid w:val="00C53FFF"/>
    <w:rsid w:val="00C54200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0"/>
    <w:rsid w:val="00C55A27"/>
    <w:rsid w:val="00C55C70"/>
    <w:rsid w:val="00C55DFD"/>
    <w:rsid w:val="00C56108"/>
    <w:rsid w:val="00C56216"/>
    <w:rsid w:val="00C56339"/>
    <w:rsid w:val="00C56563"/>
    <w:rsid w:val="00C56690"/>
    <w:rsid w:val="00C5670D"/>
    <w:rsid w:val="00C567C2"/>
    <w:rsid w:val="00C56B97"/>
    <w:rsid w:val="00C56E26"/>
    <w:rsid w:val="00C5755B"/>
    <w:rsid w:val="00C5757A"/>
    <w:rsid w:val="00C578AD"/>
    <w:rsid w:val="00C5795F"/>
    <w:rsid w:val="00C57BAD"/>
    <w:rsid w:val="00C57BB9"/>
    <w:rsid w:val="00C57FEB"/>
    <w:rsid w:val="00C60461"/>
    <w:rsid w:val="00C60954"/>
    <w:rsid w:val="00C60A4D"/>
    <w:rsid w:val="00C60C86"/>
    <w:rsid w:val="00C60D78"/>
    <w:rsid w:val="00C6100F"/>
    <w:rsid w:val="00C6102D"/>
    <w:rsid w:val="00C61881"/>
    <w:rsid w:val="00C61BCB"/>
    <w:rsid w:val="00C61C4C"/>
    <w:rsid w:val="00C61DB0"/>
    <w:rsid w:val="00C61E30"/>
    <w:rsid w:val="00C6209A"/>
    <w:rsid w:val="00C620F5"/>
    <w:rsid w:val="00C623F2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202"/>
    <w:rsid w:val="00C64504"/>
    <w:rsid w:val="00C64574"/>
    <w:rsid w:val="00C6476F"/>
    <w:rsid w:val="00C64916"/>
    <w:rsid w:val="00C64C5E"/>
    <w:rsid w:val="00C64DF1"/>
    <w:rsid w:val="00C6506E"/>
    <w:rsid w:val="00C65092"/>
    <w:rsid w:val="00C65427"/>
    <w:rsid w:val="00C654F3"/>
    <w:rsid w:val="00C65510"/>
    <w:rsid w:val="00C65605"/>
    <w:rsid w:val="00C65677"/>
    <w:rsid w:val="00C65851"/>
    <w:rsid w:val="00C65C2D"/>
    <w:rsid w:val="00C65C9A"/>
    <w:rsid w:val="00C660E4"/>
    <w:rsid w:val="00C6615E"/>
    <w:rsid w:val="00C6627F"/>
    <w:rsid w:val="00C668DD"/>
    <w:rsid w:val="00C66980"/>
    <w:rsid w:val="00C669D3"/>
    <w:rsid w:val="00C66AF9"/>
    <w:rsid w:val="00C66BFC"/>
    <w:rsid w:val="00C66FE6"/>
    <w:rsid w:val="00C671D2"/>
    <w:rsid w:val="00C6753A"/>
    <w:rsid w:val="00C679C5"/>
    <w:rsid w:val="00C67B97"/>
    <w:rsid w:val="00C67CB2"/>
    <w:rsid w:val="00C67D13"/>
    <w:rsid w:val="00C67E52"/>
    <w:rsid w:val="00C700CF"/>
    <w:rsid w:val="00C70101"/>
    <w:rsid w:val="00C7012D"/>
    <w:rsid w:val="00C70159"/>
    <w:rsid w:val="00C70375"/>
    <w:rsid w:val="00C703DF"/>
    <w:rsid w:val="00C70A9E"/>
    <w:rsid w:val="00C70B67"/>
    <w:rsid w:val="00C70E2F"/>
    <w:rsid w:val="00C70E6B"/>
    <w:rsid w:val="00C70EDA"/>
    <w:rsid w:val="00C70F10"/>
    <w:rsid w:val="00C71208"/>
    <w:rsid w:val="00C713B4"/>
    <w:rsid w:val="00C71402"/>
    <w:rsid w:val="00C715C4"/>
    <w:rsid w:val="00C715F8"/>
    <w:rsid w:val="00C71945"/>
    <w:rsid w:val="00C71A38"/>
    <w:rsid w:val="00C71CDE"/>
    <w:rsid w:val="00C71E1C"/>
    <w:rsid w:val="00C724F2"/>
    <w:rsid w:val="00C726F5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C02"/>
    <w:rsid w:val="00C73D0D"/>
    <w:rsid w:val="00C73D89"/>
    <w:rsid w:val="00C73F10"/>
    <w:rsid w:val="00C74195"/>
    <w:rsid w:val="00C74462"/>
    <w:rsid w:val="00C745DF"/>
    <w:rsid w:val="00C74940"/>
    <w:rsid w:val="00C74AED"/>
    <w:rsid w:val="00C74B10"/>
    <w:rsid w:val="00C74C1C"/>
    <w:rsid w:val="00C74D3F"/>
    <w:rsid w:val="00C7509B"/>
    <w:rsid w:val="00C75132"/>
    <w:rsid w:val="00C751AD"/>
    <w:rsid w:val="00C7554A"/>
    <w:rsid w:val="00C756C8"/>
    <w:rsid w:val="00C75731"/>
    <w:rsid w:val="00C75800"/>
    <w:rsid w:val="00C75A1D"/>
    <w:rsid w:val="00C75FED"/>
    <w:rsid w:val="00C76156"/>
    <w:rsid w:val="00C765C1"/>
    <w:rsid w:val="00C76920"/>
    <w:rsid w:val="00C76AD8"/>
    <w:rsid w:val="00C76C2F"/>
    <w:rsid w:val="00C76DEA"/>
    <w:rsid w:val="00C77408"/>
    <w:rsid w:val="00C774C7"/>
    <w:rsid w:val="00C778AB"/>
    <w:rsid w:val="00C77908"/>
    <w:rsid w:val="00C77A7C"/>
    <w:rsid w:val="00C77C7F"/>
    <w:rsid w:val="00C77CBA"/>
    <w:rsid w:val="00C80594"/>
    <w:rsid w:val="00C8060A"/>
    <w:rsid w:val="00C80A84"/>
    <w:rsid w:val="00C80AC3"/>
    <w:rsid w:val="00C80F8E"/>
    <w:rsid w:val="00C8131B"/>
    <w:rsid w:val="00C81593"/>
    <w:rsid w:val="00C8166D"/>
    <w:rsid w:val="00C816A2"/>
    <w:rsid w:val="00C816BB"/>
    <w:rsid w:val="00C818FF"/>
    <w:rsid w:val="00C8190B"/>
    <w:rsid w:val="00C81FBC"/>
    <w:rsid w:val="00C81FEB"/>
    <w:rsid w:val="00C8213B"/>
    <w:rsid w:val="00C8216E"/>
    <w:rsid w:val="00C826CD"/>
    <w:rsid w:val="00C82892"/>
    <w:rsid w:val="00C829CA"/>
    <w:rsid w:val="00C82AFE"/>
    <w:rsid w:val="00C82B78"/>
    <w:rsid w:val="00C82BFB"/>
    <w:rsid w:val="00C82ED9"/>
    <w:rsid w:val="00C83280"/>
    <w:rsid w:val="00C83798"/>
    <w:rsid w:val="00C83C59"/>
    <w:rsid w:val="00C83D0B"/>
    <w:rsid w:val="00C83F0E"/>
    <w:rsid w:val="00C83FE3"/>
    <w:rsid w:val="00C840DB"/>
    <w:rsid w:val="00C8423A"/>
    <w:rsid w:val="00C843EA"/>
    <w:rsid w:val="00C84451"/>
    <w:rsid w:val="00C847E9"/>
    <w:rsid w:val="00C84B16"/>
    <w:rsid w:val="00C84C36"/>
    <w:rsid w:val="00C84C76"/>
    <w:rsid w:val="00C84F1B"/>
    <w:rsid w:val="00C84F2A"/>
    <w:rsid w:val="00C84F30"/>
    <w:rsid w:val="00C85065"/>
    <w:rsid w:val="00C851E8"/>
    <w:rsid w:val="00C8522E"/>
    <w:rsid w:val="00C85545"/>
    <w:rsid w:val="00C858D6"/>
    <w:rsid w:val="00C859D0"/>
    <w:rsid w:val="00C859D3"/>
    <w:rsid w:val="00C85A2D"/>
    <w:rsid w:val="00C85AD4"/>
    <w:rsid w:val="00C85C96"/>
    <w:rsid w:val="00C85E13"/>
    <w:rsid w:val="00C86095"/>
    <w:rsid w:val="00C86129"/>
    <w:rsid w:val="00C86313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FB"/>
    <w:rsid w:val="00C9010C"/>
    <w:rsid w:val="00C90147"/>
    <w:rsid w:val="00C903E6"/>
    <w:rsid w:val="00C90590"/>
    <w:rsid w:val="00C90965"/>
    <w:rsid w:val="00C909A0"/>
    <w:rsid w:val="00C90C8F"/>
    <w:rsid w:val="00C90CF5"/>
    <w:rsid w:val="00C90DA5"/>
    <w:rsid w:val="00C90DAB"/>
    <w:rsid w:val="00C90F65"/>
    <w:rsid w:val="00C910CF"/>
    <w:rsid w:val="00C9113D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E95"/>
    <w:rsid w:val="00C92F07"/>
    <w:rsid w:val="00C92FAB"/>
    <w:rsid w:val="00C93086"/>
    <w:rsid w:val="00C930F5"/>
    <w:rsid w:val="00C9313D"/>
    <w:rsid w:val="00C9316F"/>
    <w:rsid w:val="00C933B6"/>
    <w:rsid w:val="00C9344F"/>
    <w:rsid w:val="00C9384E"/>
    <w:rsid w:val="00C938D3"/>
    <w:rsid w:val="00C93A9D"/>
    <w:rsid w:val="00C93B72"/>
    <w:rsid w:val="00C93BA9"/>
    <w:rsid w:val="00C93CEA"/>
    <w:rsid w:val="00C93D8D"/>
    <w:rsid w:val="00C93E72"/>
    <w:rsid w:val="00C93F47"/>
    <w:rsid w:val="00C94056"/>
    <w:rsid w:val="00C942CB"/>
    <w:rsid w:val="00C94563"/>
    <w:rsid w:val="00C94787"/>
    <w:rsid w:val="00C94854"/>
    <w:rsid w:val="00C94990"/>
    <w:rsid w:val="00C94ABD"/>
    <w:rsid w:val="00C94D46"/>
    <w:rsid w:val="00C950C1"/>
    <w:rsid w:val="00C9511C"/>
    <w:rsid w:val="00C9516B"/>
    <w:rsid w:val="00C95170"/>
    <w:rsid w:val="00C95235"/>
    <w:rsid w:val="00C9548B"/>
    <w:rsid w:val="00C956CC"/>
    <w:rsid w:val="00C9589B"/>
    <w:rsid w:val="00C95A8B"/>
    <w:rsid w:val="00C95AA7"/>
    <w:rsid w:val="00C95D9E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69A"/>
    <w:rsid w:val="00CA176D"/>
    <w:rsid w:val="00CA1905"/>
    <w:rsid w:val="00CA1B55"/>
    <w:rsid w:val="00CA2101"/>
    <w:rsid w:val="00CA24B2"/>
    <w:rsid w:val="00CA2615"/>
    <w:rsid w:val="00CA2868"/>
    <w:rsid w:val="00CA2CB9"/>
    <w:rsid w:val="00CA2E64"/>
    <w:rsid w:val="00CA3315"/>
    <w:rsid w:val="00CA3489"/>
    <w:rsid w:val="00CA386D"/>
    <w:rsid w:val="00CA3B3A"/>
    <w:rsid w:val="00CA3DD8"/>
    <w:rsid w:val="00CA405D"/>
    <w:rsid w:val="00CA4343"/>
    <w:rsid w:val="00CA43D3"/>
    <w:rsid w:val="00CA4453"/>
    <w:rsid w:val="00CA4699"/>
    <w:rsid w:val="00CA4C91"/>
    <w:rsid w:val="00CA4E9B"/>
    <w:rsid w:val="00CA5098"/>
    <w:rsid w:val="00CA52EF"/>
    <w:rsid w:val="00CA530B"/>
    <w:rsid w:val="00CA56D8"/>
    <w:rsid w:val="00CA57FC"/>
    <w:rsid w:val="00CA585A"/>
    <w:rsid w:val="00CA5C13"/>
    <w:rsid w:val="00CA5D36"/>
    <w:rsid w:val="00CA5F3E"/>
    <w:rsid w:val="00CA60F2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24D"/>
    <w:rsid w:val="00CA7275"/>
    <w:rsid w:val="00CA7702"/>
    <w:rsid w:val="00CA7741"/>
    <w:rsid w:val="00CA7A01"/>
    <w:rsid w:val="00CA7A9D"/>
    <w:rsid w:val="00CA7D95"/>
    <w:rsid w:val="00CA7DAD"/>
    <w:rsid w:val="00CA7FB7"/>
    <w:rsid w:val="00CB00EB"/>
    <w:rsid w:val="00CB0133"/>
    <w:rsid w:val="00CB01B5"/>
    <w:rsid w:val="00CB0214"/>
    <w:rsid w:val="00CB0527"/>
    <w:rsid w:val="00CB0933"/>
    <w:rsid w:val="00CB0AD5"/>
    <w:rsid w:val="00CB0B64"/>
    <w:rsid w:val="00CB0D64"/>
    <w:rsid w:val="00CB18E8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989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3BB"/>
    <w:rsid w:val="00CB75CD"/>
    <w:rsid w:val="00CB75EB"/>
    <w:rsid w:val="00CB7641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251"/>
    <w:rsid w:val="00CC1391"/>
    <w:rsid w:val="00CC13E5"/>
    <w:rsid w:val="00CC147E"/>
    <w:rsid w:val="00CC149A"/>
    <w:rsid w:val="00CC1577"/>
    <w:rsid w:val="00CC1646"/>
    <w:rsid w:val="00CC1867"/>
    <w:rsid w:val="00CC195E"/>
    <w:rsid w:val="00CC1A22"/>
    <w:rsid w:val="00CC1B3C"/>
    <w:rsid w:val="00CC1C13"/>
    <w:rsid w:val="00CC1CD6"/>
    <w:rsid w:val="00CC1F30"/>
    <w:rsid w:val="00CC21F4"/>
    <w:rsid w:val="00CC2476"/>
    <w:rsid w:val="00CC265B"/>
    <w:rsid w:val="00CC2E87"/>
    <w:rsid w:val="00CC3046"/>
    <w:rsid w:val="00CC32CC"/>
    <w:rsid w:val="00CC3378"/>
    <w:rsid w:val="00CC33DC"/>
    <w:rsid w:val="00CC351E"/>
    <w:rsid w:val="00CC38DB"/>
    <w:rsid w:val="00CC3990"/>
    <w:rsid w:val="00CC3991"/>
    <w:rsid w:val="00CC3AF3"/>
    <w:rsid w:val="00CC3CC7"/>
    <w:rsid w:val="00CC3D34"/>
    <w:rsid w:val="00CC45F7"/>
    <w:rsid w:val="00CC4AAA"/>
    <w:rsid w:val="00CC4AD4"/>
    <w:rsid w:val="00CC4AF6"/>
    <w:rsid w:val="00CC4B03"/>
    <w:rsid w:val="00CC4CBF"/>
    <w:rsid w:val="00CC4E74"/>
    <w:rsid w:val="00CC4EBF"/>
    <w:rsid w:val="00CC4F2B"/>
    <w:rsid w:val="00CC4FAF"/>
    <w:rsid w:val="00CC52D3"/>
    <w:rsid w:val="00CC54E8"/>
    <w:rsid w:val="00CC5547"/>
    <w:rsid w:val="00CC571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97A"/>
    <w:rsid w:val="00CC7C40"/>
    <w:rsid w:val="00CC7EBF"/>
    <w:rsid w:val="00CC7F98"/>
    <w:rsid w:val="00CD0393"/>
    <w:rsid w:val="00CD03A7"/>
    <w:rsid w:val="00CD0595"/>
    <w:rsid w:val="00CD0A02"/>
    <w:rsid w:val="00CD0A25"/>
    <w:rsid w:val="00CD0C9B"/>
    <w:rsid w:val="00CD0CC1"/>
    <w:rsid w:val="00CD0EA8"/>
    <w:rsid w:val="00CD109C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499"/>
    <w:rsid w:val="00CD34B5"/>
    <w:rsid w:val="00CD38EF"/>
    <w:rsid w:val="00CD3A1C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3D3"/>
    <w:rsid w:val="00CD6A47"/>
    <w:rsid w:val="00CD6C3C"/>
    <w:rsid w:val="00CD6C81"/>
    <w:rsid w:val="00CD6E0A"/>
    <w:rsid w:val="00CD6E51"/>
    <w:rsid w:val="00CD6FAE"/>
    <w:rsid w:val="00CD71EF"/>
    <w:rsid w:val="00CD7353"/>
    <w:rsid w:val="00CD7447"/>
    <w:rsid w:val="00CD7557"/>
    <w:rsid w:val="00CD7992"/>
    <w:rsid w:val="00CD7A0E"/>
    <w:rsid w:val="00CD7D00"/>
    <w:rsid w:val="00CD7E59"/>
    <w:rsid w:val="00CD7EBE"/>
    <w:rsid w:val="00CE015F"/>
    <w:rsid w:val="00CE0169"/>
    <w:rsid w:val="00CE017B"/>
    <w:rsid w:val="00CE0234"/>
    <w:rsid w:val="00CE0510"/>
    <w:rsid w:val="00CE092F"/>
    <w:rsid w:val="00CE0943"/>
    <w:rsid w:val="00CE0B91"/>
    <w:rsid w:val="00CE0D4C"/>
    <w:rsid w:val="00CE0ED3"/>
    <w:rsid w:val="00CE1273"/>
    <w:rsid w:val="00CE144F"/>
    <w:rsid w:val="00CE15F8"/>
    <w:rsid w:val="00CE1663"/>
    <w:rsid w:val="00CE16EF"/>
    <w:rsid w:val="00CE1920"/>
    <w:rsid w:val="00CE1A25"/>
    <w:rsid w:val="00CE1BED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C88"/>
    <w:rsid w:val="00CE4D23"/>
    <w:rsid w:val="00CE4D39"/>
    <w:rsid w:val="00CE4D3B"/>
    <w:rsid w:val="00CE4EE0"/>
    <w:rsid w:val="00CE4F6F"/>
    <w:rsid w:val="00CE4FD3"/>
    <w:rsid w:val="00CE51A3"/>
    <w:rsid w:val="00CE53A4"/>
    <w:rsid w:val="00CE56C6"/>
    <w:rsid w:val="00CE5819"/>
    <w:rsid w:val="00CE5BA0"/>
    <w:rsid w:val="00CE5D46"/>
    <w:rsid w:val="00CE61D4"/>
    <w:rsid w:val="00CE6371"/>
    <w:rsid w:val="00CE6404"/>
    <w:rsid w:val="00CE6730"/>
    <w:rsid w:val="00CE679F"/>
    <w:rsid w:val="00CE680E"/>
    <w:rsid w:val="00CE69A8"/>
    <w:rsid w:val="00CE6A48"/>
    <w:rsid w:val="00CE6D48"/>
    <w:rsid w:val="00CE6DC5"/>
    <w:rsid w:val="00CE6E8C"/>
    <w:rsid w:val="00CE6F52"/>
    <w:rsid w:val="00CE738B"/>
    <w:rsid w:val="00CE7644"/>
    <w:rsid w:val="00CE76FD"/>
    <w:rsid w:val="00CE7775"/>
    <w:rsid w:val="00CE77D3"/>
    <w:rsid w:val="00CE7AAF"/>
    <w:rsid w:val="00CE7CCA"/>
    <w:rsid w:val="00CE7DB6"/>
    <w:rsid w:val="00CE7F58"/>
    <w:rsid w:val="00CF013D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907"/>
    <w:rsid w:val="00CF19E6"/>
    <w:rsid w:val="00CF1A4A"/>
    <w:rsid w:val="00CF1C65"/>
    <w:rsid w:val="00CF1D7C"/>
    <w:rsid w:val="00CF1EE6"/>
    <w:rsid w:val="00CF1F47"/>
    <w:rsid w:val="00CF1F94"/>
    <w:rsid w:val="00CF20C8"/>
    <w:rsid w:val="00CF225C"/>
    <w:rsid w:val="00CF25CE"/>
    <w:rsid w:val="00CF298A"/>
    <w:rsid w:val="00CF2A8B"/>
    <w:rsid w:val="00CF2B31"/>
    <w:rsid w:val="00CF2C8A"/>
    <w:rsid w:val="00CF319E"/>
    <w:rsid w:val="00CF37EA"/>
    <w:rsid w:val="00CF38DB"/>
    <w:rsid w:val="00CF3D56"/>
    <w:rsid w:val="00CF3FEB"/>
    <w:rsid w:val="00CF41E6"/>
    <w:rsid w:val="00CF427E"/>
    <w:rsid w:val="00CF46A7"/>
    <w:rsid w:val="00CF47A8"/>
    <w:rsid w:val="00CF4A93"/>
    <w:rsid w:val="00CF4B5E"/>
    <w:rsid w:val="00CF4EB4"/>
    <w:rsid w:val="00CF4ECE"/>
    <w:rsid w:val="00CF5067"/>
    <w:rsid w:val="00CF563D"/>
    <w:rsid w:val="00CF5995"/>
    <w:rsid w:val="00CF59C6"/>
    <w:rsid w:val="00CF5BA6"/>
    <w:rsid w:val="00CF5DDA"/>
    <w:rsid w:val="00CF5ECC"/>
    <w:rsid w:val="00CF6117"/>
    <w:rsid w:val="00CF6160"/>
    <w:rsid w:val="00CF6307"/>
    <w:rsid w:val="00CF634C"/>
    <w:rsid w:val="00CF6499"/>
    <w:rsid w:val="00CF678F"/>
    <w:rsid w:val="00CF6B42"/>
    <w:rsid w:val="00CF6BA0"/>
    <w:rsid w:val="00CF6E3A"/>
    <w:rsid w:val="00CF7104"/>
    <w:rsid w:val="00CF7788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469"/>
    <w:rsid w:val="00D006DE"/>
    <w:rsid w:val="00D0097B"/>
    <w:rsid w:val="00D00A8D"/>
    <w:rsid w:val="00D00CE2"/>
    <w:rsid w:val="00D01025"/>
    <w:rsid w:val="00D01078"/>
    <w:rsid w:val="00D011A1"/>
    <w:rsid w:val="00D01CFE"/>
    <w:rsid w:val="00D01D21"/>
    <w:rsid w:val="00D01DB2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436"/>
    <w:rsid w:val="00D03528"/>
    <w:rsid w:val="00D03926"/>
    <w:rsid w:val="00D03ACC"/>
    <w:rsid w:val="00D03D5B"/>
    <w:rsid w:val="00D0421D"/>
    <w:rsid w:val="00D04236"/>
    <w:rsid w:val="00D043A9"/>
    <w:rsid w:val="00D044F7"/>
    <w:rsid w:val="00D04626"/>
    <w:rsid w:val="00D04651"/>
    <w:rsid w:val="00D04AD2"/>
    <w:rsid w:val="00D04BFB"/>
    <w:rsid w:val="00D04C78"/>
    <w:rsid w:val="00D05165"/>
    <w:rsid w:val="00D054E8"/>
    <w:rsid w:val="00D055DA"/>
    <w:rsid w:val="00D0591F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A6B"/>
    <w:rsid w:val="00D07D09"/>
    <w:rsid w:val="00D1005E"/>
    <w:rsid w:val="00D10247"/>
    <w:rsid w:val="00D1031F"/>
    <w:rsid w:val="00D10677"/>
    <w:rsid w:val="00D10775"/>
    <w:rsid w:val="00D10912"/>
    <w:rsid w:val="00D10937"/>
    <w:rsid w:val="00D10B21"/>
    <w:rsid w:val="00D10D11"/>
    <w:rsid w:val="00D10F22"/>
    <w:rsid w:val="00D11154"/>
    <w:rsid w:val="00D1141F"/>
    <w:rsid w:val="00D116E1"/>
    <w:rsid w:val="00D116EC"/>
    <w:rsid w:val="00D117F3"/>
    <w:rsid w:val="00D118AC"/>
    <w:rsid w:val="00D11928"/>
    <w:rsid w:val="00D11BA9"/>
    <w:rsid w:val="00D11C01"/>
    <w:rsid w:val="00D11DAF"/>
    <w:rsid w:val="00D125C5"/>
    <w:rsid w:val="00D129A3"/>
    <w:rsid w:val="00D129CC"/>
    <w:rsid w:val="00D12A75"/>
    <w:rsid w:val="00D12C43"/>
    <w:rsid w:val="00D12CBE"/>
    <w:rsid w:val="00D13208"/>
    <w:rsid w:val="00D1354D"/>
    <w:rsid w:val="00D1366B"/>
    <w:rsid w:val="00D1367F"/>
    <w:rsid w:val="00D1377B"/>
    <w:rsid w:val="00D1389E"/>
    <w:rsid w:val="00D13C56"/>
    <w:rsid w:val="00D13D4D"/>
    <w:rsid w:val="00D13DC1"/>
    <w:rsid w:val="00D13E1E"/>
    <w:rsid w:val="00D13EDF"/>
    <w:rsid w:val="00D1403F"/>
    <w:rsid w:val="00D140B8"/>
    <w:rsid w:val="00D143B6"/>
    <w:rsid w:val="00D143E8"/>
    <w:rsid w:val="00D1449F"/>
    <w:rsid w:val="00D1471E"/>
    <w:rsid w:val="00D148FA"/>
    <w:rsid w:val="00D14BD8"/>
    <w:rsid w:val="00D14FC0"/>
    <w:rsid w:val="00D159B7"/>
    <w:rsid w:val="00D15A1A"/>
    <w:rsid w:val="00D15ECC"/>
    <w:rsid w:val="00D15F56"/>
    <w:rsid w:val="00D1620C"/>
    <w:rsid w:val="00D16276"/>
    <w:rsid w:val="00D16455"/>
    <w:rsid w:val="00D164E6"/>
    <w:rsid w:val="00D16894"/>
    <w:rsid w:val="00D16C5A"/>
    <w:rsid w:val="00D17032"/>
    <w:rsid w:val="00D17040"/>
    <w:rsid w:val="00D17854"/>
    <w:rsid w:val="00D17BCE"/>
    <w:rsid w:val="00D17E6B"/>
    <w:rsid w:val="00D200B3"/>
    <w:rsid w:val="00D2048E"/>
    <w:rsid w:val="00D204F2"/>
    <w:rsid w:val="00D20672"/>
    <w:rsid w:val="00D20981"/>
    <w:rsid w:val="00D20BAE"/>
    <w:rsid w:val="00D20DEE"/>
    <w:rsid w:val="00D211FA"/>
    <w:rsid w:val="00D21476"/>
    <w:rsid w:val="00D21498"/>
    <w:rsid w:val="00D2170E"/>
    <w:rsid w:val="00D217E6"/>
    <w:rsid w:val="00D21802"/>
    <w:rsid w:val="00D21DBB"/>
    <w:rsid w:val="00D21DD2"/>
    <w:rsid w:val="00D21DDF"/>
    <w:rsid w:val="00D21E60"/>
    <w:rsid w:val="00D221DC"/>
    <w:rsid w:val="00D222CA"/>
    <w:rsid w:val="00D224D9"/>
    <w:rsid w:val="00D2283A"/>
    <w:rsid w:val="00D2295E"/>
    <w:rsid w:val="00D22BB6"/>
    <w:rsid w:val="00D2304E"/>
    <w:rsid w:val="00D2308D"/>
    <w:rsid w:val="00D231C7"/>
    <w:rsid w:val="00D23230"/>
    <w:rsid w:val="00D23238"/>
    <w:rsid w:val="00D234E5"/>
    <w:rsid w:val="00D23672"/>
    <w:rsid w:val="00D237AA"/>
    <w:rsid w:val="00D23C14"/>
    <w:rsid w:val="00D23C32"/>
    <w:rsid w:val="00D23CAA"/>
    <w:rsid w:val="00D23DC8"/>
    <w:rsid w:val="00D23EFB"/>
    <w:rsid w:val="00D2442A"/>
    <w:rsid w:val="00D244F8"/>
    <w:rsid w:val="00D249AB"/>
    <w:rsid w:val="00D24A75"/>
    <w:rsid w:val="00D24C54"/>
    <w:rsid w:val="00D25185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250"/>
    <w:rsid w:val="00D26598"/>
    <w:rsid w:val="00D26605"/>
    <w:rsid w:val="00D26B87"/>
    <w:rsid w:val="00D27088"/>
    <w:rsid w:val="00D27359"/>
    <w:rsid w:val="00D2739E"/>
    <w:rsid w:val="00D27723"/>
    <w:rsid w:val="00D27856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1B6B"/>
    <w:rsid w:val="00D31BB9"/>
    <w:rsid w:val="00D31E61"/>
    <w:rsid w:val="00D31EA3"/>
    <w:rsid w:val="00D3262F"/>
    <w:rsid w:val="00D327C8"/>
    <w:rsid w:val="00D32939"/>
    <w:rsid w:val="00D32975"/>
    <w:rsid w:val="00D32A90"/>
    <w:rsid w:val="00D32E79"/>
    <w:rsid w:val="00D3334A"/>
    <w:rsid w:val="00D3338F"/>
    <w:rsid w:val="00D3354C"/>
    <w:rsid w:val="00D33946"/>
    <w:rsid w:val="00D3399D"/>
    <w:rsid w:val="00D33A98"/>
    <w:rsid w:val="00D33C03"/>
    <w:rsid w:val="00D33EC8"/>
    <w:rsid w:val="00D33FC3"/>
    <w:rsid w:val="00D34049"/>
    <w:rsid w:val="00D34271"/>
    <w:rsid w:val="00D342F3"/>
    <w:rsid w:val="00D34353"/>
    <w:rsid w:val="00D3438A"/>
    <w:rsid w:val="00D34782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571"/>
    <w:rsid w:val="00D35859"/>
    <w:rsid w:val="00D3617C"/>
    <w:rsid w:val="00D363B1"/>
    <w:rsid w:val="00D36443"/>
    <w:rsid w:val="00D36516"/>
    <w:rsid w:val="00D36AC0"/>
    <w:rsid w:val="00D36ADB"/>
    <w:rsid w:val="00D36B17"/>
    <w:rsid w:val="00D36C1D"/>
    <w:rsid w:val="00D36D4F"/>
    <w:rsid w:val="00D36DA3"/>
    <w:rsid w:val="00D36EC5"/>
    <w:rsid w:val="00D36EC8"/>
    <w:rsid w:val="00D36F0A"/>
    <w:rsid w:val="00D371B8"/>
    <w:rsid w:val="00D371E0"/>
    <w:rsid w:val="00D373D7"/>
    <w:rsid w:val="00D3742F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17B"/>
    <w:rsid w:val="00D401F7"/>
    <w:rsid w:val="00D403AC"/>
    <w:rsid w:val="00D403BE"/>
    <w:rsid w:val="00D40527"/>
    <w:rsid w:val="00D40555"/>
    <w:rsid w:val="00D406B5"/>
    <w:rsid w:val="00D406D7"/>
    <w:rsid w:val="00D409D8"/>
    <w:rsid w:val="00D40A9F"/>
    <w:rsid w:val="00D40DCE"/>
    <w:rsid w:val="00D41067"/>
    <w:rsid w:val="00D412AC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614"/>
    <w:rsid w:val="00D4280B"/>
    <w:rsid w:val="00D4299A"/>
    <w:rsid w:val="00D42A93"/>
    <w:rsid w:val="00D42AB1"/>
    <w:rsid w:val="00D42D5D"/>
    <w:rsid w:val="00D42F3F"/>
    <w:rsid w:val="00D42FA3"/>
    <w:rsid w:val="00D43410"/>
    <w:rsid w:val="00D4358C"/>
    <w:rsid w:val="00D43598"/>
    <w:rsid w:val="00D435ED"/>
    <w:rsid w:val="00D438C2"/>
    <w:rsid w:val="00D438C4"/>
    <w:rsid w:val="00D438F1"/>
    <w:rsid w:val="00D439A9"/>
    <w:rsid w:val="00D439C3"/>
    <w:rsid w:val="00D43A3D"/>
    <w:rsid w:val="00D43B8C"/>
    <w:rsid w:val="00D43C65"/>
    <w:rsid w:val="00D43EA0"/>
    <w:rsid w:val="00D44018"/>
    <w:rsid w:val="00D4411D"/>
    <w:rsid w:val="00D44342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9BE"/>
    <w:rsid w:val="00D46C2B"/>
    <w:rsid w:val="00D46D6C"/>
    <w:rsid w:val="00D46E15"/>
    <w:rsid w:val="00D471A1"/>
    <w:rsid w:val="00D4723C"/>
    <w:rsid w:val="00D47394"/>
    <w:rsid w:val="00D47424"/>
    <w:rsid w:val="00D476A0"/>
    <w:rsid w:val="00D476B4"/>
    <w:rsid w:val="00D478C1"/>
    <w:rsid w:val="00D47978"/>
    <w:rsid w:val="00D47ABC"/>
    <w:rsid w:val="00D47BFA"/>
    <w:rsid w:val="00D47C57"/>
    <w:rsid w:val="00D47CF7"/>
    <w:rsid w:val="00D47DFD"/>
    <w:rsid w:val="00D50358"/>
    <w:rsid w:val="00D50552"/>
    <w:rsid w:val="00D50714"/>
    <w:rsid w:val="00D508F5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5FB"/>
    <w:rsid w:val="00D528CA"/>
    <w:rsid w:val="00D52949"/>
    <w:rsid w:val="00D52970"/>
    <w:rsid w:val="00D52C42"/>
    <w:rsid w:val="00D52CD6"/>
    <w:rsid w:val="00D52D57"/>
    <w:rsid w:val="00D52DAC"/>
    <w:rsid w:val="00D53364"/>
    <w:rsid w:val="00D533BD"/>
    <w:rsid w:val="00D53649"/>
    <w:rsid w:val="00D536A5"/>
    <w:rsid w:val="00D5370E"/>
    <w:rsid w:val="00D539E0"/>
    <w:rsid w:val="00D53A43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987"/>
    <w:rsid w:val="00D55DAB"/>
    <w:rsid w:val="00D55F9C"/>
    <w:rsid w:val="00D560C2"/>
    <w:rsid w:val="00D5634C"/>
    <w:rsid w:val="00D56387"/>
    <w:rsid w:val="00D56424"/>
    <w:rsid w:val="00D56558"/>
    <w:rsid w:val="00D565E6"/>
    <w:rsid w:val="00D5677E"/>
    <w:rsid w:val="00D569BC"/>
    <w:rsid w:val="00D56C3A"/>
    <w:rsid w:val="00D56C7A"/>
    <w:rsid w:val="00D56D3D"/>
    <w:rsid w:val="00D56F60"/>
    <w:rsid w:val="00D5708A"/>
    <w:rsid w:val="00D570E3"/>
    <w:rsid w:val="00D57117"/>
    <w:rsid w:val="00D5715B"/>
    <w:rsid w:val="00D5717B"/>
    <w:rsid w:val="00D571ED"/>
    <w:rsid w:val="00D571FA"/>
    <w:rsid w:val="00D57268"/>
    <w:rsid w:val="00D57425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5E7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0D68"/>
    <w:rsid w:val="00D610D5"/>
    <w:rsid w:val="00D61360"/>
    <w:rsid w:val="00D61453"/>
    <w:rsid w:val="00D614AD"/>
    <w:rsid w:val="00D61A90"/>
    <w:rsid w:val="00D61D1B"/>
    <w:rsid w:val="00D61F0A"/>
    <w:rsid w:val="00D62117"/>
    <w:rsid w:val="00D62188"/>
    <w:rsid w:val="00D62533"/>
    <w:rsid w:val="00D62612"/>
    <w:rsid w:val="00D626C2"/>
    <w:rsid w:val="00D6288A"/>
    <w:rsid w:val="00D629E6"/>
    <w:rsid w:val="00D62D37"/>
    <w:rsid w:val="00D62DF0"/>
    <w:rsid w:val="00D62EB2"/>
    <w:rsid w:val="00D62FF8"/>
    <w:rsid w:val="00D630BE"/>
    <w:rsid w:val="00D63369"/>
    <w:rsid w:val="00D633E9"/>
    <w:rsid w:val="00D6344C"/>
    <w:rsid w:val="00D6346B"/>
    <w:rsid w:val="00D6355F"/>
    <w:rsid w:val="00D6361D"/>
    <w:rsid w:val="00D637E3"/>
    <w:rsid w:val="00D63A6D"/>
    <w:rsid w:val="00D63BD5"/>
    <w:rsid w:val="00D63D4B"/>
    <w:rsid w:val="00D63E29"/>
    <w:rsid w:val="00D63E89"/>
    <w:rsid w:val="00D63FF9"/>
    <w:rsid w:val="00D6426E"/>
    <w:rsid w:val="00D64428"/>
    <w:rsid w:val="00D645FC"/>
    <w:rsid w:val="00D65046"/>
    <w:rsid w:val="00D65384"/>
    <w:rsid w:val="00D656D4"/>
    <w:rsid w:val="00D6572A"/>
    <w:rsid w:val="00D657E7"/>
    <w:rsid w:val="00D658EA"/>
    <w:rsid w:val="00D659FF"/>
    <w:rsid w:val="00D65BEF"/>
    <w:rsid w:val="00D65C13"/>
    <w:rsid w:val="00D65EE6"/>
    <w:rsid w:val="00D65F61"/>
    <w:rsid w:val="00D66155"/>
    <w:rsid w:val="00D663F7"/>
    <w:rsid w:val="00D664F9"/>
    <w:rsid w:val="00D6657D"/>
    <w:rsid w:val="00D66840"/>
    <w:rsid w:val="00D66A20"/>
    <w:rsid w:val="00D66CA3"/>
    <w:rsid w:val="00D66DB5"/>
    <w:rsid w:val="00D66E9D"/>
    <w:rsid w:val="00D67277"/>
    <w:rsid w:val="00D6736B"/>
    <w:rsid w:val="00D67372"/>
    <w:rsid w:val="00D675E4"/>
    <w:rsid w:val="00D6784F"/>
    <w:rsid w:val="00D67B4E"/>
    <w:rsid w:val="00D67BA1"/>
    <w:rsid w:val="00D700EA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058"/>
    <w:rsid w:val="00D71158"/>
    <w:rsid w:val="00D711C0"/>
    <w:rsid w:val="00D712CE"/>
    <w:rsid w:val="00D71357"/>
    <w:rsid w:val="00D71408"/>
    <w:rsid w:val="00D714B2"/>
    <w:rsid w:val="00D716E5"/>
    <w:rsid w:val="00D7173C"/>
    <w:rsid w:val="00D71A03"/>
    <w:rsid w:val="00D71B14"/>
    <w:rsid w:val="00D71B76"/>
    <w:rsid w:val="00D71CF7"/>
    <w:rsid w:val="00D71F8A"/>
    <w:rsid w:val="00D72038"/>
    <w:rsid w:val="00D7209E"/>
    <w:rsid w:val="00D725B3"/>
    <w:rsid w:val="00D72905"/>
    <w:rsid w:val="00D72C30"/>
    <w:rsid w:val="00D72D2D"/>
    <w:rsid w:val="00D72D72"/>
    <w:rsid w:val="00D72EF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A1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DB4"/>
    <w:rsid w:val="00D77DE6"/>
    <w:rsid w:val="00D77FAD"/>
    <w:rsid w:val="00D8004C"/>
    <w:rsid w:val="00D80091"/>
    <w:rsid w:val="00D80719"/>
    <w:rsid w:val="00D80DF4"/>
    <w:rsid w:val="00D81138"/>
    <w:rsid w:val="00D81552"/>
    <w:rsid w:val="00D81695"/>
    <w:rsid w:val="00D81AD6"/>
    <w:rsid w:val="00D81C0D"/>
    <w:rsid w:val="00D81DF1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7EE"/>
    <w:rsid w:val="00D838B5"/>
    <w:rsid w:val="00D838D3"/>
    <w:rsid w:val="00D83AA0"/>
    <w:rsid w:val="00D83C49"/>
    <w:rsid w:val="00D83E67"/>
    <w:rsid w:val="00D83FD9"/>
    <w:rsid w:val="00D846AA"/>
    <w:rsid w:val="00D846B6"/>
    <w:rsid w:val="00D847B8"/>
    <w:rsid w:val="00D847C6"/>
    <w:rsid w:val="00D848C9"/>
    <w:rsid w:val="00D84A9A"/>
    <w:rsid w:val="00D84D0A"/>
    <w:rsid w:val="00D84DCA"/>
    <w:rsid w:val="00D84E66"/>
    <w:rsid w:val="00D85074"/>
    <w:rsid w:val="00D850BA"/>
    <w:rsid w:val="00D852DB"/>
    <w:rsid w:val="00D85365"/>
    <w:rsid w:val="00D85555"/>
    <w:rsid w:val="00D85650"/>
    <w:rsid w:val="00D856FB"/>
    <w:rsid w:val="00D85ABC"/>
    <w:rsid w:val="00D85B9D"/>
    <w:rsid w:val="00D85E2B"/>
    <w:rsid w:val="00D86115"/>
    <w:rsid w:val="00D86643"/>
    <w:rsid w:val="00D866B1"/>
    <w:rsid w:val="00D8671E"/>
    <w:rsid w:val="00D8682F"/>
    <w:rsid w:val="00D86C77"/>
    <w:rsid w:val="00D86D0B"/>
    <w:rsid w:val="00D86DBA"/>
    <w:rsid w:val="00D86FB0"/>
    <w:rsid w:val="00D870F8"/>
    <w:rsid w:val="00D871B0"/>
    <w:rsid w:val="00D87799"/>
    <w:rsid w:val="00D878F7"/>
    <w:rsid w:val="00D87B3B"/>
    <w:rsid w:val="00D87B4A"/>
    <w:rsid w:val="00D87B7F"/>
    <w:rsid w:val="00D87C74"/>
    <w:rsid w:val="00D87D2F"/>
    <w:rsid w:val="00D87D57"/>
    <w:rsid w:val="00D87EFF"/>
    <w:rsid w:val="00D87FD4"/>
    <w:rsid w:val="00D90017"/>
    <w:rsid w:val="00D901C2"/>
    <w:rsid w:val="00D90AA0"/>
    <w:rsid w:val="00D90ABD"/>
    <w:rsid w:val="00D90BA1"/>
    <w:rsid w:val="00D90C25"/>
    <w:rsid w:val="00D90F3C"/>
    <w:rsid w:val="00D9124C"/>
    <w:rsid w:val="00D91451"/>
    <w:rsid w:val="00D915FA"/>
    <w:rsid w:val="00D9165D"/>
    <w:rsid w:val="00D916D8"/>
    <w:rsid w:val="00D916E2"/>
    <w:rsid w:val="00D9189C"/>
    <w:rsid w:val="00D919E6"/>
    <w:rsid w:val="00D91A2B"/>
    <w:rsid w:val="00D9222C"/>
    <w:rsid w:val="00D92230"/>
    <w:rsid w:val="00D9228A"/>
    <w:rsid w:val="00D925A3"/>
    <w:rsid w:val="00D92610"/>
    <w:rsid w:val="00D926BC"/>
    <w:rsid w:val="00D9274B"/>
    <w:rsid w:val="00D929F0"/>
    <w:rsid w:val="00D92E7A"/>
    <w:rsid w:val="00D93060"/>
    <w:rsid w:val="00D9309C"/>
    <w:rsid w:val="00D9324C"/>
    <w:rsid w:val="00D93744"/>
    <w:rsid w:val="00D937AD"/>
    <w:rsid w:val="00D93A4A"/>
    <w:rsid w:val="00D93A66"/>
    <w:rsid w:val="00D93AF7"/>
    <w:rsid w:val="00D93F8C"/>
    <w:rsid w:val="00D9441C"/>
    <w:rsid w:val="00D94859"/>
    <w:rsid w:val="00D94984"/>
    <w:rsid w:val="00D94D32"/>
    <w:rsid w:val="00D94D94"/>
    <w:rsid w:val="00D94F3D"/>
    <w:rsid w:val="00D9501C"/>
    <w:rsid w:val="00D950DC"/>
    <w:rsid w:val="00D95376"/>
    <w:rsid w:val="00D956A6"/>
    <w:rsid w:val="00D95D0A"/>
    <w:rsid w:val="00D95E49"/>
    <w:rsid w:val="00D95EBE"/>
    <w:rsid w:val="00D95EC0"/>
    <w:rsid w:val="00D96649"/>
    <w:rsid w:val="00D9674A"/>
    <w:rsid w:val="00D96877"/>
    <w:rsid w:val="00D96C27"/>
    <w:rsid w:val="00D96DB1"/>
    <w:rsid w:val="00D96DCA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54"/>
    <w:rsid w:val="00D97EBC"/>
    <w:rsid w:val="00D97F6C"/>
    <w:rsid w:val="00DA0436"/>
    <w:rsid w:val="00DA05DE"/>
    <w:rsid w:val="00DA061B"/>
    <w:rsid w:val="00DA0B18"/>
    <w:rsid w:val="00DA0CE4"/>
    <w:rsid w:val="00DA0EC9"/>
    <w:rsid w:val="00DA1194"/>
    <w:rsid w:val="00DA1240"/>
    <w:rsid w:val="00DA1679"/>
    <w:rsid w:val="00DA1694"/>
    <w:rsid w:val="00DA1885"/>
    <w:rsid w:val="00DA1B50"/>
    <w:rsid w:val="00DA1E8C"/>
    <w:rsid w:val="00DA213E"/>
    <w:rsid w:val="00DA2489"/>
    <w:rsid w:val="00DA248B"/>
    <w:rsid w:val="00DA2490"/>
    <w:rsid w:val="00DA252D"/>
    <w:rsid w:val="00DA266E"/>
    <w:rsid w:val="00DA2724"/>
    <w:rsid w:val="00DA2749"/>
    <w:rsid w:val="00DA2836"/>
    <w:rsid w:val="00DA284B"/>
    <w:rsid w:val="00DA2C7C"/>
    <w:rsid w:val="00DA3005"/>
    <w:rsid w:val="00DA3172"/>
    <w:rsid w:val="00DA3395"/>
    <w:rsid w:val="00DA34E3"/>
    <w:rsid w:val="00DA36BE"/>
    <w:rsid w:val="00DA3C05"/>
    <w:rsid w:val="00DA3D33"/>
    <w:rsid w:val="00DA3FA1"/>
    <w:rsid w:val="00DA3FF3"/>
    <w:rsid w:val="00DA4020"/>
    <w:rsid w:val="00DA409B"/>
    <w:rsid w:val="00DA4240"/>
    <w:rsid w:val="00DA43F2"/>
    <w:rsid w:val="00DA4546"/>
    <w:rsid w:val="00DA4640"/>
    <w:rsid w:val="00DA46AF"/>
    <w:rsid w:val="00DA4B76"/>
    <w:rsid w:val="00DA4BC0"/>
    <w:rsid w:val="00DA4C04"/>
    <w:rsid w:val="00DA4C12"/>
    <w:rsid w:val="00DA4D91"/>
    <w:rsid w:val="00DA4E23"/>
    <w:rsid w:val="00DA4F3D"/>
    <w:rsid w:val="00DA5746"/>
    <w:rsid w:val="00DA5972"/>
    <w:rsid w:val="00DA5BD0"/>
    <w:rsid w:val="00DA5BF6"/>
    <w:rsid w:val="00DA5D3C"/>
    <w:rsid w:val="00DA5D9B"/>
    <w:rsid w:val="00DA6070"/>
    <w:rsid w:val="00DA6772"/>
    <w:rsid w:val="00DA68C7"/>
    <w:rsid w:val="00DA6CAC"/>
    <w:rsid w:val="00DA6DD0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5D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F15"/>
    <w:rsid w:val="00DB11FB"/>
    <w:rsid w:val="00DB1274"/>
    <w:rsid w:val="00DB19CF"/>
    <w:rsid w:val="00DB1AC0"/>
    <w:rsid w:val="00DB1C12"/>
    <w:rsid w:val="00DB1DFB"/>
    <w:rsid w:val="00DB1EF4"/>
    <w:rsid w:val="00DB22A1"/>
    <w:rsid w:val="00DB2448"/>
    <w:rsid w:val="00DB25B4"/>
    <w:rsid w:val="00DB265C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0D"/>
    <w:rsid w:val="00DB425B"/>
    <w:rsid w:val="00DB47EE"/>
    <w:rsid w:val="00DB4C2C"/>
    <w:rsid w:val="00DB4EE9"/>
    <w:rsid w:val="00DB50B0"/>
    <w:rsid w:val="00DB51D6"/>
    <w:rsid w:val="00DB5201"/>
    <w:rsid w:val="00DB53E6"/>
    <w:rsid w:val="00DB5414"/>
    <w:rsid w:val="00DB56F9"/>
    <w:rsid w:val="00DB572B"/>
    <w:rsid w:val="00DB580B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3D3"/>
    <w:rsid w:val="00DB742D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0F0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1CDB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41E"/>
    <w:rsid w:val="00DC3472"/>
    <w:rsid w:val="00DC3B1C"/>
    <w:rsid w:val="00DC3D81"/>
    <w:rsid w:val="00DC3F66"/>
    <w:rsid w:val="00DC45E9"/>
    <w:rsid w:val="00DC49D4"/>
    <w:rsid w:val="00DC4D8C"/>
    <w:rsid w:val="00DC4DAE"/>
    <w:rsid w:val="00DC4EC5"/>
    <w:rsid w:val="00DC4F71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75C"/>
    <w:rsid w:val="00DC6806"/>
    <w:rsid w:val="00DC684E"/>
    <w:rsid w:val="00DC6A56"/>
    <w:rsid w:val="00DC6B49"/>
    <w:rsid w:val="00DC6C38"/>
    <w:rsid w:val="00DC6C77"/>
    <w:rsid w:val="00DC6D83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12"/>
    <w:rsid w:val="00DC7C8C"/>
    <w:rsid w:val="00DC7D86"/>
    <w:rsid w:val="00DC7F30"/>
    <w:rsid w:val="00DD0168"/>
    <w:rsid w:val="00DD0188"/>
    <w:rsid w:val="00DD035A"/>
    <w:rsid w:val="00DD0374"/>
    <w:rsid w:val="00DD06B4"/>
    <w:rsid w:val="00DD06B7"/>
    <w:rsid w:val="00DD088C"/>
    <w:rsid w:val="00DD08C3"/>
    <w:rsid w:val="00DD0AA6"/>
    <w:rsid w:val="00DD0B90"/>
    <w:rsid w:val="00DD0C1E"/>
    <w:rsid w:val="00DD0F05"/>
    <w:rsid w:val="00DD157E"/>
    <w:rsid w:val="00DD167A"/>
    <w:rsid w:val="00DD1993"/>
    <w:rsid w:val="00DD1B9E"/>
    <w:rsid w:val="00DD1CF6"/>
    <w:rsid w:val="00DD1FB4"/>
    <w:rsid w:val="00DD2498"/>
    <w:rsid w:val="00DD25F1"/>
    <w:rsid w:val="00DD25F5"/>
    <w:rsid w:val="00DD2826"/>
    <w:rsid w:val="00DD282F"/>
    <w:rsid w:val="00DD2AFB"/>
    <w:rsid w:val="00DD2BEC"/>
    <w:rsid w:val="00DD2CA0"/>
    <w:rsid w:val="00DD2DC4"/>
    <w:rsid w:val="00DD2F5F"/>
    <w:rsid w:val="00DD3130"/>
    <w:rsid w:val="00DD315D"/>
    <w:rsid w:val="00DD31A7"/>
    <w:rsid w:val="00DD31F0"/>
    <w:rsid w:val="00DD34DB"/>
    <w:rsid w:val="00DD3506"/>
    <w:rsid w:val="00DD3544"/>
    <w:rsid w:val="00DD36CF"/>
    <w:rsid w:val="00DD37DC"/>
    <w:rsid w:val="00DD3B56"/>
    <w:rsid w:val="00DD3B91"/>
    <w:rsid w:val="00DD3DFE"/>
    <w:rsid w:val="00DD3F32"/>
    <w:rsid w:val="00DD3FC2"/>
    <w:rsid w:val="00DD422B"/>
    <w:rsid w:val="00DD450F"/>
    <w:rsid w:val="00DD4855"/>
    <w:rsid w:val="00DD4A46"/>
    <w:rsid w:val="00DD4E40"/>
    <w:rsid w:val="00DD50B6"/>
    <w:rsid w:val="00DD54EA"/>
    <w:rsid w:val="00DD58CF"/>
    <w:rsid w:val="00DD5D50"/>
    <w:rsid w:val="00DD5DCD"/>
    <w:rsid w:val="00DD5DD6"/>
    <w:rsid w:val="00DD5E4D"/>
    <w:rsid w:val="00DD6119"/>
    <w:rsid w:val="00DD6242"/>
    <w:rsid w:val="00DD629E"/>
    <w:rsid w:val="00DD63C0"/>
    <w:rsid w:val="00DD6538"/>
    <w:rsid w:val="00DD689E"/>
    <w:rsid w:val="00DD6B14"/>
    <w:rsid w:val="00DD6B26"/>
    <w:rsid w:val="00DD6C7B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1ED"/>
    <w:rsid w:val="00DE0679"/>
    <w:rsid w:val="00DE0789"/>
    <w:rsid w:val="00DE0A85"/>
    <w:rsid w:val="00DE0E80"/>
    <w:rsid w:val="00DE0F13"/>
    <w:rsid w:val="00DE172C"/>
    <w:rsid w:val="00DE176D"/>
    <w:rsid w:val="00DE1787"/>
    <w:rsid w:val="00DE1ECC"/>
    <w:rsid w:val="00DE22CC"/>
    <w:rsid w:val="00DE236E"/>
    <w:rsid w:val="00DE2433"/>
    <w:rsid w:val="00DE249C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8F0"/>
    <w:rsid w:val="00DE39FC"/>
    <w:rsid w:val="00DE3C04"/>
    <w:rsid w:val="00DE3D89"/>
    <w:rsid w:val="00DE3E6E"/>
    <w:rsid w:val="00DE3EF2"/>
    <w:rsid w:val="00DE4052"/>
    <w:rsid w:val="00DE428C"/>
    <w:rsid w:val="00DE4332"/>
    <w:rsid w:val="00DE453B"/>
    <w:rsid w:val="00DE49E4"/>
    <w:rsid w:val="00DE4CBE"/>
    <w:rsid w:val="00DE4E50"/>
    <w:rsid w:val="00DE4E83"/>
    <w:rsid w:val="00DE4F7C"/>
    <w:rsid w:val="00DE5018"/>
    <w:rsid w:val="00DE50CF"/>
    <w:rsid w:val="00DE51A2"/>
    <w:rsid w:val="00DE535A"/>
    <w:rsid w:val="00DE536A"/>
    <w:rsid w:val="00DE5519"/>
    <w:rsid w:val="00DE5C8C"/>
    <w:rsid w:val="00DE5D90"/>
    <w:rsid w:val="00DE5F08"/>
    <w:rsid w:val="00DE6004"/>
    <w:rsid w:val="00DE602A"/>
    <w:rsid w:val="00DE60BA"/>
    <w:rsid w:val="00DE62A0"/>
    <w:rsid w:val="00DE6309"/>
    <w:rsid w:val="00DE6544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A2E"/>
    <w:rsid w:val="00DE7DE0"/>
    <w:rsid w:val="00DE7E26"/>
    <w:rsid w:val="00DE7F06"/>
    <w:rsid w:val="00DF000C"/>
    <w:rsid w:val="00DF0080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D67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BB"/>
    <w:rsid w:val="00DF3DF5"/>
    <w:rsid w:val="00DF4443"/>
    <w:rsid w:val="00DF46FF"/>
    <w:rsid w:val="00DF474A"/>
    <w:rsid w:val="00DF494D"/>
    <w:rsid w:val="00DF4A54"/>
    <w:rsid w:val="00DF4B2B"/>
    <w:rsid w:val="00DF4DF0"/>
    <w:rsid w:val="00DF4E4E"/>
    <w:rsid w:val="00DF52A6"/>
    <w:rsid w:val="00DF558A"/>
    <w:rsid w:val="00DF5754"/>
    <w:rsid w:val="00DF5886"/>
    <w:rsid w:val="00DF5F71"/>
    <w:rsid w:val="00DF66EE"/>
    <w:rsid w:val="00DF699D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964"/>
    <w:rsid w:val="00DF7B07"/>
    <w:rsid w:val="00DF7C95"/>
    <w:rsid w:val="00DF7F48"/>
    <w:rsid w:val="00DF7FFB"/>
    <w:rsid w:val="00E0013B"/>
    <w:rsid w:val="00E0018F"/>
    <w:rsid w:val="00E00569"/>
    <w:rsid w:val="00E0078A"/>
    <w:rsid w:val="00E0084E"/>
    <w:rsid w:val="00E00932"/>
    <w:rsid w:val="00E00A58"/>
    <w:rsid w:val="00E00AB1"/>
    <w:rsid w:val="00E00CA4"/>
    <w:rsid w:val="00E00CCC"/>
    <w:rsid w:val="00E00D9F"/>
    <w:rsid w:val="00E011F4"/>
    <w:rsid w:val="00E0124E"/>
    <w:rsid w:val="00E0127A"/>
    <w:rsid w:val="00E014CF"/>
    <w:rsid w:val="00E01738"/>
    <w:rsid w:val="00E01BFD"/>
    <w:rsid w:val="00E01DBA"/>
    <w:rsid w:val="00E01F02"/>
    <w:rsid w:val="00E02433"/>
    <w:rsid w:val="00E0255F"/>
    <w:rsid w:val="00E0260D"/>
    <w:rsid w:val="00E027C2"/>
    <w:rsid w:val="00E02899"/>
    <w:rsid w:val="00E02B67"/>
    <w:rsid w:val="00E02C9E"/>
    <w:rsid w:val="00E0324D"/>
    <w:rsid w:val="00E034D8"/>
    <w:rsid w:val="00E0368C"/>
    <w:rsid w:val="00E036FB"/>
    <w:rsid w:val="00E03918"/>
    <w:rsid w:val="00E03AE4"/>
    <w:rsid w:val="00E04220"/>
    <w:rsid w:val="00E042D5"/>
    <w:rsid w:val="00E04649"/>
    <w:rsid w:val="00E0464C"/>
    <w:rsid w:val="00E04690"/>
    <w:rsid w:val="00E049B2"/>
    <w:rsid w:val="00E04A1F"/>
    <w:rsid w:val="00E04AB4"/>
    <w:rsid w:val="00E04AD5"/>
    <w:rsid w:val="00E04B87"/>
    <w:rsid w:val="00E04DCF"/>
    <w:rsid w:val="00E04F31"/>
    <w:rsid w:val="00E0515D"/>
    <w:rsid w:val="00E0521B"/>
    <w:rsid w:val="00E05231"/>
    <w:rsid w:val="00E0524B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6A0"/>
    <w:rsid w:val="00E0683C"/>
    <w:rsid w:val="00E0699A"/>
    <w:rsid w:val="00E06B48"/>
    <w:rsid w:val="00E06E12"/>
    <w:rsid w:val="00E06F48"/>
    <w:rsid w:val="00E07002"/>
    <w:rsid w:val="00E07012"/>
    <w:rsid w:val="00E07248"/>
    <w:rsid w:val="00E07666"/>
    <w:rsid w:val="00E0784F"/>
    <w:rsid w:val="00E07964"/>
    <w:rsid w:val="00E07A3D"/>
    <w:rsid w:val="00E07B1C"/>
    <w:rsid w:val="00E07E97"/>
    <w:rsid w:val="00E10240"/>
    <w:rsid w:val="00E10320"/>
    <w:rsid w:val="00E106FC"/>
    <w:rsid w:val="00E107F3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C5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65E"/>
    <w:rsid w:val="00E127DF"/>
    <w:rsid w:val="00E129D9"/>
    <w:rsid w:val="00E12C54"/>
    <w:rsid w:val="00E12DBF"/>
    <w:rsid w:val="00E12DFF"/>
    <w:rsid w:val="00E12E6C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5ED9"/>
    <w:rsid w:val="00E1608D"/>
    <w:rsid w:val="00E160CD"/>
    <w:rsid w:val="00E16385"/>
    <w:rsid w:val="00E1657F"/>
    <w:rsid w:val="00E16932"/>
    <w:rsid w:val="00E16D4C"/>
    <w:rsid w:val="00E16E69"/>
    <w:rsid w:val="00E16EF1"/>
    <w:rsid w:val="00E16F10"/>
    <w:rsid w:val="00E16FE8"/>
    <w:rsid w:val="00E170AD"/>
    <w:rsid w:val="00E17858"/>
    <w:rsid w:val="00E17ED5"/>
    <w:rsid w:val="00E2093C"/>
    <w:rsid w:val="00E2096A"/>
    <w:rsid w:val="00E2099B"/>
    <w:rsid w:val="00E20CCB"/>
    <w:rsid w:val="00E2120D"/>
    <w:rsid w:val="00E21297"/>
    <w:rsid w:val="00E21721"/>
    <w:rsid w:val="00E21767"/>
    <w:rsid w:val="00E21784"/>
    <w:rsid w:val="00E21881"/>
    <w:rsid w:val="00E21B45"/>
    <w:rsid w:val="00E21ECB"/>
    <w:rsid w:val="00E21F01"/>
    <w:rsid w:val="00E220FC"/>
    <w:rsid w:val="00E222F2"/>
    <w:rsid w:val="00E2249B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EE"/>
    <w:rsid w:val="00E245DC"/>
    <w:rsid w:val="00E24760"/>
    <w:rsid w:val="00E2494D"/>
    <w:rsid w:val="00E24C60"/>
    <w:rsid w:val="00E24D42"/>
    <w:rsid w:val="00E24D58"/>
    <w:rsid w:val="00E24DFD"/>
    <w:rsid w:val="00E2503E"/>
    <w:rsid w:val="00E25428"/>
    <w:rsid w:val="00E25718"/>
    <w:rsid w:val="00E2596B"/>
    <w:rsid w:val="00E2600F"/>
    <w:rsid w:val="00E260AF"/>
    <w:rsid w:val="00E2658F"/>
    <w:rsid w:val="00E268BA"/>
    <w:rsid w:val="00E26900"/>
    <w:rsid w:val="00E26ADF"/>
    <w:rsid w:val="00E2700B"/>
    <w:rsid w:val="00E270E1"/>
    <w:rsid w:val="00E27239"/>
    <w:rsid w:val="00E27415"/>
    <w:rsid w:val="00E27634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4BB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31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92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5AA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23"/>
    <w:rsid w:val="00E3679C"/>
    <w:rsid w:val="00E368EE"/>
    <w:rsid w:val="00E36A24"/>
    <w:rsid w:val="00E36D0B"/>
    <w:rsid w:val="00E36EF9"/>
    <w:rsid w:val="00E36FEC"/>
    <w:rsid w:val="00E3708F"/>
    <w:rsid w:val="00E37188"/>
    <w:rsid w:val="00E37352"/>
    <w:rsid w:val="00E37585"/>
    <w:rsid w:val="00E37952"/>
    <w:rsid w:val="00E37ACE"/>
    <w:rsid w:val="00E37B62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E9E"/>
    <w:rsid w:val="00E40EE6"/>
    <w:rsid w:val="00E4104E"/>
    <w:rsid w:val="00E41357"/>
    <w:rsid w:val="00E413DC"/>
    <w:rsid w:val="00E4189C"/>
    <w:rsid w:val="00E41D62"/>
    <w:rsid w:val="00E41DB7"/>
    <w:rsid w:val="00E42247"/>
    <w:rsid w:val="00E42323"/>
    <w:rsid w:val="00E42489"/>
    <w:rsid w:val="00E4257E"/>
    <w:rsid w:val="00E42772"/>
    <w:rsid w:val="00E42985"/>
    <w:rsid w:val="00E42C30"/>
    <w:rsid w:val="00E42D35"/>
    <w:rsid w:val="00E430DC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79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6B"/>
    <w:rsid w:val="00E4519F"/>
    <w:rsid w:val="00E453AF"/>
    <w:rsid w:val="00E4580D"/>
    <w:rsid w:val="00E45A0D"/>
    <w:rsid w:val="00E45BF7"/>
    <w:rsid w:val="00E45F8E"/>
    <w:rsid w:val="00E4602F"/>
    <w:rsid w:val="00E4685E"/>
    <w:rsid w:val="00E46C0C"/>
    <w:rsid w:val="00E47307"/>
    <w:rsid w:val="00E4732F"/>
    <w:rsid w:val="00E47400"/>
    <w:rsid w:val="00E478C8"/>
    <w:rsid w:val="00E47914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32"/>
    <w:rsid w:val="00E518E8"/>
    <w:rsid w:val="00E518EC"/>
    <w:rsid w:val="00E51CBA"/>
    <w:rsid w:val="00E51E63"/>
    <w:rsid w:val="00E51F06"/>
    <w:rsid w:val="00E520CE"/>
    <w:rsid w:val="00E52199"/>
    <w:rsid w:val="00E5220A"/>
    <w:rsid w:val="00E52252"/>
    <w:rsid w:val="00E5255A"/>
    <w:rsid w:val="00E52573"/>
    <w:rsid w:val="00E527AC"/>
    <w:rsid w:val="00E52803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5A8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8D6"/>
    <w:rsid w:val="00E54A90"/>
    <w:rsid w:val="00E54AD7"/>
    <w:rsid w:val="00E54C56"/>
    <w:rsid w:val="00E54D2D"/>
    <w:rsid w:val="00E54F22"/>
    <w:rsid w:val="00E54FFF"/>
    <w:rsid w:val="00E550E5"/>
    <w:rsid w:val="00E55155"/>
    <w:rsid w:val="00E55568"/>
    <w:rsid w:val="00E55833"/>
    <w:rsid w:val="00E55885"/>
    <w:rsid w:val="00E558D1"/>
    <w:rsid w:val="00E55996"/>
    <w:rsid w:val="00E559E0"/>
    <w:rsid w:val="00E55C00"/>
    <w:rsid w:val="00E55CC6"/>
    <w:rsid w:val="00E55DFF"/>
    <w:rsid w:val="00E55E0E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FF0"/>
    <w:rsid w:val="00E57133"/>
    <w:rsid w:val="00E5748D"/>
    <w:rsid w:val="00E576AE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0F4C"/>
    <w:rsid w:val="00E61042"/>
    <w:rsid w:val="00E61140"/>
    <w:rsid w:val="00E61147"/>
    <w:rsid w:val="00E61176"/>
    <w:rsid w:val="00E611D5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692"/>
    <w:rsid w:val="00E62704"/>
    <w:rsid w:val="00E62888"/>
    <w:rsid w:val="00E6292A"/>
    <w:rsid w:val="00E62F64"/>
    <w:rsid w:val="00E630D8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38"/>
    <w:rsid w:val="00E64E71"/>
    <w:rsid w:val="00E64EB5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5FE5"/>
    <w:rsid w:val="00E6623B"/>
    <w:rsid w:val="00E66456"/>
    <w:rsid w:val="00E664DC"/>
    <w:rsid w:val="00E664E0"/>
    <w:rsid w:val="00E66596"/>
    <w:rsid w:val="00E66762"/>
    <w:rsid w:val="00E6687A"/>
    <w:rsid w:val="00E66B73"/>
    <w:rsid w:val="00E66BA2"/>
    <w:rsid w:val="00E66D6E"/>
    <w:rsid w:val="00E66D73"/>
    <w:rsid w:val="00E66DDA"/>
    <w:rsid w:val="00E66F98"/>
    <w:rsid w:val="00E677CF"/>
    <w:rsid w:val="00E67BDA"/>
    <w:rsid w:val="00E67BEA"/>
    <w:rsid w:val="00E67E2F"/>
    <w:rsid w:val="00E67EA2"/>
    <w:rsid w:val="00E67EF3"/>
    <w:rsid w:val="00E7010C"/>
    <w:rsid w:val="00E70249"/>
    <w:rsid w:val="00E70267"/>
    <w:rsid w:val="00E702D2"/>
    <w:rsid w:val="00E709E4"/>
    <w:rsid w:val="00E710BE"/>
    <w:rsid w:val="00E71606"/>
    <w:rsid w:val="00E71810"/>
    <w:rsid w:val="00E71A5E"/>
    <w:rsid w:val="00E71B33"/>
    <w:rsid w:val="00E71D2D"/>
    <w:rsid w:val="00E71E71"/>
    <w:rsid w:val="00E723A2"/>
    <w:rsid w:val="00E723FA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90F"/>
    <w:rsid w:val="00E73925"/>
    <w:rsid w:val="00E73E58"/>
    <w:rsid w:val="00E73F6C"/>
    <w:rsid w:val="00E74053"/>
    <w:rsid w:val="00E740CA"/>
    <w:rsid w:val="00E7425B"/>
    <w:rsid w:val="00E742A4"/>
    <w:rsid w:val="00E74744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06C"/>
    <w:rsid w:val="00E752A1"/>
    <w:rsid w:val="00E75328"/>
    <w:rsid w:val="00E75513"/>
    <w:rsid w:val="00E755B2"/>
    <w:rsid w:val="00E7575D"/>
    <w:rsid w:val="00E75887"/>
    <w:rsid w:val="00E759F6"/>
    <w:rsid w:val="00E75BA9"/>
    <w:rsid w:val="00E75F3B"/>
    <w:rsid w:val="00E76171"/>
    <w:rsid w:val="00E761DD"/>
    <w:rsid w:val="00E76AD2"/>
    <w:rsid w:val="00E76C16"/>
    <w:rsid w:val="00E76C79"/>
    <w:rsid w:val="00E76CAF"/>
    <w:rsid w:val="00E76E17"/>
    <w:rsid w:val="00E77139"/>
    <w:rsid w:val="00E773E9"/>
    <w:rsid w:val="00E77471"/>
    <w:rsid w:val="00E77D15"/>
    <w:rsid w:val="00E77DE1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312"/>
    <w:rsid w:val="00E826B9"/>
    <w:rsid w:val="00E82A6E"/>
    <w:rsid w:val="00E82BDA"/>
    <w:rsid w:val="00E82ED3"/>
    <w:rsid w:val="00E83350"/>
    <w:rsid w:val="00E8364A"/>
    <w:rsid w:val="00E837C2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27A"/>
    <w:rsid w:val="00E8563F"/>
    <w:rsid w:val="00E85A2F"/>
    <w:rsid w:val="00E85B01"/>
    <w:rsid w:val="00E85E28"/>
    <w:rsid w:val="00E8649C"/>
    <w:rsid w:val="00E86794"/>
    <w:rsid w:val="00E86813"/>
    <w:rsid w:val="00E868E2"/>
    <w:rsid w:val="00E8697F"/>
    <w:rsid w:val="00E86AAB"/>
    <w:rsid w:val="00E86C15"/>
    <w:rsid w:val="00E86F0A"/>
    <w:rsid w:val="00E86FB8"/>
    <w:rsid w:val="00E8740C"/>
    <w:rsid w:val="00E874F7"/>
    <w:rsid w:val="00E87DF7"/>
    <w:rsid w:val="00E87E17"/>
    <w:rsid w:val="00E9006F"/>
    <w:rsid w:val="00E901A8"/>
    <w:rsid w:val="00E9027F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9EF"/>
    <w:rsid w:val="00E95B03"/>
    <w:rsid w:val="00E95CA2"/>
    <w:rsid w:val="00E95CE8"/>
    <w:rsid w:val="00E96083"/>
    <w:rsid w:val="00E960A2"/>
    <w:rsid w:val="00E9696F"/>
    <w:rsid w:val="00E96B48"/>
    <w:rsid w:val="00E96C7A"/>
    <w:rsid w:val="00E96D60"/>
    <w:rsid w:val="00E96F3B"/>
    <w:rsid w:val="00E9739B"/>
    <w:rsid w:val="00E97CCB"/>
    <w:rsid w:val="00E97E18"/>
    <w:rsid w:val="00EA0010"/>
    <w:rsid w:val="00EA00BF"/>
    <w:rsid w:val="00EA00FC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575"/>
    <w:rsid w:val="00EA1870"/>
    <w:rsid w:val="00EA189C"/>
    <w:rsid w:val="00EA1919"/>
    <w:rsid w:val="00EA1BD7"/>
    <w:rsid w:val="00EA1FDA"/>
    <w:rsid w:val="00EA257B"/>
    <w:rsid w:val="00EA25C6"/>
    <w:rsid w:val="00EA2649"/>
    <w:rsid w:val="00EA29B1"/>
    <w:rsid w:val="00EA29CC"/>
    <w:rsid w:val="00EA2A89"/>
    <w:rsid w:val="00EA2D2E"/>
    <w:rsid w:val="00EA3094"/>
    <w:rsid w:val="00EA30CB"/>
    <w:rsid w:val="00EA315D"/>
    <w:rsid w:val="00EA3327"/>
    <w:rsid w:val="00EA33D2"/>
    <w:rsid w:val="00EA3490"/>
    <w:rsid w:val="00EA352C"/>
    <w:rsid w:val="00EA3642"/>
    <w:rsid w:val="00EA3722"/>
    <w:rsid w:val="00EA373B"/>
    <w:rsid w:val="00EA37C8"/>
    <w:rsid w:val="00EA37CF"/>
    <w:rsid w:val="00EA38B1"/>
    <w:rsid w:val="00EA39E8"/>
    <w:rsid w:val="00EA3A6B"/>
    <w:rsid w:val="00EA3CA6"/>
    <w:rsid w:val="00EA4040"/>
    <w:rsid w:val="00EA4366"/>
    <w:rsid w:val="00EA438C"/>
    <w:rsid w:val="00EA448A"/>
    <w:rsid w:val="00EA47AF"/>
    <w:rsid w:val="00EA4812"/>
    <w:rsid w:val="00EA4860"/>
    <w:rsid w:val="00EA4B60"/>
    <w:rsid w:val="00EA4CFB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6B3"/>
    <w:rsid w:val="00EB19BC"/>
    <w:rsid w:val="00EB1D9E"/>
    <w:rsid w:val="00EB25EF"/>
    <w:rsid w:val="00EB264E"/>
    <w:rsid w:val="00EB2834"/>
    <w:rsid w:val="00EB2A9E"/>
    <w:rsid w:val="00EB2F42"/>
    <w:rsid w:val="00EB2FAA"/>
    <w:rsid w:val="00EB3170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64B"/>
    <w:rsid w:val="00EB47CC"/>
    <w:rsid w:val="00EB4868"/>
    <w:rsid w:val="00EB4B29"/>
    <w:rsid w:val="00EB4D54"/>
    <w:rsid w:val="00EB4EAE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6FEF"/>
    <w:rsid w:val="00EB70F2"/>
    <w:rsid w:val="00EB723E"/>
    <w:rsid w:val="00EB730A"/>
    <w:rsid w:val="00EB778D"/>
    <w:rsid w:val="00EB77EA"/>
    <w:rsid w:val="00EB7811"/>
    <w:rsid w:val="00EB78AF"/>
    <w:rsid w:val="00EB7D00"/>
    <w:rsid w:val="00EB7EB2"/>
    <w:rsid w:val="00EC0072"/>
    <w:rsid w:val="00EC009E"/>
    <w:rsid w:val="00EC028B"/>
    <w:rsid w:val="00EC034B"/>
    <w:rsid w:val="00EC03A8"/>
    <w:rsid w:val="00EC0716"/>
    <w:rsid w:val="00EC087D"/>
    <w:rsid w:val="00EC0A54"/>
    <w:rsid w:val="00EC0B2B"/>
    <w:rsid w:val="00EC0CB8"/>
    <w:rsid w:val="00EC0F87"/>
    <w:rsid w:val="00EC1160"/>
    <w:rsid w:val="00EC118E"/>
    <w:rsid w:val="00EC12F4"/>
    <w:rsid w:val="00EC1386"/>
    <w:rsid w:val="00EC18A3"/>
    <w:rsid w:val="00EC1AAA"/>
    <w:rsid w:val="00EC1C8A"/>
    <w:rsid w:val="00EC2044"/>
    <w:rsid w:val="00EC2101"/>
    <w:rsid w:val="00EC2159"/>
    <w:rsid w:val="00EC22CC"/>
    <w:rsid w:val="00EC2606"/>
    <w:rsid w:val="00EC2689"/>
    <w:rsid w:val="00EC277E"/>
    <w:rsid w:val="00EC2796"/>
    <w:rsid w:val="00EC288B"/>
    <w:rsid w:val="00EC28FA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99"/>
    <w:rsid w:val="00EC36F2"/>
    <w:rsid w:val="00EC3DE0"/>
    <w:rsid w:val="00EC4007"/>
    <w:rsid w:val="00EC418B"/>
    <w:rsid w:val="00EC42B7"/>
    <w:rsid w:val="00EC43C4"/>
    <w:rsid w:val="00EC43CD"/>
    <w:rsid w:val="00EC4485"/>
    <w:rsid w:val="00EC451C"/>
    <w:rsid w:val="00EC47E0"/>
    <w:rsid w:val="00EC4872"/>
    <w:rsid w:val="00EC49D9"/>
    <w:rsid w:val="00EC4A03"/>
    <w:rsid w:val="00EC4E50"/>
    <w:rsid w:val="00EC53FC"/>
    <w:rsid w:val="00EC540B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11"/>
    <w:rsid w:val="00ED0AA8"/>
    <w:rsid w:val="00ED0B68"/>
    <w:rsid w:val="00ED0BF9"/>
    <w:rsid w:val="00ED0D47"/>
    <w:rsid w:val="00ED0F22"/>
    <w:rsid w:val="00ED12AD"/>
    <w:rsid w:val="00ED131D"/>
    <w:rsid w:val="00ED1556"/>
    <w:rsid w:val="00ED1AB1"/>
    <w:rsid w:val="00ED1B95"/>
    <w:rsid w:val="00ED1CA5"/>
    <w:rsid w:val="00ED21BB"/>
    <w:rsid w:val="00ED22E7"/>
    <w:rsid w:val="00ED2356"/>
    <w:rsid w:val="00ED28F1"/>
    <w:rsid w:val="00ED28F2"/>
    <w:rsid w:val="00ED2AFC"/>
    <w:rsid w:val="00ED2B52"/>
    <w:rsid w:val="00ED2C1F"/>
    <w:rsid w:val="00ED2D7B"/>
    <w:rsid w:val="00ED2DA9"/>
    <w:rsid w:val="00ED2DC1"/>
    <w:rsid w:val="00ED307A"/>
    <w:rsid w:val="00ED30BB"/>
    <w:rsid w:val="00ED383C"/>
    <w:rsid w:val="00ED3AB3"/>
    <w:rsid w:val="00ED3ACC"/>
    <w:rsid w:val="00ED44FD"/>
    <w:rsid w:val="00ED471A"/>
    <w:rsid w:val="00ED5069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5F68"/>
    <w:rsid w:val="00ED62EF"/>
    <w:rsid w:val="00ED63AA"/>
    <w:rsid w:val="00ED6455"/>
    <w:rsid w:val="00ED6460"/>
    <w:rsid w:val="00ED6530"/>
    <w:rsid w:val="00ED6DA7"/>
    <w:rsid w:val="00ED6E02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9C"/>
    <w:rsid w:val="00ED76A8"/>
    <w:rsid w:val="00ED7874"/>
    <w:rsid w:val="00ED789F"/>
    <w:rsid w:val="00ED78CB"/>
    <w:rsid w:val="00ED7DAB"/>
    <w:rsid w:val="00ED7DEE"/>
    <w:rsid w:val="00ED7E96"/>
    <w:rsid w:val="00ED7EEC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22"/>
    <w:rsid w:val="00EE1249"/>
    <w:rsid w:val="00EE1517"/>
    <w:rsid w:val="00EE1876"/>
    <w:rsid w:val="00EE19BA"/>
    <w:rsid w:val="00EE19BE"/>
    <w:rsid w:val="00EE19C8"/>
    <w:rsid w:val="00EE19E2"/>
    <w:rsid w:val="00EE1A50"/>
    <w:rsid w:val="00EE1FFB"/>
    <w:rsid w:val="00EE232F"/>
    <w:rsid w:val="00EE2541"/>
    <w:rsid w:val="00EE27A0"/>
    <w:rsid w:val="00EE28C0"/>
    <w:rsid w:val="00EE28F3"/>
    <w:rsid w:val="00EE2B44"/>
    <w:rsid w:val="00EE2CD2"/>
    <w:rsid w:val="00EE2E17"/>
    <w:rsid w:val="00EE2F55"/>
    <w:rsid w:val="00EE310C"/>
    <w:rsid w:val="00EE31DE"/>
    <w:rsid w:val="00EE33DC"/>
    <w:rsid w:val="00EE3461"/>
    <w:rsid w:val="00EE3947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2"/>
    <w:rsid w:val="00EE6A63"/>
    <w:rsid w:val="00EE6EC3"/>
    <w:rsid w:val="00EE7170"/>
    <w:rsid w:val="00EE725C"/>
    <w:rsid w:val="00EE72BD"/>
    <w:rsid w:val="00EE72C1"/>
    <w:rsid w:val="00EE7A35"/>
    <w:rsid w:val="00EE7B13"/>
    <w:rsid w:val="00EE7CCF"/>
    <w:rsid w:val="00EE7F43"/>
    <w:rsid w:val="00EF0303"/>
    <w:rsid w:val="00EF0614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AAA"/>
    <w:rsid w:val="00EF1C8C"/>
    <w:rsid w:val="00EF1F1C"/>
    <w:rsid w:val="00EF21D4"/>
    <w:rsid w:val="00EF280F"/>
    <w:rsid w:val="00EF292F"/>
    <w:rsid w:val="00EF2A1A"/>
    <w:rsid w:val="00EF31B3"/>
    <w:rsid w:val="00EF325E"/>
    <w:rsid w:val="00EF350C"/>
    <w:rsid w:val="00EF3538"/>
    <w:rsid w:val="00EF3669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AC3"/>
    <w:rsid w:val="00EF5D0F"/>
    <w:rsid w:val="00EF5D12"/>
    <w:rsid w:val="00EF5EE0"/>
    <w:rsid w:val="00EF5EF5"/>
    <w:rsid w:val="00EF60F5"/>
    <w:rsid w:val="00EF61C3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5D1"/>
    <w:rsid w:val="00F00AA2"/>
    <w:rsid w:val="00F00ABE"/>
    <w:rsid w:val="00F00CFD"/>
    <w:rsid w:val="00F0104B"/>
    <w:rsid w:val="00F0110B"/>
    <w:rsid w:val="00F0121A"/>
    <w:rsid w:val="00F01327"/>
    <w:rsid w:val="00F0155F"/>
    <w:rsid w:val="00F0180D"/>
    <w:rsid w:val="00F01A7C"/>
    <w:rsid w:val="00F02080"/>
    <w:rsid w:val="00F02456"/>
    <w:rsid w:val="00F024F5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AC"/>
    <w:rsid w:val="00F036C1"/>
    <w:rsid w:val="00F03702"/>
    <w:rsid w:val="00F03801"/>
    <w:rsid w:val="00F03C12"/>
    <w:rsid w:val="00F03EBB"/>
    <w:rsid w:val="00F04015"/>
    <w:rsid w:val="00F04147"/>
    <w:rsid w:val="00F04380"/>
    <w:rsid w:val="00F043CC"/>
    <w:rsid w:val="00F044C1"/>
    <w:rsid w:val="00F046D9"/>
    <w:rsid w:val="00F04A1E"/>
    <w:rsid w:val="00F04CA3"/>
    <w:rsid w:val="00F04D83"/>
    <w:rsid w:val="00F04DC3"/>
    <w:rsid w:val="00F04DE5"/>
    <w:rsid w:val="00F04F24"/>
    <w:rsid w:val="00F0535D"/>
    <w:rsid w:val="00F05474"/>
    <w:rsid w:val="00F054D5"/>
    <w:rsid w:val="00F0558C"/>
    <w:rsid w:val="00F055FA"/>
    <w:rsid w:val="00F05658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61E7"/>
    <w:rsid w:val="00F06485"/>
    <w:rsid w:val="00F06526"/>
    <w:rsid w:val="00F06899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265"/>
    <w:rsid w:val="00F113E3"/>
    <w:rsid w:val="00F11988"/>
    <w:rsid w:val="00F119AD"/>
    <w:rsid w:val="00F11B29"/>
    <w:rsid w:val="00F11E15"/>
    <w:rsid w:val="00F12057"/>
    <w:rsid w:val="00F12266"/>
    <w:rsid w:val="00F122B4"/>
    <w:rsid w:val="00F1230C"/>
    <w:rsid w:val="00F1232D"/>
    <w:rsid w:val="00F12367"/>
    <w:rsid w:val="00F1251B"/>
    <w:rsid w:val="00F1253E"/>
    <w:rsid w:val="00F125D2"/>
    <w:rsid w:val="00F1268A"/>
    <w:rsid w:val="00F12827"/>
    <w:rsid w:val="00F1290B"/>
    <w:rsid w:val="00F12966"/>
    <w:rsid w:val="00F12AA4"/>
    <w:rsid w:val="00F12B56"/>
    <w:rsid w:val="00F12C9B"/>
    <w:rsid w:val="00F1343A"/>
    <w:rsid w:val="00F134D1"/>
    <w:rsid w:val="00F136BA"/>
    <w:rsid w:val="00F1374C"/>
    <w:rsid w:val="00F138B9"/>
    <w:rsid w:val="00F13904"/>
    <w:rsid w:val="00F140C6"/>
    <w:rsid w:val="00F142F3"/>
    <w:rsid w:val="00F14592"/>
    <w:rsid w:val="00F146A0"/>
    <w:rsid w:val="00F14954"/>
    <w:rsid w:val="00F14DB3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046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43C"/>
    <w:rsid w:val="00F21786"/>
    <w:rsid w:val="00F217DB"/>
    <w:rsid w:val="00F21958"/>
    <w:rsid w:val="00F21B1C"/>
    <w:rsid w:val="00F21BB5"/>
    <w:rsid w:val="00F21DF2"/>
    <w:rsid w:val="00F21E5B"/>
    <w:rsid w:val="00F21E9A"/>
    <w:rsid w:val="00F21F06"/>
    <w:rsid w:val="00F21FA5"/>
    <w:rsid w:val="00F22100"/>
    <w:rsid w:val="00F2213A"/>
    <w:rsid w:val="00F221DF"/>
    <w:rsid w:val="00F226FD"/>
    <w:rsid w:val="00F22905"/>
    <w:rsid w:val="00F22A09"/>
    <w:rsid w:val="00F22C3A"/>
    <w:rsid w:val="00F22CA5"/>
    <w:rsid w:val="00F22D6D"/>
    <w:rsid w:val="00F23254"/>
    <w:rsid w:val="00F2337E"/>
    <w:rsid w:val="00F23591"/>
    <w:rsid w:val="00F23621"/>
    <w:rsid w:val="00F2386A"/>
    <w:rsid w:val="00F238B0"/>
    <w:rsid w:val="00F23A2E"/>
    <w:rsid w:val="00F23BB3"/>
    <w:rsid w:val="00F23EF2"/>
    <w:rsid w:val="00F240C9"/>
    <w:rsid w:val="00F2420B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4F56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B76"/>
    <w:rsid w:val="00F26D74"/>
    <w:rsid w:val="00F26D77"/>
    <w:rsid w:val="00F26DD6"/>
    <w:rsid w:val="00F26E85"/>
    <w:rsid w:val="00F26E9D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586"/>
    <w:rsid w:val="00F30732"/>
    <w:rsid w:val="00F30747"/>
    <w:rsid w:val="00F30C06"/>
    <w:rsid w:val="00F30E73"/>
    <w:rsid w:val="00F31145"/>
    <w:rsid w:val="00F31201"/>
    <w:rsid w:val="00F31A4E"/>
    <w:rsid w:val="00F31ADD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0DD"/>
    <w:rsid w:val="00F330F2"/>
    <w:rsid w:val="00F3357F"/>
    <w:rsid w:val="00F338DC"/>
    <w:rsid w:val="00F33C8C"/>
    <w:rsid w:val="00F33F2A"/>
    <w:rsid w:val="00F342D6"/>
    <w:rsid w:val="00F344C3"/>
    <w:rsid w:val="00F34D1C"/>
    <w:rsid w:val="00F35267"/>
    <w:rsid w:val="00F35411"/>
    <w:rsid w:val="00F35712"/>
    <w:rsid w:val="00F35761"/>
    <w:rsid w:val="00F3581A"/>
    <w:rsid w:val="00F3596F"/>
    <w:rsid w:val="00F35A01"/>
    <w:rsid w:val="00F35EB6"/>
    <w:rsid w:val="00F35F11"/>
    <w:rsid w:val="00F36142"/>
    <w:rsid w:val="00F36170"/>
    <w:rsid w:val="00F36CB2"/>
    <w:rsid w:val="00F36D27"/>
    <w:rsid w:val="00F370F9"/>
    <w:rsid w:val="00F37106"/>
    <w:rsid w:val="00F372AF"/>
    <w:rsid w:val="00F3754A"/>
    <w:rsid w:val="00F37693"/>
    <w:rsid w:val="00F37721"/>
    <w:rsid w:val="00F37CFF"/>
    <w:rsid w:val="00F40290"/>
    <w:rsid w:val="00F403C9"/>
    <w:rsid w:val="00F4041C"/>
    <w:rsid w:val="00F40997"/>
    <w:rsid w:val="00F40B21"/>
    <w:rsid w:val="00F40B49"/>
    <w:rsid w:val="00F40D1A"/>
    <w:rsid w:val="00F40D25"/>
    <w:rsid w:val="00F410CF"/>
    <w:rsid w:val="00F4132B"/>
    <w:rsid w:val="00F41493"/>
    <w:rsid w:val="00F4168F"/>
    <w:rsid w:val="00F4180B"/>
    <w:rsid w:val="00F4195A"/>
    <w:rsid w:val="00F41AF4"/>
    <w:rsid w:val="00F41DE5"/>
    <w:rsid w:val="00F41EBC"/>
    <w:rsid w:val="00F42001"/>
    <w:rsid w:val="00F42036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194"/>
    <w:rsid w:val="00F432D4"/>
    <w:rsid w:val="00F43455"/>
    <w:rsid w:val="00F439CD"/>
    <w:rsid w:val="00F43AFC"/>
    <w:rsid w:val="00F43C10"/>
    <w:rsid w:val="00F43CED"/>
    <w:rsid w:val="00F43E47"/>
    <w:rsid w:val="00F440A7"/>
    <w:rsid w:val="00F44108"/>
    <w:rsid w:val="00F44168"/>
    <w:rsid w:val="00F441C3"/>
    <w:rsid w:val="00F44463"/>
    <w:rsid w:val="00F448A9"/>
    <w:rsid w:val="00F44992"/>
    <w:rsid w:val="00F449DB"/>
    <w:rsid w:val="00F44B83"/>
    <w:rsid w:val="00F44CAA"/>
    <w:rsid w:val="00F44D50"/>
    <w:rsid w:val="00F45122"/>
    <w:rsid w:val="00F45372"/>
    <w:rsid w:val="00F45406"/>
    <w:rsid w:val="00F45755"/>
    <w:rsid w:val="00F45A0A"/>
    <w:rsid w:val="00F45A10"/>
    <w:rsid w:val="00F45D6D"/>
    <w:rsid w:val="00F45F75"/>
    <w:rsid w:val="00F4614F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A49"/>
    <w:rsid w:val="00F52C0B"/>
    <w:rsid w:val="00F52C25"/>
    <w:rsid w:val="00F52C93"/>
    <w:rsid w:val="00F530DF"/>
    <w:rsid w:val="00F532F0"/>
    <w:rsid w:val="00F53863"/>
    <w:rsid w:val="00F53937"/>
    <w:rsid w:val="00F53B27"/>
    <w:rsid w:val="00F53BFA"/>
    <w:rsid w:val="00F53D97"/>
    <w:rsid w:val="00F53E97"/>
    <w:rsid w:val="00F5417D"/>
    <w:rsid w:val="00F542A6"/>
    <w:rsid w:val="00F54474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0F1"/>
    <w:rsid w:val="00F5538F"/>
    <w:rsid w:val="00F556AB"/>
    <w:rsid w:val="00F55BF6"/>
    <w:rsid w:val="00F55CE1"/>
    <w:rsid w:val="00F5620D"/>
    <w:rsid w:val="00F56269"/>
    <w:rsid w:val="00F56743"/>
    <w:rsid w:val="00F56F99"/>
    <w:rsid w:val="00F56FF9"/>
    <w:rsid w:val="00F571E8"/>
    <w:rsid w:val="00F57432"/>
    <w:rsid w:val="00F5762C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0A0"/>
    <w:rsid w:val="00F612FC"/>
    <w:rsid w:val="00F6155E"/>
    <w:rsid w:val="00F61688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37F"/>
    <w:rsid w:val="00F654D6"/>
    <w:rsid w:val="00F656A6"/>
    <w:rsid w:val="00F6577B"/>
    <w:rsid w:val="00F65834"/>
    <w:rsid w:val="00F6599D"/>
    <w:rsid w:val="00F65A97"/>
    <w:rsid w:val="00F65B75"/>
    <w:rsid w:val="00F65DC8"/>
    <w:rsid w:val="00F65EBD"/>
    <w:rsid w:val="00F65EE6"/>
    <w:rsid w:val="00F66176"/>
    <w:rsid w:val="00F66540"/>
    <w:rsid w:val="00F6674E"/>
    <w:rsid w:val="00F66BA7"/>
    <w:rsid w:val="00F66D49"/>
    <w:rsid w:val="00F66F01"/>
    <w:rsid w:val="00F66FA8"/>
    <w:rsid w:val="00F66FEB"/>
    <w:rsid w:val="00F67027"/>
    <w:rsid w:val="00F6715C"/>
    <w:rsid w:val="00F673BF"/>
    <w:rsid w:val="00F67752"/>
    <w:rsid w:val="00F67CF1"/>
    <w:rsid w:val="00F67DB5"/>
    <w:rsid w:val="00F67F38"/>
    <w:rsid w:val="00F67FCD"/>
    <w:rsid w:val="00F70309"/>
    <w:rsid w:val="00F7036D"/>
    <w:rsid w:val="00F70402"/>
    <w:rsid w:val="00F70664"/>
    <w:rsid w:val="00F70BB7"/>
    <w:rsid w:val="00F70C2D"/>
    <w:rsid w:val="00F70CCC"/>
    <w:rsid w:val="00F70D47"/>
    <w:rsid w:val="00F7131C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849"/>
    <w:rsid w:val="00F72DE4"/>
    <w:rsid w:val="00F72E60"/>
    <w:rsid w:val="00F7315B"/>
    <w:rsid w:val="00F73336"/>
    <w:rsid w:val="00F7344A"/>
    <w:rsid w:val="00F73562"/>
    <w:rsid w:val="00F735D9"/>
    <w:rsid w:val="00F735DB"/>
    <w:rsid w:val="00F7398E"/>
    <w:rsid w:val="00F739BB"/>
    <w:rsid w:val="00F73B75"/>
    <w:rsid w:val="00F73C32"/>
    <w:rsid w:val="00F73CCA"/>
    <w:rsid w:val="00F73E25"/>
    <w:rsid w:val="00F73EBE"/>
    <w:rsid w:val="00F74449"/>
    <w:rsid w:val="00F744A7"/>
    <w:rsid w:val="00F7488E"/>
    <w:rsid w:val="00F74DB9"/>
    <w:rsid w:val="00F74DFA"/>
    <w:rsid w:val="00F74E4C"/>
    <w:rsid w:val="00F74FF3"/>
    <w:rsid w:val="00F75225"/>
    <w:rsid w:val="00F7524F"/>
    <w:rsid w:val="00F75458"/>
    <w:rsid w:val="00F7545D"/>
    <w:rsid w:val="00F75473"/>
    <w:rsid w:val="00F75AA7"/>
    <w:rsid w:val="00F75E1A"/>
    <w:rsid w:val="00F75F72"/>
    <w:rsid w:val="00F764C1"/>
    <w:rsid w:val="00F765FD"/>
    <w:rsid w:val="00F76699"/>
    <w:rsid w:val="00F769B0"/>
    <w:rsid w:val="00F76B42"/>
    <w:rsid w:val="00F76D8D"/>
    <w:rsid w:val="00F77037"/>
    <w:rsid w:val="00F772F7"/>
    <w:rsid w:val="00F77D0B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C16"/>
    <w:rsid w:val="00F80DC4"/>
    <w:rsid w:val="00F80FD2"/>
    <w:rsid w:val="00F811F5"/>
    <w:rsid w:val="00F81304"/>
    <w:rsid w:val="00F81341"/>
    <w:rsid w:val="00F817DF"/>
    <w:rsid w:val="00F81855"/>
    <w:rsid w:val="00F818F8"/>
    <w:rsid w:val="00F819C1"/>
    <w:rsid w:val="00F81AB3"/>
    <w:rsid w:val="00F81AE8"/>
    <w:rsid w:val="00F81B5C"/>
    <w:rsid w:val="00F81DE5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3CC5"/>
    <w:rsid w:val="00F843D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83"/>
    <w:rsid w:val="00F85DDE"/>
    <w:rsid w:val="00F85F17"/>
    <w:rsid w:val="00F862AA"/>
    <w:rsid w:val="00F86610"/>
    <w:rsid w:val="00F86734"/>
    <w:rsid w:val="00F8677A"/>
    <w:rsid w:val="00F869F1"/>
    <w:rsid w:val="00F86AD9"/>
    <w:rsid w:val="00F86B2C"/>
    <w:rsid w:val="00F86F3E"/>
    <w:rsid w:val="00F871A8"/>
    <w:rsid w:val="00F8734D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24D"/>
    <w:rsid w:val="00F91260"/>
    <w:rsid w:val="00F912CB"/>
    <w:rsid w:val="00F91315"/>
    <w:rsid w:val="00F9170D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681"/>
    <w:rsid w:val="00F94769"/>
    <w:rsid w:val="00F94962"/>
    <w:rsid w:val="00F94A38"/>
    <w:rsid w:val="00F94C28"/>
    <w:rsid w:val="00F94C81"/>
    <w:rsid w:val="00F94D2A"/>
    <w:rsid w:val="00F94D34"/>
    <w:rsid w:val="00F94DA5"/>
    <w:rsid w:val="00F94DC2"/>
    <w:rsid w:val="00F94E1C"/>
    <w:rsid w:val="00F94E60"/>
    <w:rsid w:val="00F95065"/>
    <w:rsid w:val="00F9526B"/>
    <w:rsid w:val="00F952B8"/>
    <w:rsid w:val="00F95588"/>
    <w:rsid w:val="00F9567E"/>
    <w:rsid w:val="00F9585B"/>
    <w:rsid w:val="00F958A5"/>
    <w:rsid w:val="00F958E9"/>
    <w:rsid w:val="00F95961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BB4"/>
    <w:rsid w:val="00F97C09"/>
    <w:rsid w:val="00F97D5F"/>
    <w:rsid w:val="00F97D62"/>
    <w:rsid w:val="00F97DB8"/>
    <w:rsid w:val="00FA00E0"/>
    <w:rsid w:val="00FA026D"/>
    <w:rsid w:val="00FA0493"/>
    <w:rsid w:val="00FA04A4"/>
    <w:rsid w:val="00FA0961"/>
    <w:rsid w:val="00FA099D"/>
    <w:rsid w:val="00FA09AE"/>
    <w:rsid w:val="00FA0CF7"/>
    <w:rsid w:val="00FA1094"/>
    <w:rsid w:val="00FA1104"/>
    <w:rsid w:val="00FA12DE"/>
    <w:rsid w:val="00FA1479"/>
    <w:rsid w:val="00FA14A1"/>
    <w:rsid w:val="00FA14D6"/>
    <w:rsid w:val="00FA165C"/>
    <w:rsid w:val="00FA1747"/>
    <w:rsid w:val="00FA1A4C"/>
    <w:rsid w:val="00FA1D4B"/>
    <w:rsid w:val="00FA1DC4"/>
    <w:rsid w:val="00FA1EAF"/>
    <w:rsid w:val="00FA2057"/>
    <w:rsid w:val="00FA20A9"/>
    <w:rsid w:val="00FA21B8"/>
    <w:rsid w:val="00FA2409"/>
    <w:rsid w:val="00FA259F"/>
    <w:rsid w:val="00FA284C"/>
    <w:rsid w:val="00FA2988"/>
    <w:rsid w:val="00FA2C74"/>
    <w:rsid w:val="00FA2E13"/>
    <w:rsid w:val="00FA37DB"/>
    <w:rsid w:val="00FA3844"/>
    <w:rsid w:val="00FA392F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5EB"/>
    <w:rsid w:val="00FA470B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DCA"/>
    <w:rsid w:val="00FA5E5A"/>
    <w:rsid w:val="00FA5FC1"/>
    <w:rsid w:val="00FA60BF"/>
    <w:rsid w:val="00FA617C"/>
    <w:rsid w:val="00FA620E"/>
    <w:rsid w:val="00FA64C5"/>
    <w:rsid w:val="00FA66C6"/>
    <w:rsid w:val="00FA68E3"/>
    <w:rsid w:val="00FA6D87"/>
    <w:rsid w:val="00FA6E0A"/>
    <w:rsid w:val="00FA6F88"/>
    <w:rsid w:val="00FA7281"/>
    <w:rsid w:val="00FA7360"/>
    <w:rsid w:val="00FA738E"/>
    <w:rsid w:val="00FA7432"/>
    <w:rsid w:val="00FA756B"/>
    <w:rsid w:val="00FA75B3"/>
    <w:rsid w:val="00FA7851"/>
    <w:rsid w:val="00FA7861"/>
    <w:rsid w:val="00FA78E1"/>
    <w:rsid w:val="00FA7CD2"/>
    <w:rsid w:val="00FA7DD0"/>
    <w:rsid w:val="00FA7E33"/>
    <w:rsid w:val="00FB01C7"/>
    <w:rsid w:val="00FB03BD"/>
    <w:rsid w:val="00FB060C"/>
    <w:rsid w:val="00FB0666"/>
    <w:rsid w:val="00FB0941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4A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8E7"/>
    <w:rsid w:val="00FB398D"/>
    <w:rsid w:val="00FB3AEB"/>
    <w:rsid w:val="00FB3C9D"/>
    <w:rsid w:val="00FB417D"/>
    <w:rsid w:val="00FB4193"/>
    <w:rsid w:val="00FB42D8"/>
    <w:rsid w:val="00FB42FD"/>
    <w:rsid w:val="00FB4581"/>
    <w:rsid w:val="00FB4691"/>
    <w:rsid w:val="00FB48B7"/>
    <w:rsid w:val="00FB48DE"/>
    <w:rsid w:val="00FB4C10"/>
    <w:rsid w:val="00FB5247"/>
    <w:rsid w:val="00FB54F0"/>
    <w:rsid w:val="00FB5883"/>
    <w:rsid w:val="00FB5A2F"/>
    <w:rsid w:val="00FB5A52"/>
    <w:rsid w:val="00FB5D95"/>
    <w:rsid w:val="00FB5E60"/>
    <w:rsid w:val="00FB6107"/>
    <w:rsid w:val="00FB622C"/>
    <w:rsid w:val="00FB6259"/>
    <w:rsid w:val="00FB649F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EBB"/>
    <w:rsid w:val="00FB7FC6"/>
    <w:rsid w:val="00FC0002"/>
    <w:rsid w:val="00FC013B"/>
    <w:rsid w:val="00FC0328"/>
    <w:rsid w:val="00FC0355"/>
    <w:rsid w:val="00FC0693"/>
    <w:rsid w:val="00FC096D"/>
    <w:rsid w:val="00FC0AE8"/>
    <w:rsid w:val="00FC115E"/>
    <w:rsid w:val="00FC1216"/>
    <w:rsid w:val="00FC1346"/>
    <w:rsid w:val="00FC1386"/>
    <w:rsid w:val="00FC146A"/>
    <w:rsid w:val="00FC15E6"/>
    <w:rsid w:val="00FC162E"/>
    <w:rsid w:val="00FC1BDA"/>
    <w:rsid w:val="00FC1CAF"/>
    <w:rsid w:val="00FC1CE7"/>
    <w:rsid w:val="00FC1CEE"/>
    <w:rsid w:val="00FC2360"/>
    <w:rsid w:val="00FC2522"/>
    <w:rsid w:val="00FC2549"/>
    <w:rsid w:val="00FC2A5B"/>
    <w:rsid w:val="00FC3158"/>
    <w:rsid w:val="00FC3217"/>
    <w:rsid w:val="00FC32F9"/>
    <w:rsid w:val="00FC337C"/>
    <w:rsid w:val="00FC3397"/>
    <w:rsid w:val="00FC3653"/>
    <w:rsid w:val="00FC373D"/>
    <w:rsid w:val="00FC3805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4DAB"/>
    <w:rsid w:val="00FC5106"/>
    <w:rsid w:val="00FC5712"/>
    <w:rsid w:val="00FC5AE0"/>
    <w:rsid w:val="00FC5C5F"/>
    <w:rsid w:val="00FC5F43"/>
    <w:rsid w:val="00FC5F99"/>
    <w:rsid w:val="00FC60F5"/>
    <w:rsid w:val="00FC60FA"/>
    <w:rsid w:val="00FC6176"/>
    <w:rsid w:val="00FC62DF"/>
    <w:rsid w:val="00FC630C"/>
    <w:rsid w:val="00FC6820"/>
    <w:rsid w:val="00FC6978"/>
    <w:rsid w:val="00FC6AD7"/>
    <w:rsid w:val="00FC6F0F"/>
    <w:rsid w:val="00FC721C"/>
    <w:rsid w:val="00FC74FC"/>
    <w:rsid w:val="00FC7842"/>
    <w:rsid w:val="00FC78D5"/>
    <w:rsid w:val="00FC7912"/>
    <w:rsid w:val="00FC79D8"/>
    <w:rsid w:val="00FC7C53"/>
    <w:rsid w:val="00FC7CAA"/>
    <w:rsid w:val="00FC7CBD"/>
    <w:rsid w:val="00FC7FA3"/>
    <w:rsid w:val="00FD0154"/>
    <w:rsid w:val="00FD0172"/>
    <w:rsid w:val="00FD0216"/>
    <w:rsid w:val="00FD0414"/>
    <w:rsid w:val="00FD04DE"/>
    <w:rsid w:val="00FD051D"/>
    <w:rsid w:val="00FD0737"/>
    <w:rsid w:val="00FD090A"/>
    <w:rsid w:val="00FD0AD9"/>
    <w:rsid w:val="00FD0B22"/>
    <w:rsid w:val="00FD0C74"/>
    <w:rsid w:val="00FD0C7F"/>
    <w:rsid w:val="00FD0DBF"/>
    <w:rsid w:val="00FD1462"/>
    <w:rsid w:val="00FD148C"/>
    <w:rsid w:val="00FD14BF"/>
    <w:rsid w:val="00FD17F3"/>
    <w:rsid w:val="00FD1892"/>
    <w:rsid w:val="00FD1DDC"/>
    <w:rsid w:val="00FD283F"/>
    <w:rsid w:val="00FD2A71"/>
    <w:rsid w:val="00FD2AC6"/>
    <w:rsid w:val="00FD2CAB"/>
    <w:rsid w:val="00FD302E"/>
    <w:rsid w:val="00FD3168"/>
    <w:rsid w:val="00FD31DB"/>
    <w:rsid w:val="00FD31F3"/>
    <w:rsid w:val="00FD328A"/>
    <w:rsid w:val="00FD36F9"/>
    <w:rsid w:val="00FD39E5"/>
    <w:rsid w:val="00FD3A4B"/>
    <w:rsid w:val="00FD3A85"/>
    <w:rsid w:val="00FD3EA3"/>
    <w:rsid w:val="00FD4018"/>
    <w:rsid w:val="00FD4357"/>
    <w:rsid w:val="00FD4723"/>
    <w:rsid w:val="00FD478F"/>
    <w:rsid w:val="00FD47E0"/>
    <w:rsid w:val="00FD490E"/>
    <w:rsid w:val="00FD49CB"/>
    <w:rsid w:val="00FD4A4A"/>
    <w:rsid w:val="00FD4CF8"/>
    <w:rsid w:val="00FD4E47"/>
    <w:rsid w:val="00FD5147"/>
    <w:rsid w:val="00FD5690"/>
    <w:rsid w:val="00FD57C7"/>
    <w:rsid w:val="00FD5D09"/>
    <w:rsid w:val="00FD5FF7"/>
    <w:rsid w:val="00FD6134"/>
    <w:rsid w:val="00FD6E54"/>
    <w:rsid w:val="00FD7003"/>
    <w:rsid w:val="00FD7095"/>
    <w:rsid w:val="00FD70BB"/>
    <w:rsid w:val="00FD71EC"/>
    <w:rsid w:val="00FD734B"/>
    <w:rsid w:val="00FD73D6"/>
    <w:rsid w:val="00FD75D0"/>
    <w:rsid w:val="00FD774E"/>
    <w:rsid w:val="00FD7846"/>
    <w:rsid w:val="00FD7926"/>
    <w:rsid w:val="00FD7A60"/>
    <w:rsid w:val="00FD7C85"/>
    <w:rsid w:val="00FD7DA8"/>
    <w:rsid w:val="00FD7F7D"/>
    <w:rsid w:val="00FE00B4"/>
    <w:rsid w:val="00FE01DE"/>
    <w:rsid w:val="00FE03BC"/>
    <w:rsid w:val="00FE0428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1FF3"/>
    <w:rsid w:val="00FE200F"/>
    <w:rsid w:val="00FE26AF"/>
    <w:rsid w:val="00FE2B6B"/>
    <w:rsid w:val="00FE2E5D"/>
    <w:rsid w:val="00FE2EF2"/>
    <w:rsid w:val="00FE30C2"/>
    <w:rsid w:val="00FE30FD"/>
    <w:rsid w:val="00FE3164"/>
    <w:rsid w:val="00FE3169"/>
    <w:rsid w:val="00FE3176"/>
    <w:rsid w:val="00FE3460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B36"/>
    <w:rsid w:val="00FE5BD7"/>
    <w:rsid w:val="00FE5C2D"/>
    <w:rsid w:val="00FE5CD1"/>
    <w:rsid w:val="00FE5E7E"/>
    <w:rsid w:val="00FE65CC"/>
    <w:rsid w:val="00FE6895"/>
    <w:rsid w:val="00FE6D34"/>
    <w:rsid w:val="00FE6DFA"/>
    <w:rsid w:val="00FE6EFD"/>
    <w:rsid w:val="00FE7093"/>
    <w:rsid w:val="00FE788B"/>
    <w:rsid w:val="00FE78A1"/>
    <w:rsid w:val="00FE7920"/>
    <w:rsid w:val="00FE7B58"/>
    <w:rsid w:val="00FE7B72"/>
    <w:rsid w:val="00FE7BA7"/>
    <w:rsid w:val="00FE7D61"/>
    <w:rsid w:val="00FF0357"/>
    <w:rsid w:val="00FF041C"/>
    <w:rsid w:val="00FF05F8"/>
    <w:rsid w:val="00FF081D"/>
    <w:rsid w:val="00FF0C5E"/>
    <w:rsid w:val="00FF0C9D"/>
    <w:rsid w:val="00FF0E6C"/>
    <w:rsid w:val="00FF0F76"/>
    <w:rsid w:val="00FF116C"/>
    <w:rsid w:val="00FF1192"/>
    <w:rsid w:val="00FF1292"/>
    <w:rsid w:val="00FF12A1"/>
    <w:rsid w:val="00FF12E1"/>
    <w:rsid w:val="00FF1461"/>
    <w:rsid w:val="00FF14BF"/>
    <w:rsid w:val="00FF14D8"/>
    <w:rsid w:val="00FF15F5"/>
    <w:rsid w:val="00FF1737"/>
    <w:rsid w:val="00FF1821"/>
    <w:rsid w:val="00FF1AA6"/>
    <w:rsid w:val="00FF1AA8"/>
    <w:rsid w:val="00FF1CFA"/>
    <w:rsid w:val="00FF1D79"/>
    <w:rsid w:val="00FF26D4"/>
    <w:rsid w:val="00FF26FC"/>
    <w:rsid w:val="00FF27D6"/>
    <w:rsid w:val="00FF292B"/>
    <w:rsid w:val="00FF2E33"/>
    <w:rsid w:val="00FF2EC0"/>
    <w:rsid w:val="00FF3190"/>
    <w:rsid w:val="00FF32AB"/>
    <w:rsid w:val="00FF3424"/>
    <w:rsid w:val="00FF3445"/>
    <w:rsid w:val="00FF3693"/>
    <w:rsid w:val="00FF373E"/>
    <w:rsid w:val="00FF38B6"/>
    <w:rsid w:val="00FF3B50"/>
    <w:rsid w:val="00FF3E5F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9E"/>
    <w:rsid w:val="00FF6054"/>
    <w:rsid w:val="00FF621A"/>
    <w:rsid w:val="00FF6316"/>
    <w:rsid w:val="00FF6943"/>
    <w:rsid w:val="00FF6AC0"/>
    <w:rsid w:val="00FF6B9E"/>
    <w:rsid w:val="00FF6F67"/>
    <w:rsid w:val="00FF7004"/>
    <w:rsid w:val="00FF70AA"/>
    <w:rsid w:val="00FF70D7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CC45EB8"/>
  <w15:chartTrackingRefBased/>
  <w15:docId w15:val="{1EA1EE83-6D01-4883-BD09-168E9EF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C69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rsid w:val="00FC6978"/>
    <w:rPr>
      <w:rFonts w:ascii="Angsana New" w:hAnsi="Angsana New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  <w:style w:type="paragraph" w:customStyle="1" w:styleId="Text">
    <w:name w:val="Text"/>
    <w:uiPriority w:val="99"/>
    <w:rsid w:val="00EC540B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0C0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D553D-DC29-477E-BAC8-A08B7923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71</Pages>
  <Words>19590</Words>
  <Characters>80532</Characters>
  <Application>Microsoft Office Word</Application>
  <DocSecurity>0</DocSecurity>
  <Lines>671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99923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2</cp:revision>
  <cp:lastPrinted>2023-02-26T10:07:00Z</cp:lastPrinted>
  <dcterms:created xsi:type="dcterms:W3CDTF">2023-02-28T09:33:00Z</dcterms:created>
  <dcterms:modified xsi:type="dcterms:W3CDTF">2023-02-28T09:33:00Z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2022-12-26T07:21:44Z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917f0216-94d8-4ebf-a03d-3e30765ea383</vt:lpwstr>
  </property>
  <property fmtid="{D5CDD505-2E9C-101B-9397-08002B2CF9AE}" pid="8" name="MSIP_Label_4ed8881d-4062-46d6-b0ca-1cc939420954_ContentBits">
    <vt:lpwstr>0</vt:lpwstr>
  </property>
</Properties>
</file>