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A3DD6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0" w:name="Title"/>
      <w:bookmarkStart w:id="1" w:name="_Hlk68267982"/>
    </w:p>
    <w:p w14:paraId="6C130F09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  <w:r w:rsidRPr="00DF6D21">
        <w:rPr>
          <w:rFonts w:asciiTheme="majorBidi" w:hAnsiTheme="majorBidi" w:cstheme="majorBidi"/>
          <w:sz w:val="30"/>
          <w:szCs w:val="30"/>
        </w:rPr>
        <w:tab/>
      </w:r>
    </w:p>
    <w:p w14:paraId="3234B35F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AD21AF4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5960DB81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73D1CE09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2DA17DE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3D28F5F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0FD2DC52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75B0118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6945BE3F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3A0707F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D088A69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2" w:name="Start"/>
      <w:bookmarkEnd w:id="2"/>
      <w:r w:rsidRPr="00B20F02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(มหาชน) และบริษัทย่อย</w:t>
      </w:r>
      <w:bookmarkEnd w:id="0"/>
    </w:p>
    <w:p w14:paraId="3BB2A28E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4F12F535" w14:textId="103FCA8B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B20F02">
        <w:rPr>
          <w:rFonts w:asciiTheme="majorBidi" w:hAnsiTheme="majorBidi" w:cstheme="majorBidi"/>
          <w:sz w:val="32"/>
          <w:szCs w:val="32"/>
        </w:rPr>
        <w:t>31</w:t>
      </w:r>
      <w:r w:rsidRPr="00B20F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20F0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2555C101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5DA1987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7B124BE5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B5ACD" w:rsidRPr="00B20F02" w:rsidSect="00D56CE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07F69A10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8113AF" w14:textId="077DB14D" w:rsidR="000B5ACD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7C07862D" w14:textId="47B356D2" w:rsidR="00194B5D" w:rsidRDefault="00194B5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46169479" w14:textId="77777777" w:rsidR="00194B5D" w:rsidRPr="00B20F02" w:rsidRDefault="00194B5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4DCD911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DD97DD" w14:textId="77777777" w:rsidR="000B5ACD" w:rsidRPr="00B20F02" w:rsidRDefault="000B5ACD" w:rsidP="000B5ACD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รายงานของผู้สอบบัญชีรับอนุญาต</w:t>
      </w:r>
    </w:p>
    <w:p w14:paraId="0617D753" w14:textId="77777777" w:rsidR="000B5ACD" w:rsidRPr="00174BB6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AC3D0E" w14:textId="6E6A401D" w:rsidR="000B5ACD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เบทาโกร จำกัด (มหาชน)</w:t>
      </w:r>
    </w:p>
    <w:p w14:paraId="7D2A78F7" w14:textId="77777777" w:rsidR="00174BB6" w:rsidRPr="007D3B61" w:rsidRDefault="00174BB6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9AF1ADF" w14:textId="77777777" w:rsidR="000B5ACD" w:rsidRPr="00174BB6" w:rsidRDefault="000B5ACD" w:rsidP="000B5ACD">
      <w:pPr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4DA6E694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16E8A87D" w14:textId="31473545" w:rsidR="000B5ACD" w:rsidRPr="00B20F02" w:rsidRDefault="000B5ACD" w:rsidP="000B5ACD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</w:t>
      </w:r>
      <w:r w:rsidRPr="00B20F02">
        <w:rPr>
          <w:rFonts w:asciiTheme="majorBidi" w:hAnsiTheme="majorBidi" w:cstheme="majorBidi"/>
          <w:sz w:val="30"/>
          <w:szCs w:val="30"/>
          <w:cs/>
        </w:rPr>
        <w:t>การเงินรวมและงบการเงินเฉพาะกิจการของบริษัท เบทาโกร จำกัด (มหาชน) และบริษัทย่อย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(“กลุ่มบริษัท”) และของเฉพาะบริษัท เบทาโกร จำกัด (มหาชน) (“บริษัท”) ตามลำดับ ซึ่งประกอบด้วยงบแสดงฐานะการเงินรวม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Pr="00B20F02">
        <w:rPr>
          <w:rFonts w:asciiTheme="majorBidi" w:hAnsiTheme="majorBidi" w:cstheme="majorBidi"/>
          <w:sz w:val="30"/>
          <w:szCs w:val="30"/>
        </w:rPr>
        <w:t xml:space="preserve">31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20F02">
        <w:rPr>
          <w:rFonts w:asciiTheme="majorBidi" w:hAnsiTheme="majorBidi" w:cstheme="majorBidi"/>
          <w:sz w:val="30"/>
          <w:szCs w:val="30"/>
        </w:rPr>
        <w:t>256</w:t>
      </w:r>
      <w:r w:rsidR="009D326D">
        <w:rPr>
          <w:rFonts w:asciiTheme="majorBidi" w:hAnsiTheme="majorBidi" w:cstheme="majorBidi"/>
          <w:sz w:val="30"/>
          <w:szCs w:val="30"/>
        </w:rPr>
        <w:t>5</w:t>
      </w:r>
      <w:r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1F72FC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ส่วนของผู้ถือหุ้นเฉพาะกิจการ</w:t>
      </w:r>
      <w:r w:rsidR="009D326D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และงบกระแสเงินสดรวมและงบกระแสเงินสดเฉพาะกิจการสำหรับปีสิ้นสุดวันเดียวกัน </w:t>
      </w:r>
      <w:r w:rsidR="001F72FC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B20F02">
        <w:rPr>
          <w:rFonts w:asciiTheme="majorBidi" w:hAnsiTheme="majorBidi" w:cstheme="majorBidi"/>
          <w:sz w:val="30"/>
          <w:szCs w:val="30"/>
          <w:cs/>
        </w:rPr>
        <w:t>วมถึง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B20F02">
        <w:rPr>
          <w:rFonts w:asciiTheme="majorBidi" w:hAnsiTheme="majorBidi" w:cstheme="majorBidi"/>
          <w:sz w:val="30"/>
          <w:szCs w:val="30"/>
          <w:cs/>
        </w:rPr>
        <w:t>ญและเรื่องอื่น ๆ</w:t>
      </w:r>
    </w:p>
    <w:p w14:paraId="76948C63" w14:textId="77777777" w:rsidR="000B5ACD" w:rsidRPr="007D3B61" w:rsidRDefault="000B5ACD" w:rsidP="007D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BDAAF05" w14:textId="1F50C469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</w:t>
      </w:r>
      <w:r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ตามลำดับ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B20F02">
        <w:rPr>
          <w:rFonts w:asciiTheme="majorBidi" w:eastAsia="Calibri" w:hAnsiTheme="majorBidi" w:cstheme="majorBidi"/>
          <w:sz w:val="30"/>
          <w:szCs w:val="30"/>
        </w:rPr>
        <w:t>31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B20F02">
        <w:rPr>
          <w:rFonts w:asciiTheme="majorBidi" w:eastAsia="Calibri" w:hAnsiTheme="majorBidi" w:cstheme="majorBidi"/>
          <w:sz w:val="30"/>
          <w:szCs w:val="30"/>
        </w:rPr>
        <w:t>256</w:t>
      </w:r>
      <w:r w:rsidR="009D326D">
        <w:rPr>
          <w:rFonts w:asciiTheme="majorBidi" w:eastAsia="Calibri" w:hAnsiTheme="majorBidi" w:cstheme="majorBidi"/>
          <w:sz w:val="30"/>
          <w:szCs w:val="30"/>
        </w:rPr>
        <w:t>5</w:t>
      </w:r>
      <w:r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20F02">
        <w:rPr>
          <w:rFonts w:asciiTheme="majorBidi" w:hAnsiTheme="majorBidi" w:cstheme="majorBidi"/>
          <w:sz w:val="30"/>
          <w:szCs w:val="30"/>
          <w:cs/>
        </w:rPr>
        <w:t>น</w:t>
      </w:r>
    </w:p>
    <w:p w14:paraId="4F7932CD" w14:textId="77777777" w:rsidR="000B5ACD" w:rsidRPr="007D3B61" w:rsidRDefault="000B5ACD" w:rsidP="007D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79EB018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DD68FD1" w14:textId="77777777" w:rsidR="000B5ACD" w:rsidRPr="007D3B61" w:rsidRDefault="000B5ACD" w:rsidP="007D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399EE4E" w14:textId="77777777" w:rsidR="00194B5D" w:rsidRPr="00B20F02" w:rsidRDefault="000B5ACD" w:rsidP="00194B5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</w:t>
      </w:r>
      <w:r w:rsidRPr="009D326D">
        <w:rPr>
          <w:rFonts w:asciiTheme="majorBidi" w:eastAsia="Calibri" w:hAnsiTheme="majorBidi" w:cstheme="majorBidi"/>
          <w:sz w:val="30"/>
          <w:szCs w:val="30"/>
          <w:cs/>
        </w:rPr>
        <w:t>ม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9D326D" w:rsidRPr="009D326D">
        <w:rPr>
          <w:rFonts w:asciiTheme="majorBidi" w:hAnsiTheme="majorBidi" w:cstheme="majorBidi"/>
          <w:sz w:val="30"/>
          <w:szCs w:val="30"/>
        </w:rPr>
        <w:t xml:space="preserve"> </w:t>
      </w:r>
      <w:r w:rsidR="009D326D" w:rsidRPr="009D326D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9D326D" w:rsidRPr="009D326D">
        <w:rPr>
          <w:rFonts w:asciiTheme="majorBidi" w:hAnsiTheme="majorBidi" w:cstheme="majorBidi"/>
          <w:sz w:val="30"/>
          <w:szCs w:val="30"/>
        </w:rPr>
        <w:t xml:space="preserve"> (</w:t>
      </w:r>
      <w:r w:rsidR="009D326D" w:rsidRPr="009D326D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9D326D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</w:t>
      </w:r>
      <w:r w:rsidR="00194B5D"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อื่น ๆ </w:t>
      </w:r>
      <w:r w:rsidR="00194B5D" w:rsidRPr="009D326D">
        <w:rPr>
          <w:rFonts w:asciiTheme="majorBidi" w:eastAsia="Calibr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194B5D" w:rsidRPr="009D326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94B5D"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CB33CF" w14:textId="23582484" w:rsidR="00291A24" w:rsidRDefault="00291A24" w:rsidP="000B5AC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291A24" w:rsidSect="00291A24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08C48C1" w14:textId="77777777" w:rsidR="009D326D" w:rsidRPr="00C101D5" w:rsidRDefault="009D326D" w:rsidP="009D326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0CFE017" w14:textId="77777777" w:rsidR="009D326D" w:rsidRPr="007D3B61" w:rsidRDefault="009D326D" w:rsidP="007D3B61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1D4B33D" w14:textId="3FAF89B4" w:rsidR="009D326D" w:rsidRPr="009D326D" w:rsidRDefault="009D326D" w:rsidP="009D326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D326D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1F72FC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9D326D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14EEA41" w14:textId="17C5D675" w:rsidR="000B5ACD" w:rsidRPr="007D3B61" w:rsidRDefault="000B5ACD" w:rsidP="000B5AC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tbl>
      <w:tblPr>
        <w:tblStyle w:val="TableGrid"/>
        <w:tblpPr w:leftFromText="180" w:rightFromText="180" w:vertAnchor="text" w:tblpY="1"/>
        <w:tblOverlap w:val="never"/>
        <w:tblW w:w="9288" w:type="dxa"/>
        <w:tblLook w:val="04A0" w:firstRow="1" w:lastRow="0" w:firstColumn="1" w:lastColumn="0" w:noHBand="0" w:noVBand="1"/>
      </w:tblPr>
      <w:tblGrid>
        <w:gridCol w:w="4675"/>
        <w:gridCol w:w="4613"/>
      </w:tblGrid>
      <w:tr w:rsidR="009D326D" w:rsidRPr="007616B3" w14:paraId="4EC72694" w14:textId="77777777" w:rsidTr="00C6334B">
        <w:tc>
          <w:tcPr>
            <w:tcW w:w="9288" w:type="dxa"/>
            <w:gridSpan w:val="2"/>
            <w:shd w:val="clear" w:color="auto" w:fill="auto"/>
          </w:tcPr>
          <w:p w14:paraId="566DD668" w14:textId="632BE5E7" w:rsidR="009D326D" w:rsidRPr="007616B3" w:rsidRDefault="00DE3E85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การวัดมูลค่าผลขาดทุนด้านเครดิตที่คาดว่าจะเกิดขึ้นของลูกหนี้การค้า </w:t>
            </w:r>
          </w:p>
        </w:tc>
      </w:tr>
      <w:tr w:rsidR="009D326D" w:rsidRPr="007616B3" w14:paraId="63ABDFFD" w14:textId="77777777" w:rsidTr="00C6334B">
        <w:tc>
          <w:tcPr>
            <w:tcW w:w="9288" w:type="dxa"/>
            <w:gridSpan w:val="2"/>
            <w:shd w:val="clear" w:color="auto" w:fill="auto"/>
          </w:tcPr>
          <w:p w14:paraId="491FCA97" w14:textId="6176EBF6" w:rsidR="009D326D" w:rsidRPr="007616B3" w:rsidRDefault="009D326D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1F72FC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1F72FC">
              <w:rPr>
                <w:rFonts w:ascii="Angsana New" w:hAnsi="Angsana New"/>
                <w:sz w:val="30"/>
                <w:szCs w:val="30"/>
              </w:rPr>
              <w:t>3</w:t>
            </w:r>
            <w:r w:rsidR="007F42C4">
              <w:rPr>
                <w:rFonts w:ascii="Angsana New" w:hAnsi="Angsana New"/>
                <w:sz w:val="30"/>
                <w:szCs w:val="30"/>
              </w:rPr>
              <w:t>(</w:t>
            </w:r>
            <w:r w:rsidR="007F42C4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="007F42C4">
              <w:rPr>
                <w:rFonts w:ascii="Angsana New" w:hAnsi="Angsana New"/>
                <w:sz w:val="30"/>
                <w:szCs w:val="30"/>
              </w:rPr>
              <w:t>)</w:t>
            </w:r>
            <w:r w:rsidR="001F72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72F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1F72FC">
              <w:rPr>
                <w:rFonts w:ascii="Angsana New" w:hAnsi="Angsana New"/>
                <w:sz w:val="30"/>
                <w:szCs w:val="30"/>
              </w:rPr>
              <w:t>6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Pr="009C722D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9D326D" w:rsidRPr="007616B3" w14:paraId="5CC763FF" w14:textId="77777777" w:rsidTr="00C6334B">
        <w:tc>
          <w:tcPr>
            <w:tcW w:w="4675" w:type="dxa"/>
            <w:shd w:val="clear" w:color="auto" w:fill="auto"/>
          </w:tcPr>
          <w:p w14:paraId="53BCE4A5" w14:textId="77777777" w:rsidR="009D326D" w:rsidRPr="007616B3" w:rsidRDefault="009D326D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13" w:type="dxa"/>
            <w:shd w:val="clear" w:color="auto" w:fill="auto"/>
          </w:tcPr>
          <w:p w14:paraId="109C71D3" w14:textId="77777777" w:rsidR="009D326D" w:rsidRPr="007616B3" w:rsidRDefault="009D326D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61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D326D" w:rsidRPr="00C101D5" w14:paraId="32F73C6D" w14:textId="77777777" w:rsidTr="00C6334B">
        <w:tc>
          <w:tcPr>
            <w:tcW w:w="4675" w:type="dxa"/>
            <w:shd w:val="clear" w:color="auto" w:fill="auto"/>
          </w:tcPr>
          <w:p w14:paraId="57BCFF78" w14:textId="15F377B3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่ม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="001363C9">
              <w:rPr>
                <w:rFonts w:asciiTheme="majorBidi" w:hAnsiTheme="majorBidi" w:hint="cs"/>
                <w:sz w:val="30"/>
                <w:szCs w:val="30"/>
                <w:cs/>
              </w:rPr>
              <w:t>ถือปฏิบัติตาม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7F42C4">
              <w:rPr>
                <w:rFonts w:asciiTheme="majorBidi" w:hAnsiTheme="majorBidi"/>
                <w:sz w:val="30"/>
                <w:szCs w:val="30"/>
              </w:rPr>
              <w:t xml:space="preserve">9 </w:t>
            </w:r>
            <w:r w:rsidR="001363C9">
              <w:rPr>
                <w:rFonts w:asciiTheme="majorBidi" w:hAnsiTheme="majorBidi" w:hint="cs"/>
                <w:sz w:val="30"/>
                <w:szCs w:val="30"/>
                <w:cs/>
              </w:rPr>
              <w:t>ซึ่ง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กำหนดให้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รับรู้ผลขาดทุนด้านเครดิตที่คาดว่าจะเกิดขึ้นสำหรับเครื่องมือทางการเงิน</w:t>
            </w:r>
            <w:r w:rsidRPr="007F42C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ซึ่งเกี่ยวข้องกับการใช้ดุลยพินิจในการประมาณการอย่างมีนัยสำคัญของ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</w:p>
          <w:p w14:paraId="6EB76389" w14:textId="2F43D131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  <w:p w14:paraId="7C9A3722" w14:textId="70AC4B76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วัดมูลค่าผลขาดทุนด้านเครดิตที่คาดว่าจะเกิดขึ้นของลูกหนี้การค้า</w:t>
            </w:r>
            <w:r w:rsidRPr="007F42C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 xml:space="preserve"> สภาวการณ์ของตลาดในปัจจุบันและอนาคต </w:t>
            </w:r>
          </w:p>
          <w:p w14:paraId="5A3C7282" w14:textId="77777777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187C5329" w14:textId="1EF49F2F" w:rsidR="007F42C4" w:rsidRDefault="007F42C4" w:rsidP="001F72FC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ข้าพเจ้าระบุให้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การวัดมูลค่า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นั้น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ต้องใช้ดุลยพินิจที่สำคัญของผู้บริหาร</w:t>
            </w:r>
          </w:p>
          <w:p w14:paraId="3F4993C2" w14:textId="04B64F93" w:rsidR="007F42C4" w:rsidRDefault="007F42C4" w:rsidP="001F72FC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68541E40" w14:textId="6FBBAD97" w:rsidR="009D326D" w:rsidRPr="007F42C4" w:rsidRDefault="009D326D" w:rsidP="007F42C4">
            <w:pPr>
              <w:spacing w:after="240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613" w:type="dxa"/>
            <w:shd w:val="clear" w:color="auto" w:fill="auto"/>
          </w:tcPr>
          <w:p w14:paraId="3A0CAB5A" w14:textId="1A96C546" w:rsidR="007F42C4" w:rsidRPr="007F42C4" w:rsidRDefault="007F42C4" w:rsidP="007F42C4">
            <w:pPr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วิธีการตรวจสอบของข้าพเจ้าในการประเมิน</w:t>
            </w: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การวัดมูลค่า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ผลขาดทุน</w:t>
            </w: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ของลูกหนี้การค้า รวมถึง </w:t>
            </w:r>
          </w:p>
          <w:p w14:paraId="251ADC35" w14:textId="3060238F" w:rsidR="007F42C4" w:rsidRDefault="007F42C4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ทำความเข้าใจและประเมินการออกแบบ การนำมาถือปฏิบัติของการควบคุมภายในหลักของการวัดมูลค่าผลขาดทุนด้านเครดิตที่คาดว่าจะเกิดขึ้นของลูกหนี้การค้า ซึ่งรวมถึงการจัดกลุ่มลูกหนี้การค้าตามลักษณะของความเสี่ยง การทบทวนการวิเคราะห์อายุลูกหนี้ </w:t>
            </w: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การคาดการณ์ไปในอนาคต การสำรองเพิ่มเติมโดยผู้บริหาร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และการประมาณการค่าเผื่อผลขาดทุนด้านเครดิตที่คาดว่าจะเกิดขึ้น</w:t>
            </w:r>
          </w:p>
          <w:p w14:paraId="7340F7BE" w14:textId="0451B93D" w:rsidR="007F42C4" w:rsidRPr="006930FE" w:rsidRDefault="009733B9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ทดสอบ</w:t>
            </w:r>
            <w:r w:rsidR="00D201F0"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การคำนวณ</w:t>
            </w:r>
            <w:r w:rsidR="002549C1"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ข้อมูลการผิดนัดชำระหนี้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ในรายงานจำแนกอายุลูกหนี้การค้า โดยการสุ่มตัวอย่างเปรียบเทียบกับเอกสารที่เกี่ยวข้อง</w:t>
            </w:r>
          </w:p>
          <w:p w14:paraId="65878852" w14:textId="4EE57803" w:rsidR="007F42C4" w:rsidRPr="006930FE" w:rsidRDefault="007F42C4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ทดสอบ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การจัดประเภทอายุลูกหนี้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ในรายงานจำแนกอายุลูกหนี้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การค้า 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โดย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การสุ่มตัวอย่างลูกหนี้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เปรียบเทียบกับเอกสารที่เกี่ยวข้อง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181EEF"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และ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สุ่มทดสอบ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รายการการรับเงินจากลูกหนี้ภายหลัง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สิ้นรอบระยะเวลารายงาน</w:t>
            </w:r>
          </w:p>
          <w:p w14:paraId="71F35B7D" w14:textId="36FC4198" w:rsidR="007F42C4" w:rsidRDefault="007F42C4" w:rsidP="007F42C4">
            <w:pPr>
              <w:pStyle w:val="ListParagraph"/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066D3AC4" w14:textId="77777777" w:rsidR="00AD6DD8" w:rsidRDefault="00AD6DD8" w:rsidP="007F42C4">
            <w:pPr>
              <w:pStyle w:val="ListParagraph"/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7FB2B521" w14:textId="77777777" w:rsidR="009733B9" w:rsidRPr="00D201F0" w:rsidRDefault="009733B9" w:rsidP="007F42C4">
            <w:pPr>
              <w:pStyle w:val="ListParagraph"/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2F871172" w14:textId="208789D3" w:rsidR="00194B5D" w:rsidRPr="007F42C4" w:rsidRDefault="00A35A42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430"/>
                <w:tab w:val="left" w:pos="720"/>
                <w:tab w:val="left" w:pos="916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lastRenderedPageBreak/>
              <w:t>ประเมินความเหมาะสมของตัวแปรในทางเศรษฐกิจที่ผู้บริหารใช้ในโมเดล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</w:p>
          <w:p w14:paraId="19633ADB" w14:textId="15A1CB87" w:rsidR="00A35A42" w:rsidRPr="00E64CBF" w:rsidRDefault="00A35A42" w:rsidP="007D3B61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left" w:pos="1135"/>
                <w:tab w:val="left" w:pos="1405"/>
                <w:tab w:val="left" w:pos="4303"/>
              </w:tabs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64CBF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</w:t>
            </w:r>
            <w:r w:rsid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 </w:t>
            </w:r>
            <w:r w:rsidR="007F42C4"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21FFF777" w14:textId="25CE96DA" w:rsidR="00A35A42" w:rsidRPr="007F42C4" w:rsidRDefault="00A35A42" w:rsidP="007D3B61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clear" w:pos="227"/>
                <w:tab w:val="clear" w:pos="680"/>
                <w:tab w:val="clear" w:pos="4451"/>
                <w:tab w:val="left" w:pos="1832"/>
                <w:tab w:val="left" w:pos="2748"/>
                <w:tab w:val="left" w:pos="3664"/>
                <w:tab w:val="left" w:pos="4303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74862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ทดสอบการคำนวณ</w:t>
            </w:r>
            <w:r w:rsidRPr="00E64CB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ผลขาดทุนด้านเครดิตที่</w:t>
            </w:r>
            <w:r w:rsidR="007D3B61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E64CB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คาดว่าจะเกิดขึ้นของ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ลูกหนี้การค้า</w:t>
            </w:r>
          </w:p>
          <w:p w14:paraId="7E197DAC" w14:textId="35AD61C6" w:rsidR="009D326D" w:rsidRPr="007F42C4" w:rsidRDefault="00A35A42" w:rsidP="007D3B61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clear" w:pos="227"/>
                <w:tab w:val="clear" w:pos="680"/>
                <w:tab w:val="clear" w:pos="4451"/>
                <w:tab w:val="left" w:pos="1832"/>
                <w:tab w:val="left" w:pos="2748"/>
                <w:tab w:val="left" w:pos="3664"/>
                <w:tab w:val="left" w:pos="4303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74862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พิจารณา</w:t>
            </w:r>
            <w:r w:rsidRPr="00C74862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ความเพียงพอ</w:t>
            </w:r>
            <w:r w:rsid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ใน</w:t>
            </w:r>
            <w:r w:rsidRPr="00C74862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การเปิดเผยข้อมูลตาม</w:t>
            </w:r>
            <w:r w:rsidR="00D532FF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ข้อกำหนดของ</w:t>
            </w:r>
            <w:r w:rsidRPr="00C74862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</w:tbl>
    <w:p w14:paraId="4EEBA0FF" w14:textId="5BFFAD5A" w:rsidR="009D326D" w:rsidRPr="00B20F02" w:rsidRDefault="009D326D" w:rsidP="000B5AC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B7D7869" w14:textId="77777777" w:rsidR="000B5ACD" w:rsidRPr="00B20F02" w:rsidRDefault="000B5ACD" w:rsidP="000B5AC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378121D9" w14:textId="77777777" w:rsidR="000B5ACD" w:rsidRPr="00B20F02" w:rsidRDefault="000B5ACD" w:rsidP="000B5ACD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30"/>
          <w:szCs w:val="30"/>
        </w:rPr>
      </w:pPr>
    </w:p>
    <w:p w14:paraId="6FFC432B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BA9B172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0940BF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ความเชื่อมั่นต่อข้อมูลอื่น </w:t>
      </w:r>
    </w:p>
    <w:p w14:paraId="1605D387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90AA7F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0E9BCC6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1FBF4D7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21F4662" w14:textId="2551CC6D" w:rsidR="000B5ACD" w:rsidRPr="00B20F02" w:rsidRDefault="000B5ACD" w:rsidP="000B5ACD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4DBF258" w14:textId="77777777" w:rsidR="000B5ACD" w:rsidRPr="00B20F02" w:rsidRDefault="000B5ACD" w:rsidP="000B5ACD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4ED0484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3D32108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A70B04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45E93DC" w14:textId="77777777" w:rsidR="000B5ACD" w:rsidRPr="00B20F02" w:rsidRDefault="000B5ACD" w:rsidP="000B5AC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B3EFB" w14:textId="77777777" w:rsidR="000B5ACD" w:rsidRPr="007D3B61" w:rsidRDefault="000B5ACD" w:rsidP="000B5AC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D3B61">
        <w:rPr>
          <w:rFonts w:asciiTheme="majorBidi" w:hAnsiTheme="majorBidi" w:cstheme="majorBidi"/>
          <w:spacing w:val="-2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068BF7C8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AD69E8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C4B03E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1A9EE86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20F02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</w:t>
      </w:r>
      <w:bookmarkStart w:id="3" w:name="_Hlk37161322"/>
      <w:r w:rsidRPr="00B20F02">
        <w:rPr>
          <w:rFonts w:asciiTheme="majorBidi" w:hAnsiTheme="majorBidi" w:cstheme="majorBidi"/>
          <w:sz w:val="30"/>
          <w:szCs w:val="30"/>
        </w:rPr>
        <w:br/>
      </w:r>
      <w:bookmarkEnd w:id="3"/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งบการเงินเฉพาะกิจการเหล่านี้</w:t>
      </w:r>
    </w:p>
    <w:p w14:paraId="2F3066C5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6691A0" w14:textId="77777777" w:rsidR="00657D87" w:rsidRDefault="0065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6EE3501B" w14:textId="3D3D655E" w:rsidR="000B5ACD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59DD1C" w14:textId="77777777" w:rsidR="007D3B61" w:rsidRPr="00B20F02" w:rsidRDefault="007D3B61" w:rsidP="000B5AC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937805C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B20F02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143FF39" w14:textId="73193653" w:rsidR="000B5ACD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</w:t>
      </w:r>
      <w:r w:rsidRPr="00B20F0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18A2F138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E0CBE12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40" w:hanging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9E49262" w14:textId="2D7426C2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การเปิดเผยข้อมูลว่างบการเงินรวมและ</w:t>
      </w:r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งบการเงินเฉพาะกิจการแสดงรายการและเหตุการณ์ในรูปแบบที่ทำให้มี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20D064EA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ต่อความเห็นของข้าพเจ้า</w:t>
      </w:r>
    </w:p>
    <w:p w14:paraId="0AFA98A4" w14:textId="77777777" w:rsidR="00D11A04" w:rsidRDefault="00D1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BF2DF7F" w14:textId="2921A66E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="006168B5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20F02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F74D6E4" w14:textId="77777777" w:rsidR="000B5ACD" w:rsidRPr="00B20F02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3149CE1" w14:textId="77777777" w:rsidR="004136C9" w:rsidRPr="004136C9" w:rsidRDefault="000B5ACD" w:rsidP="004136C9">
      <w:pPr>
        <w:jc w:val="thaiDistribute"/>
        <w:rPr>
          <w:rFonts w:ascii="Angsana New" w:eastAsia="Calibri" w:hAnsi="Angsana New"/>
          <w:sz w:val="30"/>
          <w:szCs w:val="30"/>
        </w:rPr>
      </w:pPr>
      <w:r w:rsidRPr="00B20F02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136C9" w:rsidRPr="004136C9">
        <w:rPr>
          <w:rFonts w:ascii="Angsana New" w:eastAsia="Calibri" w:hAnsi="Angsana New" w:hint="cs"/>
          <w:sz w:val="30"/>
          <w:szCs w:val="30"/>
          <w:cs/>
        </w:rPr>
        <w:t>และ</w:t>
      </w:r>
      <w:r w:rsidR="004136C9" w:rsidRPr="004136C9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327923B8" w14:textId="12623640" w:rsidR="000B5ACD" w:rsidRPr="00657D87" w:rsidRDefault="000B5ACD" w:rsidP="004136C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4ECDA8" w14:textId="0263DC4A" w:rsidR="004136C9" w:rsidRPr="007616B3" w:rsidRDefault="004136C9" w:rsidP="004136C9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</w:t>
      </w:r>
      <w:r w:rsidRPr="00405D26">
        <w:rPr>
          <w:rFonts w:ascii="Angsana New" w:hAnsi="Angsana New"/>
          <w:sz w:val="30"/>
          <w:szCs w:val="30"/>
          <w:cs/>
        </w:rPr>
        <w:t>ต่าง ๆ ที่มีนัยสำคัญที่สุดในการตรวจสอบ</w:t>
      </w:r>
      <w:r w:rsidR="007E53AA">
        <w:rPr>
          <w:rFonts w:ascii="Angsana New" w:hAnsi="Angsana New"/>
          <w:sz w:val="30"/>
          <w:szCs w:val="30"/>
          <w:cs/>
        </w:rPr>
        <w:br/>
      </w:r>
      <w:r w:rsidRPr="00405D26">
        <w:rPr>
          <w:rFonts w:ascii="Angsana New" w:hAnsi="Angsana New"/>
          <w:sz w:val="30"/>
          <w:szCs w:val="30"/>
          <w:cs/>
        </w:rPr>
        <w:t>งบการเงิน</w:t>
      </w:r>
      <w:r w:rsidRPr="004136C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05D26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 xml:space="preserve"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505B9D1" w14:textId="77777777" w:rsidR="000B5ACD" w:rsidRPr="00B20F02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67B64D48" w14:textId="77777777" w:rsidR="000B5ACD" w:rsidRPr="00B20F02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57BFB280" w14:textId="2871E5AC" w:rsidR="000B5ACD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3484C3D6" w14:textId="77777777" w:rsidR="00194B5D" w:rsidRPr="00B20F02" w:rsidRDefault="00194B5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702FAF30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(</w:t>
      </w:r>
      <w:r w:rsidRPr="00B20F02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B20F02">
        <w:rPr>
          <w:rFonts w:asciiTheme="majorBidi" w:hAnsiTheme="majorBidi" w:cstheme="majorBidi"/>
          <w:cs/>
        </w:rPr>
        <w:t>)</w:t>
      </w:r>
    </w:p>
    <w:p w14:paraId="7060CAB5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ผู้สอบบัญชีรับอนุญาต</w:t>
      </w:r>
    </w:p>
    <w:p w14:paraId="4C4D6EC6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B20F02">
        <w:rPr>
          <w:rFonts w:asciiTheme="majorBidi" w:hAnsiTheme="majorBidi" w:cstheme="majorBidi"/>
          <w:cs/>
          <w:lang w:val="en-US"/>
        </w:rPr>
        <w:t>เลข</w:t>
      </w:r>
      <w:r w:rsidRPr="00B20F02">
        <w:rPr>
          <w:rFonts w:asciiTheme="majorBidi" w:hAnsiTheme="majorBidi" w:cstheme="majorBidi"/>
          <w:cs/>
        </w:rPr>
        <w:t xml:space="preserve">ทะเบียน </w:t>
      </w:r>
      <w:r w:rsidRPr="00B20F02">
        <w:rPr>
          <w:rFonts w:asciiTheme="majorBidi" w:hAnsiTheme="majorBidi" w:cstheme="majorBidi"/>
          <w:lang w:val="en-US"/>
        </w:rPr>
        <w:t>6669</w:t>
      </w:r>
    </w:p>
    <w:p w14:paraId="519F86DB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70057318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1C1D635F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E79EC89" w14:textId="70CE7B15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</w:rPr>
        <w:t>2</w:t>
      </w:r>
      <w:r w:rsidR="004136C9">
        <w:rPr>
          <w:rFonts w:asciiTheme="majorBidi" w:hAnsiTheme="majorBidi" w:cstheme="majorBidi"/>
          <w:sz w:val="30"/>
          <w:szCs w:val="30"/>
        </w:rPr>
        <w:t>8</w:t>
      </w:r>
      <w:r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B20F02">
        <w:rPr>
          <w:rFonts w:asciiTheme="majorBidi" w:hAnsiTheme="majorBidi" w:cstheme="majorBidi"/>
          <w:sz w:val="30"/>
          <w:szCs w:val="30"/>
        </w:rPr>
        <w:t>256</w:t>
      </w:r>
      <w:r w:rsidR="004136C9">
        <w:rPr>
          <w:rFonts w:asciiTheme="majorBidi" w:hAnsiTheme="majorBidi" w:cstheme="majorBidi"/>
          <w:sz w:val="30"/>
          <w:szCs w:val="30"/>
        </w:rPr>
        <w:t>6</w:t>
      </w:r>
    </w:p>
    <w:bookmarkEnd w:id="1"/>
    <w:p w14:paraId="0EE5925D" w14:textId="68A899DE" w:rsidR="00C6334B" w:rsidRPr="00C6334B" w:rsidRDefault="00C6334B" w:rsidP="007D0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sectPr w:rsidR="00C6334B" w:rsidRPr="00C6334B" w:rsidSect="00933D8A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836C2" w14:textId="77777777" w:rsidR="001F7DB0" w:rsidRDefault="001F7DB0">
      <w:r>
        <w:separator/>
      </w:r>
    </w:p>
  </w:endnote>
  <w:endnote w:type="continuationSeparator" w:id="0">
    <w:p w14:paraId="3DEA9168" w14:textId="77777777" w:rsidR="001F7DB0" w:rsidRDefault="001F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862A" w14:textId="77777777" w:rsidR="000B5ACD" w:rsidRDefault="000B5ACD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FE60C8">
      <w:rPr>
        <w:rStyle w:val="PageNumber"/>
        <w:noProof/>
      </w:rPr>
      <w:t>7</w:t>
    </w:r>
    <w:r>
      <w:rPr>
        <w:rStyle w:val="PageNumber"/>
      </w:rPr>
      <w:fldChar w:fldCharType="end"/>
    </w:r>
  </w:p>
  <w:p w14:paraId="04D8CFE1" w14:textId="77777777" w:rsidR="000B5ACD" w:rsidRDefault="000B5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10262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E79AE5" w14:textId="1972CB5A" w:rsidR="00291A24" w:rsidRDefault="00D11A04" w:rsidP="00291A24">
        <w:pPr>
          <w:pStyle w:val="Foo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16FBB" w14:textId="77777777" w:rsidR="000B5ACD" w:rsidRPr="00C276FA" w:rsidRDefault="000B5ACD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FE60C8">
      <w:rPr>
        <w:rStyle w:val="PageNumber"/>
        <w:rFonts w:ascii="Angsana New" w:hAnsi="Angsana New"/>
        <w:sz w:val="30"/>
        <w:szCs w:val="30"/>
      </w:rPr>
      <w:t>2</w:t>
    </w:r>
  </w:p>
  <w:p w14:paraId="3C8837A5" w14:textId="7C5FB3E2" w:rsidR="000B5ACD" w:rsidRPr="00BA5365" w:rsidRDefault="000B5AC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A536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C84FD1">
      <w:rPr>
        <w:rFonts w:ascii="Angsana New" w:hAnsi="Angsana New"/>
        <w:i/>
        <w:iCs/>
        <w:noProof/>
        <w:sz w:val="30"/>
        <w:szCs w:val="30"/>
      </w:rPr>
      <w:t>1264181 - 2022 Dec-FSA-Betagro Pcl. -12t 17 Feb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A5365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9C611" w14:textId="66350999" w:rsidR="00291A24" w:rsidRPr="00291A24" w:rsidRDefault="00291A24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13BA" w14:textId="137AC001" w:rsidR="001E1A61" w:rsidRPr="00D71F14" w:rsidRDefault="001E1A61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>
      <w:rPr>
        <w:rStyle w:val="PageNumber"/>
        <w:rFonts w:asciiTheme="majorBidi" w:hAnsiTheme="majorBidi" w:cstheme="majorBidi"/>
        <w:noProof/>
        <w:sz w:val="30"/>
        <w:szCs w:val="30"/>
        <w:cs/>
      </w:rPr>
      <w:t>10</w:t>
    </w:r>
    <w:r w:rsidRPr="00FE60C8">
      <w:rPr>
        <w:rStyle w:val="PageNumber"/>
        <w:rFonts w:asciiTheme="majorBidi" w:hAnsiTheme="majorBidi" w:cstheme="majorBidi"/>
        <w:noProof/>
        <w:sz w:val="30"/>
        <w:szCs w:val="30"/>
      </w:rPr>
      <w:t>6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1F3F970C" w14:textId="77777777" w:rsidR="001E1A61" w:rsidRPr="006E4E2E" w:rsidRDefault="001E1A61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2C62" w14:textId="279557CA" w:rsidR="001E1A61" w:rsidRPr="00B725EC" w:rsidRDefault="001E1A61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FE60C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241F65E6" w14:textId="77777777" w:rsidR="001E1A61" w:rsidRPr="00BA5365" w:rsidRDefault="001E1A61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C225F" w14:textId="77777777" w:rsidR="001F7DB0" w:rsidRDefault="001F7DB0">
      <w:r>
        <w:separator/>
      </w:r>
    </w:p>
  </w:footnote>
  <w:footnote w:type="continuationSeparator" w:id="0">
    <w:p w14:paraId="35577FCF" w14:textId="77777777" w:rsidR="001F7DB0" w:rsidRDefault="001F7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A958C" w14:textId="77777777" w:rsidR="000B5ACD" w:rsidRDefault="000B5ACD">
    <w:pPr>
      <w:pStyle w:val="Header"/>
    </w:pPr>
  </w:p>
  <w:p w14:paraId="1E67EFB5" w14:textId="77777777" w:rsidR="000B5ACD" w:rsidRDefault="000B5A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3883D" w14:textId="77777777" w:rsidR="000B5ACD" w:rsidRPr="008E10A7" w:rsidRDefault="000B5ACD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3FEE822C" w14:textId="77777777" w:rsidR="000B5ACD" w:rsidRPr="008E10A7" w:rsidRDefault="000B5ACD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04AF1F" w14:textId="77777777" w:rsidR="000B5ACD" w:rsidRPr="00AD2B97" w:rsidRDefault="000B5ACD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F894D" w14:textId="25DE5A0C" w:rsidR="001E1A61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E31544D" w14:textId="1147B86C" w:rsidR="001F72FC" w:rsidRDefault="001F72FC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77AC91A" w14:textId="77777777" w:rsidR="00181C82" w:rsidRPr="002115BA" w:rsidRDefault="00181C8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BE25" w14:textId="1A426A46" w:rsidR="00E167FA" w:rsidRDefault="00E167FA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0F3CBA3" w14:textId="23D7D547" w:rsidR="00D11A04" w:rsidRDefault="00D11A04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A1DCCF4" w14:textId="544C688B" w:rsidR="00D11A04" w:rsidRDefault="00D11A04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12539206" w14:textId="77777777" w:rsidR="00D11A04" w:rsidRPr="002115BA" w:rsidRDefault="00D11A04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E2F60" w14:textId="2B15B32B" w:rsidR="00D11A04" w:rsidRPr="00D11A04" w:rsidRDefault="00D11A04">
    <w:pPr>
      <w:pStyle w:val="Header"/>
      <w:rPr>
        <w:rFonts w:ascii="Angsana New" w:hAnsi="Angsana New"/>
        <w:sz w:val="32"/>
        <w:szCs w:val="32"/>
      </w:rPr>
    </w:pPr>
  </w:p>
  <w:p w14:paraId="7A873AEE" w14:textId="30ECB326" w:rsidR="00D11A04" w:rsidRPr="00D11A04" w:rsidRDefault="00D11A04">
    <w:pPr>
      <w:pStyle w:val="Header"/>
      <w:rPr>
        <w:rFonts w:ascii="Angsana New" w:hAnsi="Angsana New"/>
        <w:sz w:val="32"/>
        <w:szCs w:val="32"/>
      </w:rPr>
    </w:pPr>
  </w:p>
  <w:p w14:paraId="03A187DC" w14:textId="66E5A83C" w:rsidR="00D11A04" w:rsidRPr="00D11A04" w:rsidRDefault="00D11A04">
    <w:pPr>
      <w:pStyle w:val="Header"/>
      <w:rPr>
        <w:rFonts w:ascii="Angsana New" w:hAnsi="Angsana New"/>
        <w:sz w:val="32"/>
        <w:szCs w:val="32"/>
      </w:rPr>
    </w:pPr>
  </w:p>
  <w:p w14:paraId="1373F12C" w14:textId="77777777" w:rsidR="00D11A04" w:rsidRPr="00D11A04" w:rsidRDefault="00D11A04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99E2359"/>
    <w:multiLevelType w:val="hybridMultilevel"/>
    <w:tmpl w:val="9F563936"/>
    <w:lvl w:ilvl="0" w:tplc="CCC66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51777"/>
    <w:multiLevelType w:val="hybridMultilevel"/>
    <w:tmpl w:val="2C2ABB5A"/>
    <w:lvl w:ilvl="0" w:tplc="E3F6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0" w15:restartNumberingAfterBreak="0">
    <w:nsid w:val="1D3F2C42"/>
    <w:multiLevelType w:val="hybridMultilevel"/>
    <w:tmpl w:val="3EACCECC"/>
    <w:lvl w:ilvl="0" w:tplc="8ED4D350">
      <w:start w:val="5"/>
      <w:numFmt w:val="bullet"/>
      <w:lvlText w:val="-"/>
      <w:lvlJc w:val="left"/>
      <w:pPr>
        <w:ind w:left="927" w:hanging="360"/>
      </w:pPr>
      <w:rPr>
        <w:rFonts w:ascii="Angsana New" w:eastAsia="MS Mincho" w:hAnsi="Angsana New" w:cs="Angsan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44376"/>
    <w:multiLevelType w:val="hybridMultilevel"/>
    <w:tmpl w:val="B05089DA"/>
    <w:lvl w:ilvl="0" w:tplc="B314799C">
      <w:start w:val="1"/>
      <w:numFmt w:val="thaiLetters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4B3661F"/>
    <w:multiLevelType w:val="hybridMultilevel"/>
    <w:tmpl w:val="EBA0E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13058"/>
    <w:multiLevelType w:val="hybridMultilevel"/>
    <w:tmpl w:val="53AA2476"/>
    <w:lvl w:ilvl="0" w:tplc="5E427BD6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4821C2F"/>
    <w:multiLevelType w:val="hybridMultilevel"/>
    <w:tmpl w:val="93FCC5CA"/>
    <w:lvl w:ilvl="0" w:tplc="CCC66B6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20BB7"/>
    <w:multiLevelType w:val="hybridMultilevel"/>
    <w:tmpl w:val="189EE372"/>
    <w:lvl w:ilvl="0" w:tplc="1C74EC6A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DDB2B74"/>
    <w:multiLevelType w:val="multilevel"/>
    <w:tmpl w:val="64F2EE14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9254CC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97802"/>
    <w:multiLevelType w:val="multilevel"/>
    <w:tmpl w:val="52864656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1"/>
  </w:num>
  <w:num w:numId="4">
    <w:abstractNumId w:val="5"/>
  </w:num>
  <w:num w:numId="5">
    <w:abstractNumId w:val="30"/>
  </w:num>
  <w:num w:numId="6">
    <w:abstractNumId w:val="7"/>
  </w:num>
  <w:num w:numId="7">
    <w:abstractNumId w:val="9"/>
  </w:num>
  <w:num w:numId="8">
    <w:abstractNumId w:val="23"/>
  </w:num>
  <w:num w:numId="9">
    <w:abstractNumId w:val="22"/>
  </w:num>
  <w:num w:numId="10">
    <w:abstractNumId w:val="20"/>
  </w:num>
  <w:num w:numId="11">
    <w:abstractNumId w:val="19"/>
  </w:num>
  <w:num w:numId="12">
    <w:abstractNumId w:val="6"/>
  </w:num>
  <w:num w:numId="13">
    <w:abstractNumId w:val="27"/>
  </w:num>
  <w:num w:numId="14">
    <w:abstractNumId w:val="34"/>
  </w:num>
  <w:num w:numId="15">
    <w:abstractNumId w:val="33"/>
  </w:num>
  <w:num w:numId="16">
    <w:abstractNumId w:val="32"/>
  </w:num>
  <w:num w:numId="17">
    <w:abstractNumId w:val="0"/>
  </w:num>
  <w:num w:numId="18">
    <w:abstractNumId w:val="16"/>
  </w:num>
  <w:num w:numId="19">
    <w:abstractNumId w:val="26"/>
  </w:num>
  <w:num w:numId="20">
    <w:abstractNumId w:val="2"/>
  </w:num>
  <w:num w:numId="21">
    <w:abstractNumId w:val="14"/>
  </w:num>
  <w:num w:numId="22">
    <w:abstractNumId w:val="25"/>
  </w:num>
  <w:num w:numId="23">
    <w:abstractNumId w:val="3"/>
  </w:num>
  <w:num w:numId="24">
    <w:abstractNumId w:val="24"/>
  </w:num>
  <w:num w:numId="25">
    <w:abstractNumId w:val="8"/>
  </w:num>
  <w:num w:numId="26">
    <w:abstractNumId w:val="15"/>
  </w:num>
  <w:num w:numId="27">
    <w:abstractNumId w:val="13"/>
  </w:num>
  <w:num w:numId="28">
    <w:abstractNumId w:val="28"/>
  </w:num>
  <w:num w:numId="29">
    <w:abstractNumId w:val="31"/>
  </w:num>
  <w:num w:numId="30">
    <w:abstractNumId w:val="29"/>
  </w:num>
  <w:num w:numId="31">
    <w:abstractNumId w:val="17"/>
  </w:num>
  <w:num w:numId="32">
    <w:abstractNumId w:val="10"/>
  </w:num>
  <w:num w:numId="33">
    <w:abstractNumId w:val="21"/>
  </w:num>
  <w:num w:numId="34">
    <w:abstractNumId w:val="4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EC2"/>
    <w:rsid w:val="00001EF7"/>
    <w:rsid w:val="00001FA4"/>
    <w:rsid w:val="00002076"/>
    <w:rsid w:val="00002273"/>
    <w:rsid w:val="00002500"/>
    <w:rsid w:val="00002668"/>
    <w:rsid w:val="000026FF"/>
    <w:rsid w:val="00002710"/>
    <w:rsid w:val="00002778"/>
    <w:rsid w:val="00002C9B"/>
    <w:rsid w:val="00002F8D"/>
    <w:rsid w:val="00002FDD"/>
    <w:rsid w:val="000031C2"/>
    <w:rsid w:val="00003267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503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034"/>
    <w:rsid w:val="0000678C"/>
    <w:rsid w:val="000068F7"/>
    <w:rsid w:val="00006B36"/>
    <w:rsid w:val="00006B52"/>
    <w:rsid w:val="00006CC7"/>
    <w:rsid w:val="00006CC9"/>
    <w:rsid w:val="00006DD2"/>
    <w:rsid w:val="00006F7F"/>
    <w:rsid w:val="00006F9B"/>
    <w:rsid w:val="0000729A"/>
    <w:rsid w:val="000076AD"/>
    <w:rsid w:val="000078C1"/>
    <w:rsid w:val="00007BA8"/>
    <w:rsid w:val="00007C63"/>
    <w:rsid w:val="00007E43"/>
    <w:rsid w:val="00007FE1"/>
    <w:rsid w:val="00010256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4D2"/>
    <w:rsid w:val="0001156C"/>
    <w:rsid w:val="000119CC"/>
    <w:rsid w:val="000119F6"/>
    <w:rsid w:val="00011ED7"/>
    <w:rsid w:val="00012195"/>
    <w:rsid w:val="0001223C"/>
    <w:rsid w:val="0001225B"/>
    <w:rsid w:val="00012288"/>
    <w:rsid w:val="00012295"/>
    <w:rsid w:val="0001250B"/>
    <w:rsid w:val="0001255C"/>
    <w:rsid w:val="00012814"/>
    <w:rsid w:val="00012A1B"/>
    <w:rsid w:val="00012B18"/>
    <w:rsid w:val="00012B2F"/>
    <w:rsid w:val="00012B66"/>
    <w:rsid w:val="00012BC0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B40"/>
    <w:rsid w:val="00015CAC"/>
    <w:rsid w:val="00015E1C"/>
    <w:rsid w:val="00015E6C"/>
    <w:rsid w:val="00015F13"/>
    <w:rsid w:val="000161DA"/>
    <w:rsid w:val="0001628C"/>
    <w:rsid w:val="0001658C"/>
    <w:rsid w:val="00016693"/>
    <w:rsid w:val="00016761"/>
    <w:rsid w:val="000169B5"/>
    <w:rsid w:val="00016A47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EF"/>
    <w:rsid w:val="00020653"/>
    <w:rsid w:val="000207BF"/>
    <w:rsid w:val="00020A85"/>
    <w:rsid w:val="00020B55"/>
    <w:rsid w:val="00020C5F"/>
    <w:rsid w:val="00020F14"/>
    <w:rsid w:val="00020F28"/>
    <w:rsid w:val="0002128A"/>
    <w:rsid w:val="00021299"/>
    <w:rsid w:val="00021695"/>
    <w:rsid w:val="00021905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CAA"/>
    <w:rsid w:val="00024376"/>
    <w:rsid w:val="0002445B"/>
    <w:rsid w:val="000244E9"/>
    <w:rsid w:val="000246C1"/>
    <w:rsid w:val="0002480F"/>
    <w:rsid w:val="00024880"/>
    <w:rsid w:val="00024AC7"/>
    <w:rsid w:val="000251B4"/>
    <w:rsid w:val="00025204"/>
    <w:rsid w:val="000255E9"/>
    <w:rsid w:val="000257DB"/>
    <w:rsid w:val="00025A16"/>
    <w:rsid w:val="00025CCF"/>
    <w:rsid w:val="00025EB3"/>
    <w:rsid w:val="000262CD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0B0"/>
    <w:rsid w:val="000301DA"/>
    <w:rsid w:val="000301EB"/>
    <w:rsid w:val="0003031D"/>
    <w:rsid w:val="00030408"/>
    <w:rsid w:val="00030760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E3"/>
    <w:rsid w:val="00031CFD"/>
    <w:rsid w:val="00032008"/>
    <w:rsid w:val="00032072"/>
    <w:rsid w:val="0003208B"/>
    <w:rsid w:val="000321B7"/>
    <w:rsid w:val="000322AC"/>
    <w:rsid w:val="0003247F"/>
    <w:rsid w:val="00032728"/>
    <w:rsid w:val="0003289F"/>
    <w:rsid w:val="00032A02"/>
    <w:rsid w:val="00032B14"/>
    <w:rsid w:val="00032CD6"/>
    <w:rsid w:val="00033734"/>
    <w:rsid w:val="00033B77"/>
    <w:rsid w:val="00033C57"/>
    <w:rsid w:val="00033ED0"/>
    <w:rsid w:val="00033FC8"/>
    <w:rsid w:val="000340A4"/>
    <w:rsid w:val="000342EF"/>
    <w:rsid w:val="000343D8"/>
    <w:rsid w:val="000343E9"/>
    <w:rsid w:val="00034416"/>
    <w:rsid w:val="000345AF"/>
    <w:rsid w:val="00034608"/>
    <w:rsid w:val="00034859"/>
    <w:rsid w:val="00034A82"/>
    <w:rsid w:val="00034B90"/>
    <w:rsid w:val="00034E6F"/>
    <w:rsid w:val="00034FA3"/>
    <w:rsid w:val="000350AA"/>
    <w:rsid w:val="000350F4"/>
    <w:rsid w:val="0003525D"/>
    <w:rsid w:val="000359A5"/>
    <w:rsid w:val="00035AC5"/>
    <w:rsid w:val="00035E99"/>
    <w:rsid w:val="00035FD6"/>
    <w:rsid w:val="000361C3"/>
    <w:rsid w:val="000361C5"/>
    <w:rsid w:val="00036594"/>
    <w:rsid w:val="0003664B"/>
    <w:rsid w:val="00036655"/>
    <w:rsid w:val="000366A6"/>
    <w:rsid w:val="000366F4"/>
    <w:rsid w:val="000367F1"/>
    <w:rsid w:val="00036BE3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37FB2"/>
    <w:rsid w:val="000400A2"/>
    <w:rsid w:val="000401EB"/>
    <w:rsid w:val="000402BF"/>
    <w:rsid w:val="00040B5A"/>
    <w:rsid w:val="00040CC1"/>
    <w:rsid w:val="00040CD5"/>
    <w:rsid w:val="00040D8A"/>
    <w:rsid w:val="00040DCA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8EA"/>
    <w:rsid w:val="00041BE6"/>
    <w:rsid w:val="00041BF1"/>
    <w:rsid w:val="00041D56"/>
    <w:rsid w:val="00041FEE"/>
    <w:rsid w:val="0004273C"/>
    <w:rsid w:val="00042834"/>
    <w:rsid w:val="00042878"/>
    <w:rsid w:val="00042998"/>
    <w:rsid w:val="00042ADD"/>
    <w:rsid w:val="00043078"/>
    <w:rsid w:val="000432F2"/>
    <w:rsid w:val="00043380"/>
    <w:rsid w:val="000434D6"/>
    <w:rsid w:val="000437F5"/>
    <w:rsid w:val="00043806"/>
    <w:rsid w:val="00043965"/>
    <w:rsid w:val="00043DB1"/>
    <w:rsid w:val="000440C9"/>
    <w:rsid w:val="000442B9"/>
    <w:rsid w:val="000443D4"/>
    <w:rsid w:val="0004454C"/>
    <w:rsid w:val="0004470B"/>
    <w:rsid w:val="0004478F"/>
    <w:rsid w:val="000448ED"/>
    <w:rsid w:val="00045362"/>
    <w:rsid w:val="000454E5"/>
    <w:rsid w:val="00045530"/>
    <w:rsid w:val="0004565B"/>
    <w:rsid w:val="000459FC"/>
    <w:rsid w:val="00045B37"/>
    <w:rsid w:val="00045BE1"/>
    <w:rsid w:val="00045EF4"/>
    <w:rsid w:val="000461C0"/>
    <w:rsid w:val="000463F6"/>
    <w:rsid w:val="00046923"/>
    <w:rsid w:val="00046C2E"/>
    <w:rsid w:val="00046F0C"/>
    <w:rsid w:val="00046F52"/>
    <w:rsid w:val="000472F5"/>
    <w:rsid w:val="00047384"/>
    <w:rsid w:val="000475CF"/>
    <w:rsid w:val="00047AD6"/>
    <w:rsid w:val="00047ADE"/>
    <w:rsid w:val="00047BE9"/>
    <w:rsid w:val="00047FFE"/>
    <w:rsid w:val="0005008B"/>
    <w:rsid w:val="000506FD"/>
    <w:rsid w:val="00050AA4"/>
    <w:rsid w:val="0005106E"/>
    <w:rsid w:val="000512F8"/>
    <w:rsid w:val="000515CB"/>
    <w:rsid w:val="00051778"/>
    <w:rsid w:val="000518F2"/>
    <w:rsid w:val="00051941"/>
    <w:rsid w:val="00051B23"/>
    <w:rsid w:val="00051D5D"/>
    <w:rsid w:val="00052216"/>
    <w:rsid w:val="00052459"/>
    <w:rsid w:val="000526D9"/>
    <w:rsid w:val="000526DF"/>
    <w:rsid w:val="0005299A"/>
    <w:rsid w:val="00052BFA"/>
    <w:rsid w:val="00052F98"/>
    <w:rsid w:val="0005321C"/>
    <w:rsid w:val="00053297"/>
    <w:rsid w:val="00053320"/>
    <w:rsid w:val="00053324"/>
    <w:rsid w:val="0005332E"/>
    <w:rsid w:val="0005337E"/>
    <w:rsid w:val="00053385"/>
    <w:rsid w:val="000534B9"/>
    <w:rsid w:val="000536E5"/>
    <w:rsid w:val="00053B70"/>
    <w:rsid w:val="00053BA3"/>
    <w:rsid w:val="00053D0F"/>
    <w:rsid w:val="00053D90"/>
    <w:rsid w:val="00054276"/>
    <w:rsid w:val="00054348"/>
    <w:rsid w:val="00054377"/>
    <w:rsid w:val="0005447B"/>
    <w:rsid w:val="00054561"/>
    <w:rsid w:val="00054735"/>
    <w:rsid w:val="0005475F"/>
    <w:rsid w:val="0005493B"/>
    <w:rsid w:val="00054F27"/>
    <w:rsid w:val="00054F36"/>
    <w:rsid w:val="00054F83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AA4"/>
    <w:rsid w:val="00056C42"/>
    <w:rsid w:val="00056D4F"/>
    <w:rsid w:val="00056E74"/>
    <w:rsid w:val="00057640"/>
    <w:rsid w:val="00057AEE"/>
    <w:rsid w:val="00057B36"/>
    <w:rsid w:val="00057B8D"/>
    <w:rsid w:val="00057BF7"/>
    <w:rsid w:val="00057E11"/>
    <w:rsid w:val="00057EF8"/>
    <w:rsid w:val="00060029"/>
    <w:rsid w:val="0006024A"/>
    <w:rsid w:val="00060257"/>
    <w:rsid w:val="00060269"/>
    <w:rsid w:val="00060682"/>
    <w:rsid w:val="000608D2"/>
    <w:rsid w:val="000608D7"/>
    <w:rsid w:val="00060A13"/>
    <w:rsid w:val="00060B19"/>
    <w:rsid w:val="00060BCF"/>
    <w:rsid w:val="00060D48"/>
    <w:rsid w:val="00060E36"/>
    <w:rsid w:val="00060F0B"/>
    <w:rsid w:val="00060F65"/>
    <w:rsid w:val="00061436"/>
    <w:rsid w:val="0006166C"/>
    <w:rsid w:val="000619B8"/>
    <w:rsid w:val="00061F00"/>
    <w:rsid w:val="000623BB"/>
    <w:rsid w:val="00062612"/>
    <w:rsid w:val="00062665"/>
    <w:rsid w:val="00062728"/>
    <w:rsid w:val="00062785"/>
    <w:rsid w:val="00062A59"/>
    <w:rsid w:val="00062B0A"/>
    <w:rsid w:val="00062B9B"/>
    <w:rsid w:val="00062CBA"/>
    <w:rsid w:val="00062F8A"/>
    <w:rsid w:val="000632C6"/>
    <w:rsid w:val="00063469"/>
    <w:rsid w:val="00063787"/>
    <w:rsid w:val="00063851"/>
    <w:rsid w:val="00063C8C"/>
    <w:rsid w:val="00063CA6"/>
    <w:rsid w:val="00063E92"/>
    <w:rsid w:val="00063EB9"/>
    <w:rsid w:val="0006427F"/>
    <w:rsid w:val="000643D2"/>
    <w:rsid w:val="0006440A"/>
    <w:rsid w:val="000645F1"/>
    <w:rsid w:val="00064668"/>
    <w:rsid w:val="000646FA"/>
    <w:rsid w:val="000647D8"/>
    <w:rsid w:val="00064F3E"/>
    <w:rsid w:val="00065043"/>
    <w:rsid w:val="0006529D"/>
    <w:rsid w:val="000652E0"/>
    <w:rsid w:val="00065371"/>
    <w:rsid w:val="00065738"/>
    <w:rsid w:val="000657BD"/>
    <w:rsid w:val="00065FBB"/>
    <w:rsid w:val="00066117"/>
    <w:rsid w:val="00066211"/>
    <w:rsid w:val="000663C4"/>
    <w:rsid w:val="0006641E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144"/>
    <w:rsid w:val="0006724D"/>
    <w:rsid w:val="000672D0"/>
    <w:rsid w:val="00067310"/>
    <w:rsid w:val="0006732E"/>
    <w:rsid w:val="0006744E"/>
    <w:rsid w:val="00067A39"/>
    <w:rsid w:val="00067A62"/>
    <w:rsid w:val="00067B7F"/>
    <w:rsid w:val="00070030"/>
    <w:rsid w:val="000702D9"/>
    <w:rsid w:val="000707E4"/>
    <w:rsid w:val="0007087B"/>
    <w:rsid w:val="00070E16"/>
    <w:rsid w:val="00070F45"/>
    <w:rsid w:val="00070FA0"/>
    <w:rsid w:val="00070FD0"/>
    <w:rsid w:val="0007119F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DF2"/>
    <w:rsid w:val="00072EE7"/>
    <w:rsid w:val="000730DC"/>
    <w:rsid w:val="000730F9"/>
    <w:rsid w:val="0007321A"/>
    <w:rsid w:val="00073240"/>
    <w:rsid w:val="00073314"/>
    <w:rsid w:val="00073490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6E"/>
    <w:rsid w:val="00075BE3"/>
    <w:rsid w:val="00075E27"/>
    <w:rsid w:val="000763D9"/>
    <w:rsid w:val="0007640C"/>
    <w:rsid w:val="00076664"/>
    <w:rsid w:val="000766AA"/>
    <w:rsid w:val="00076A08"/>
    <w:rsid w:val="00076A1F"/>
    <w:rsid w:val="0007703A"/>
    <w:rsid w:val="000770DE"/>
    <w:rsid w:val="00077109"/>
    <w:rsid w:val="0007712A"/>
    <w:rsid w:val="0007719C"/>
    <w:rsid w:val="0007730D"/>
    <w:rsid w:val="00077343"/>
    <w:rsid w:val="00077427"/>
    <w:rsid w:val="000774A0"/>
    <w:rsid w:val="00077573"/>
    <w:rsid w:val="00077911"/>
    <w:rsid w:val="000779EB"/>
    <w:rsid w:val="00077CCD"/>
    <w:rsid w:val="00077D7F"/>
    <w:rsid w:val="00077D8B"/>
    <w:rsid w:val="00077DBD"/>
    <w:rsid w:val="0008017B"/>
    <w:rsid w:val="000801D5"/>
    <w:rsid w:val="0008036F"/>
    <w:rsid w:val="00080445"/>
    <w:rsid w:val="000804FA"/>
    <w:rsid w:val="00080A0B"/>
    <w:rsid w:val="00080A0F"/>
    <w:rsid w:val="00080E2E"/>
    <w:rsid w:val="00080F4F"/>
    <w:rsid w:val="00080FE4"/>
    <w:rsid w:val="00081056"/>
    <w:rsid w:val="000813CC"/>
    <w:rsid w:val="000815D9"/>
    <w:rsid w:val="000818AB"/>
    <w:rsid w:val="000818CB"/>
    <w:rsid w:val="00081B79"/>
    <w:rsid w:val="00082106"/>
    <w:rsid w:val="00082795"/>
    <w:rsid w:val="00082B70"/>
    <w:rsid w:val="00082BC3"/>
    <w:rsid w:val="00082D2F"/>
    <w:rsid w:val="00082DF0"/>
    <w:rsid w:val="00083029"/>
    <w:rsid w:val="00083227"/>
    <w:rsid w:val="00083269"/>
    <w:rsid w:val="000834B6"/>
    <w:rsid w:val="000835E6"/>
    <w:rsid w:val="00083642"/>
    <w:rsid w:val="000837FC"/>
    <w:rsid w:val="000838B2"/>
    <w:rsid w:val="00083A3E"/>
    <w:rsid w:val="00083BFE"/>
    <w:rsid w:val="0008402F"/>
    <w:rsid w:val="000840A0"/>
    <w:rsid w:val="000848B6"/>
    <w:rsid w:val="0008492A"/>
    <w:rsid w:val="00084A40"/>
    <w:rsid w:val="00084A67"/>
    <w:rsid w:val="00084CCD"/>
    <w:rsid w:val="00084FE4"/>
    <w:rsid w:val="000853FD"/>
    <w:rsid w:val="00085C8D"/>
    <w:rsid w:val="00085D36"/>
    <w:rsid w:val="00085D91"/>
    <w:rsid w:val="00085EA8"/>
    <w:rsid w:val="00085F24"/>
    <w:rsid w:val="00086362"/>
    <w:rsid w:val="000869D1"/>
    <w:rsid w:val="00086AB0"/>
    <w:rsid w:val="00086C31"/>
    <w:rsid w:val="00087153"/>
    <w:rsid w:val="000873AA"/>
    <w:rsid w:val="00087A7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F19"/>
    <w:rsid w:val="00090F9B"/>
    <w:rsid w:val="00091587"/>
    <w:rsid w:val="00091623"/>
    <w:rsid w:val="0009173F"/>
    <w:rsid w:val="00091CFB"/>
    <w:rsid w:val="00092044"/>
    <w:rsid w:val="000923AB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18"/>
    <w:rsid w:val="00093D6D"/>
    <w:rsid w:val="00093E59"/>
    <w:rsid w:val="00093ED1"/>
    <w:rsid w:val="00093F27"/>
    <w:rsid w:val="00094042"/>
    <w:rsid w:val="000940E2"/>
    <w:rsid w:val="00094113"/>
    <w:rsid w:val="0009478A"/>
    <w:rsid w:val="000949BB"/>
    <w:rsid w:val="00094C03"/>
    <w:rsid w:val="00094C0B"/>
    <w:rsid w:val="000950EC"/>
    <w:rsid w:val="00095172"/>
    <w:rsid w:val="00095439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570"/>
    <w:rsid w:val="00097688"/>
    <w:rsid w:val="0009777D"/>
    <w:rsid w:val="00097780"/>
    <w:rsid w:val="00097791"/>
    <w:rsid w:val="00097816"/>
    <w:rsid w:val="00097B5C"/>
    <w:rsid w:val="00097E15"/>
    <w:rsid w:val="000A00A2"/>
    <w:rsid w:val="000A0333"/>
    <w:rsid w:val="000A042B"/>
    <w:rsid w:val="000A047E"/>
    <w:rsid w:val="000A04A8"/>
    <w:rsid w:val="000A0869"/>
    <w:rsid w:val="000A0884"/>
    <w:rsid w:val="000A08C6"/>
    <w:rsid w:val="000A0AC4"/>
    <w:rsid w:val="000A0D26"/>
    <w:rsid w:val="000A0DAC"/>
    <w:rsid w:val="000A129E"/>
    <w:rsid w:val="000A13BE"/>
    <w:rsid w:val="000A1443"/>
    <w:rsid w:val="000A1538"/>
    <w:rsid w:val="000A1565"/>
    <w:rsid w:val="000A1AA0"/>
    <w:rsid w:val="000A1D9B"/>
    <w:rsid w:val="000A1E35"/>
    <w:rsid w:val="000A2176"/>
    <w:rsid w:val="000A21C0"/>
    <w:rsid w:val="000A2555"/>
    <w:rsid w:val="000A2589"/>
    <w:rsid w:val="000A269B"/>
    <w:rsid w:val="000A2941"/>
    <w:rsid w:val="000A2A88"/>
    <w:rsid w:val="000A2AA3"/>
    <w:rsid w:val="000A2C2D"/>
    <w:rsid w:val="000A2EE1"/>
    <w:rsid w:val="000A2FF0"/>
    <w:rsid w:val="000A36B2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6C1"/>
    <w:rsid w:val="000A4CD5"/>
    <w:rsid w:val="000A4CDF"/>
    <w:rsid w:val="000A4E1A"/>
    <w:rsid w:val="000A5143"/>
    <w:rsid w:val="000A5291"/>
    <w:rsid w:val="000A5328"/>
    <w:rsid w:val="000A5402"/>
    <w:rsid w:val="000A55E2"/>
    <w:rsid w:val="000A5660"/>
    <w:rsid w:val="000A57D3"/>
    <w:rsid w:val="000A5966"/>
    <w:rsid w:val="000A5974"/>
    <w:rsid w:val="000A5D07"/>
    <w:rsid w:val="000A6147"/>
    <w:rsid w:val="000A61FB"/>
    <w:rsid w:val="000A6341"/>
    <w:rsid w:val="000A6530"/>
    <w:rsid w:val="000A688B"/>
    <w:rsid w:val="000A6957"/>
    <w:rsid w:val="000A6B83"/>
    <w:rsid w:val="000A6EE1"/>
    <w:rsid w:val="000A6F44"/>
    <w:rsid w:val="000A77A5"/>
    <w:rsid w:val="000A77B4"/>
    <w:rsid w:val="000A782C"/>
    <w:rsid w:val="000A78D8"/>
    <w:rsid w:val="000A7948"/>
    <w:rsid w:val="000A7B01"/>
    <w:rsid w:val="000A7CA0"/>
    <w:rsid w:val="000A7E65"/>
    <w:rsid w:val="000A7FA4"/>
    <w:rsid w:val="000B0084"/>
    <w:rsid w:val="000B03AA"/>
    <w:rsid w:val="000B056B"/>
    <w:rsid w:val="000B0671"/>
    <w:rsid w:val="000B06DD"/>
    <w:rsid w:val="000B0760"/>
    <w:rsid w:val="000B07F2"/>
    <w:rsid w:val="000B09CD"/>
    <w:rsid w:val="000B0FFF"/>
    <w:rsid w:val="000B1096"/>
    <w:rsid w:val="000B174E"/>
    <w:rsid w:val="000B18BF"/>
    <w:rsid w:val="000B18E2"/>
    <w:rsid w:val="000B1A97"/>
    <w:rsid w:val="000B1B0A"/>
    <w:rsid w:val="000B1BD9"/>
    <w:rsid w:val="000B1CC7"/>
    <w:rsid w:val="000B2048"/>
    <w:rsid w:val="000B22ED"/>
    <w:rsid w:val="000B2750"/>
    <w:rsid w:val="000B2801"/>
    <w:rsid w:val="000B2A3B"/>
    <w:rsid w:val="000B2BA5"/>
    <w:rsid w:val="000B301E"/>
    <w:rsid w:val="000B307C"/>
    <w:rsid w:val="000B34CB"/>
    <w:rsid w:val="000B371E"/>
    <w:rsid w:val="000B38BC"/>
    <w:rsid w:val="000B39CA"/>
    <w:rsid w:val="000B3AE2"/>
    <w:rsid w:val="000B3C85"/>
    <w:rsid w:val="000B419C"/>
    <w:rsid w:val="000B4457"/>
    <w:rsid w:val="000B45B3"/>
    <w:rsid w:val="000B48BF"/>
    <w:rsid w:val="000B4B0E"/>
    <w:rsid w:val="000B4B13"/>
    <w:rsid w:val="000B4C52"/>
    <w:rsid w:val="000B4D2B"/>
    <w:rsid w:val="000B4E53"/>
    <w:rsid w:val="000B516E"/>
    <w:rsid w:val="000B529C"/>
    <w:rsid w:val="000B5604"/>
    <w:rsid w:val="000B5864"/>
    <w:rsid w:val="000B595B"/>
    <w:rsid w:val="000B5AA0"/>
    <w:rsid w:val="000B5ACD"/>
    <w:rsid w:val="000B5B1F"/>
    <w:rsid w:val="000B5B80"/>
    <w:rsid w:val="000B69C5"/>
    <w:rsid w:val="000B6AB7"/>
    <w:rsid w:val="000B6C8A"/>
    <w:rsid w:val="000B6CB0"/>
    <w:rsid w:val="000B6E04"/>
    <w:rsid w:val="000B7059"/>
    <w:rsid w:val="000B73F7"/>
    <w:rsid w:val="000B748D"/>
    <w:rsid w:val="000B7785"/>
    <w:rsid w:val="000B78B7"/>
    <w:rsid w:val="000B792B"/>
    <w:rsid w:val="000B7ADA"/>
    <w:rsid w:val="000B7CD4"/>
    <w:rsid w:val="000C028B"/>
    <w:rsid w:val="000C02AE"/>
    <w:rsid w:val="000C0341"/>
    <w:rsid w:val="000C03B6"/>
    <w:rsid w:val="000C048F"/>
    <w:rsid w:val="000C0745"/>
    <w:rsid w:val="000C09C9"/>
    <w:rsid w:val="000C0CD4"/>
    <w:rsid w:val="000C0E71"/>
    <w:rsid w:val="000C0F12"/>
    <w:rsid w:val="000C1342"/>
    <w:rsid w:val="000C1593"/>
    <w:rsid w:val="000C17AD"/>
    <w:rsid w:val="000C1E17"/>
    <w:rsid w:val="000C204E"/>
    <w:rsid w:val="000C213B"/>
    <w:rsid w:val="000C21E7"/>
    <w:rsid w:val="000C255B"/>
    <w:rsid w:val="000C2766"/>
    <w:rsid w:val="000C2C30"/>
    <w:rsid w:val="000C3561"/>
    <w:rsid w:val="000C3CD3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8DB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B0"/>
    <w:rsid w:val="000C71D8"/>
    <w:rsid w:val="000C728A"/>
    <w:rsid w:val="000C74B5"/>
    <w:rsid w:val="000C78C3"/>
    <w:rsid w:val="000C7A26"/>
    <w:rsid w:val="000C7E64"/>
    <w:rsid w:val="000C7E9F"/>
    <w:rsid w:val="000C7EDE"/>
    <w:rsid w:val="000D0177"/>
    <w:rsid w:val="000D028B"/>
    <w:rsid w:val="000D0654"/>
    <w:rsid w:val="000D07B4"/>
    <w:rsid w:val="000D09B2"/>
    <w:rsid w:val="000D0C19"/>
    <w:rsid w:val="000D0CC9"/>
    <w:rsid w:val="000D0EEB"/>
    <w:rsid w:val="000D0FC4"/>
    <w:rsid w:val="000D0FEF"/>
    <w:rsid w:val="000D1055"/>
    <w:rsid w:val="000D10B1"/>
    <w:rsid w:val="000D10E5"/>
    <w:rsid w:val="000D1522"/>
    <w:rsid w:val="000D1659"/>
    <w:rsid w:val="000D17E5"/>
    <w:rsid w:val="000D1900"/>
    <w:rsid w:val="000D1A30"/>
    <w:rsid w:val="000D1AF5"/>
    <w:rsid w:val="000D1CB1"/>
    <w:rsid w:val="000D1CD0"/>
    <w:rsid w:val="000D1DE6"/>
    <w:rsid w:val="000D2299"/>
    <w:rsid w:val="000D22E7"/>
    <w:rsid w:val="000D23E6"/>
    <w:rsid w:val="000D242D"/>
    <w:rsid w:val="000D2552"/>
    <w:rsid w:val="000D2624"/>
    <w:rsid w:val="000D2753"/>
    <w:rsid w:val="000D278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40E2"/>
    <w:rsid w:val="000D4695"/>
    <w:rsid w:val="000D4843"/>
    <w:rsid w:val="000D486A"/>
    <w:rsid w:val="000D4BD1"/>
    <w:rsid w:val="000D4CBB"/>
    <w:rsid w:val="000D4F25"/>
    <w:rsid w:val="000D4FC5"/>
    <w:rsid w:val="000D500C"/>
    <w:rsid w:val="000D53CC"/>
    <w:rsid w:val="000D53D2"/>
    <w:rsid w:val="000D544E"/>
    <w:rsid w:val="000D5720"/>
    <w:rsid w:val="000D573F"/>
    <w:rsid w:val="000D59F5"/>
    <w:rsid w:val="000D5A50"/>
    <w:rsid w:val="000D5ACF"/>
    <w:rsid w:val="000D5E91"/>
    <w:rsid w:val="000D5FAB"/>
    <w:rsid w:val="000D60A2"/>
    <w:rsid w:val="000D61D3"/>
    <w:rsid w:val="000D66B1"/>
    <w:rsid w:val="000D674E"/>
    <w:rsid w:val="000D6E7A"/>
    <w:rsid w:val="000D6EF9"/>
    <w:rsid w:val="000D718D"/>
    <w:rsid w:val="000D71F4"/>
    <w:rsid w:val="000D7348"/>
    <w:rsid w:val="000D7943"/>
    <w:rsid w:val="000D7AD0"/>
    <w:rsid w:val="000D7B29"/>
    <w:rsid w:val="000D7C4E"/>
    <w:rsid w:val="000D7D7A"/>
    <w:rsid w:val="000E01C2"/>
    <w:rsid w:val="000E0206"/>
    <w:rsid w:val="000E0265"/>
    <w:rsid w:val="000E057F"/>
    <w:rsid w:val="000E0799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1B1"/>
    <w:rsid w:val="000E1233"/>
    <w:rsid w:val="000E1795"/>
    <w:rsid w:val="000E1A27"/>
    <w:rsid w:val="000E1CBC"/>
    <w:rsid w:val="000E1DDF"/>
    <w:rsid w:val="000E1E36"/>
    <w:rsid w:val="000E1F5F"/>
    <w:rsid w:val="000E21FF"/>
    <w:rsid w:val="000E241D"/>
    <w:rsid w:val="000E2581"/>
    <w:rsid w:val="000E25AC"/>
    <w:rsid w:val="000E2962"/>
    <w:rsid w:val="000E29F3"/>
    <w:rsid w:val="000E3287"/>
    <w:rsid w:val="000E386D"/>
    <w:rsid w:val="000E3A28"/>
    <w:rsid w:val="000E3ECC"/>
    <w:rsid w:val="000E40F1"/>
    <w:rsid w:val="000E4127"/>
    <w:rsid w:val="000E4293"/>
    <w:rsid w:val="000E436E"/>
    <w:rsid w:val="000E439E"/>
    <w:rsid w:val="000E4709"/>
    <w:rsid w:val="000E4A2F"/>
    <w:rsid w:val="000E4BA5"/>
    <w:rsid w:val="000E4BC2"/>
    <w:rsid w:val="000E4CD5"/>
    <w:rsid w:val="000E4EF3"/>
    <w:rsid w:val="000E4F52"/>
    <w:rsid w:val="000E4FB9"/>
    <w:rsid w:val="000E5639"/>
    <w:rsid w:val="000E59B9"/>
    <w:rsid w:val="000E5D13"/>
    <w:rsid w:val="000E5DB2"/>
    <w:rsid w:val="000E5F05"/>
    <w:rsid w:val="000E5F6B"/>
    <w:rsid w:val="000E5FA9"/>
    <w:rsid w:val="000E601A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277"/>
    <w:rsid w:val="000F13A8"/>
    <w:rsid w:val="000F13E0"/>
    <w:rsid w:val="000F15D5"/>
    <w:rsid w:val="000F16AA"/>
    <w:rsid w:val="000F19FE"/>
    <w:rsid w:val="000F1BED"/>
    <w:rsid w:val="000F1C4B"/>
    <w:rsid w:val="000F1D15"/>
    <w:rsid w:val="000F214D"/>
    <w:rsid w:val="000F221D"/>
    <w:rsid w:val="000F228C"/>
    <w:rsid w:val="000F23A4"/>
    <w:rsid w:val="000F23D2"/>
    <w:rsid w:val="000F247A"/>
    <w:rsid w:val="000F2505"/>
    <w:rsid w:val="000F2519"/>
    <w:rsid w:val="000F2708"/>
    <w:rsid w:val="000F27AD"/>
    <w:rsid w:val="000F2A4E"/>
    <w:rsid w:val="000F2ADA"/>
    <w:rsid w:val="000F2C8F"/>
    <w:rsid w:val="000F2CD4"/>
    <w:rsid w:val="000F2DA8"/>
    <w:rsid w:val="000F30DE"/>
    <w:rsid w:val="000F31EF"/>
    <w:rsid w:val="000F32E2"/>
    <w:rsid w:val="000F33E7"/>
    <w:rsid w:val="000F37E0"/>
    <w:rsid w:val="000F3F60"/>
    <w:rsid w:val="000F411F"/>
    <w:rsid w:val="000F4407"/>
    <w:rsid w:val="000F46FE"/>
    <w:rsid w:val="000F4EE3"/>
    <w:rsid w:val="000F4F01"/>
    <w:rsid w:val="000F5353"/>
    <w:rsid w:val="000F53C4"/>
    <w:rsid w:val="000F55D6"/>
    <w:rsid w:val="000F5910"/>
    <w:rsid w:val="000F5AC3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DD"/>
    <w:rsid w:val="000F7D27"/>
    <w:rsid w:val="000F7DF0"/>
    <w:rsid w:val="000F7E69"/>
    <w:rsid w:val="000F7F60"/>
    <w:rsid w:val="00100459"/>
    <w:rsid w:val="001009C0"/>
    <w:rsid w:val="00100D3E"/>
    <w:rsid w:val="00100E40"/>
    <w:rsid w:val="00100FE9"/>
    <w:rsid w:val="00101666"/>
    <w:rsid w:val="0010172D"/>
    <w:rsid w:val="00101A13"/>
    <w:rsid w:val="00101C7F"/>
    <w:rsid w:val="00101D10"/>
    <w:rsid w:val="00101D80"/>
    <w:rsid w:val="00101EAC"/>
    <w:rsid w:val="001022BC"/>
    <w:rsid w:val="00102343"/>
    <w:rsid w:val="001023F7"/>
    <w:rsid w:val="00102623"/>
    <w:rsid w:val="00102734"/>
    <w:rsid w:val="00102763"/>
    <w:rsid w:val="001029B8"/>
    <w:rsid w:val="001029D9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F1"/>
    <w:rsid w:val="00104354"/>
    <w:rsid w:val="0010467B"/>
    <w:rsid w:val="0010496B"/>
    <w:rsid w:val="00104A7A"/>
    <w:rsid w:val="00104CE7"/>
    <w:rsid w:val="00105333"/>
    <w:rsid w:val="00105362"/>
    <w:rsid w:val="00105607"/>
    <w:rsid w:val="00105967"/>
    <w:rsid w:val="00105B9B"/>
    <w:rsid w:val="00105E34"/>
    <w:rsid w:val="00105F15"/>
    <w:rsid w:val="00106738"/>
    <w:rsid w:val="0010683B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D3A"/>
    <w:rsid w:val="00110146"/>
    <w:rsid w:val="001101D8"/>
    <w:rsid w:val="0011060B"/>
    <w:rsid w:val="00110948"/>
    <w:rsid w:val="00110AC1"/>
    <w:rsid w:val="00110FEC"/>
    <w:rsid w:val="001110B9"/>
    <w:rsid w:val="0011134C"/>
    <w:rsid w:val="0011163A"/>
    <w:rsid w:val="00111AFB"/>
    <w:rsid w:val="00111DB3"/>
    <w:rsid w:val="001120EE"/>
    <w:rsid w:val="001122CE"/>
    <w:rsid w:val="0011245F"/>
    <w:rsid w:val="001124F1"/>
    <w:rsid w:val="001127F4"/>
    <w:rsid w:val="00112910"/>
    <w:rsid w:val="00112948"/>
    <w:rsid w:val="00112B6E"/>
    <w:rsid w:val="00112B8E"/>
    <w:rsid w:val="00112BD4"/>
    <w:rsid w:val="00112CC1"/>
    <w:rsid w:val="00112DE5"/>
    <w:rsid w:val="00112E2B"/>
    <w:rsid w:val="001130F3"/>
    <w:rsid w:val="0011331E"/>
    <w:rsid w:val="00113349"/>
    <w:rsid w:val="0011336F"/>
    <w:rsid w:val="001135A6"/>
    <w:rsid w:val="001143C9"/>
    <w:rsid w:val="001144DA"/>
    <w:rsid w:val="00114C04"/>
    <w:rsid w:val="00114D6E"/>
    <w:rsid w:val="0011518B"/>
    <w:rsid w:val="001151CB"/>
    <w:rsid w:val="001153C0"/>
    <w:rsid w:val="001156CE"/>
    <w:rsid w:val="001159D3"/>
    <w:rsid w:val="00115A6E"/>
    <w:rsid w:val="00115F3F"/>
    <w:rsid w:val="00116027"/>
    <w:rsid w:val="00116029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846"/>
    <w:rsid w:val="001179C9"/>
    <w:rsid w:val="001179FB"/>
    <w:rsid w:val="00117AD3"/>
    <w:rsid w:val="00117B16"/>
    <w:rsid w:val="00117C7C"/>
    <w:rsid w:val="00117CC8"/>
    <w:rsid w:val="00117E15"/>
    <w:rsid w:val="00117E5A"/>
    <w:rsid w:val="0012018B"/>
    <w:rsid w:val="001204C7"/>
    <w:rsid w:val="0012053D"/>
    <w:rsid w:val="001206FF"/>
    <w:rsid w:val="00120B26"/>
    <w:rsid w:val="00120FB9"/>
    <w:rsid w:val="0012142E"/>
    <w:rsid w:val="0012172B"/>
    <w:rsid w:val="00121D5B"/>
    <w:rsid w:val="001221C7"/>
    <w:rsid w:val="0012224A"/>
    <w:rsid w:val="001227A4"/>
    <w:rsid w:val="0012284D"/>
    <w:rsid w:val="00122BDA"/>
    <w:rsid w:val="00122D24"/>
    <w:rsid w:val="00122E50"/>
    <w:rsid w:val="00122EB6"/>
    <w:rsid w:val="00122FD1"/>
    <w:rsid w:val="00123148"/>
    <w:rsid w:val="001231F6"/>
    <w:rsid w:val="0012361E"/>
    <w:rsid w:val="00123723"/>
    <w:rsid w:val="00123D9E"/>
    <w:rsid w:val="00124345"/>
    <w:rsid w:val="001243D4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1A6"/>
    <w:rsid w:val="001264C9"/>
    <w:rsid w:val="001264F5"/>
    <w:rsid w:val="001265A5"/>
    <w:rsid w:val="00126679"/>
    <w:rsid w:val="00126846"/>
    <w:rsid w:val="00126AE0"/>
    <w:rsid w:val="00126E1C"/>
    <w:rsid w:val="00126F67"/>
    <w:rsid w:val="00126F9D"/>
    <w:rsid w:val="001270C9"/>
    <w:rsid w:val="00127635"/>
    <w:rsid w:val="001277D8"/>
    <w:rsid w:val="00127C53"/>
    <w:rsid w:val="00127E32"/>
    <w:rsid w:val="00127E9E"/>
    <w:rsid w:val="00127EA4"/>
    <w:rsid w:val="001301B4"/>
    <w:rsid w:val="001305C0"/>
    <w:rsid w:val="001305CB"/>
    <w:rsid w:val="0013092D"/>
    <w:rsid w:val="00130BBD"/>
    <w:rsid w:val="00130E05"/>
    <w:rsid w:val="00130E17"/>
    <w:rsid w:val="001311DB"/>
    <w:rsid w:val="0013137D"/>
    <w:rsid w:val="001313E3"/>
    <w:rsid w:val="0013150E"/>
    <w:rsid w:val="0013165A"/>
    <w:rsid w:val="001319BD"/>
    <w:rsid w:val="00131A36"/>
    <w:rsid w:val="00131AFA"/>
    <w:rsid w:val="00131D51"/>
    <w:rsid w:val="00131F3A"/>
    <w:rsid w:val="0013222C"/>
    <w:rsid w:val="001324CC"/>
    <w:rsid w:val="00132526"/>
    <w:rsid w:val="0013261D"/>
    <w:rsid w:val="00132832"/>
    <w:rsid w:val="00132ACC"/>
    <w:rsid w:val="00132DB8"/>
    <w:rsid w:val="00133061"/>
    <w:rsid w:val="00133476"/>
    <w:rsid w:val="001334B5"/>
    <w:rsid w:val="00133634"/>
    <w:rsid w:val="001336A0"/>
    <w:rsid w:val="00133707"/>
    <w:rsid w:val="00133731"/>
    <w:rsid w:val="00133B62"/>
    <w:rsid w:val="00133CB0"/>
    <w:rsid w:val="00133EF3"/>
    <w:rsid w:val="0013456E"/>
    <w:rsid w:val="00134793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31F"/>
    <w:rsid w:val="001363C9"/>
    <w:rsid w:val="001365A4"/>
    <w:rsid w:val="0013664B"/>
    <w:rsid w:val="001366F4"/>
    <w:rsid w:val="0013689D"/>
    <w:rsid w:val="0013699C"/>
    <w:rsid w:val="00136A19"/>
    <w:rsid w:val="00136A2E"/>
    <w:rsid w:val="00136B3A"/>
    <w:rsid w:val="00136E08"/>
    <w:rsid w:val="00136EB7"/>
    <w:rsid w:val="001374FF"/>
    <w:rsid w:val="001375D4"/>
    <w:rsid w:val="00137684"/>
    <w:rsid w:val="0013774F"/>
    <w:rsid w:val="001377DF"/>
    <w:rsid w:val="00137865"/>
    <w:rsid w:val="0014024A"/>
    <w:rsid w:val="00140354"/>
    <w:rsid w:val="001406AC"/>
    <w:rsid w:val="001407B0"/>
    <w:rsid w:val="001408C5"/>
    <w:rsid w:val="001409A3"/>
    <w:rsid w:val="001409FB"/>
    <w:rsid w:val="00140A24"/>
    <w:rsid w:val="00140C31"/>
    <w:rsid w:val="00140C3E"/>
    <w:rsid w:val="00140E6E"/>
    <w:rsid w:val="0014111F"/>
    <w:rsid w:val="001411DC"/>
    <w:rsid w:val="00141202"/>
    <w:rsid w:val="001413B0"/>
    <w:rsid w:val="001415DD"/>
    <w:rsid w:val="001416DB"/>
    <w:rsid w:val="00141B89"/>
    <w:rsid w:val="00141B99"/>
    <w:rsid w:val="00141CEF"/>
    <w:rsid w:val="00141D69"/>
    <w:rsid w:val="00141E18"/>
    <w:rsid w:val="00142041"/>
    <w:rsid w:val="00142373"/>
    <w:rsid w:val="00142868"/>
    <w:rsid w:val="001428B7"/>
    <w:rsid w:val="0014295A"/>
    <w:rsid w:val="00142AC6"/>
    <w:rsid w:val="00142ACA"/>
    <w:rsid w:val="00142E2E"/>
    <w:rsid w:val="00143089"/>
    <w:rsid w:val="001433ED"/>
    <w:rsid w:val="001438F0"/>
    <w:rsid w:val="00143DA4"/>
    <w:rsid w:val="001440A9"/>
    <w:rsid w:val="001443E7"/>
    <w:rsid w:val="001447AA"/>
    <w:rsid w:val="00144821"/>
    <w:rsid w:val="0014484D"/>
    <w:rsid w:val="001449CC"/>
    <w:rsid w:val="00144AB7"/>
    <w:rsid w:val="00144D38"/>
    <w:rsid w:val="0014542C"/>
    <w:rsid w:val="0014573D"/>
    <w:rsid w:val="00145D09"/>
    <w:rsid w:val="00145D26"/>
    <w:rsid w:val="00145E23"/>
    <w:rsid w:val="0014605C"/>
    <w:rsid w:val="00146090"/>
    <w:rsid w:val="00146119"/>
    <w:rsid w:val="0014624C"/>
    <w:rsid w:val="0014637C"/>
    <w:rsid w:val="0014655F"/>
    <w:rsid w:val="00146BF6"/>
    <w:rsid w:val="00146D74"/>
    <w:rsid w:val="00146F17"/>
    <w:rsid w:val="0014710A"/>
    <w:rsid w:val="00147309"/>
    <w:rsid w:val="00147406"/>
    <w:rsid w:val="00147985"/>
    <w:rsid w:val="00147FC7"/>
    <w:rsid w:val="00147FE6"/>
    <w:rsid w:val="00150199"/>
    <w:rsid w:val="001502AC"/>
    <w:rsid w:val="00150A4A"/>
    <w:rsid w:val="00150B95"/>
    <w:rsid w:val="00150F6B"/>
    <w:rsid w:val="00151094"/>
    <w:rsid w:val="001511FC"/>
    <w:rsid w:val="0015136F"/>
    <w:rsid w:val="001520FF"/>
    <w:rsid w:val="0015216D"/>
    <w:rsid w:val="00152234"/>
    <w:rsid w:val="00152278"/>
    <w:rsid w:val="001523FE"/>
    <w:rsid w:val="0015245A"/>
    <w:rsid w:val="00152620"/>
    <w:rsid w:val="00152E06"/>
    <w:rsid w:val="00152F0A"/>
    <w:rsid w:val="00153611"/>
    <w:rsid w:val="00153640"/>
    <w:rsid w:val="001536F9"/>
    <w:rsid w:val="00153994"/>
    <w:rsid w:val="00153A37"/>
    <w:rsid w:val="00153AA5"/>
    <w:rsid w:val="00153F8A"/>
    <w:rsid w:val="00153FB8"/>
    <w:rsid w:val="00154317"/>
    <w:rsid w:val="00154355"/>
    <w:rsid w:val="00154D2F"/>
    <w:rsid w:val="00154ED9"/>
    <w:rsid w:val="00154EF7"/>
    <w:rsid w:val="00155940"/>
    <w:rsid w:val="00155BEB"/>
    <w:rsid w:val="00155C31"/>
    <w:rsid w:val="00155DCF"/>
    <w:rsid w:val="001569BE"/>
    <w:rsid w:val="00156A55"/>
    <w:rsid w:val="00156E17"/>
    <w:rsid w:val="00156F94"/>
    <w:rsid w:val="001570EF"/>
    <w:rsid w:val="0015752B"/>
    <w:rsid w:val="001575CF"/>
    <w:rsid w:val="0015763A"/>
    <w:rsid w:val="00157656"/>
    <w:rsid w:val="001578CE"/>
    <w:rsid w:val="00157A51"/>
    <w:rsid w:val="00157F78"/>
    <w:rsid w:val="00157FE0"/>
    <w:rsid w:val="001601C0"/>
    <w:rsid w:val="001602DF"/>
    <w:rsid w:val="0016065F"/>
    <w:rsid w:val="00160A5F"/>
    <w:rsid w:val="00160A62"/>
    <w:rsid w:val="00160B11"/>
    <w:rsid w:val="00160C95"/>
    <w:rsid w:val="00160CA9"/>
    <w:rsid w:val="00160E9A"/>
    <w:rsid w:val="00160F9D"/>
    <w:rsid w:val="00160FD4"/>
    <w:rsid w:val="00161215"/>
    <w:rsid w:val="0016148D"/>
    <w:rsid w:val="001614A5"/>
    <w:rsid w:val="001614A8"/>
    <w:rsid w:val="00161E24"/>
    <w:rsid w:val="00161F9B"/>
    <w:rsid w:val="00162003"/>
    <w:rsid w:val="0016253B"/>
    <w:rsid w:val="001625E7"/>
    <w:rsid w:val="00162628"/>
    <w:rsid w:val="001626AB"/>
    <w:rsid w:val="001628A2"/>
    <w:rsid w:val="00162ADE"/>
    <w:rsid w:val="00162F4E"/>
    <w:rsid w:val="001631FB"/>
    <w:rsid w:val="001633BA"/>
    <w:rsid w:val="00163698"/>
    <w:rsid w:val="0016373A"/>
    <w:rsid w:val="0016397A"/>
    <w:rsid w:val="001639DA"/>
    <w:rsid w:val="00163A9F"/>
    <w:rsid w:val="00163B62"/>
    <w:rsid w:val="00163D97"/>
    <w:rsid w:val="0016441C"/>
    <w:rsid w:val="0016498B"/>
    <w:rsid w:val="00164BCC"/>
    <w:rsid w:val="00164F77"/>
    <w:rsid w:val="00164FB6"/>
    <w:rsid w:val="0016525D"/>
    <w:rsid w:val="00165A11"/>
    <w:rsid w:val="00166300"/>
    <w:rsid w:val="0016716A"/>
    <w:rsid w:val="0016769D"/>
    <w:rsid w:val="00167ADB"/>
    <w:rsid w:val="00167BD7"/>
    <w:rsid w:val="00167C40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7D4"/>
    <w:rsid w:val="00171ACC"/>
    <w:rsid w:val="00171C01"/>
    <w:rsid w:val="00171F97"/>
    <w:rsid w:val="001722BD"/>
    <w:rsid w:val="00172383"/>
    <w:rsid w:val="00172406"/>
    <w:rsid w:val="00172527"/>
    <w:rsid w:val="001725B7"/>
    <w:rsid w:val="00172888"/>
    <w:rsid w:val="00172DFB"/>
    <w:rsid w:val="0017300E"/>
    <w:rsid w:val="001730B4"/>
    <w:rsid w:val="00173212"/>
    <w:rsid w:val="0017325B"/>
    <w:rsid w:val="001733C6"/>
    <w:rsid w:val="00173401"/>
    <w:rsid w:val="0017353E"/>
    <w:rsid w:val="0017367B"/>
    <w:rsid w:val="001736BE"/>
    <w:rsid w:val="00173817"/>
    <w:rsid w:val="00173F96"/>
    <w:rsid w:val="0017412D"/>
    <w:rsid w:val="001744A7"/>
    <w:rsid w:val="00174642"/>
    <w:rsid w:val="00174978"/>
    <w:rsid w:val="001749F6"/>
    <w:rsid w:val="00174B9F"/>
    <w:rsid w:val="00174BB6"/>
    <w:rsid w:val="00174D26"/>
    <w:rsid w:val="00174DDE"/>
    <w:rsid w:val="00175033"/>
    <w:rsid w:val="0017509B"/>
    <w:rsid w:val="0017510F"/>
    <w:rsid w:val="00175162"/>
    <w:rsid w:val="001751A4"/>
    <w:rsid w:val="0017539C"/>
    <w:rsid w:val="001753EF"/>
    <w:rsid w:val="001758C0"/>
    <w:rsid w:val="001760D5"/>
    <w:rsid w:val="00176292"/>
    <w:rsid w:val="00176406"/>
    <w:rsid w:val="00176688"/>
    <w:rsid w:val="0017701D"/>
    <w:rsid w:val="00177184"/>
    <w:rsid w:val="001771D8"/>
    <w:rsid w:val="00177417"/>
    <w:rsid w:val="001776A7"/>
    <w:rsid w:val="0017775F"/>
    <w:rsid w:val="001777AC"/>
    <w:rsid w:val="0017787F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0A"/>
    <w:rsid w:val="00180D1C"/>
    <w:rsid w:val="00180DE4"/>
    <w:rsid w:val="00180EEE"/>
    <w:rsid w:val="00180F91"/>
    <w:rsid w:val="001810BA"/>
    <w:rsid w:val="001810CE"/>
    <w:rsid w:val="0018132A"/>
    <w:rsid w:val="00181426"/>
    <w:rsid w:val="001815E0"/>
    <w:rsid w:val="00181708"/>
    <w:rsid w:val="001817F9"/>
    <w:rsid w:val="00181A9A"/>
    <w:rsid w:val="00181BA4"/>
    <w:rsid w:val="00181C82"/>
    <w:rsid w:val="00181CD9"/>
    <w:rsid w:val="00181D87"/>
    <w:rsid w:val="00181EE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DE0"/>
    <w:rsid w:val="00182E2B"/>
    <w:rsid w:val="00182FA3"/>
    <w:rsid w:val="00183272"/>
    <w:rsid w:val="00183318"/>
    <w:rsid w:val="001834B2"/>
    <w:rsid w:val="001837CB"/>
    <w:rsid w:val="00183800"/>
    <w:rsid w:val="00183852"/>
    <w:rsid w:val="00183CDA"/>
    <w:rsid w:val="00183CF7"/>
    <w:rsid w:val="001841C9"/>
    <w:rsid w:val="001841E5"/>
    <w:rsid w:val="0018489A"/>
    <w:rsid w:val="0018496F"/>
    <w:rsid w:val="001849E0"/>
    <w:rsid w:val="00184A29"/>
    <w:rsid w:val="00184A5F"/>
    <w:rsid w:val="00184BEF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1B5"/>
    <w:rsid w:val="0018620E"/>
    <w:rsid w:val="001864C8"/>
    <w:rsid w:val="001864E5"/>
    <w:rsid w:val="00186796"/>
    <w:rsid w:val="0018695E"/>
    <w:rsid w:val="001869D2"/>
    <w:rsid w:val="00186C34"/>
    <w:rsid w:val="00186C9F"/>
    <w:rsid w:val="00186CC4"/>
    <w:rsid w:val="00186CFA"/>
    <w:rsid w:val="00186E62"/>
    <w:rsid w:val="00186FFA"/>
    <w:rsid w:val="001870AC"/>
    <w:rsid w:val="001871E4"/>
    <w:rsid w:val="00187272"/>
    <w:rsid w:val="00187358"/>
    <w:rsid w:val="0018752A"/>
    <w:rsid w:val="001878C5"/>
    <w:rsid w:val="001878C8"/>
    <w:rsid w:val="00187B9D"/>
    <w:rsid w:val="00187BF8"/>
    <w:rsid w:val="00187CB8"/>
    <w:rsid w:val="00187FC7"/>
    <w:rsid w:val="001902CB"/>
    <w:rsid w:val="00190346"/>
    <w:rsid w:val="0019053B"/>
    <w:rsid w:val="00190622"/>
    <w:rsid w:val="00190BF4"/>
    <w:rsid w:val="00190C0B"/>
    <w:rsid w:val="00190E9C"/>
    <w:rsid w:val="00191184"/>
    <w:rsid w:val="0019130A"/>
    <w:rsid w:val="0019143A"/>
    <w:rsid w:val="001914D6"/>
    <w:rsid w:val="0019151F"/>
    <w:rsid w:val="0019157C"/>
    <w:rsid w:val="00191610"/>
    <w:rsid w:val="001917A9"/>
    <w:rsid w:val="00191A2A"/>
    <w:rsid w:val="00191CA4"/>
    <w:rsid w:val="00191E4E"/>
    <w:rsid w:val="00191F7A"/>
    <w:rsid w:val="00192108"/>
    <w:rsid w:val="00192370"/>
    <w:rsid w:val="00192396"/>
    <w:rsid w:val="00192573"/>
    <w:rsid w:val="00192588"/>
    <w:rsid w:val="00192669"/>
    <w:rsid w:val="001928B7"/>
    <w:rsid w:val="001929DA"/>
    <w:rsid w:val="00193038"/>
    <w:rsid w:val="00193698"/>
    <w:rsid w:val="001937F8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5D"/>
    <w:rsid w:val="00194BCB"/>
    <w:rsid w:val="00194C7C"/>
    <w:rsid w:val="00194DB8"/>
    <w:rsid w:val="0019515B"/>
    <w:rsid w:val="001954FB"/>
    <w:rsid w:val="001956CE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928"/>
    <w:rsid w:val="00197B32"/>
    <w:rsid w:val="00197F85"/>
    <w:rsid w:val="001A0540"/>
    <w:rsid w:val="001A069B"/>
    <w:rsid w:val="001A0752"/>
    <w:rsid w:val="001A09E9"/>
    <w:rsid w:val="001A0A4E"/>
    <w:rsid w:val="001A0D01"/>
    <w:rsid w:val="001A12C4"/>
    <w:rsid w:val="001A137C"/>
    <w:rsid w:val="001A151E"/>
    <w:rsid w:val="001A175C"/>
    <w:rsid w:val="001A177E"/>
    <w:rsid w:val="001A185A"/>
    <w:rsid w:val="001A1958"/>
    <w:rsid w:val="001A1B50"/>
    <w:rsid w:val="001A1B70"/>
    <w:rsid w:val="001A1D46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686"/>
    <w:rsid w:val="001A3AEC"/>
    <w:rsid w:val="001A3EDE"/>
    <w:rsid w:val="001A3FC9"/>
    <w:rsid w:val="001A4045"/>
    <w:rsid w:val="001A40B8"/>
    <w:rsid w:val="001A42C7"/>
    <w:rsid w:val="001A445E"/>
    <w:rsid w:val="001A45C5"/>
    <w:rsid w:val="001A45DB"/>
    <w:rsid w:val="001A4632"/>
    <w:rsid w:val="001A46F9"/>
    <w:rsid w:val="001A4C28"/>
    <w:rsid w:val="001A4F0C"/>
    <w:rsid w:val="001A5084"/>
    <w:rsid w:val="001A5149"/>
    <w:rsid w:val="001A5284"/>
    <w:rsid w:val="001A52F7"/>
    <w:rsid w:val="001A5791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26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B0005"/>
    <w:rsid w:val="001B01D8"/>
    <w:rsid w:val="001B05C6"/>
    <w:rsid w:val="001B066E"/>
    <w:rsid w:val="001B09F3"/>
    <w:rsid w:val="001B0B67"/>
    <w:rsid w:val="001B13EB"/>
    <w:rsid w:val="001B14C1"/>
    <w:rsid w:val="001B162E"/>
    <w:rsid w:val="001B1AF4"/>
    <w:rsid w:val="001B1B7A"/>
    <w:rsid w:val="001B1DEC"/>
    <w:rsid w:val="001B1DFA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94A"/>
    <w:rsid w:val="001B3A57"/>
    <w:rsid w:val="001B3BD1"/>
    <w:rsid w:val="001B3CBE"/>
    <w:rsid w:val="001B3DAA"/>
    <w:rsid w:val="001B3E1E"/>
    <w:rsid w:val="001B3F5B"/>
    <w:rsid w:val="001B3FA5"/>
    <w:rsid w:val="001B46D1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E3"/>
    <w:rsid w:val="001B5C27"/>
    <w:rsid w:val="001B60CE"/>
    <w:rsid w:val="001B62BD"/>
    <w:rsid w:val="001B637A"/>
    <w:rsid w:val="001B6BE2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4B4"/>
    <w:rsid w:val="001C0523"/>
    <w:rsid w:val="001C05D5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37A"/>
    <w:rsid w:val="001C2754"/>
    <w:rsid w:val="001C2AA3"/>
    <w:rsid w:val="001C2AEB"/>
    <w:rsid w:val="001C2DA2"/>
    <w:rsid w:val="001C2F19"/>
    <w:rsid w:val="001C3078"/>
    <w:rsid w:val="001C326C"/>
    <w:rsid w:val="001C3973"/>
    <w:rsid w:val="001C3A4F"/>
    <w:rsid w:val="001C3ABC"/>
    <w:rsid w:val="001C3BF5"/>
    <w:rsid w:val="001C3D12"/>
    <w:rsid w:val="001C401F"/>
    <w:rsid w:val="001C404B"/>
    <w:rsid w:val="001C427D"/>
    <w:rsid w:val="001C42EF"/>
    <w:rsid w:val="001C4B5D"/>
    <w:rsid w:val="001C4BB3"/>
    <w:rsid w:val="001C4C7C"/>
    <w:rsid w:val="001C4E5B"/>
    <w:rsid w:val="001C4F6C"/>
    <w:rsid w:val="001C50F7"/>
    <w:rsid w:val="001C51F3"/>
    <w:rsid w:val="001C537E"/>
    <w:rsid w:val="001C53A2"/>
    <w:rsid w:val="001C5483"/>
    <w:rsid w:val="001C5654"/>
    <w:rsid w:val="001C5A90"/>
    <w:rsid w:val="001C5F01"/>
    <w:rsid w:val="001C60E5"/>
    <w:rsid w:val="001C6328"/>
    <w:rsid w:val="001C6461"/>
    <w:rsid w:val="001C66D7"/>
    <w:rsid w:val="001C679C"/>
    <w:rsid w:val="001C6918"/>
    <w:rsid w:val="001C6A29"/>
    <w:rsid w:val="001C6F50"/>
    <w:rsid w:val="001C6FC4"/>
    <w:rsid w:val="001C704E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33"/>
    <w:rsid w:val="001C7A4B"/>
    <w:rsid w:val="001C7E55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9F"/>
    <w:rsid w:val="001D12B1"/>
    <w:rsid w:val="001D154B"/>
    <w:rsid w:val="001D19A2"/>
    <w:rsid w:val="001D1A1B"/>
    <w:rsid w:val="001D1AA5"/>
    <w:rsid w:val="001D1AAF"/>
    <w:rsid w:val="001D1D98"/>
    <w:rsid w:val="001D1DEE"/>
    <w:rsid w:val="001D2055"/>
    <w:rsid w:val="001D217B"/>
    <w:rsid w:val="001D21FD"/>
    <w:rsid w:val="001D2264"/>
    <w:rsid w:val="001D23C3"/>
    <w:rsid w:val="001D242D"/>
    <w:rsid w:val="001D2826"/>
    <w:rsid w:val="001D288F"/>
    <w:rsid w:val="001D2970"/>
    <w:rsid w:val="001D29A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0ED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1F"/>
    <w:rsid w:val="001D4E6E"/>
    <w:rsid w:val="001D4FAE"/>
    <w:rsid w:val="001D503C"/>
    <w:rsid w:val="001D5051"/>
    <w:rsid w:val="001D57DB"/>
    <w:rsid w:val="001D590E"/>
    <w:rsid w:val="001D5A32"/>
    <w:rsid w:val="001D5A5B"/>
    <w:rsid w:val="001D5C1D"/>
    <w:rsid w:val="001D5F79"/>
    <w:rsid w:val="001D628F"/>
    <w:rsid w:val="001D6324"/>
    <w:rsid w:val="001D634F"/>
    <w:rsid w:val="001D64E3"/>
    <w:rsid w:val="001D66FD"/>
    <w:rsid w:val="001D6818"/>
    <w:rsid w:val="001D6842"/>
    <w:rsid w:val="001D6879"/>
    <w:rsid w:val="001D68F1"/>
    <w:rsid w:val="001D6A41"/>
    <w:rsid w:val="001D6BD0"/>
    <w:rsid w:val="001D6DA1"/>
    <w:rsid w:val="001D6E11"/>
    <w:rsid w:val="001D6F59"/>
    <w:rsid w:val="001D7090"/>
    <w:rsid w:val="001D7105"/>
    <w:rsid w:val="001D76E9"/>
    <w:rsid w:val="001D78EB"/>
    <w:rsid w:val="001D7D76"/>
    <w:rsid w:val="001E0043"/>
    <w:rsid w:val="001E0132"/>
    <w:rsid w:val="001E02BC"/>
    <w:rsid w:val="001E0310"/>
    <w:rsid w:val="001E047B"/>
    <w:rsid w:val="001E0601"/>
    <w:rsid w:val="001E1018"/>
    <w:rsid w:val="001E10B2"/>
    <w:rsid w:val="001E1260"/>
    <w:rsid w:val="001E1360"/>
    <w:rsid w:val="001E140E"/>
    <w:rsid w:val="001E14D5"/>
    <w:rsid w:val="001E1530"/>
    <w:rsid w:val="001E15D1"/>
    <w:rsid w:val="001E185A"/>
    <w:rsid w:val="001E191C"/>
    <w:rsid w:val="001E197F"/>
    <w:rsid w:val="001E1A61"/>
    <w:rsid w:val="001E1C3A"/>
    <w:rsid w:val="001E1F87"/>
    <w:rsid w:val="001E209A"/>
    <w:rsid w:val="001E229D"/>
    <w:rsid w:val="001E269E"/>
    <w:rsid w:val="001E2755"/>
    <w:rsid w:val="001E28F2"/>
    <w:rsid w:val="001E2B2A"/>
    <w:rsid w:val="001E2EE3"/>
    <w:rsid w:val="001E2F35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2EF"/>
    <w:rsid w:val="001E45C1"/>
    <w:rsid w:val="001E46C1"/>
    <w:rsid w:val="001E4B19"/>
    <w:rsid w:val="001E4B32"/>
    <w:rsid w:val="001E4C93"/>
    <w:rsid w:val="001E4D69"/>
    <w:rsid w:val="001E4DE4"/>
    <w:rsid w:val="001E4E95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6D6"/>
    <w:rsid w:val="001E5810"/>
    <w:rsid w:val="001E5A2E"/>
    <w:rsid w:val="001E6314"/>
    <w:rsid w:val="001E64A3"/>
    <w:rsid w:val="001E65A9"/>
    <w:rsid w:val="001E65BE"/>
    <w:rsid w:val="001E6786"/>
    <w:rsid w:val="001E6885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A5"/>
    <w:rsid w:val="001F02B0"/>
    <w:rsid w:val="001F03C6"/>
    <w:rsid w:val="001F04CC"/>
    <w:rsid w:val="001F076D"/>
    <w:rsid w:val="001F0833"/>
    <w:rsid w:val="001F0A7A"/>
    <w:rsid w:val="001F0BEE"/>
    <w:rsid w:val="001F0CB0"/>
    <w:rsid w:val="001F0CDC"/>
    <w:rsid w:val="001F11D7"/>
    <w:rsid w:val="001F11F6"/>
    <w:rsid w:val="001F1243"/>
    <w:rsid w:val="001F126C"/>
    <w:rsid w:val="001F13AE"/>
    <w:rsid w:val="001F141F"/>
    <w:rsid w:val="001F1664"/>
    <w:rsid w:val="001F196D"/>
    <w:rsid w:val="001F1BFF"/>
    <w:rsid w:val="001F1CEC"/>
    <w:rsid w:val="001F1EEE"/>
    <w:rsid w:val="001F208E"/>
    <w:rsid w:val="001F214E"/>
    <w:rsid w:val="001F253B"/>
    <w:rsid w:val="001F2551"/>
    <w:rsid w:val="001F29FE"/>
    <w:rsid w:val="001F2A85"/>
    <w:rsid w:val="001F2BB6"/>
    <w:rsid w:val="001F304F"/>
    <w:rsid w:val="001F33FD"/>
    <w:rsid w:val="001F37CA"/>
    <w:rsid w:val="001F3833"/>
    <w:rsid w:val="001F38D7"/>
    <w:rsid w:val="001F38F0"/>
    <w:rsid w:val="001F3908"/>
    <w:rsid w:val="001F3912"/>
    <w:rsid w:val="001F3A8C"/>
    <w:rsid w:val="001F40BC"/>
    <w:rsid w:val="001F4111"/>
    <w:rsid w:val="001F424D"/>
    <w:rsid w:val="001F4343"/>
    <w:rsid w:val="001F44E2"/>
    <w:rsid w:val="001F47B3"/>
    <w:rsid w:val="001F48A0"/>
    <w:rsid w:val="001F492E"/>
    <w:rsid w:val="001F4A15"/>
    <w:rsid w:val="001F4A65"/>
    <w:rsid w:val="001F4A66"/>
    <w:rsid w:val="001F4A9F"/>
    <w:rsid w:val="001F4CD5"/>
    <w:rsid w:val="001F4D84"/>
    <w:rsid w:val="001F4E16"/>
    <w:rsid w:val="001F4E1B"/>
    <w:rsid w:val="001F4ED8"/>
    <w:rsid w:val="001F5082"/>
    <w:rsid w:val="001F5157"/>
    <w:rsid w:val="001F522F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A5"/>
    <w:rsid w:val="001F6293"/>
    <w:rsid w:val="001F629D"/>
    <w:rsid w:val="001F64A5"/>
    <w:rsid w:val="001F64E5"/>
    <w:rsid w:val="001F6594"/>
    <w:rsid w:val="001F65AE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2FC"/>
    <w:rsid w:val="001F73A0"/>
    <w:rsid w:val="001F7572"/>
    <w:rsid w:val="001F7711"/>
    <w:rsid w:val="001F79FC"/>
    <w:rsid w:val="001F7DB0"/>
    <w:rsid w:val="002001E0"/>
    <w:rsid w:val="00200422"/>
    <w:rsid w:val="002004EA"/>
    <w:rsid w:val="00200584"/>
    <w:rsid w:val="00200595"/>
    <w:rsid w:val="002005AA"/>
    <w:rsid w:val="002005F0"/>
    <w:rsid w:val="0020061F"/>
    <w:rsid w:val="00200779"/>
    <w:rsid w:val="0020095F"/>
    <w:rsid w:val="00200A1F"/>
    <w:rsid w:val="00200D64"/>
    <w:rsid w:val="00200DEB"/>
    <w:rsid w:val="00200EA6"/>
    <w:rsid w:val="00200EE9"/>
    <w:rsid w:val="00200FCC"/>
    <w:rsid w:val="002010A0"/>
    <w:rsid w:val="0020118A"/>
    <w:rsid w:val="002013AD"/>
    <w:rsid w:val="00201608"/>
    <w:rsid w:val="00201662"/>
    <w:rsid w:val="00201715"/>
    <w:rsid w:val="0020192D"/>
    <w:rsid w:val="00201949"/>
    <w:rsid w:val="00201A8F"/>
    <w:rsid w:val="00201C18"/>
    <w:rsid w:val="00202008"/>
    <w:rsid w:val="002020F1"/>
    <w:rsid w:val="002020F8"/>
    <w:rsid w:val="0020240F"/>
    <w:rsid w:val="00202444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EA7"/>
    <w:rsid w:val="0020482C"/>
    <w:rsid w:val="002048E3"/>
    <w:rsid w:val="0020496D"/>
    <w:rsid w:val="00204979"/>
    <w:rsid w:val="00204C52"/>
    <w:rsid w:val="002050B2"/>
    <w:rsid w:val="00205139"/>
    <w:rsid w:val="00205201"/>
    <w:rsid w:val="00205305"/>
    <w:rsid w:val="0020534B"/>
    <w:rsid w:val="00205564"/>
    <w:rsid w:val="00205617"/>
    <w:rsid w:val="002056AE"/>
    <w:rsid w:val="002056BE"/>
    <w:rsid w:val="002058B0"/>
    <w:rsid w:val="00205956"/>
    <w:rsid w:val="00205ABF"/>
    <w:rsid w:val="00205B66"/>
    <w:rsid w:val="002061E8"/>
    <w:rsid w:val="002063D8"/>
    <w:rsid w:val="002064BA"/>
    <w:rsid w:val="002064D7"/>
    <w:rsid w:val="00206739"/>
    <w:rsid w:val="002067D0"/>
    <w:rsid w:val="00206D6A"/>
    <w:rsid w:val="00206FBF"/>
    <w:rsid w:val="00206FF4"/>
    <w:rsid w:val="00210107"/>
    <w:rsid w:val="00210297"/>
    <w:rsid w:val="002106C3"/>
    <w:rsid w:val="00210798"/>
    <w:rsid w:val="00210838"/>
    <w:rsid w:val="00210944"/>
    <w:rsid w:val="00210AF8"/>
    <w:rsid w:val="00210DD8"/>
    <w:rsid w:val="00210EFC"/>
    <w:rsid w:val="00210F7E"/>
    <w:rsid w:val="00211027"/>
    <w:rsid w:val="0021145F"/>
    <w:rsid w:val="002115BA"/>
    <w:rsid w:val="00211C30"/>
    <w:rsid w:val="00211C39"/>
    <w:rsid w:val="00211D6B"/>
    <w:rsid w:val="00211FD0"/>
    <w:rsid w:val="00212218"/>
    <w:rsid w:val="0021239B"/>
    <w:rsid w:val="00212617"/>
    <w:rsid w:val="00212837"/>
    <w:rsid w:val="002129A2"/>
    <w:rsid w:val="002129AC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B1B"/>
    <w:rsid w:val="00214C14"/>
    <w:rsid w:val="00214DA4"/>
    <w:rsid w:val="00214ED4"/>
    <w:rsid w:val="00214F1A"/>
    <w:rsid w:val="0021501F"/>
    <w:rsid w:val="002158AD"/>
    <w:rsid w:val="00215F18"/>
    <w:rsid w:val="002161D4"/>
    <w:rsid w:val="0021654A"/>
    <w:rsid w:val="002165B0"/>
    <w:rsid w:val="002167E3"/>
    <w:rsid w:val="00216830"/>
    <w:rsid w:val="00216B62"/>
    <w:rsid w:val="00216D68"/>
    <w:rsid w:val="00217054"/>
    <w:rsid w:val="0021709E"/>
    <w:rsid w:val="00217208"/>
    <w:rsid w:val="002173F8"/>
    <w:rsid w:val="00217ADA"/>
    <w:rsid w:val="00217BBE"/>
    <w:rsid w:val="00217BF3"/>
    <w:rsid w:val="00220B72"/>
    <w:rsid w:val="00220E22"/>
    <w:rsid w:val="00220F83"/>
    <w:rsid w:val="00221303"/>
    <w:rsid w:val="002213C4"/>
    <w:rsid w:val="00221629"/>
    <w:rsid w:val="002216A1"/>
    <w:rsid w:val="002217C8"/>
    <w:rsid w:val="00221B25"/>
    <w:rsid w:val="00221BE4"/>
    <w:rsid w:val="0022209C"/>
    <w:rsid w:val="00222415"/>
    <w:rsid w:val="002226DB"/>
    <w:rsid w:val="00222749"/>
    <w:rsid w:val="002227C4"/>
    <w:rsid w:val="00222800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F98"/>
    <w:rsid w:val="00224331"/>
    <w:rsid w:val="0022433D"/>
    <w:rsid w:val="00224439"/>
    <w:rsid w:val="00224565"/>
    <w:rsid w:val="002245FF"/>
    <w:rsid w:val="00224673"/>
    <w:rsid w:val="00224730"/>
    <w:rsid w:val="002247CC"/>
    <w:rsid w:val="0022480B"/>
    <w:rsid w:val="00224A05"/>
    <w:rsid w:val="00224C25"/>
    <w:rsid w:val="00224D57"/>
    <w:rsid w:val="00225063"/>
    <w:rsid w:val="002250DC"/>
    <w:rsid w:val="00225130"/>
    <w:rsid w:val="00225257"/>
    <w:rsid w:val="002252FF"/>
    <w:rsid w:val="00225405"/>
    <w:rsid w:val="00225625"/>
    <w:rsid w:val="002257F0"/>
    <w:rsid w:val="00225824"/>
    <w:rsid w:val="00225DEC"/>
    <w:rsid w:val="00225E36"/>
    <w:rsid w:val="00226292"/>
    <w:rsid w:val="0022629E"/>
    <w:rsid w:val="002262F8"/>
    <w:rsid w:val="002262FE"/>
    <w:rsid w:val="0022639D"/>
    <w:rsid w:val="00226451"/>
    <w:rsid w:val="0022695F"/>
    <w:rsid w:val="00226AD3"/>
    <w:rsid w:val="00226C43"/>
    <w:rsid w:val="00226D1C"/>
    <w:rsid w:val="00226F6B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125E"/>
    <w:rsid w:val="00231420"/>
    <w:rsid w:val="002315C4"/>
    <w:rsid w:val="00231708"/>
    <w:rsid w:val="002319F3"/>
    <w:rsid w:val="00231BF0"/>
    <w:rsid w:val="00231ED7"/>
    <w:rsid w:val="00231F36"/>
    <w:rsid w:val="00232345"/>
    <w:rsid w:val="00232770"/>
    <w:rsid w:val="00232845"/>
    <w:rsid w:val="002328FE"/>
    <w:rsid w:val="00232959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3B"/>
    <w:rsid w:val="00233AC8"/>
    <w:rsid w:val="00233DDE"/>
    <w:rsid w:val="002340C7"/>
    <w:rsid w:val="002341CA"/>
    <w:rsid w:val="002344C5"/>
    <w:rsid w:val="002344CB"/>
    <w:rsid w:val="002345CB"/>
    <w:rsid w:val="002346D1"/>
    <w:rsid w:val="00234718"/>
    <w:rsid w:val="002348EB"/>
    <w:rsid w:val="002348EE"/>
    <w:rsid w:val="00234A38"/>
    <w:rsid w:val="00234B73"/>
    <w:rsid w:val="00234BB1"/>
    <w:rsid w:val="00234C03"/>
    <w:rsid w:val="00234F5F"/>
    <w:rsid w:val="002350E7"/>
    <w:rsid w:val="002352F6"/>
    <w:rsid w:val="0023539C"/>
    <w:rsid w:val="00235716"/>
    <w:rsid w:val="00235A31"/>
    <w:rsid w:val="00235DCF"/>
    <w:rsid w:val="00235ED3"/>
    <w:rsid w:val="00235FF5"/>
    <w:rsid w:val="002361C4"/>
    <w:rsid w:val="002363AD"/>
    <w:rsid w:val="002364CC"/>
    <w:rsid w:val="002365FB"/>
    <w:rsid w:val="002366BA"/>
    <w:rsid w:val="002366EA"/>
    <w:rsid w:val="0023670A"/>
    <w:rsid w:val="0023671D"/>
    <w:rsid w:val="0023686C"/>
    <w:rsid w:val="00236A93"/>
    <w:rsid w:val="00236C16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50A"/>
    <w:rsid w:val="00240812"/>
    <w:rsid w:val="00240876"/>
    <w:rsid w:val="002409B1"/>
    <w:rsid w:val="00240C5E"/>
    <w:rsid w:val="00241217"/>
    <w:rsid w:val="002412B9"/>
    <w:rsid w:val="0024145B"/>
    <w:rsid w:val="00241631"/>
    <w:rsid w:val="00241A6A"/>
    <w:rsid w:val="00241F60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B6B"/>
    <w:rsid w:val="00243F5C"/>
    <w:rsid w:val="00244088"/>
    <w:rsid w:val="0024436E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CB"/>
    <w:rsid w:val="002457E8"/>
    <w:rsid w:val="0024592A"/>
    <w:rsid w:val="00245C47"/>
    <w:rsid w:val="00245F82"/>
    <w:rsid w:val="002460F4"/>
    <w:rsid w:val="002463C3"/>
    <w:rsid w:val="00246443"/>
    <w:rsid w:val="0024697F"/>
    <w:rsid w:val="00246C76"/>
    <w:rsid w:val="00247134"/>
    <w:rsid w:val="00247552"/>
    <w:rsid w:val="002477AE"/>
    <w:rsid w:val="002478ED"/>
    <w:rsid w:val="00247DF3"/>
    <w:rsid w:val="002500EE"/>
    <w:rsid w:val="0025033B"/>
    <w:rsid w:val="00250648"/>
    <w:rsid w:val="00250698"/>
    <w:rsid w:val="00250B1D"/>
    <w:rsid w:val="00250B60"/>
    <w:rsid w:val="00250F44"/>
    <w:rsid w:val="00251088"/>
    <w:rsid w:val="002519C4"/>
    <w:rsid w:val="00251A32"/>
    <w:rsid w:val="00251CE9"/>
    <w:rsid w:val="00251D40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CA0"/>
    <w:rsid w:val="00252DD8"/>
    <w:rsid w:val="00252E50"/>
    <w:rsid w:val="00252F36"/>
    <w:rsid w:val="00253361"/>
    <w:rsid w:val="00253396"/>
    <w:rsid w:val="002534AA"/>
    <w:rsid w:val="00253B6C"/>
    <w:rsid w:val="00253DC1"/>
    <w:rsid w:val="00253F0F"/>
    <w:rsid w:val="00254233"/>
    <w:rsid w:val="002545AB"/>
    <w:rsid w:val="002545B7"/>
    <w:rsid w:val="002545C1"/>
    <w:rsid w:val="002545F4"/>
    <w:rsid w:val="002549C1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576"/>
    <w:rsid w:val="00256815"/>
    <w:rsid w:val="00256993"/>
    <w:rsid w:val="00256AEA"/>
    <w:rsid w:val="00256F21"/>
    <w:rsid w:val="00256FC1"/>
    <w:rsid w:val="00257052"/>
    <w:rsid w:val="002570FF"/>
    <w:rsid w:val="0025728E"/>
    <w:rsid w:val="00257315"/>
    <w:rsid w:val="0025731B"/>
    <w:rsid w:val="0025767C"/>
    <w:rsid w:val="00257811"/>
    <w:rsid w:val="00257CE5"/>
    <w:rsid w:val="00257DE7"/>
    <w:rsid w:val="0026054D"/>
    <w:rsid w:val="00260693"/>
    <w:rsid w:val="002608A3"/>
    <w:rsid w:val="002608F4"/>
    <w:rsid w:val="00260C95"/>
    <w:rsid w:val="00260D53"/>
    <w:rsid w:val="00260F07"/>
    <w:rsid w:val="002610BA"/>
    <w:rsid w:val="00261531"/>
    <w:rsid w:val="00261677"/>
    <w:rsid w:val="00261684"/>
    <w:rsid w:val="002617B6"/>
    <w:rsid w:val="00261852"/>
    <w:rsid w:val="00261977"/>
    <w:rsid w:val="00261981"/>
    <w:rsid w:val="00261AFF"/>
    <w:rsid w:val="00261B79"/>
    <w:rsid w:val="00261CD4"/>
    <w:rsid w:val="00261D1F"/>
    <w:rsid w:val="002621D3"/>
    <w:rsid w:val="002623AA"/>
    <w:rsid w:val="00262440"/>
    <w:rsid w:val="00262505"/>
    <w:rsid w:val="00262B06"/>
    <w:rsid w:val="00262C50"/>
    <w:rsid w:val="00262CC1"/>
    <w:rsid w:val="0026320D"/>
    <w:rsid w:val="002634E5"/>
    <w:rsid w:val="00263541"/>
    <w:rsid w:val="00263935"/>
    <w:rsid w:val="00263B0B"/>
    <w:rsid w:val="00263C4E"/>
    <w:rsid w:val="00263CAA"/>
    <w:rsid w:val="00263F1E"/>
    <w:rsid w:val="0026439D"/>
    <w:rsid w:val="0026481A"/>
    <w:rsid w:val="00264851"/>
    <w:rsid w:val="00264BFB"/>
    <w:rsid w:val="00264CCE"/>
    <w:rsid w:val="00264DFA"/>
    <w:rsid w:val="002651A7"/>
    <w:rsid w:val="002651B9"/>
    <w:rsid w:val="00265577"/>
    <w:rsid w:val="002657C7"/>
    <w:rsid w:val="00265853"/>
    <w:rsid w:val="00265C1A"/>
    <w:rsid w:val="00265DD7"/>
    <w:rsid w:val="00265E93"/>
    <w:rsid w:val="002664C1"/>
    <w:rsid w:val="00266683"/>
    <w:rsid w:val="002666C8"/>
    <w:rsid w:val="00266790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F53"/>
    <w:rsid w:val="00267FC9"/>
    <w:rsid w:val="00270103"/>
    <w:rsid w:val="0027010A"/>
    <w:rsid w:val="0027044B"/>
    <w:rsid w:val="00270619"/>
    <w:rsid w:val="0027064B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68"/>
    <w:rsid w:val="00271BAF"/>
    <w:rsid w:val="00271BBF"/>
    <w:rsid w:val="00271BC5"/>
    <w:rsid w:val="00271F31"/>
    <w:rsid w:val="00271F5C"/>
    <w:rsid w:val="00271FF7"/>
    <w:rsid w:val="002720AD"/>
    <w:rsid w:val="00272179"/>
    <w:rsid w:val="002722A7"/>
    <w:rsid w:val="0027282F"/>
    <w:rsid w:val="002728A3"/>
    <w:rsid w:val="00272C3F"/>
    <w:rsid w:val="00272E92"/>
    <w:rsid w:val="00272EA1"/>
    <w:rsid w:val="00273195"/>
    <w:rsid w:val="00273567"/>
    <w:rsid w:val="0027370F"/>
    <w:rsid w:val="0027388D"/>
    <w:rsid w:val="0027395A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D9E"/>
    <w:rsid w:val="00274F7E"/>
    <w:rsid w:val="002755C7"/>
    <w:rsid w:val="00275B8B"/>
    <w:rsid w:val="00275C69"/>
    <w:rsid w:val="00275F91"/>
    <w:rsid w:val="0027617A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E8A"/>
    <w:rsid w:val="00276F4D"/>
    <w:rsid w:val="002772AC"/>
    <w:rsid w:val="00277338"/>
    <w:rsid w:val="0027748F"/>
    <w:rsid w:val="002774F9"/>
    <w:rsid w:val="00277B37"/>
    <w:rsid w:val="00277CF8"/>
    <w:rsid w:val="0028026F"/>
    <w:rsid w:val="002803B5"/>
    <w:rsid w:val="002807E2"/>
    <w:rsid w:val="00280862"/>
    <w:rsid w:val="00280991"/>
    <w:rsid w:val="002809BA"/>
    <w:rsid w:val="00280D09"/>
    <w:rsid w:val="0028106B"/>
    <w:rsid w:val="0028106E"/>
    <w:rsid w:val="002811AC"/>
    <w:rsid w:val="0028166B"/>
    <w:rsid w:val="00281734"/>
    <w:rsid w:val="0028180E"/>
    <w:rsid w:val="002819AC"/>
    <w:rsid w:val="00281D9A"/>
    <w:rsid w:val="002823E3"/>
    <w:rsid w:val="002823F1"/>
    <w:rsid w:val="00282417"/>
    <w:rsid w:val="00282482"/>
    <w:rsid w:val="002825D3"/>
    <w:rsid w:val="002826AF"/>
    <w:rsid w:val="0028270C"/>
    <w:rsid w:val="00282739"/>
    <w:rsid w:val="00282803"/>
    <w:rsid w:val="00282B11"/>
    <w:rsid w:val="00282EBB"/>
    <w:rsid w:val="002831C0"/>
    <w:rsid w:val="002833DF"/>
    <w:rsid w:val="00284080"/>
    <w:rsid w:val="0028420D"/>
    <w:rsid w:val="002842F7"/>
    <w:rsid w:val="0028442F"/>
    <w:rsid w:val="002846B9"/>
    <w:rsid w:val="00284846"/>
    <w:rsid w:val="00284FF1"/>
    <w:rsid w:val="00285522"/>
    <w:rsid w:val="0028589F"/>
    <w:rsid w:val="00285A24"/>
    <w:rsid w:val="00285B20"/>
    <w:rsid w:val="002861DB"/>
    <w:rsid w:val="002861DD"/>
    <w:rsid w:val="002863FF"/>
    <w:rsid w:val="00286491"/>
    <w:rsid w:val="0028662A"/>
    <w:rsid w:val="00286A0A"/>
    <w:rsid w:val="00286A3A"/>
    <w:rsid w:val="00286E94"/>
    <w:rsid w:val="00287232"/>
    <w:rsid w:val="002873B7"/>
    <w:rsid w:val="0028747D"/>
    <w:rsid w:val="002875AF"/>
    <w:rsid w:val="0028770C"/>
    <w:rsid w:val="002879B7"/>
    <w:rsid w:val="00287AD9"/>
    <w:rsid w:val="00287D58"/>
    <w:rsid w:val="00287F62"/>
    <w:rsid w:val="00290183"/>
    <w:rsid w:val="002901F5"/>
    <w:rsid w:val="0029028C"/>
    <w:rsid w:val="00290431"/>
    <w:rsid w:val="00290588"/>
    <w:rsid w:val="00290818"/>
    <w:rsid w:val="00290CBA"/>
    <w:rsid w:val="00290D1C"/>
    <w:rsid w:val="002915AB"/>
    <w:rsid w:val="002915BE"/>
    <w:rsid w:val="00291699"/>
    <w:rsid w:val="0029172C"/>
    <w:rsid w:val="00291958"/>
    <w:rsid w:val="002919B9"/>
    <w:rsid w:val="002919C5"/>
    <w:rsid w:val="00291A24"/>
    <w:rsid w:val="00291AB0"/>
    <w:rsid w:val="00291EE6"/>
    <w:rsid w:val="00291FEB"/>
    <w:rsid w:val="00292469"/>
    <w:rsid w:val="00292A3A"/>
    <w:rsid w:val="00292C21"/>
    <w:rsid w:val="00292CE4"/>
    <w:rsid w:val="00292CFC"/>
    <w:rsid w:val="00292DAC"/>
    <w:rsid w:val="00292F42"/>
    <w:rsid w:val="00293013"/>
    <w:rsid w:val="00293054"/>
    <w:rsid w:val="002932CB"/>
    <w:rsid w:val="002933BC"/>
    <w:rsid w:val="00293518"/>
    <w:rsid w:val="002935CA"/>
    <w:rsid w:val="002938E7"/>
    <w:rsid w:val="002939E4"/>
    <w:rsid w:val="00293C1D"/>
    <w:rsid w:val="00293C5E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5F1B"/>
    <w:rsid w:val="0029607D"/>
    <w:rsid w:val="002960E2"/>
    <w:rsid w:val="00296122"/>
    <w:rsid w:val="0029634D"/>
    <w:rsid w:val="00296827"/>
    <w:rsid w:val="00296A48"/>
    <w:rsid w:val="00296A98"/>
    <w:rsid w:val="00296C92"/>
    <w:rsid w:val="00297000"/>
    <w:rsid w:val="00297766"/>
    <w:rsid w:val="002977C3"/>
    <w:rsid w:val="00297C63"/>
    <w:rsid w:val="002A016B"/>
    <w:rsid w:val="002A0236"/>
    <w:rsid w:val="002A033F"/>
    <w:rsid w:val="002A0379"/>
    <w:rsid w:val="002A0473"/>
    <w:rsid w:val="002A0527"/>
    <w:rsid w:val="002A061A"/>
    <w:rsid w:val="002A0D67"/>
    <w:rsid w:val="002A0E04"/>
    <w:rsid w:val="002A0FB6"/>
    <w:rsid w:val="002A128E"/>
    <w:rsid w:val="002A1376"/>
    <w:rsid w:val="002A15C1"/>
    <w:rsid w:val="002A15E6"/>
    <w:rsid w:val="002A17D5"/>
    <w:rsid w:val="002A1A98"/>
    <w:rsid w:val="002A1C28"/>
    <w:rsid w:val="002A1C2A"/>
    <w:rsid w:val="002A1D54"/>
    <w:rsid w:val="002A1E23"/>
    <w:rsid w:val="002A2085"/>
    <w:rsid w:val="002A2377"/>
    <w:rsid w:val="002A2731"/>
    <w:rsid w:val="002A2780"/>
    <w:rsid w:val="002A282D"/>
    <w:rsid w:val="002A28FD"/>
    <w:rsid w:val="002A2940"/>
    <w:rsid w:val="002A2AA4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E0E"/>
    <w:rsid w:val="002A4E6E"/>
    <w:rsid w:val="002A5231"/>
    <w:rsid w:val="002A5364"/>
    <w:rsid w:val="002A5945"/>
    <w:rsid w:val="002A59FA"/>
    <w:rsid w:val="002A60B0"/>
    <w:rsid w:val="002A6173"/>
    <w:rsid w:val="002A6398"/>
    <w:rsid w:val="002A64C3"/>
    <w:rsid w:val="002A6553"/>
    <w:rsid w:val="002A657A"/>
    <w:rsid w:val="002A67D7"/>
    <w:rsid w:val="002A692D"/>
    <w:rsid w:val="002A6AF0"/>
    <w:rsid w:val="002A6D54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F9"/>
    <w:rsid w:val="002B0C02"/>
    <w:rsid w:val="002B0D5F"/>
    <w:rsid w:val="002B0DFB"/>
    <w:rsid w:val="002B0E0F"/>
    <w:rsid w:val="002B129C"/>
    <w:rsid w:val="002B16D3"/>
    <w:rsid w:val="002B180D"/>
    <w:rsid w:val="002B19ED"/>
    <w:rsid w:val="002B1CD1"/>
    <w:rsid w:val="002B1DDC"/>
    <w:rsid w:val="002B20F4"/>
    <w:rsid w:val="002B23CA"/>
    <w:rsid w:val="002B2764"/>
    <w:rsid w:val="002B27DA"/>
    <w:rsid w:val="002B2801"/>
    <w:rsid w:val="002B2BA6"/>
    <w:rsid w:val="002B2E70"/>
    <w:rsid w:val="002B2EE8"/>
    <w:rsid w:val="002B3277"/>
    <w:rsid w:val="002B32BA"/>
    <w:rsid w:val="002B32F8"/>
    <w:rsid w:val="002B34A4"/>
    <w:rsid w:val="002B3576"/>
    <w:rsid w:val="002B386B"/>
    <w:rsid w:val="002B38B4"/>
    <w:rsid w:val="002B40A3"/>
    <w:rsid w:val="002B46FA"/>
    <w:rsid w:val="002B4A3F"/>
    <w:rsid w:val="002B4FDF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5E58"/>
    <w:rsid w:val="002B5E94"/>
    <w:rsid w:val="002B6080"/>
    <w:rsid w:val="002B65D6"/>
    <w:rsid w:val="002B66E9"/>
    <w:rsid w:val="002B6859"/>
    <w:rsid w:val="002B68D5"/>
    <w:rsid w:val="002B6A52"/>
    <w:rsid w:val="002B6B8E"/>
    <w:rsid w:val="002B6B8F"/>
    <w:rsid w:val="002B6BAC"/>
    <w:rsid w:val="002B6FFF"/>
    <w:rsid w:val="002B7006"/>
    <w:rsid w:val="002B7155"/>
    <w:rsid w:val="002B7196"/>
    <w:rsid w:val="002B7272"/>
    <w:rsid w:val="002B7314"/>
    <w:rsid w:val="002B7551"/>
    <w:rsid w:val="002B7590"/>
    <w:rsid w:val="002B7607"/>
    <w:rsid w:val="002B7898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EA"/>
    <w:rsid w:val="002C1858"/>
    <w:rsid w:val="002C18CC"/>
    <w:rsid w:val="002C1AC4"/>
    <w:rsid w:val="002C1D5E"/>
    <w:rsid w:val="002C1DE2"/>
    <w:rsid w:val="002C20F6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7E"/>
    <w:rsid w:val="002C31D1"/>
    <w:rsid w:val="002C34FF"/>
    <w:rsid w:val="002C36A1"/>
    <w:rsid w:val="002C3839"/>
    <w:rsid w:val="002C3A73"/>
    <w:rsid w:val="002C3AB6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50E1"/>
    <w:rsid w:val="002C51EE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77E"/>
    <w:rsid w:val="002C6CD8"/>
    <w:rsid w:val="002C6CEB"/>
    <w:rsid w:val="002C6D38"/>
    <w:rsid w:val="002C702E"/>
    <w:rsid w:val="002C745C"/>
    <w:rsid w:val="002C7529"/>
    <w:rsid w:val="002C7A67"/>
    <w:rsid w:val="002C7B83"/>
    <w:rsid w:val="002C7E76"/>
    <w:rsid w:val="002C7ECC"/>
    <w:rsid w:val="002D01ED"/>
    <w:rsid w:val="002D02AD"/>
    <w:rsid w:val="002D0560"/>
    <w:rsid w:val="002D05FD"/>
    <w:rsid w:val="002D0DD6"/>
    <w:rsid w:val="002D0EAA"/>
    <w:rsid w:val="002D0F16"/>
    <w:rsid w:val="002D12B4"/>
    <w:rsid w:val="002D1581"/>
    <w:rsid w:val="002D181E"/>
    <w:rsid w:val="002D19A8"/>
    <w:rsid w:val="002D1AEA"/>
    <w:rsid w:val="002D1C73"/>
    <w:rsid w:val="002D20FC"/>
    <w:rsid w:val="002D2646"/>
    <w:rsid w:val="002D2739"/>
    <w:rsid w:val="002D28CD"/>
    <w:rsid w:val="002D2D64"/>
    <w:rsid w:val="002D2ECB"/>
    <w:rsid w:val="002D32DF"/>
    <w:rsid w:val="002D3379"/>
    <w:rsid w:val="002D3512"/>
    <w:rsid w:val="002D3B18"/>
    <w:rsid w:val="002D3E70"/>
    <w:rsid w:val="002D3E71"/>
    <w:rsid w:val="002D3EBC"/>
    <w:rsid w:val="002D3F6E"/>
    <w:rsid w:val="002D3FAF"/>
    <w:rsid w:val="002D46EA"/>
    <w:rsid w:val="002D4DB0"/>
    <w:rsid w:val="002D4FFA"/>
    <w:rsid w:val="002D5043"/>
    <w:rsid w:val="002D50D7"/>
    <w:rsid w:val="002D53E7"/>
    <w:rsid w:val="002D5433"/>
    <w:rsid w:val="002D547D"/>
    <w:rsid w:val="002D5622"/>
    <w:rsid w:val="002D5695"/>
    <w:rsid w:val="002D57AE"/>
    <w:rsid w:val="002D5904"/>
    <w:rsid w:val="002D5B40"/>
    <w:rsid w:val="002D5BF4"/>
    <w:rsid w:val="002D608D"/>
    <w:rsid w:val="002D60C0"/>
    <w:rsid w:val="002D6297"/>
    <w:rsid w:val="002D6360"/>
    <w:rsid w:val="002D645E"/>
    <w:rsid w:val="002D67B5"/>
    <w:rsid w:val="002D688F"/>
    <w:rsid w:val="002D6BB8"/>
    <w:rsid w:val="002D6C3B"/>
    <w:rsid w:val="002D6C56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970"/>
    <w:rsid w:val="002E1D42"/>
    <w:rsid w:val="002E1D60"/>
    <w:rsid w:val="002E1F64"/>
    <w:rsid w:val="002E2866"/>
    <w:rsid w:val="002E2971"/>
    <w:rsid w:val="002E2983"/>
    <w:rsid w:val="002E2B8C"/>
    <w:rsid w:val="002E2DB1"/>
    <w:rsid w:val="002E2E0E"/>
    <w:rsid w:val="002E2F19"/>
    <w:rsid w:val="002E2F9C"/>
    <w:rsid w:val="002E3149"/>
    <w:rsid w:val="002E31D2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32C"/>
    <w:rsid w:val="002E4461"/>
    <w:rsid w:val="002E4A84"/>
    <w:rsid w:val="002E4C02"/>
    <w:rsid w:val="002E5157"/>
    <w:rsid w:val="002E5180"/>
    <w:rsid w:val="002E518C"/>
    <w:rsid w:val="002E5390"/>
    <w:rsid w:val="002E569B"/>
    <w:rsid w:val="002E5D44"/>
    <w:rsid w:val="002E5DD7"/>
    <w:rsid w:val="002E608C"/>
    <w:rsid w:val="002E6175"/>
    <w:rsid w:val="002E622D"/>
    <w:rsid w:val="002E6260"/>
    <w:rsid w:val="002E6867"/>
    <w:rsid w:val="002E698C"/>
    <w:rsid w:val="002E6C19"/>
    <w:rsid w:val="002E6CA0"/>
    <w:rsid w:val="002E6D9D"/>
    <w:rsid w:val="002E6DA0"/>
    <w:rsid w:val="002E6F9A"/>
    <w:rsid w:val="002E71E9"/>
    <w:rsid w:val="002E75FA"/>
    <w:rsid w:val="002E7716"/>
    <w:rsid w:val="002E7732"/>
    <w:rsid w:val="002E7739"/>
    <w:rsid w:val="002E77D8"/>
    <w:rsid w:val="002E7827"/>
    <w:rsid w:val="002E79DD"/>
    <w:rsid w:val="002F0242"/>
    <w:rsid w:val="002F024E"/>
    <w:rsid w:val="002F0AD2"/>
    <w:rsid w:val="002F0D22"/>
    <w:rsid w:val="002F0FFF"/>
    <w:rsid w:val="002F10D2"/>
    <w:rsid w:val="002F1390"/>
    <w:rsid w:val="002F1509"/>
    <w:rsid w:val="002F1712"/>
    <w:rsid w:val="002F1836"/>
    <w:rsid w:val="002F183B"/>
    <w:rsid w:val="002F188C"/>
    <w:rsid w:val="002F18EB"/>
    <w:rsid w:val="002F19CF"/>
    <w:rsid w:val="002F1B0D"/>
    <w:rsid w:val="002F1ECF"/>
    <w:rsid w:val="002F1F19"/>
    <w:rsid w:val="002F1F75"/>
    <w:rsid w:val="002F1FC6"/>
    <w:rsid w:val="002F20BB"/>
    <w:rsid w:val="002F23C8"/>
    <w:rsid w:val="002F24BC"/>
    <w:rsid w:val="002F2AA7"/>
    <w:rsid w:val="002F2DBA"/>
    <w:rsid w:val="002F2F82"/>
    <w:rsid w:val="002F2FA4"/>
    <w:rsid w:val="002F2FBA"/>
    <w:rsid w:val="002F30C1"/>
    <w:rsid w:val="002F30DD"/>
    <w:rsid w:val="002F368B"/>
    <w:rsid w:val="002F3726"/>
    <w:rsid w:val="002F3A6A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BBB"/>
    <w:rsid w:val="002F5C82"/>
    <w:rsid w:val="002F5C98"/>
    <w:rsid w:val="002F5D96"/>
    <w:rsid w:val="002F6131"/>
    <w:rsid w:val="002F6189"/>
    <w:rsid w:val="002F660D"/>
    <w:rsid w:val="002F674E"/>
    <w:rsid w:val="002F67B8"/>
    <w:rsid w:val="002F6F81"/>
    <w:rsid w:val="002F7286"/>
    <w:rsid w:val="002F72A0"/>
    <w:rsid w:val="002F74B4"/>
    <w:rsid w:val="002F776F"/>
    <w:rsid w:val="002F7888"/>
    <w:rsid w:val="002F7D9E"/>
    <w:rsid w:val="002F7E1E"/>
    <w:rsid w:val="00300116"/>
    <w:rsid w:val="003001BF"/>
    <w:rsid w:val="00300295"/>
    <w:rsid w:val="0030033C"/>
    <w:rsid w:val="00300400"/>
    <w:rsid w:val="00300696"/>
    <w:rsid w:val="0030087A"/>
    <w:rsid w:val="00300CC4"/>
    <w:rsid w:val="00300F7A"/>
    <w:rsid w:val="003013B9"/>
    <w:rsid w:val="0030140F"/>
    <w:rsid w:val="003014F4"/>
    <w:rsid w:val="0030152F"/>
    <w:rsid w:val="00301753"/>
    <w:rsid w:val="00301A55"/>
    <w:rsid w:val="00301B1B"/>
    <w:rsid w:val="00301EEE"/>
    <w:rsid w:val="00301FD5"/>
    <w:rsid w:val="00301FDD"/>
    <w:rsid w:val="00302098"/>
    <w:rsid w:val="003022A9"/>
    <w:rsid w:val="003022D7"/>
    <w:rsid w:val="003026DC"/>
    <w:rsid w:val="003026E6"/>
    <w:rsid w:val="0030295A"/>
    <w:rsid w:val="00302B40"/>
    <w:rsid w:val="00302C23"/>
    <w:rsid w:val="003030AB"/>
    <w:rsid w:val="003031C5"/>
    <w:rsid w:val="003031DC"/>
    <w:rsid w:val="00303272"/>
    <w:rsid w:val="003032CD"/>
    <w:rsid w:val="00303430"/>
    <w:rsid w:val="00303626"/>
    <w:rsid w:val="00303A1A"/>
    <w:rsid w:val="00303AFE"/>
    <w:rsid w:val="00303D9D"/>
    <w:rsid w:val="0030436C"/>
    <w:rsid w:val="00304377"/>
    <w:rsid w:val="003046EE"/>
    <w:rsid w:val="0030477F"/>
    <w:rsid w:val="00304896"/>
    <w:rsid w:val="0030497C"/>
    <w:rsid w:val="00304F9A"/>
    <w:rsid w:val="003051D1"/>
    <w:rsid w:val="00305241"/>
    <w:rsid w:val="003052EF"/>
    <w:rsid w:val="00305554"/>
    <w:rsid w:val="00305560"/>
    <w:rsid w:val="003055A8"/>
    <w:rsid w:val="00305633"/>
    <w:rsid w:val="00305960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6B"/>
    <w:rsid w:val="003071D8"/>
    <w:rsid w:val="00307222"/>
    <w:rsid w:val="00307249"/>
    <w:rsid w:val="003072B3"/>
    <w:rsid w:val="00307301"/>
    <w:rsid w:val="003073C3"/>
    <w:rsid w:val="003073D3"/>
    <w:rsid w:val="00307990"/>
    <w:rsid w:val="003079A9"/>
    <w:rsid w:val="00307A01"/>
    <w:rsid w:val="00307A0B"/>
    <w:rsid w:val="00307B1B"/>
    <w:rsid w:val="00307C9B"/>
    <w:rsid w:val="00307E6A"/>
    <w:rsid w:val="00310156"/>
    <w:rsid w:val="0031031B"/>
    <w:rsid w:val="00310440"/>
    <w:rsid w:val="003104B4"/>
    <w:rsid w:val="0031067F"/>
    <w:rsid w:val="00310785"/>
    <w:rsid w:val="00310878"/>
    <w:rsid w:val="003108DD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5B7"/>
    <w:rsid w:val="0031274D"/>
    <w:rsid w:val="003128B5"/>
    <w:rsid w:val="003129BB"/>
    <w:rsid w:val="003134FF"/>
    <w:rsid w:val="003135DA"/>
    <w:rsid w:val="003139BD"/>
    <w:rsid w:val="00313B3F"/>
    <w:rsid w:val="00313CB7"/>
    <w:rsid w:val="00313F42"/>
    <w:rsid w:val="003141FB"/>
    <w:rsid w:val="003147F9"/>
    <w:rsid w:val="003149E2"/>
    <w:rsid w:val="00314A66"/>
    <w:rsid w:val="00314D98"/>
    <w:rsid w:val="00314D9C"/>
    <w:rsid w:val="00315110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7C"/>
    <w:rsid w:val="003160F6"/>
    <w:rsid w:val="0031621F"/>
    <w:rsid w:val="00316635"/>
    <w:rsid w:val="003168AD"/>
    <w:rsid w:val="003168B8"/>
    <w:rsid w:val="003168BF"/>
    <w:rsid w:val="00316A97"/>
    <w:rsid w:val="0031705E"/>
    <w:rsid w:val="00317088"/>
    <w:rsid w:val="003170DE"/>
    <w:rsid w:val="00317193"/>
    <w:rsid w:val="0031723D"/>
    <w:rsid w:val="00317418"/>
    <w:rsid w:val="003177C3"/>
    <w:rsid w:val="0031787C"/>
    <w:rsid w:val="00317A15"/>
    <w:rsid w:val="00317B12"/>
    <w:rsid w:val="00320311"/>
    <w:rsid w:val="003203BD"/>
    <w:rsid w:val="00320422"/>
    <w:rsid w:val="0032047F"/>
    <w:rsid w:val="00320542"/>
    <w:rsid w:val="00320568"/>
    <w:rsid w:val="00320725"/>
    <w:rsid w:val="003208F7"/>
    <w:rsid w:val="00320A04"/>
    <w:rsid w:val="00320EA4"/>
    <w:rsid w:val="00320F26"/>
    <w:rsid w:val="0032130A"/>
    <w:rsid w:val="003214EE"/>
    <w:rsid w:val="0032157E"/>
    <w:rsid w:val="003215C9"/>
    <w:rsid w:val="003215D6"/>
    <w:rsid w:val="003216EC"/>
    <w:rsid w:val="00321A58"/>
    <w:rsid w:val="00321AF9"/>
    <w:rsid w:val="00321BC7"/>
    <w:rsid w:val="00321D16"/>
    <w:rsid w:val="0032241E"/>
    <w:rsid w:val="003225E1"/>
    <w:rsid w:val="003225FC"/>
    <w:rsid w:val="003226E5"/>
    <w:rsid w:val="00322739"/>
    <w:rsid w:val="00323140"/>
    <w:rsid w:val="003231A1"/>
    <w:rsid w:val="003233D2"/>
    <w:rsid w:val="0032357A"/>
    <w:rsid w:val="00323693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754"/>
    <w:rsid w:val="003258B4"/>
    <w:rsid w:val="00325AD6"/>
    <w:rsid w:val="00325BDB"/>
    <w:rsid w:val="00325FB1"/>
    <w:rsid w:val="0032601C"/>
    <w:rsid w:val="003261C2"/>
    <w:rsid w:val="003261EC"/>
    <w:rsid w:val="003263DE"/>
    <w:rsid w:val="0032645B"/>
    <w:rsid w:val="00326473"/>
    <w:rsid w:val="003265F8"/>
    <w:rsid w:val="00326608"/>
    <w:rsid w:val="003268EA"/>
    <w:rsid w:val="00326913"/>
    <w:rsid w:val="00326A47"/>
    <w:rsid w:val="00326AD1"/>
    <w:rsid w:val="00326ECD"/>
    <w:rsid w:val="003271AF"/>
    <w:rsid w:val="00327226"/>
    <w:rsid w:val="00327363"/>
    <w:rsid w:val="0032738E"/>
    <w:rsid w:val="0032779A"/>
    <w:rsid w:val="0032785B"/>
    <w:rsid w:val="00327BD0"/>
    <w:rsid w:val="00327CFD"/>
    <w:rsid w:val="00327ED6"/>
    <w:rsid w:val="003300C7"/>
    <w:rsid w:val="00330226"/>
    <w:rsid w:val="0033028F"/>
    <w:rsid w:val="00330492"/>
    <w:rsid w:val="00330B15"/>
    <w:rsid w:val="00331133"/>
    <w:rsid w:val="0033122B"/>
    <w:rsid w:val="003313FC"/>
    <w:rsid w:val="003316AE"/>
    <w:rsid w:val="003317BC"/>
    <w:rsid w:val="00332087"/>
    <w:rsid w:val="0033218C"/>
    <w:rsid w:val="003322E5"/>
    <w:rsid w:val="0033235B"/>
    <w:rsid w:val="003327F9"/>
    <w:rsid w:val="00332AD5"/>
    <w:rsid w:val="00332E26"/>
    <w:rsid w:val="00332E41"/>
    <w:rsid w:val="00332E6A"/>
    <w:rsid w:val="00332F85"/>
    <w:rsid w:val="0033307C"/>
    <w:rsid w:val="00333104"/>
    <w:rsid w:val="003331F3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9E1"/>
    <w:rsid w:val="00334D90"/>
    <w:rsid w:val="00335355"/>
    <w:rsid w:val="0033542A"/>
    <w:rsid w:val="00335724"/>
    <w:rsid w:val="00335AE5"/>
    <w:rsid w:val="00335BEE"/>
    <w:rsid w:val="00335C38"/>
    <w:rsid w:val="00335C67"/>
    <w:rsid w:val="00335D42"/>
    <w:rsid w:val="00336128"/>
    <w:rsid w:val="00336218"/>
    <w:rsid w:val="0033638F"/>
    <w:rsid w:val="00336390"/>
    <w:rsid w:val="003367BD"/>
    <w:rsid w:val="00336A0F"/>
    <w:rsid w:val="003370B1"/>
    <w:rsid w:val="00337510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D0A"/>
    <w:rsid w:val="00340DA7"/>
    <w:rsid w:val="00340E03"/>
    <w:rsid w:val="00340E68"/>
    <w:rsid w:val="003415D7"/>
    <w:rsid w:val="0034171D"/>
    <w:rsid w:val="00341752"/>
    <w:rsid w:val="003419C3"/>
    <w:rsid w:val="00341A3C"/>
    <w:rsid w:val="00341CA6"/>
    <w:rsid w:val="00341DBC"/>
    <w:rsid w:val="00341E13"/>
    <w:rsid w:val="00341ED1"/>
    <w:rsid w:val="00342247"/>
    <w:rsid w:val="00342421"/>
    <w:rsid w:val="0034269A"/>
    <w:rsid w:val="0034290F"/>
    <w:rsid w:val="0034295C"/>
    <w:rsid w:val="00342E20"/>
    <w:rsid w:val="00342E24"/>
    <w:rsid w:val="00343058"/>
    <w:rsid w:val="00343108"/>
    <w:rsid w:val="00343431"/>
    <w:rsid w:val="00343579"/>
    <w:rsid w:val="0034359D"/>
    <w:rsid w:val="0034391E"/>
    <w:rsid w:val="00343B4D"/>
    <w:rsid w:val="00343BC2"/>
    <w:rsid w:val="00343D44"/>
    <w:rsid w:val="00343ECE"/>
    <w:rsid w:val="0034402C"/>
    <w:rsid w:val="003440BD"/>
    <w:rsid w:val="003440D4"/>
    <w:rsid w:val="0034414A"/>
    <w:rsid w:val="00344166"/>
    <w:rsid w:val="00344187"/>
    <w:rsid w:val="003449D6"/>
    <w:rsid w:val="00344F59"/>
    <w:rsid w:val="003451BA"/>
    <w:rsid w:val="0034534B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BE"/>
    <w:rsid w:val="00346255"/>
    <w:rsid w:val="003464CA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9C6"/>
    <w:rsid w:val="00347A90"/>
    <w:rsid w:val="00347BA5"/>
    <w:rsid w:val="00347DC0"/>
    <w:rsid w:val="00347EA4"/>
    <w:rsid w:val="00347F3A"/>
    <w:rsid w:val="00350087"/>
    <w:rsid w:val="00350224"/>
    <w:rsid w:val="0035043D"/>
    <w:rsid w:val="0035046D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0F4E"/>
    <w:rsid w:val="00351442"/>
    <w:rsid w:val="003514A4"/>
    <w:rsid w:val="00351503"/>
    <w:rsid w:val="0035151A"/>
    <w:rsid w:val="003515AD"/>
    <w:rsid w:val="003519D6"/>
    <w:rsid w:val="00351B83"/>
    <w:rsid w:val="00351E0F"/>
    <w:rsid w:val="00351EB5"/>
    <w:rsid w:val="0035219B"/>
    <w:rsid w:val="003526D5"/>
    <w:rsid w:val="00352C7C"/>
    <w:rsid w:val="00352E8B"/>
    <w:rsid w:val="00352EB7"/>
    <w:rsid w:val="00352EBE"/>
    <w:rsid w:val="003530DA"/>
    <w:rsid w:val="00353102"/>
    <w:rsid w:val="0035342D"/>
    <w:rsid w:val="00353468"/>
    <w:rsid w:val="003537F0"/>
    <w:rsid w:val="00353913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0F7"/>
    <w:rsid w:val="0035522C"/>
    <w:rsid w:val="00355269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38F"/>
    <w:rsid w:val="00356436"/>
    <w:rsid w:val="003565CD"/>
    <w:rsid w:val="00356777"/>
    <w:rsid w:val="0035699B"/>
    <w:rsid w:val="00356D2F"/>
    <w:rsid w:val="0035716D"/>
    <w:rsid w:val="0035730C"/>
    <w:rsid w:val="003574E8"/>
    <w:rsid w:val="003575AF"/>
    <w:rsid w:val="0035774E"/>
    <w:rsid w:val="0035799A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4C2"/>
    <w:rsid w:val="00362851"/>
    <w:rsid w:val="00362DA5"/>
    <w:rsid w:val="0036314A"/>
    <w:rsid w:val="00363304"/>
    <w:rsid w:val="003635BB"/>
    <w:rsid w:val="00363653"/>
    <w:rsid w:val="0036373B"/>
    <w:rsid w:val="00363A48"/>
    <w:rsid w:val="003640DC"/>
    <w:rsid w:val="003641AF"/>
    <w:rsid w:val="0036423C"/>
    <w:rsid w:val="00364309"/>
    <w:rsid w:val="0036441F"/>
    <w:rsid w:val="003645DD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3E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912"/>
    <w:rsid w:val="00367EE9"/>
    <w:rsid w:val="00367FC1"/>
    <w:rsid w:val="00370041"/>
    <w:rsid w:val="003700E7"/>
    <w:rsid w:val="003706DA"/>
    <w:rsid w:val="003709D0"/>
    <w:rsid w:val="003709D3"/>
    <w:rsid w:val="00370C91"/>
    <w:rsid w:val="00370D0C"/>
    <w:rsid w:val="00370DE0"/>
    <w:rsid w:val="00370EBC"/>
    <w:rsid w:val="00371110"/>
    <w:rsid w:val="00371201"/>
    <w:rsid w:val="0037160F"/>
    <w:rsid w:val="003716A8"/>
    <w:rsid w:val="00371879"/>
    <w:rsid w:val="00371907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2FE"/>
    <w:rsid w:val="00373A33"/>
    <w:rsid w:val="00373B03"/>
    <w:rsid w:val="00373D19"/>
    <w:rsid w:val="00373D35"/>
    <w:rsid w:val="00373D5F"/>
    <w:rsid w:val="00373ECE"/>
    <w:rsid w:val="00373ECF"/>
    <w:rsid w:val="00373EF3"/>
    <w:rsid w:val="00374335"/>
    <w:rsid w:val="00374583"/>
    <w:rsid w:val="003745AB"/>
    <w:rsid w:val="003748F4"/>
    <w:rsid w:val="00374A24"/>
    <w:rsid w:val="00374C1E"/>
    <w:rsid w:val="00374E8A"/>
    <w:rsid w:val="0037538F"/>
    <w:rsid w:val="0037548E"/>
    <w:rsid w:val="00375564"/>
    <w:rsid w:val="0037567F"/>
    <w:rsid w:val="00375A7B"/>
    <w:rsid w:val="00375B63"/>
    <w:rsid w:val="00375F10"/>
    <w:rsid w:val="003762A0"/>
    <w:rsid w:val="003763CC"/>
    <w:rsid w:val="003767C7"/>
    <w:rsid w:val="00376899"/>
    <w:rsid w:val="003768C8"/>
    <w:rsid w:val="00376B85"/>
    <w:rsid w:val="00376FF7"/>
    <w:rsid w:val="00377030"/>
    <w:rsid w:val="003770C4"/>
    <w:rsid w:val="0037721C"/>
    <w:rsid w:val="0037733A"/>
    <w:rsid w:val="00377425"/>
    <w:rsid w:val="00377433"/>
    <w:rsid w:val="003774B7"/>
    <w:rsid w:val="00377660"/>
    <w:rsid w:val="00377A91"/>
    <w:rsid w:val="00377D26"/>
    <w:rsid w:val="00377E8A"/>
    <w:rsid w:val="00380250"/>
    <w:rsid w:val="00380445"/>
    <w:rsid w:val="00380471"/>
    <w:rsid w:val="003804AE"/>
    <w:rsid w:val="003804B5"/>
    <w:rsid w:val="00380589"/>
    <w:rsid w:val="00380836"/>
    <w:rsid w:val="00380A36"/>
    <w:rsid w:val="00380D4B"/>
    <w:rsid w:val="00380DF8"/>
    <w:rsid w:val="003810EE"/>
    <w:rsid w:val="003814E7"/>
    <w:rsid w:val="00381564"/>
    <w:rsid w:val="0038168F"/>
    <w:rsid w:val="00381871"/>
    <w:rsid w:val="0038196F"/>
    <w:rsid w:val="00381988"/>
    <w:rsid w:val="00381CB9"/>
    <w:rsid w:val="00381E44"/>
    <w:rsid w:val="00381EAF"/>
    <w:rsid w:val="00382017"/>
    <w:rsid w:val="0038220E"/>
    <w:rsid w:val="00382A11"/>
    <w:rsid w:val="00382A2B"/>
    <w:rsid w:val="00383567"/>
    <w:rsid w:val="00383ECD"/>
    <w:rsid w:val="00383FA1"/>
    <w:rsid w:val="003844FD"/>
    <w:rsid w:val="00384613"/>
    <w:rsid w:val="003847C8"/>
    <w:rsid w:val="00384876"/>
    <w:rsid w:val="003848E5"/>
    <w:rsid w:val="00384AAD"/>
    <w:rsid w:val="00384D16"/>
    <w:rsid w:val="00384D88"/>
    <w:rsid w:val="00384E04"/>
    <w:rsid w:val="0038508F"/>
    <w:rsid w:val="003854C1"/>
    <w:rsid w:val="003855CF"/>
    <w:rsid w:val="003857ED"/>
    <w:rsid w:val="0038587A"/>
    <w:rsid w:val="003859B2"/>
    <w:rsid w:val="00385EF8"/>
    <w:rsid w:val="00385FAE"/>
    <w:rsid w:val="003862D8"/>
    <w:rsid w:val="00386430"/>
    <w:rsid w:val="00386630"/>
    <w:rsid w:val="00386780"/>
    <w:rsid w:val="0038685B"/>
    <w:rsid w:val="00386919"/>
    <w:rsid w:val="00386C15"/>
    <w:rsid w:val="00386ED2"/>
    <w:rsid w:val="0038704C"/>
    <w:rsid w:val="003870E3"/>
    <w:rsid w:val="00387225"/>
    <w:rsid w:val="00387280"/>
    <w:rsid w:val="0038786F"/>
    <w:rsid w:val="00387956"/>
    <w:rsid w:val="00387C2E"/>
    <w:rsid w:val="00387E76"/>
    <w:rsid w:val="00387F52"/>
    <w:rsid w:val="0039004D"/>
    <w:rsid w:val="003901AA"/>
    <w:rsid w:val="003901F9"/>
    <w:rsid w:val="0039029A"/>
    <w:rsid w:val="003905A3"/>
    <w:rsid w:val="00390909"/>
    <w:rsid w:val="00390D91"/>
    <w:rsid w:val="00390E89"/>
    <w:rsid w:val="00390F13"/>
    <w:rsid w:val="003912F2"/>
    <w:rsid w:val="00391475"/>
    <w:rsid w:val="003916F0"/>
    <w:rsid w:val="0039189A"/>
    <w:rsid w:val="00392122"/>
    <w:rsid w:val="0039218A"/>
    <w:rsid w:val="003921B5"/>
    <w:rsid w:val="00392221"/>
    <w:rsid w:val="00392874"/>
    <w:rsid w:val="00392BF2"/>
    <w:rsid w:val="00392BFE"/>
    <w:rsid w:val="00393031"/>
    <w:rsid w:val="00393660"/>
    <w:rsid w:val="00393847"/>
    <w:rsid w:val="00393C5D"/>
    <w:rsid w:val="00393DFC"/>
    <w:rsid w:val="00393DFF"/>
    <w:rsid w:val="00393E78"/>
    <w:rsid w:val="00393F90"/>
    <w:rsid w:val="00394130"/>
    <w:rsid w:val="00394252"/>
    <w:rsid w:val="00394288"/>
    <w:rsid w:val="003942E7"/>
    <w:rsid w:val="00394358"/>
    <w:rsid w:val="0039463A"/>
    <w:rsid w:val="0039470D"/>
    <w:rsid w:val="00394811"/>
    <w:rsid w:val="00394EE7"/>
    <w:rsid w:val="0039598E"/>
    <w:rsid w:val="00395A93"/>
    <w:rsid w:val="00395B28"/>
    <w:rsid w:val="00395BEC"/>
    <w:rsid w:val="00395F2F"/>
    <w:rsid w:val="003962EA"/>
    <w:rsid w:val="003962ED"/>
    <w:rsid w:val="003962EE"/>
    <w:rsid w:val="0039637E"/>
    <w:rsid w:val="0039649A"/>
    <w:rsid w:val="003964B2"/>
    <w:rsid w:val="003964D4"/>
    <w:rsid w:val="00396649"/>
    <w:rsid w:val="0039666B"/>
    <w:rsid w:val="00396BDF"/>
    <w:rsid w:val="00396F26"/>
    <w:rsid w:val="003971DF"/>
    <w:rsid w:val="0039738B"/>
    <w:rsid w:val="00397460"/>
    <w:rsid w:val="0039753A"/>
    <w:rsid w:val="00397598"/>
    <w:rsid w:val="003977E3"/>
    <w:rsid w:val="00397E78"/>
    <w:rsid w:val="003A02C4"/>
    <w:rsid w:val="003A0735"/>
    <w:rsid w:val="003A08E2"/>
    <w:rsid w:val="003A092C"/>
    <w:rsid w:val="003A09C0"/>
    <w:rsid w:val="003A09E4"/>
    <w:rsid w:val="003A0F11"/>
    <w:rsid w:val="003A0FA8"/>
    <w:rsid w:val="003A11D5"/>
    <w:rsid w:val="003A1331"/>
    <w:rsid w:val="003A13F5"/>
    <w:rsid w:val="003A1711"/>
    <w:rsid w:val="003A17AB"/>
    <w:rsid w:val="003A17E0"/>
    <w:rsid w:val="003A183F"/>
    <w:rsid w:val="003A1866"/>
    <w:rsid w:val="003A18F3"/>
    <w:rsid w:val="003A1ACD"/>
    <w:rsid w:val="003A1B5D"/>
    <w:rsid w:val="003A1C9A"/>
    <w:rsid w:val="003A1D8E"/>
    <w:rsid w:val="003A1F27"/>
    <w:rsid w:val="003A1F86"/>
    <w:rsid w:val="003A22E2"/>
    <w:rsid w:val="003A2450"/>
    <w:rsid w:val="003A2571"/>
    <w:rsid w:val="003A257D"/>
    <w:rsid w:val="003A25C8"/>
    <w:rsid w:val="003A26B8"/>
    <w:rsid w:val="003A2852"/>
    <w:rsid w:val="003A2DBF"/>
    <w:rsid w:val="003A330B"/>
    <w:rsid w:val="003A34BC"/>
    <w:rsid w:val="003A384B"/>
    <w:rsid w:val="003A3883"/>
    <w:rsid w:val="003A3C08"/>
    <w:rsid w:val="003A3CA2"/>
    <w:rsid w:val="003A3F2C"/>
    <w:rsid w:val="003A4616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863"/>
    <w:rsid w:val="003A6B5B"/>
    <w:rsid w:val="003A6D0A"/>
    <w:rsid w:val="003A6E69"/>
    <w:rsid w:val="003A6F2E"/>
    <w:rsid w:val="003A7189"/>
    <w:rsid w:val="003A761A"/>
    <w:rsid w:val="003A7BA5"/>
    <w:rsid w:val="003A7D5F"/>
    <w:rsid w:val="003A7F1B"/>
    <w:rsid w:val="003A7F8A"/>
    <w:rsid w:val="003B0126"/>
    <w:rsid w:val="003B020D"/>
    <w:rsid w:val="003B0260"/>
    <w:rsid w:val="003B06B9"/>
    <w:rsid w:val="003B0A6A"/>
    <w:rsid w:val="003B0ADD"/>
    <w:rsid w:val="003B0CAF"/>
    <w:rsid w:val="003B0EA1"/>
    <w:rsid w:val="003B0EB2"/>
    <w:rsid w:val="003B14AB"/>
    <w:rsid w:val="003B17BC"/>
    <w:rsid w:val="003B17E0"/>
    <w:rsid w:val="003B1CFE"/>
    <w:rsid w:val="003B2390"/>
    <w:rsid w:val="003B24E4"/>
    <w:rsid w:val="003B26FB"/>
    <w:rsid w:val="003B27E1"/>
    <w:rsid w:val="003B2986"/>
    <w:rsid w:val="003B2A1D"/>
    <w:rsid w:val="003B2BD6"/>
    <w:rsid w:val="003B2C0D"/>
    <w:rsid w:val="003B2CE5"/>
    <w:rsid w:val="003B2D56"/>
    <w:rsid w:val="003B2E81"/>
    <w:rsid w:val="003B3102"/>
    <w:rsid w:val="003B34E2"/>
    <w:rsid w:val="003B389B"/>
    <w:rsid w:val="003B3F02"/>
    <w:rsid w:val="003B40AB"/>
    <w:rsid w:val="003B4174"/>
    <w:rsid w:val="003B41C6"/>
    <w:rsid w:val="003B4432"/>
    <w:rsid w:val="003B47AB"/>
    <w:rsid w:val="003B4C6F"/>
    <w:rsid w:val="003B4CC3"/>
    <w:rsid w:val="003B4D20"/>
    <w:rsid w:val="003B4D30"/>
    <w:rsid w:val="003B5055"/>
    <w:rsid w:val="003B52BD"/>
    <w:rsid w:val="003B5537"/>
    <w:rsid w:val="003B5573"/>
    <w:rsid w:val="003B5735"/>
    <w:rsid w:val="003B5CF9"/>
    <w:rsid w:val="003B6287"/>
    <w:rsid w:val="003B62C0"/>
    <w:rsid w:val="003B6472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C0E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AAF"/>
    <w:rsid w:val="003C1AB6"/>
    <w:rsid w:val="003C1D4E"/>
    <w:rsid w:val="003C1E96"/>
    <w:rsid w:val="003C1FCB"/>
    <w:rsid w:val="003C22E3"/>
    <w:rsid w:val="003C23C3"/>
    <w:rsid w:val="003C2738"/>
    <w:rsid w:val="003C2946"/>
    <w:rsid w:val="003C2AE6"/>
    <w:rsid w:val="003C2C35"/>
    <w:rsid w:val="003C2D66"/>
    <w:rsid w:val="003C2F99"/>
    <w:rsid w:val="003C30AD"/>
    <w:rsid w:val="003C3990"/>
    <w:rsid w:val="003C3DCE"/>
    <w:rsid w:val="003C4377"/>
    <w:rsid w:val="003C4460"/>
    <w:rsid w:val="003C4498"/>
    <w:rsid w:val="003C45AC"/>
    <w:rsid w:val="003C45BC"/>
    <w:rsid w:val="003C4AAE"/>
    <w:rsid w:val="003C4BC7"/>
    <w:rsid w:val="003C4DF5"/>
    <w:rsid w:val="003C53F6"/>
    <w:rsid w:val="003C54E3"/>
    <w:rsid w:val="003C5567"/>
    <w:rsid w:val="003C576E"/>
    <w:rsid w:val="003C57E4"/>
    <w:rsid w:val="003C599F"/>
    <w:rsid w:val="003C59E4"/>
    <w:rsid w:val="003C5B27"/>
    <w:rsid w:val="003C5BC1"/>
    <w:rsid w:val="003C5BC2"/>
    <w:rsid w:val="003C5C3B"/>
    <w:rsid w:val="003C5CFD"/>
    <w:rsid w:val="003C5DA9"/>
    <w:rsid w:val="003C5E42"/>
    <w:rsid w:val="003C5EB4"/>
    <w:rsid w:val="003C5EE1"/>
    <w:rsid w:val="003C622C"/>
    <w:rsid w:val="003C62AA"/>
    <w:rsid w:val="003C63AB"/>
    <w:rsid w:val="003C69A8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392"/>
    <w:rsid w:val="003D1418"/>
    <w:rsid w:val="003D1860"/>
    <w:rsid w:val="003D19C5"/>
    <w:rsid w:val="003D1B66"/>
    <w:rsid w:val="003D1E70"/>
    <w:rsid w:val="003D1F1F"/>
    <w:rsid w:val="003D1F44"/>
    <w:rsid w:val="003D20BD"/>
    <w:rsid w:val="003D2462"/>
    <w:rsid w:val="003D2681"/>
    <w:rsid w:val="003D2A80"/>
    <w:rsid w:val="003D2CF8"/>
    <w:rsid w:val="003D2E2E"/>
    <w:rsid w:val="003D30C7"/>
    <w:rsid w:val="003D3293"/>
    <w:rsid w:val="003D330C"/>
    <w:rsid w:val="003D335B"/>
    <w:rsid w:val="003D3544"/>
    <w:rsid w:val="003D3612"/>
    <w:rsid w:val="003D370E"/>
    <w:rsid w:val="003D3A31"/>
    <w:rsid w:val="003D3A8C"/>
    <w:rsid w:val="003D3C72"/>
    <w:rsid w:val="003D3D6F"/>
    <w:rsid w:val="003D3FD6"/>
    <w:rsid w:val="003D408C"/>
    <w:rsid w:val="003D40A3"/>
    <w:rsid w:val="003D40F7"/>
    <w:rsid w:val="003D4163"/>
    <w:rsid w:val="003D43F8"/>
    <w:rsid w:val="003D49BA"/>
    <w:rsid w:val="003D4AF6"/>
    <w:rsid w:val="003D4B6E"/>
    <w:rsid w:val="003D4C75"/>
    <w:rsid w:val="003D4F23"/>
    <w:rsid w:val="003D4F58"/>
    <w:rsid w:val="003D504A"/>
    <w:rsid w:val="003D5176"/>
    <w:rsid w:val="003D51CC"/>
    <w:rsid w:val="003D5257"/>
    <w:rsid w:val="003D52A8"/>
    <w:rsid w:val="003D5839"/>
    <w:rsid w:val="003D5A38"/>
    <w:rsid w:val="003D5CFC"/>
    <w:rsid w:val="003D5DEB"/>
    <w:rsid w:val="003D5ED4"/>
    <w:rsid w:val="003D62E5"/>
    <w:rsid w:val="003D632D"/>
    <w:rsid w:val="003D66F9"/>
    <w:rsid w:val="003D6F39"/>
    <w:rsid w:val="003D6F74"/>
    <w:rsid w:val="003D6F7C"/>
    <w:rsid w:val="003D72E3"/>
    <w:rsid w:val="003D73EB"/>
    <w:rsid w:val="003D787C"/>
    <w:rsid w:val="003D794B"/>
    <w:rsid w:val="003D7A41"/>
    <w:rsid w:val="003D7BA4"/>
    <w:rsid w:val="003D7CC6"/>
    <w:rsid w:val="003D7D40"/>
    <w:rsid w:val="003D7DBC"/>
    <w:rsid w:val="003D7FFD"/>
    <w:rsid w:val="003E017D"/>
    <w:rsid w:val="003E034B"/>
    <w:rsid w:val="003E03A6"/>
    <w:rsid w:val="003E05AD"/>
    <w:rsid w:val="003E05B5"/>
    <w:rsid w:val="003E0926"/>
    <w:rsid w:val="003E09B9"/>
    <w:rsid w:val="003E0D06"/>
    <w:rsid w:val="003E0E53"/>
    <w:rsid w:val="003E0EAC"/>
    <w:rsid w:val="003E10DF"/>
    <w:rsid w:val="003E110E"/>
    <w:rsid w:val="003E13B2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409C"/>
    <w:rsid w:val="003E4130"/>
    <w:rsid w:val="003E44FA"/>
    <w:rsid w:val="003E4517"/>
    <w:rsid w:val="003E4619"/>
    <w:rsid w:val="003E46CE"/>
    <w:rsid w:val="003E46D3"/>
    <w:rsid w:val="003E487F"/>
    <w:rsid w:val="003E4C9B"/>
    <w:rsid w:val="003E4CA3"/>
    <w:rsid w:val="003E500F"/>
    <w:rsid w:val="003E56BA"/>
    <w:rsid w:val="003E5708"/>
    <w:rsid w:val="003E5EEA"/>
    <w:rsid w:val="003E61E5"/>
    <w:rsid w:val="003E655D"/>
    <w:rsid w:val="003E661C"/>
    <w:rsid w:val="003E67F4"/>
    <w:rsid w:val="003E6860"/>
    <w:rsid w:val="003E68FC"/>
    <w:rsid w:val="003E6A82"/>
    <w:rsid w:val="003E6CB8"/>
    <w:rsid w:val="003E6F89"/>
    <w:rsid w:val="003E7071"/>
    <w:rsid w:val="003E713A"/>
    <w:rsid w:val="003E71E1"/>
    <w:rsid w:val="003E721D"/>
    <w:rsid w:val="003E72A9"/>
    <w:rsid w:val="003E72F3"/>
    <w:rsid w:val="003E7419"/>
    <w:rsid w:val="003E76A4"/>
    <w:rsid w:val="003E774A"/>
    <w:rsid w:val="003E77D5"/>
    <w:rsid w:val="003E7939"/>
    <w:rsid w:val="003E7CF7"/>
    <w:rsid w:val="003E7E37"/>
    <w:rsid w:val="003E7ECF"/>
    <w:rsid w:val="003F006F"/>
    <w:rsid w:val="003F013D"/>
    <w:rsid w:val="003F0425"/>
    <w:rsid w:val="003F0450"/>
    <w:rsid w:val="003F047F"/>
    <w:rsid w:val="003F0511"/>
    <w:rsid w:val="003F08B4"/>
    <w:rsid w:val="003F0959"/>
    <w:rsid w:val="003F0E0F"/>
    <w:rsid w:val="003F0ECF"/>
    <w:rsid w:val="003F105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2F3A"/>
    <w:rsid w:val="003F317B"/>
    <w:rsid w:val="003F31C9"/>
    <w:rsid w:val="003F3353"/>
    <w:rsid w:val="003F33A0"/>
    <w:rsid w:val="003F34B9"/>
    <w:rsid w:val="003F3895"/>
    <w:rsid w:val="003F3B22"/>
    <w:rsid w:val="003F3BFD"/>
    <w:rsid w:val="003F3C67"/>
    <w:rsid w:val="003F4102"/>
    <w:rsid w:val="003F4461"/>
    <w:rsid w:val="003F4740"/>
    <w:rsid w:val="003F4AEE"/>
    <w:rsid w:val="003F4C12"/>
    <w:rsid w:val="003F4FA4"/>
    <w:rsid w:val="003F5156"/>
    <w:rsid w:val="003F5239"/>
    <w:rsid w:val="003F5604"/>
    <w:rsid w:val="003F585D"/>
    <w:rsid w:val="003F5899"/>
    <w:rsid w:val="003F589B"/>
    <w:rsid w:val="003F5DB4"/>
    <w:rsid w:val="003F5DCD"/>
    <w:rsid w:val="003F5E49"/>
    <w:rsid w:val="003F62B7"/>
    <w:rsid w:val="003F6389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6A6"/>
    <w:rsid w:val="00402890"/>
    <w:rsid w:val="0040290B"/>
    <w:rsid w:val="00402B86"/>
    <w:rsid w:val="00402B9E"/>
    <w:rsid w:val="00402C01"/>
    <w:rsid w:val="00402C64"/>
    <w:rsid w:val="00402D06"/>
    <w:rsid w:val="00402E78"/>
    <w:rsid w:val="00402F0D"/>
    <w:rsid w:val="00402F69"/>
    <w:rsid w:val="0040306E"/>
    <w:rsid w:val="004031BD"/>
    <w:rsid w:val="00403225"/>
    <w:rsid w:val="0040364D"/>
    <w:rsid w:val="00403C3C"/>
    <w:rsid w:val="00403DE5"/>
    <w:rsid w:val="00403E11"/>
    <w:rsid w:val="00403E9D"/>
    <w:rsid w:val="00403F01"/>
    <w:rsid w:val="00403FB7"/>
    <w:rsid w:val="004043C0"/>
    <w:rsid w:val="00404462"/>
    <w:rsid w:val="004045A0"/>
    <w:rsid w:val="0040468F"/>
    <w:rsid w:val="00405258"/>
    <w:rsid w:val="00405493"/>
    <w:rsid w:val="00405541"/>
    <w:rsid w:val="004055D9"/>
    <w:rsid w:val="0040576C"/>
    <w:rsid w:val="00405C2F"/>
    <w:rsid w:val="00405E0F"/>
    <w:rsid w:val="00405FC4"/>
    <w:rsid w:val="0040626B"/>
    <w:rsid w:val="00406672"/>
    <w:rsid w:val="00406799"/>
    <w:rsid w:val="00406892"/>
    <w:rsid w:val="004069DD"/>
    <w:rsid w:val="00406BEE"/>
    <w:rsid w:val="004071E7"/>
    <w:rsid w:val="00407463"/>
    <w:rsid w:val="004075F8"/>
    <w:rsid w:val="00407748"/>
    <w:rsid w:val="00407749"/>
    <w:rsid w:val="004078EB"/>
    <w:rsid w:val="00407921"/>
    <w:rsid w:val="00407ED5"/>
    <w:rsid w:val="00407F4E"/>
    <w:rsid w:val="00407F72"/>
    <w:rsid w:val="00410417"/>
    <w:rsid w:val="0041077C"/>
    <w:rsid w:val="00410982"/>
    <w:rsid w:val="004109AB"/>
    <w:rsid w:val="00410B45"/>
    <w:rsid w:val="00410B76"/>
    <w:rsid w:val="00410CED"/>
    <w:rsid w:val="00410D95"/>
    <w:rsid w:val="00410DE3"/>
    <w:rsid w:val="00410FFC"/>
    <w:rsid w:val="00411154"/>
    <w:rsid w:val="0041116C"/>
    <w:rsid w:val="004115A9"/>
    <w:rsid w:val="004118B6"/>
    <w:rsid w:val="004120AF"/>
    <w:rsid w:val="0041215E"/>
    <w:rsid w:val="004121FE"/>
    <w:rsid w:val="0041241A"/>
    <w:rsid w:val="004124D4"/>
    <w:rsid w:val="004124FC"/>
    <w:rsid w:val="0041273D"/>
    <w:rsid w:val="00412763"/>
    <w:rsid w:val="00412777"/>
    <w:rsid w:val="00412AB5"/>
    <w:rsid w:val="00412C87"/>
    <w:rsid w:val="00412C98"/>
    <w:rsid w:val="00412CB1"/>
    <w:rsid w:val="00412D69"/>
    <w:rsid w:val="00412DF3"/>
    <w:rsid w:val="00412F2C"/>
    <w:rsid w:val="00412F7F"/>
    <w:rsid w:val="0041323A"/>
    <w:rsid w:val="0041324A"/>
    <w:rsid w:val="004136C9"/>
    <w:rsid w:val="004136FF"/>
    <w:rsid w:val="004137CC"/>
    <w:rsid w:val="004138B6"/>
    <w:rsid w:val="00414051"/>
    <w:rsid w:val="004143E1"/>
    <w:rsid w:val="004148D0"/>
    <w:rsid w:val="00414F2A"/>
    <w:rsid w:val="004151C5"/>
    <w:rsid w:val="0041522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806"/>
    <w:rsid w:val="00416B55"/>
    <w:rsid w:val="00416C7F"/>
    <w:rsid w:val="00416EE2"/>
    <w:rsid w:val="00416F4B"/>
    <w:rsid w:val="00416F6A"/>
    <w:rsid w:val="00417078"/>
    <w:rsid w:val="0041711B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A8"/>
    <w:rsid w:val="004206BB"/>
    <w:rsid w:val="00420733"/>
    <w:rsid w:val="00420A14"/>
    <w:rsid w:val="00420F97"/>
    <w:rsid w:val="00421592"/>
    <w:rsid w:val="004215F5"/>
    <w:rsid w:val="004216CF"/>
    <w:rsid w:val="004218EE"/>
    <w:rsid w:val="00421AA0"/>
    <w:rsid w:val="00421AA9"/>
    <w:rsid w:val="00421B73"/>
    <w:rsid w:val="00421BD3"/>
    <w:rsid w:val="00421C11"/>
    <w:rsid w:val="00421D6D"/>
    <w:rsid w:val="00422309"/>
    <w:rsid w:val="00422578"/>
    <w:rsid w:val="004225A2"/>
    <w:rsid w:val="00422789"/>
    <w:rsid w:val="00422992"/>
    <w:rsid w:val="00422C22"/>
    <w:rsid w:val="00422CDF"/>
    <w:rsid w:val="00422D89"/>
    <w:rsid w:val="00422DBD"/>
    <w:rsid w:val="00422EDB"/>
    <w:rsid w:val="00423044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F0E"/>
    <w:rsid w:val="00425195"/>
    <w:rsid w:val="004251F1"/>
    <w:rsid w:val="004253AF"/>
    <w:rsid w:val="004255AA"/>
    <w:rsid w:val="004256ED"/>
    <w:rsid w:val="00425768"/>
    <w:rsid w:val="004257D5"/>
    <w:rsid w:val="00425898"/>
    <w:rsid w:val="00425980"/>
    <w:rsid w:val="004259B1"/>
    <w:rsid w:val="00425D49"/>
    <w:rsid w:val="00425E3B"/>
    <w:rsid w:val="00425FA7"/>
    <w:rsid w:val="004260EB"/>
    <w:rsid w:val="004262D8"/>
    <w:rsid w:val="004263EC"/>
    <w:rsid w:val="00426803"/>
    <w:rsid w:val="00426A54"/>
    <w:rsid w:val="00426A8C"/>
    <w:rsid w:val="00426C36"/>
    <w:rsid w:val="00426F65"/>
    <w:rsid w:val="0042712F"/>
    <w:rsid w:val="004273F1"/>
    <w:rsid w:val="004275CC"/>
    <w:rsid w:val="00427924"/>
    <w:rsid w:val="0042798B"/>
    <w:rsid w:val="00427C4E"/>
    <w:rsid w:val="00427D3F"/>
    <w:rsid w:val="00427F77"/>
    <w:rsid w:val="0043000D"/>
    <w:rsid w:val="004301B5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0E2C"/>
    <w:rsid w:val="00431002"/>
    <w:rsid w:val="0043117D"/>
    <w:rsid w:val="00431246"/>
    <w:rsid w:val="004315DC"/>
    <w:rsid w:val="0043184C"/>
    <w:rsid w:val="00431875"/>
    <w:rsid w:val="004319D4"/>
    <w:rsid w:val="00431C6D"/>
    <w:rsid w:val="00431CB4"/>
    <w:rsid w:val="00431D3F"/>
    <w:rsid w:val="00431F81"/>
    <w:rsid w:val="004320A5"/>
    <w:rsid w:val="00432220"/>
    <w:rsid w:val="004324FF"/>
    <w:rsid w:val="004328D8"/>
    <w:rsid w:val="00432939"/>
    <w:rsid w:val="00432B61"/>
    <w:rsid w:val="00432D61"/>
    <w:rsid w:val="00432DE5"/>
    <w:rsid w:val="00432EBE"/>
    <w:rsid w:val="00432F2A"/>
    <w:rsid w:val="00433136"/>
    <w:rsid w:val="00433188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69"/>
    <w:rsid w:val="00434A74"/>
    <w:rsid w:val="00434ACB"/>
    <w:rsid w:val="00434CAC"/>
    <w:rsid w:val="00434CAF"/>
    <w:rsid w:val="00434E0E"/>
    <w:rsid w:val="004350E2"/>
    <w:rsid w:val="0043518A"/>
    <w:rsid w:val="004355DD"/>
    <w:rsid w:val="00435627"/>
    <w:rsid w:val="004356AB"/>
    <w:rsid w:val="004358BA"/>
    <w:rsid w:val="00435A9F"/>
    <w:rsid w:val="00435DF2"/>
    <w:rsid w:val="00435EAA"/>
    <w:rsid w:val="0043620A"/>
    <w:rsid w:val="00436396"/>
    <w:rsid w:val="0043644A"/>
    <w:rsid w:val="00436624"/>
    <w:rsid w:val="0043662C"/>
    <w:rsid w:val="00436747"/>
    <w:rsid w:val="004368F4"/>
    <w:rsid w:val="00436B3B"/>
    <w:rsid w:val="00436B8F"/>
    <w:rsid w:val="00436CE2"/>
    <w:rsid w:val="004373CE"/>
    <w:rsid w:val="004375BE"/>
    <w:rsid w:val="004378F1"/>
    <w:rsid w:val="004379A3"/>
    <w:rsid w:val="00437EA1"/>
    <w:rsid w:val="0044007E"/>
    <w:rsid w:val="004402D4"/>
    <w:rsid w:val="0044034D"/>
    <w:rsid w:val="00440425"/>
    <w:rsid w:val="0044051F"/>
    <w:rsid w:val="00440689"/>
    <w:rsid w:val="004406AB"/>
    <w:rsid w:val="00440936"/>
    <w:rsid w:val="00440975"/>
    <w:rsid w:val="0044098C"/>
    <w:rsid w:val="00440CCE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1FCD"/>
    <w:rsid w:val="0044219C"/>
    <w:rsid w:val="0044238B"/>
    <w:rsid w:val="00442616"/>
    <w:rsid w:val="004427E6"/>
    <w:rsid w:val="00442AE9"/>
    <w:rsid w:val="00442CBD"/>
    <w:rsid w:val="00442E9F"/>
    <w:rsid w:val="00442F40"/>
    <w:rsid w:val="00443057"/>
    <w:rsid w:val="004430EB"/>
    <w:rsid w:val="0044337B"/>
    <w:rsid w:val="004433D1"/>
    <w:rsid w:val="0044379F"/>
    <w:rsid w:val="004437AA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F3B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8DE"/>
    <w:rsid w:val="00450948"/>
    <w:rsid w:val="004509C4"/>
    <w:rsid w:val="004509F7"/>
    <w:rsid w:val="00450B91"/>
    <w:rsid w:val="00450C3A"/>
    <w:rsid w:val="00450CA3"/>
    <w:rsid w:val="00450E0B"/>
    <w:rsid w:val="00450EB1"/>
    <w:rsid w:val="00450FA8"/>
    <w:rsid w:val="00451344"/>
    <w:rsid w:val="0045156F"/>
    <w:rsid w:val="00451A4C"/>
    <w:rsid w:val="00451C4E"/>
    <w:rsid w:val="00451F2C"/>
    <w:rsid w:val="00452517"/>
    <w:rsid w:val="004527E3"/>
    <w:rsid w:val="00452838"/>
    <w:rsid w:val="00452850"/>
    <w:rsid w:val="00452956"/>
    <w:rsid w:val="004529BB"/>
    <w:rsid w:val="00452A22"/>
    <w:rsid w:val="00452AA5"/>
    <w:rsid w:val="00452BBD"/>
    <w:rsid w:val="00452C1F"/>
    <w:rsid w:val="00452EB0"/>
    <w:rsid w:val="00453032"/>
    <w:rsid w:val="00453696"/>
    <w:rsid w:val="004536C4"/>
    <w:rsid w:val="004538AC"/>
    <w:rsid w:val="00453AF0"/>
    <w:rsid w:val="00453C68"/>
    <w:rsid w:val="00453DC2"/>
    <w:rsid w:val="00453E82"/>
    <w:rsid w:val="00453F4C"/>
    <w:rsid w:val="00453F52"/>
    <w:rsid w:val="0045448F"/>
    <w:rsid w:val="0045452E"/>
    <w:rsid w:val="00454535"/>
    <w:rsid w:val="004545F0"/>
    <w:rsid w:val="00454619"/>
    <w:rsid w:val="00454637"/>
    <w:rsid w:val="00454CBF"/>
    <w:rsid w:val="00454DBD"/>
    <w:rsid w:val="00454F96"/>
    <w:rsid w:val="00455246"/>
    <w:rsid w:val="0045528D"/>
    <w:rsid w:val="0045555E"/>
    <w:rsid w:val="004558CD"/>
    <w:rsid w:val="0045593A"/>
    <w:rsid w:val="00455C2C"/>
    <w:rsid w:val="00455CE0"/>
    <w:rsid w:val="00455E01"/>
    <w:rsid w:val="00455E7B"/>
    <w:rsid w:val="00456183"/>
    <w:rsid w:val="00456583"/>
    <w:rsid w:val="004566CB"/>
    <w:rsid w:val="004567A6"/>
    <w:rsid w:val="00456859"/>
    <w:rsid w:val="00456A1F"/>
    <w:rsid w:val="00457064"/>
    <w:rsid w:val="0045711F"/>
    <w:rsid w:val="0045777C"/>
    <w:rsid w:val="00457BB1"/>
    <w:rsid w:val="00457F5E"/>
    <w:rsid w:val="00457F99"/>
    <w:rsid w:val="0046049E"/>
    <w:rsid w:val="00460660"/>
    <w:rsid w:val="00460750"/>
    <w:rsid w:val="00460B68"/>
    <w:rsid w:val="00460B9C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1EE9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9C2"/>
    <w:rsid w:val="00463C27"/>
    <w:rsid w:val="00463DD4"/>
    <w:rsid w:val="00463E61"/>
    <w:rsid w:val="00464115"/>
    <w:rsid w:val="004646BC"/>
    <w:rsid w:val="00464739"/>
    <w:rsid w:val="004648DC"/>
    <w:rsid w:val="00464936"/>
    <w:rsid w:val="0046528A"/>
    <w:rsid w:val="004653F5"/>
    <w:rsid w:val="00465607"/>
    <w:rsid w:val="00465641"/>
    <w:rsid w:val="00465914"/>
    <w:rsid w:val="0046592B"/>
    <w:rsid w:val="00465BE1"/>
    <w:rsid w:val="00465EEB"/>
    <w:rsid w:val="00465F95"/>
    <w:rsid w:val="004660D8"/>
    <w:rsid w:val="004660E5"/>
    <w:rsid w:val="0046623A"/>
    <w:rsid w:val="00466460"/>
    <w:rsid w:val="00466747"/>
    <w:rsid w:val="0046674C"/>
    <w:rsid w:val="00466874"/>
    <w:rsid w:val="00466880"/>
    <w:rsid w:val="00466A70"/>
    <w:rsid w:val="00466CF5"/>
    <w:rsid w:val="00466D83"/>
    <w:rsid w:val="00466F45"/>
    <w:rsid w:val="00466F6F"/>
    <w:rsid w:val="00466FCC"/>
    <w:rsid w:val="00467107"/>
    <w:rsid w:val="00467D14"/>
    <w:rsid w:val="00467E1D"/>
    <w:rsid w:val="00470062"/>
    <w:rsid w:val="00470369"/>
    <w:rsid w:val="00470611"/>
    <w:rsid w:val="00470659"/>
    <w:rsid w:val="00470773"/>
    <w:rsid w:val="004707F3"/>
    <w:rsid w:val="00470EA3"/>
    <w:rsid w:val="004715F7"/>
    <w:rsid w:val="0047184D"/>
    <w:rsid w:val="004718E9"/>
    <w:rsid w:val="00471B09"/>
    <w:rsid w:val="00471BA6"/>
    <w:rsid w:val="00471D44"/>
    <w:rsid w:val="00471E57"/>
    <w:rsid w:val="00471E62"/>
    <w:rsid w:val="00472240"/>
    <w:rsid w:val="00472249"/>
    <w:rsid w:val="0047226C"/>
    <w:rsid w:val="004723A6"/>
    <w:rsid w:val="00472523"/>
    <w:rsid w:val="00472591"/>
    <w:rsid w:val="004725D6"/>
    <w:rsid w:val="0047266D"/>
    <w:rsid w:val="0047270E"/>
    <w:rsid w:val="00472784"/>
    <w:rsid w:val="004727CB"/>
    <w:rsid w:val="00472DB9"/>
    <w:rsid w:val="00473229"/>
    <w:rsid w:val="004733F2"/>
    <w:rsid w:val="004733FB"/>
    <w:rsid w:val="0047340D"/>
    <w:rsid w:val="00473749"/>
    <w:rsid w:val="004738CD"/>
    <w:rsid w:val="00473963"/>
    <w:rsid w:val="00473A58"/>
    <w:rsid w:val="00473B0C"/>
    <w:rsid w:val="004741D6"/>
    <w:rsid w:val="004742A2"/>
    <w:rsid w:val="00474564"/>
    <w:rsid w:val="00474694"/>
    <w:rsid w:val="0047479F"/>
    <w:rsid w:val="004747F5"/>
    <w:rsid w:val="004749C9"/>
    <w:rsid w:val="00474AAE"/>
    <w:rsid w:val="00474B7D"/>
    <w:rsid w:val="00474C65"/>
    <w:rsid w:val="00474DF4"/>
    <w:rsid w:val="00474E1C"/>
    <w:rsid w:val="00474EFB"/>
    <w:rsid w:val="00474F18"/>
    <w:rsid w:val="00474F9C"/>
    <w:rsid w:val="00475362"/>
    <w:rsid w:val="00475368"/>
    <w:rsid w:val="0047544B"/>
    <w:rsid w:val="00475565"/>
    <w:rsid w:val="0047571C"/>
    <w:rsid w:val="00475736"/>
    <w:rsid w:val="004759E6"/>
    <w:rsid w:val="00475CB4"/>
    <w:rsid w:val="00475D1F"/>
    <w:rsid w:val="00475DD1"/>
    <w:rsid w:val="004760C1"/>
    <w:rsid w:val="004761E4"/>
    <w:rsid w:val="00476347"/>
    <w:rsid w:val="00476B21"/>
    <w:rsid w:val="00476C21"/>
    <w:rsid w:val="00476E56"/>
    <w:rsid w:val="00476FE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F59"/>
    <w:rsid w:val="004800A9"/>
    <w:rsid w:val="00480207"/>
    <w:rsid w:val="00480418"/>
    <w:rsid w:val="00480573"/>
    <w:rsid w:val="004806BA"/>
    <w:rsid w:val="00480779"/>
    <w:rsid w:val="004807E9"/>
    <w:rsid w:val="00480A89"/>
    <w:rsid w:val="00480C1B"/>
    <w:rsid w:val="004811DE"/>
    <w:rsid w:val="0048132E"/>
    <w:rsid w:val="00481869"/>
    <w:rsid w:val="00481948"/>
    <w:rsid w:val="00481C62"/>
    <w:rsid w:val="00481E9A"/>
    <w:rsid w:val="004821AE"/>
    <w:rsid w:val="00482353"/>
    <w:rsid w:val="00482484"/>
    <w:rsid w:val="00482853"/>
    <w:rsid w:val="00482877"/>
    <w:rsid w:val="00482DEF"/>
    <w:rsid w:val="00482EEF"/>
    <w:rsid w:val="00482F28"/>
    <w:rsid w:val="004830C4"/>
    <w:rsid w:val="004830D0"/>
    <w:rsid w:val="00483A6E"/>
    <w:rsid w:val="00483EF8"/>
    <w:rsid w:val="00483F85"/>
    <w:rsid w:val="004840DB"/>
    <w:rsid w:val="00484209"/>
    <w:rsid w:val="00484254"/>
    <w:rsid w:val="004844B4"/>
    <w:rsid w:val="00484631"/>
    <w:rsid w:val="00484678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307"/>
    <w:rsid w:val="004868D5"/>
    <w:rsid w:val="00486ADB"/>
    <w:rsid w:val="00486D7B"/>
    <w:rsid w:val="00486EB6"/>
    <w:rsid w:val="00486EE8"/>
    <w:rsid w:val="00486F2D"/>
    <w:rsid w:val="0048719B"/>
    <w:rsid w:val="0048757A"/>
    <w:rsid w:val="004876ED"/>
    <w:rsid w:val="00487BE4"/>
    <w:rsid w:val="00487C04"/>
    <w:rsid w:val="00487D46"/>
    <w:rsid w:val="004900F4"/>
    <w:rsid w:val="00490274"/>
    <w:rsid w:val="004902DB"/>
    <w:rsid w:val="004908A3"/>
    <w:rsid w:val="00490DD8"/>
    <w:rsid w:val="00490E4E"/>
    <w:rsid w:val="00491680"/>
    <w:rsid w:val="00491746"/>
    <w:rsid w:val="004917AA"/>
    <w:rsid w:val="00491B80"/>
    <w:rsid w:val="00491BF0"/>
    <w:rsid w:val="00491C57"/>
    <w:rsid w:val="00491FA1"/>
    <w:rsid w:val="00491FF1"/>
    <w:rsid w:val="00492152"/>
    <w:rsid w:val="0049266F"/>
    <w:rsid w:val="00492720"/>
    <w:rsid w:val="00492AC2"/>
    <w:rsid w:val="00492C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E09"/>
    <w:rsid w:val="00493EC5"/>
    <w:rsid w:val="00493FE6"/>
    <w:rsid w:val="0049406D"/>
    <w:rsid w:val="004940F5"/>
    <w:rsid w:val="00494167"/>
    <w:rsid w:val="004944D8"/>
    <w:rsid w:val="00494A38"/>
    <w:rsid w:val="00494B92"/>
    <w:rsid w:val="00494C8A"/>
    <w:rsid w:val="00494E13"/>
    <w:rsid w:val="00494E79"/>
    <w:rsid w:val="00494F1A"/>
    <w:rsid w:val="00495192"/>
    <w:rsid w:val="00495358"/>
    <w:rsid w:val="0049549A"/>
    <w:rsid w:val="004955F5"/>
    <w:rsid w:val="0049573B"/>
    <w:rsid w:val="00495D40"/>
    <w:rsid w:val="004960AE"/>
    <w:rsid w:val="00496383"/>
    <w:rsid w:val="0049638E"/>
    <w:rsid w:val="004963CD"/>
    <w:rsid w:val="004964AE"/>
    <w:rsid w:val="0049652A"/>
    <w:rsid w:val="004966BB"/>
    <w:rsid w:val="00496768"/>
    <w:rsid w:val="00496824"/>
    <w:rsid w:val="0049695D"/>
    <w:rsid w:val="00496A5F"/>
    <w:rsid w:val="00496B51"/>
    <w:rsid w:val="00496BB9"/>
    <w:rsid w:val="00496C05"/>
    <w:rsid w:val="00496CF4"/>
    <w:rsid w:val="00496F8E"/>
    <w:rsid w:val="004970D3"/>
    <w:rsid w:val="0049726F"/>
    <w:rsid w:val="0049760D"/>
    <w:rsid w:val="00497808"/>
    <w:rsid w:val="00497A7C"/>
    <w:rsid w:val="00497E54"/>
    <w:rsid w:val="004A014D"/>
    <w:rsid w:val="004A02CD"/>
    <w:rsid w:val="004A03A7"/>
    <w:rsid w:val="004A0417"/>
    <w:rsid w:val="004A0616"/>
    <w:rsid w:val="004A0D20"/>
    <w:rsid w:val="004A102B"/>
    <w:rsid w:val="004A1054"/>
    <w:rsid w:val="004A110C"/>
    <w:rsid w:val="004A12F9"/>
    <w:rsid w:val="004A13A3"/>
    <w:rsid w:val="004A13D2"/>
    <w:rsid w:val="004A1682"/>
    <w:rsid w:val="004A19F8"/>
    <w:rsid w:val="004A1A57"/>
    <w:rsid w:val="004A1F9E"/>
    <w:rsid w:val="004A1FEC"/>
    <w:rsid w:val="004A2287"/>
    <w:rsid w:val="004A27C1"/>
    <w:rsid w:val="004A2804"/>
    <w:rsid w:val="004A28D3"/>
    <w:rsid w:val="004A2910"/>
    <w:rsid w:val="004A2B89"/>
    <w:rsid w:val="004A2B96"/>
    <w:rsid w:val="004A2CAF"/>
    <w:rsid w:val="004A2D08"/>
    <w:rsid w:val="004A2E34"/>
    <w:rsid w:val="004A2F06"/>
    <w:rsid w:val="004A313B"/>
    <w:rsid w:val="004A3257"/>
    <w:rsid w:val="004A3960"/>
    <w:rsid w:val="004A3984"/>
    <w:rsid w:val="004A39A9"/>
    <w:rsid w:val="004A3DA9"/>
    <w:rsid w:val="004A3E5B"/>
    <w:rsid w:val="004A4039"/>
    <w:rsid w:val="004A417D"/>
    <w:rsid w:val="004A4290"/>
    <w:rsid w:val="004A4414"/>
    <w:rsid w:val="004A45FC"/>
    <w:rsid w:val="004A46A0"/>
    <w:rsid w:val="004A4AE3"/>
    <w:rsid w:val="004A4AF6"/>
    <w:rsid w:val="004A4B6B"/>
    <w:rsid w:val="004A5030"/>
    <w:rsid w:val="004A520B"/>
    <w:rsid w:val="004A5A40"/>
    <w:rsid w:val="004A5B1B"/>
    <w:rsid w:val="004A5DC1"/>
    <w:rsid w:val="004A5E3D"/>
    <w:rsid w:val="004A5EA3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B01FD"/>
    <w:rsid w:val="004B0245"/>
    <w:rsid w:val="004B0333"/>
    <w:rsid w:val="004B04BA"/>
    <w:rsid w:val="004B0509"/>
    <w:rsid w:val="004B0555"/>
    <w:rsid w:val="004B055E"/>
    <w:rsid w:val="004B07DD"/>
    <w:rsid w:val="004B0D5B"/>
    <w:rsid w:val="004B0FEB"/>
    <w:rsid w:val="004B139D"/>
    <w:rsid w:val="004B15AE"/>
    <w:rsid w:val="004B15C8"/>
    <w:rsid w:val="004B16E7"/>
    <w:rsid w:val="004B17D7"/>
    <w:rsid w:val="004B1B11"/>
    <w:rsid w:val="004B1F16"/>
    <w:rsid w:val="004B2264"/>
    <w:rsid w:val="004B25DF"/>
    <w:rsid w:val="004B269B"/>
    <w:rsid w:val="004B27E7"/>
    <w:rsid w:val="004B2C0A"/>
    <w:rsid w:val="004B30F2"/>
    <w:rsid w:val="004B33B8"/>
    <w:rsid w:val="004B36A3"/>
    <w:rsid w:val="004B39B9"/>
    <w:rsid w:val="004B3B97"/>
    <w:rsid w:val="004B3C46"/>
    <w:rsid w:val="004B3CC6"/>
    <w:rsid w:val="004B408A"/>
    <w:rsid w:val="004B411B"/>
    <w:rsid w:val="004B41BC"/>
    <w:rsid w:val="004B4268"/>
    <w:rsid w:val="004B42D9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E64"/>
    <w:rsid w:val="004B5044"/>
    <w:rsid w:val="004B509A"/>
    <w:rsid w:val="004B509B"/>
    <w:rsid w:val="004B50E9"/>
    <w:rsid w:val="004B50EA"/>
    <w:rsid w:val="004B52B1"/>
    <w:rsid w:val="004B5326"/>
    <w:rsid w:val="004B5889"/>
    <w:rsid w:val="004B5945"/>
    <w:rsid w:val="004B5992"/>
    <w:rsid w:val="004B5FF9"/>
    <w:rsid w:val="004B6460"/>
    <w:rsid w:val="004B64FB"/>
    <w:rsid w:val="004B6519"/>
    <w:rsid w:val="004B67E9"/>
    <w:rsid w:val="004B69DA"/>
    <w:rsid w:val="004B6AFE"/>
    <w:rsid w:val="004B6CAA"/>
    <w:rsid w:val="004B6CB5"/>
    <w:rsid w:val="004B6D4F"/>
    <w:rsid w:val="004B6EF7"/>
    <w:rsid w:val="004B70D0"/>
    <w:rsid w:val="004B722C"/>
    <w:rsid w:val="004B774D"/>
    <w:rsid w:val="004B77A1"/>
    <w:rsid w:val="004B79BB"/>
    <w:rsid w:val="004B7ABE"/>
    <w:rsid w:val="004B7D0F"/>
    <w:rsid w:val="004B7EAD"/>
    <w:rsid w:val="004B7EC1"/>
    <w:rsid w:val="004B7EFE"/>
    <w:rsid w:val="004B7F3F"/>
    <w:rsid w:val="004B7F47"/>
    <w:rsid w:val="004C02DE"/>
    <w:rsid w:val="004C08F2"/>
    <w:rsid w:val="004C0931"/>
    <w:rsid w:val="004C0CEA"/>
    <w:rsid w:val="004C0F01"/>
    <w:rsid w:val="004C0F6B"/>
    <w:rsid w:val="004C1046"/>
    <w:rsid w:val="004C1248"/>
    <w:rsid w:val="004C1326"/>
    <w:rsid w:val="004C13AC"/>
    <w:rsid w:val="004C1467"/>
    <w:rsid w:val="004C19A9"/>
    <w:rsid w:val="004C1A95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A3C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BE6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6E5C"/>
    <w:rsid w:val="004C744C"/>
    <w:rsid w:val="004C745F"/>
    <w:rsid w:val="004C7561"/>
    <w:rsid w:val="004C75B9"/>
    <w:rsid w:val="004C7619"/>
    <w:rsid w:val="004C770F"/>
    <w:rsid w:val="004C78F0"/>
    <w:rsid w:val="004C7B9F"/>
    <w:rsid w:val="004C7BAE"/>
    <w:rsid w:val="004C7BD0"/>
    <w:rsid w:val="004C7D8D"/>
    <w:rsid w:val="004C7D9A"/>
    <w:rsid w:val="004C7EDA"/>
    <w:rsid w:val="004C7EFE"/>
    <w:rsid w:val="004D01AD"/>
    <w:rsid w:val="004D0499"/>
    <w:rsid w:val="004D0877"/>
    <w:rsid w:val="004D1249"/>
    <w:rsid w:val="004D140F"/>
    <w:rsid w:val="004D1681"/>
    <w:rsid w:val="004D184C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96"/>
    <w:rsid w:val="004D2F41"/>
    <w:rsid w:val="004D302C"/>
    <w:rsid w:val="004D30EC"/>
    <w:rsid w:val="004D322B"/>
    <w:rsid w:val="004D32C4"/>
    <w:rsid w:val="004D3589"/>
    <w:rsid w:val="004D37A2"/>
    <w:rsid w:val="004D39B4"/>
    <w:rsid w:val="004D3AC5"/>
    <w:rsid w:val="004D4163"/>
    <w:rsid w:val="004D42F9"/>
    <w:rsid w:val="004D438E"/>
    <w:rsid w:val="004D4656"/>
    <w:rsid w:val="004D49D1"/>
    <w:rsid w:val="004D4B23"/>
    <w:rsid w:val="004D4BF8"/>
    <w:rsid w:val="004D4ED7"/>
    <w:rsid w:val="004D5166"/>
    <w:rsid w:val="004D53D9"/>
    <w:rsid w:val="004D54C6"/>
    <w:rsid w:val="004D56A1"/>
    <w:rsid w:val="004D56C3"/>
    <w:rsid w:val="004D56C9"/>
    <w:rsid w:val="004D5929"/>
    <w:rsid w:val="004D5ACC"/>
    <w:rsid w:val="004D5D95"/>
    <w:rsid w:val="004D5E1D"/>
    <w:rsid w:val="004D5EF4"/>
    <w:rsid w:val="004D5F90"/>
    <w:rsid w:val="004D63B6"/>
    <w:rsid w:val="004D646F"/>
    <w:rsid w:val="004D6553"/>
    <w:rsid w:val="004D689D"/>
    <w:rsid w:val="004D6AA5"/>
    <w:rsid w:val="004D6AC4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D7FF1"/>
    <w:rsid w:val="004E07C1"/>
    <w:rsid w:val="004E0DD1"/>
    <w:rsid w:val="004E0F1A"/>
    <w:rsid w:val="004E138A"/>
    <w:rsid w:val="004E13AA"/>
    <w:rsid w:val="004E152D"/>
    <w:rsid w:val="004E16EB"/>
    <w:rsid w:val="004E1781"/>
    <w:rsid w:val="004E187F"/>
    <w:rsid w:val="004E1CE3"/>
    <w:rsid w:val="004E1DF5"/>
    <w:rsid w:val="004E21F5"/>
    <w:rsid w:val="004E2428"/>
    <w:rsid w:val="004E27F0"/>
    <w:rsid w:val="004E2B8A"/>
    <w:rsid w:val="004E2CE2"/>
    <w:rsid w:val="004E2D42"/>
    <w:rsid w:val="004E2F6F"/>
    <w:rsid w:val="004E3021"/>
    <w:rsid w:val="004E330B"/>
    <w:rsid w:val="004E3940"/>
    <w:rsid w:val="004E3A4F"/>
    <w:rsid w:val="004E3BAA"/>
    <w:rsid w:val="004E3CF8"/>
    <w:rsid w:val="004E3EF8"/>
    <w:rsid w:val="004E4098"/>
    <w:rsid w:val="004E447B"/>
    <w:rsid w:val="004E46D6"/>
    <w:rsid w:val="004E4905"/>
    <w:rsid w:val="004E49F1"/>
    <w:rsid w:val="004E4CA9"/>
    <w:rsid w:val="004E4EF4"/>
    <w:rsid w:val="004E52DC"/>
    <w:rsid w:val="004E54D1"/>
    <w:rsid w:val="004E55C6"/>
    <w:rsid w:val="004E5662"/>
    <w:rsid w:val="004E56C5"/>
    <w:rsid w:val="004E5998"/>
    <w:rsid w:val="004E5B91"/>
    <w:rsid w:val="004E5E62"/>
    <w:rsid w:val="004E6011"/>
    <w:rsid w:val="004E61ED"/>
    <w:rsid w:val="004E62F2"/>
    <w:rsid w:val="004E65A7"/>
    <w:rsid w:val="004E67C5"/>
    <w:rsid w:val="004E67F3"/>
    <w:rsid w:val="004E6830"/>
    <w:rsid w:val="004E6A9D"/>
    <w:rsid w:val="004E6C16"/>
    <w:rsid w:val="004E6D44"/>
    <w:rsid w:val="004E6DE3"/>
    <w:rsid w:val="004E6DF8"/>
    <w:rsid w:val="004E6FDF"/>
    <w:rsid w:val="004E7001"/>
    <w:rsid w:val="004E7262"/>
    <w:rsid w:val="004E731E"/>
    <w:rsid w:val="004E769D"/>
    <w:rsid w:val="004E79CA"/>
    <w:rsid w:val="004E79D5"/>
    <w:rsid w:val="004F001F"/>
    <w:rsid w:val="004F00EC"/>
    <w:rsid w:val="004F0359"/>
    <w:rsid w:val="004F0387"/>
    <w:rsid w:val="004F0503"/>
    <w:rsid w:val="004F057D"/>
    <w:rsid w:val="004F0620"/>
    <w:rsid w:val="004F0BD5"/>
    <w:rsid w:val="004F0CF5"/>
    <w:rsid w:val="004F0D91"/>
    <w:rsid w:val="004F0F36"/>
    <w:rsid w:val="004F100D"/>
    <w:rsid w:val="004F10A9"/>
    <w:rsid w:val="004F10F9"/>
    <w:rsid w:val="004F1141"/>
    <w:rsid w:val="004F1235"/>
    <w:rsid w:val="004F1467"/>
    <w:rsid w:val="004F1803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3004"/>
    <w:rsid w:val="004F30E5"/>
    <w:rsid w:val="004F310F"/>
    <w:rsid w:val="004F3356"/>
    <w:rsid w:val="004F370F"/>
    <w:rsid w:val="004F37A1"/>
    <w:rsid w:val="004F39C0"/>
    <w:rsid w:val="004F3E34"/>
    <w:rsid w:val="004F3F31"/>
    <w:rsid w:val="004F4262"/>
    <w:rsid w:val="004F42EC"/>
    <w:rsid w:val="004F45B4"/>
    <w:rsid w:val="004F466B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605"/>
    <w:rsid w:val="004F67AA"/>
    <w:rsid w:val="004F6ABE"/>
    <w:rsid w:val="004F6D62"/>
    <w:rsid w:val="004F6EFB"/>
    <w:rsid w:val="004F7057"/>
    <w:rsid w:val="004F7265"/>
    <w:rsid w:val="004F7547"/>
    <w:rsid w:val="004F7809"/>
    <w:rsid w:val="004F7AA7"/>
    <w:rsid w:val="004F7AAD"/>
    <w:rsid w:val="004F7B61"/>
    <w:rsid w:val="004F7D57"/>
    <w:rsid w:val="004F7FF8"/>
    <w:rsid w:val="0050039D"/>
    <w:rsid w:val="00500488"/>
    <w:rsid w:val="0050058C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125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827"/>
    <w:rsid w:val="00503952"/>
    <w:rsid w:val="00503CD5"/>
    <w:rsid w:val="00503CF2"/>
    <w:rsid w:val="00503D21"/>
    <w:rsid w:val="00503EB1"/>
    <w:rsid w:val="005040D2"/>
    <w:rsid w:val="00504103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D9F"/>
    <w:rsid w:val="00505E22"/>
    <w:rsid w:val="0050608F"/>
    <w:rsid w:val="005060BD"/>
    <w:rsid w:val="005061D8"/>
    <w:rsid w:val="00506384"/>
    <w:rsid w:val="0050658B"/>
    <w:rsid w:val="00506977"/>
    <w:rsid w:val="00506B5B"/>
    <w:rsid w:val="00506C61"/>
    <w:rsid w:val="00506DB7"/>
    <w:rsid w:val="00506EAB"/>
    <w:rsid w:val="00506F00"/>
    <w:rsid w:val="00507041"/>
    <w:rsid w:val="00507610"/>
    <w:rsid w:val="0050782B"/>
    <w:rsid w:val="0050785E"/>
    <w:rsid w:val="005078A4"/>
    <w:rsid w:val="005079FC"/>
    <w:rsid w:val="00507A80"/>
    <w:rsid w:val="00507AF9"/>
    <w:rsid w:val="00507D45"/>
    <w:rsid w:val="00507F4F"/>
    <w:rsid w:val="00510004"/>
    <w:rsid w:val="0051017A"/>
    <w:rsid w:val="005101B5"/>
    <w:rsid w:val="005102D5"/>
    <w:rsid w:val="00510336"/>
    <w:rsid w:val="00510627"/>
    <w:rsid w:val="00510794"/>
    <w:rsid w:val="00510873"/>
    <w:rsid w:val="005108C7"/>
    <w:rsid w:val="005108D7"/>
    <w:rsid w:val="00510920"/>
    <w:rsid w:val="00510B14"/>
    <w:rsid w:val="00510DE8"/>
    <w:rsid w:val="00511042"/>
    <w:rsid w:val="0051105C"/>
    <w:rsid w:val="00511467"/>
    <w:rsid w:val="005115E7"/>
    <w:rsid w:val="0051163D"/>
    <w:rsid w:val="0051180B"/>
    <w:rsid w:val="00511A3A"/>
    <w:rsid w:val="00511BFF"/>
    <w:rsid w:val="00511CDB"/>
    <w:rsid w:val="00511E95"/>
    <w:rsid w:val="00511FAF"/>
    <w:rsid w:val="00511FDB"/>
    <w:rsid w:val="00512208"/>
    <w:rsid w:val="00512544"/>
    <w:rsid w:val="00512599"/>
    <w:rsid w:val="005126D0"/>
    <w:rsid w:val="005126F7"/>
    <w:rsid w:val="00512855"/>
    <w:rsid w:val="0051291C"/>
    <w:rsid w:val="005129FC"/>
    <w:rsid w:val="00512A5A"/>
    <w:rsid w:val="00512BA9"/>
    <w:rsid w:val="00512DA6"/>
    <w:rsid w:val="00512ED8"/>
    <w:rsid w:val="005130CB"/>
    <w:rsid w:val="005131B1"/>
    <w:rsid w:val="00513210"/>
    <w:rsid w:val="00513451"/>
    <w:rsid w:val="0051372F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E50"/>
    <w:rsid w:val="005150F6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B0"/>
    <w:rsid w:val="00516FD9"/>
    <w:rsid w:val="00517103"/>
    <w:rsid w:val="00517104"/>
    <w:rsid w:val="0051754E"/>
    <w:rsid w:val="00517778"/>
    <w:rsid w:val="0051785E"/>
    <w:rsid w:val="00517912"/>
    <w:rsid w:val="005179DC"/>
    <w:rsid w:val="00517AA2"/>
    <w:rsid w:val="00517BB2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125D"/>
    <w:rsid w:val="00521412"/>
    <w:rsid w:val="00521650"/>
    <w:rsid w:val="00521779"/>
    <w:rsid w:val="005219B3"/>
    <w:rsid w:val="005219EA"/>
    <w:rsid w:val="00521C97"/>
    <w:rsid w:val="00521D80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4095"/>
    <w:rsid w:val="00524316"/>
    <w:rsid w:val="0052444B"/>
    <w:rsid w:val="005244BD"/>
    <w:rsid w:val="00524551"/>
    <w:rsid w:val="00524792"/>
    <w:rsid w:val="00524854"/>
    <w:rsid w:val="00524AED"/>
    <w:rsid w:val="00524C8E"/>
    <w:rsid w:val="00524DDC"/>
    <w:rsid w:val="0052540F"/>
    <w:rsid w:val="0052564D"/>
    <w:rsid w:val="00525857"/>
    <w:rsid w:val="00525C98"/>
    <w:rsid w:val="00525CD7"/>
    <w:rsid w:val="00525E94"/>
    <w:rsid w:val="005260CE"/>
    <w:rsid w:val="005260D5"/>
    <w:rsid w:val="00526628"/>
    <w:rsid w:val="00526700"/>
    <w:rsid w:val="005269E0"/>
    <w:rsid w:val="005269F8"/>
    <w:rsid w:val="00526BAA"/>
    <w:rsid w:val="00526E8A"/>
    <w:rsid w:val="00526EF2"/>
    <w:rsid w:val="005272C6"/>
    <w:rsid w:val="00527721"/>
    <w:rsid w:val="00527862"/>
    <w:rsid w:val="0052799A"/>
    <w:rsid w:val="00527A11"/>
    <w:rsid w:val="00527A7A"/>
    <w:rsid w:val="00527AB0"/>
    <w:rsid w:val="00527E93"/>
    <w:rsid w:val="00527F73"/>
    <w:rsid w:val="00527FC6"/>
    <w:rsid w:val="00530117"/>
    <w:rsid w:val="0053038D"/>
    <w:rsid w:val="005308B3"/>
    <w:rsid w:val="00530B6F"/>
    <w:rsid w:val="00530C66"/>
    <w:rsid w:val="00531491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65B"/>
    <w:rsid w:val="0053281D"/>
    <w:rsid w:val="00532880"/>
    <w:rsid w:val="00532B87"/>
    <w:rsid w:val="00532EB3"/>
    <w:rsid w:val="00532EF2"/>
    <w:rsid w:val="0053308C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AA9"/>
    <w:rsid w:val="00534CA7"/>
    <w:rsid w:val="00534E0D"/>
    <w:rsid w:val="00534F4A"/>
    <w:rsid w:val="00535288"/>
    <w:rsid w:val="0053562B"/>
    <w:rsid w:val="0053571C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2C3"/>
    <w:rsid w:val="0053634A"/>
    <w:rsid w:val="0053687F"/>
    <w:rsid w:val="00536DDC"/>
    <w:rsid w:val="005371CF"/>
    <w:rsid w:val="005375F0"/>
    <w:rsid w:val="005376EC"/>
    <w:rsid w:val="005377F8"/>
    <w:rsid w:val="00537811"/>
    <w:rsid w:val="00537973"/>
    <w:rsid w:val="00537ADC"/>
    <w:rsid w:val="00537C93"/>
    <w:rsid w:val="00537CE9"/>
    <w:rsid w:val="00537D13"/>
    <w:rsid w:val="00540016"/>
    <w:rsid w:val="00540172"/>
    <w:rsid w:val="0054025A"/>
    <w:rsid w:val="0054026E"/>
    <w:rsid w:val="00540359"/>
    <w:rsid w:val="00540881"/>
    <w:rsid w:val="00540AE5"/>
    <w:rsid w:val="00540C58"/>
    <w:rsid w:val="00540C5B"/>
    <w:rsid w:val="00540F62"/>
    <w:rsid w:val="005410BF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D0C"/>
    <w:rsid w:val="00541ECB"/>
    <w:rsid w:val="00541ED7"/>
    <w:rsid w:val="00541FA6"/>
    <w:rsid w:val="005421FB"/>
    <w:rsid w:val="0054244B"/>
    <w:rsid w:val="0054249E"/>
    <w:rsid w:val="005424E6"/>
    <w:rsid w:val="00542546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A8D"/>
    <w:rsid w:val="00544AB5"/>
    <w:rsid w:val="00544C8A"/>
    <w:rsid w:val="00544CCD"/>
    <w:rsid w:val="00544F4C"/>
    <w:rsid w:val="0054511D"/>
    <w:rsid w:val="005452EF"/>
    <w:rsid w:val="005453B2"/>
    <w:rsid w:val="005453C1"/>
    <w:rsid w:val="005457E1"/>
    <w:rsid w:val="00545850"/>
    <w:rsid w:val="00545CAA"/>
    <w:rsid w:val="00545FE6"/>
    <w:rsid w:val="0054650C"/>
    <w:rsid w:val="005465AA"/>
    <w:rsid w:val="005466C6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B49"/>
    <w:rsid w:val="00547BE6"/>
    <w:rsid w:val="00550054"/>
    <w:rsid w:val="0055015B"/>
    <w:rsid w:val="005501A5"/>
    <w:rsid w:val="005502CD"/>
    <w:rsid w:val="00550398"/>
    <w:rsid w:val="00550568"/>
    <w:rsid w:val="00550809"/>
    <w:rsid w:val="00550821"/>
    <w:rsid w:val="00550A11"/>
    <w:rsid w:val="00550A41"/>
    <w:rsid w:val="00550B79"/>
    <w:rsid w:val="005512A4"/>
    <w:rsid w:val="00551454"/>
    <w:rsid w:val="0055150D"/>
    <w:rsid w:val="0055181E"/>
    <w:rsid w:val="00551851"/>
    <w:rsid w:val="00551AA8"/>
    <w:rsid w:val="00551FC8"/>
    <w:rsid w:val="005525EF"/>
    <w:rsid w:val="005525F0"/>
    <w:rsid w:val="00552A46"/>
    <w:rsid w:val="00552B61"/>
    <w:rsid w:val="00553146"/>
    <w:rsid w:val="0055314F"/>
    <w:rsid w:val="00553371"/>
    <w:rsid w:val="00553389"/>
    <w:rsid w:val="005533FE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329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927"/>
    <w:rsid w:val="00556A58"/>
    <w:rsid w:val="00556D29"/>
    <w:rsid w:val="00556DAF"/>
    <w:rsid w:val="005571C6"/>
    <w:rsid w:val="005574F7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2242"/>
    <w:rsid w:val="00562338"/>
    <w:rsid w:val="00562355"/>
    <w:rsid w:val="00562396"/>
    <w:rsid w:val="00562473"/>
    <w:rsid w:val="00562666"/>
    <w:rsid w:val="005628F0"/>
    <w:rsid w:val="00562946"/>
    <w:rsid w:val="00562F15"/>
    <w:rsid w:val="00562FC4"/>
    <w:rsid w:val="005631AE"/>
    <w:rsid w:val="00563374"/>
    <w:rsid w:val="00563978"/>
    <w:rsid w:val="00563C17"/>
    <w:rsid w:val="00563F29"/>
    <w:rsid w:val="005640A1"/>
    <w:rsid w:val="00564347"/>
    <w:rsid w:val="0056441A"/>
    <w:rsid w:val="00564A17"/>
    <w:rsid w:val="00564B93"/>
    <w:rsid w:val="00564CA5"/>
    <w:rsid w:val="00564CB4"/>
    <w:rsid w:val="00564CF7"/>
    <w:rsid w:val="00564D9C"/>
    <w:rsid w:val="00564EBE"/>
    <w:rsid w:val="00564FD0"/>
    <w:rsid w:val="005651EA"/>
    <w:rsid w:val="005654F3"/>
    <w:rsid w:val="005655A4"/>
    <w:rsid w:val="00565708"/>
    <w:rsid w:val="00565771"/>
    <w:rsid w:val="00565798"/>
    <w:rsid w:val="00565D53"/>
    <w:rsid w:val="00565EDD"/>
    <w:rsid w:val="005660C0"/>
    <w:rsid w:val="005662C6"/>
    <w:rsid w:val="00566315"/>
    <w:rsid w:val="00566774"/>
    <w:rsid w:val="0056682D"/>
    <w:rsid w:val="00566A79"/>
    <w:rsid w:val="00566F60"/>
    <w:rsid w:val="005671F2"/>
    <w:rsid w:val="00567313"/>
    <w:rsid w:val="0056779E"/>
    <w:rsid w:val="005677A0"/>
    <w:rsid w:val="00567853"/>
    <w:rsid w:val="0056792A"/>
    <w:rsid w:val="005679FA"/>
    <w:rsid w:val="00567D04"/>
    <w:rsid w:val="00570282"/>
    <w:rsid w:val="00570515"/>
    <w:rsid w:val="005705B8"/>
    <w:rsid w:val="00570A08"/>
    <w:rsid w:val="00570A2A"/>
    <w:rsid w:val="00570E39"/>
    <w:rsid w:val="005710F6"/>
    <w:rsid w:val="0057123A"/>
    <w:rsid w:val="00571574"/>
    <w:rsid w:val="0057174E"/>
    <w:rsid w:val="00571BF7"/>
    <w:rsid w:val="00571EBD"/>
    <w:rsid w:val="005727A5"/>
    <w:rsid w:val="00572967"/>
    <w:rsid w:val="00572A4B"/>
    <w:rsid w:val="00572CEA"/>
    <w:rsid w:val="005731E3"/>
    <w:rsid w:val="00573360"/>
    <w:rsid w:val="0057374F"/>
    <w:rsid w:val="0057375F"/>
    <w:rsid w:val="00573858"/>
    <w:rsid w:val="00573A2B"/>
    <w:rsid w:val="00573CF9"/>
    <w:rsid w:val="00573EA2"/>
    <w:rsid w:val="00573F22"/>
    <w:rsid w:val="00574070"/>
    <w:rsid w:val="00574236"/>
    <w:rsid w:val="0057426C"/>
    <w:rsid w:val="005745A9"/>
    <w:rsid w:val="005747B2"/>
    <w:rsid w:val="00574DE0"/>
    <w:rsid w:val="00574EAB"/>
    <w:rsid w:val="00574EE5"/>
    <w:rsid w:val="00574F93"/>
    <w:rsid w:val="005754F9"/>
    <w:rsid w:val="005756DD"/>
    <w:rsid w:val="00575801"/>
    <w:rsid w:val="00575BD0"/>
    <w:rsid w:val="00575C4C"/>
    <w:rsid w:val="00575F6A"/>
    <w:rsid w:val="005761DA"/>
    <w:rsid w:val="0057658A"/>
    <w:rsid w:val="005765CD"/>
    <w:rsid w:val="00576B97"/>
    <w:rsid w:val="00576C52"/>
    <w:rsid w:val="00576D55"/>
    <w:rsid w:val="00576F2F"/>
    <w:rsid w:val="0057728D"/>
    <w:rsid w:val="00577328"/>
    <w:rsid w:val="005773F2"/>
    <w:rsid w:val="0057772A"/>
    <w:rsid w:val="0057787C"/>
    <w:rsid w:val="00577BE8"/>
    <w:rsid w:val="00577F77"/>
    <w:rsid w:val="00580266"/>
    <w:rsid w:val="005802C5"/>
    <w:rsid w:val="00580345"/>
    <w:rsid w:val="005804DF"/>
    <w:rsid w:val="00580999"/>
    <w:rsid w:val="005809B6"/>
    <w:rsid w:val="00580B92"/>
    <w:rsid w:val="00580C14"/>
    <w:rsid w:val="00580C59"/>
    <w:rsid w:val="00580DE5"/>
    <w:rsid w:val="00581386"/>
    <w:rsid w:val="005813CA"/>
    <w:rsid w:val="005814FD"/>
    <w:rsid w:val="005815B3"/>
    <w:rsid w:val="00581601"/>
    <w:rsid w:val="005817B1"/>
    <w:rsid w:val="005817F3"/>
    <w:rsid w:val="005818FA"/>
    <w:rsid w:val="00581E1D"/>
    <w:rsid w:val="005821D1"/>
    <w:rsid w:val="005828EC"/>
    <w:rsid w:val="00582977"/>
    <w:rsid w:val="00582D7F"/>
    <w:rsid w:val="00582E1B"/>
    <w:rsid w:val="00582E40"/>
    <w:rsid w:val="00582F32"/>
    <w:rsid w:val="0058329C"/>
    <w:rsid w:val="005838D9"/>
    <w:rsid w:val="005838E9"/>
    <w:rsid w:val="0058399B"/>
    <w:rsid w:val="00583A76"/>
    <w:rsid w:val="00583A9D"/>
    <w:rsid w:val="00583BE6"/>
    <w:rsid w:val="00583F4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500A"/>
    <w:rsid w:val="00585406"/>
    <w:rsid w:val="00585579"/>
    <w:rsid w:val="005855EE"/>
    <w:rsid w:val="00585969"/>
    <w:rsid w:val="00585EEA"/>
    <w:rsid w:val="005861D3"/>
    <w:rsid w:val="005864C1"/>
    <w:rsid w:val="00586612"/>
    <w:rsid w:val="005867C2"/>
    <w:rsid w:val="00586C17"/>
    <w:rsid w:val="00586C7A"/>
    <w:rsid w:val="00586CF2"/>
    <w:rsid w:val="00586E9B"/>
    <w:rsid w:val="00586FA9"/>
    <w:rsid w:val="00587004"/>
    <w:rsid w:val="0058759D"/>
    <w:rsid w:val="0058765E"/>
    <w:rsid w:val="0058767F"/>
    <w:rsid w:val="00587C13"/>
    <w:rsid w:val="00587D39"/>
    <w:rsid w:val="005902AE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14"/>
    <w:rsid w:val="005917FB"/>
    <w:rsid w:val="005918FA"/>
    <w:rsid w:val="00591AAB"/>
    <w:rsid w:val="00591DC8"/>
    <w:rsid w:val="005920E7"/>
    <w:rsid w:val="005924C9"/>
    <w:rsid w:val="00592726"/>
    <w:rsid w:val="0059275C"/>
    <w:rsid w:val="00592F5E"/>
    <w:rsid w:val="00592F89"/>
    <w:rsid w:val="005933DC"/>
    <w:rsid w:val="0059341D"/>
    <w:rsid w:val="00593865"/>
    <w:rsid w:val="00593A31"/>
    <w:rsid w:val="00593F43"/>
    <w:rsid w:val="0059411D"/>
    <w:rsid w:val="00594684"/>
    <w:rsid w:val="00594DBD"/>
    <w:rsid w:val="00594F47"/>
    <w:rsid w:val="00594F72"/>
    <w:rsid w:val="005953BE"/>
    <w:rsid w:val="005954A4"/>
    <w:rsid w:val="00595525"/>
    <w:rsid w:val="00595784"/>
    <w:rsid w:val="0059587D"/>
    <w:rsid w:val="00595FE5"/>
    <w:rsid w:val="00596093"/>
    <w:rsid w:val="005960E8"/>
    <w:rsid w:val="0059620B"/>
    <w:rsid w:val="00596391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A7F"/>
    <w:rsid w:val="00597C1D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1D5"/>
    <w:rsid w:val="005A1231"/>
    <w:rsid w:val="005A16AB"/>
    <w:rsid w:val="005A198B"/>
    <w:rsid w:val="005A1BD7"/>
    <w:rsid w:val="005A208E"/>
    <w:rsid w:val="005A229B"/>
    <w:rsid w:val="005A283E"/>
    <w:rsid w:val="005A28D7"/>
    <w:rsid w:val="005A2A51"/>
    <w:rsid w:val="005A2B66"/>
    <w:rsid w:val="005A2B9D"/>
    <w:rsid w:val="005A2BBF"/>
    <w:rsid w:val="005A2C17"/>
    <w:rsid w:val="005A2DD0"/>
    <w:rsid w:val="005A2E4E"/>
    <w:rsid w:val="005A2E6D"/>
    <w:rsid w:val="005A2E75"/>
    <w:rsid w:val="005A2EBA"/>
    <w:rsid w:val="005A2F10"/>
    <w:rsid w:val="005A2F4D"/>
    <w:rsid w:val="005A2FB1"/>
    <w:rsid w:val="005A2FC2"/>
    <w:rsid w:val="005A3273"/>
    <w:rsid w:val="005A33ED"/>
    <w:rsid w:val="005A344F"/>
    <w:rsid w:val="005A39B3"/>
    <w:rsid w:val="005A3CF8"/>
    <w:rsid w:val="005A3DEC"/>
    <w:rsid w:val="005A42D1"/>
    <w:rsid w:val="005A44BB"/>
    <w:rsid w:val="005A4964"/>
    <w:rsid w:val="005A4AA7"/>
    <w:rsid w:val="005A4BE2"/>
    <w:rsid w:val="005A4D60"/>
    <w:rsid w:val="005A5139"/>
    <w:rsid w:val="005A51E8"/>
    <w:rsid w:val="005A5258"/>
    <w:rsid w:val="005A5401"/>
    <w:rsid w:val="005A5555"/>
    <w:rsid w:val="005A5582"/>
    <w:rsid w:val="005A6181"/>
    <w:rsid w:val="005A6209"/>
    <w:rsid w:val="005A6234"/>
    <w:rsid w:val="005A62FB"/>
    <w:rsid w:val="005A6334"/>
    <w:rsid w:val="005A644C"/>
    <w:rsid w:val="005A6569"/>
    <w:rsid w:val="005A66F9"/>
    <w:rsid w:val="005A687C"/>
    <w:rsid w:val="005A68AD"/>
    <w:rsid w:val="005A6993"/>
    <w:rsid w:val="005A7010"/>
    <w:rsid w:val="005A729B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39F"/>
    <w:rsid w:val="005B045C"/>
    <w:rsid w:val="005B0516"/>
    <w:rsid w:val="005B0540"/>
    <w:rsid w:val="005B070F"/>
    <w:rsid w:val="005B07E5"/>
    <w:rsid w:val="005B0861"/>
    <w:rsid w:val="005B0BCF"/>
    <w:rsid w:val="005B0D7F"/>
    <w:rsid w:val="005B0E5F"/>
    <w:rsid w:val="005B0EB6"/>
    <w:rsid w:val="005B141F"/>
    <w:rsid w:val="005B159D"/>
    <w:rsid w:val="005B16A8"/>
    <w:rsid w:val="005B175D"/>
    <w:rsid w:val="005B19B2"/>
    <w:rsid w:val="005B2817"/>
    <w:rsid w:val="005B2841"/>
    <w:rsid w:val="005B2AAA"/>
    <w:rsid w:val="005B2B13"/>
    <w:rsid w:val="005B2C80"/>
    <w:rsid w:val="005B2FB4"/>
    <w:rsid w:val="005B3032"/>
    <w:rsid w:val="005B32D6"/>
    <w:rsid w:val="005B349D"/>
    <w:rsid w:val="005B3A28"/>
    <w:rsid w:val="005B3A5A"/>
    <w:rsid w:val="005B3AAB"/>
    <w:rsid w:val="005B3DF8"/>
    <w:rsid w:val="005B3F34"/>
    <w:rsid w:val="005B426C"/>
    <w:rsid w:val="005B4489"/>
    <w:rsid w:val="005B44BB"/>
    <w:rsid w:val="005B461E"/>
    <w:rsid w:val="005B484F"/>
    <w:rsid w:val="005B4CBC"/>
    <w:rsid w:val="005B4F5D"/>
    <w:rsid w:val="005B5348"/>
    <w:rsid w:val="005B5470"/>
    <w:rsid w:val="005B57AD"/>
    <w:rsid w:val="005B597D"/>
    <w:rsid w:val="005B5D57"/>
    <w:rsid w:val="005B5E34"/>
    <w:rsid w:val="005B5F15"/>
    <w:rsid w:val="005B61ED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4B"/>
    <w:rsid w:val="005B72EA"/>
    <w:rsid w:val="005B74F4"/>
    <w:rsid w:val="005B7520"/>
    <w:rsid w:val="005B7543"/>
    <w:rsid w:val="005B769A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B2A"/>
    <w:rsid w:val="005C1D4E"/>
    <w:rsid w:val="005C1DDD"/>
    <w:rsid w:val="005C1DFE"/>
    <w:rsid w:val="005C1F38"/>
    <w:rsid w:val="005C2034"/>
    <w:rsid w:val="005C23EC"/>
    <w:rsid w:val="005C243A"/>
    <w:rsid w:val="005C2778"/>
    <w:rsid w:val="005C2A17"/>
    <w:rsid w:val="005C2ABE"/>
    <w:rsid w:val="005C2D09"/>
    <w:rsid w:val="005C2DD3"/>
    <w:rsid w:val="005C2EB8"/>
    <w:rsid w:val="005C3599"/>
    <w:rsid w:val="005C36EE"/>
    <w:rsid w:val="005C3780"/>
    <w:rsid w:val="005C39BD"/>
    <w:rsid w:val="005C3B06"/>
    <w:rsid w:val="005C3BC2"/>
    <w:rsid w:val="005C438B"/>
    <w:rsid w:val="005C4408"/>
    <w:rsid w:val="005C4727"/>
    <w:rsid w:val="005C4835"/>
    <w:rsid w:val="005C5069"/>
    <w:rsid w:val="005C557D"/>
    <w:rsid w:val="005C581B"/>
    <w:rsid w:val="005C5872"/>
    <w:rsid w:val="005C5A52"/>
    <w:rsid w:val="005C5A93"/>
    <w:rsid w:val="005C5BD0"/>
    <w:rsid w:val="005C5C57"/>
    <w:rsid w:val="005C6092"/>
    <w:rsid w:val="005C632D"/>
    <w:rsid w:val="005C65A0"/>
    <w:rsid w:val="005C6A9B"/>
    <w:rsid w:val="005C6B8C"/>
    <w:rsid w:val="005C6F85"/>
    <w:rsid w:val="005C6FB5"/>
    <w:rsid w:val="005C7082"/>
    <w:rsid w:val="005C7140"/>
    <w:rsid w:val="005C75A4"/>
    <w:rsid w:val="005C75F0"/>
    <w:rsid w:val="005C768B"/>
    <w:rsid w:val="005C7986"/>
    <w:rsid w:val="005C7B84"/>
    <w:rsid w:val="005C7BBE"/>
    <w:rsid w:val="005C7D0F"/>
    <w:rsid w:val="005D000D"/>
    <w:rsid w:val="005D04A7"/>
    <w:rsid w:val="005D0986"/>
    <w:rsid w:val="005D0D7C"/>
    <w:rsid w:val="005D0E29"/>
    <w:rsid w:val="005D11B3"/>
    <w:rsid w:val="005D1262"/>
    <w:rsid w:val="005D12EF"/>
    <w:rsid w:val="005D131F"/>
    <w:rsid w:val="005D1465"/>
    <w:rsid w:val="005D1930"/>
    <w:rsid w:val="005D19C9"/>
    <w:rsid w:val="005D19F5"/>
    <w:rsid w:val="005D1A5E"/>
    <w:rsid w:val="005D1B26"/>
    <w:rsid w:val="005D1CD6"/>
    <w:rsid w:val="005D1DC7"/>
    <w:rsid w:val="005D1E1D"/>
    <w:rsid w:val="005D1FE0"/>
    <w:rsid w:val="005D23E0"/>
    <w:rsid w:val="005D2572"/>
    <w:rsid w:val="005D26B8"/>
    <w:rsid w:val="005D2826"/>
    <w:rsid w:val="005D28BA"/>
    <w:rsid w:val="005D2905"/>
    <w:rsid w:val="005D2920"/>
    <w:rsid w:val="005D292F"/>
    <w:rsid w:val="005D2985"/>
    <w:rsid w:val="005D2D8C"/>
    <w:rsid w:val="005D2E60"/>
    <w:rsid w:val="005D2EEE"/>
    <w:rsid w:val="005D304A"/>
    <w:rsid w:val="005D3317"/>
    <w:rsid w:val="005D3667"/>
    <w:rsid w:val="005D38C7"/>
    <w:rsid w:val="005D3908"/>
    <w:rsid w:val="005D3BC8"/>
    <w:rsid w:val="005D3F6F"/>
    <w:rsid w:val="005D3F7E"/>
    <w:rsid w:val="005D4619"/>
    <w:rsid w:val="005D4A7D"/>
    <w:rsid w:val="005D4E64"/>
    <w:rsid w:val="005D529C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2D"/>
    <w:rsid w:val="005D6A6F"/>
    <w:rsid w:val="005D6AE0"/>
    <w:rsid w:val="005D6C4C"/>
    <w:rsid w:val="005D70B6"/>
    <w:rsid w:val="005D7196"/>
    <w:rsid w:val="005D71E2"/>
    <w:rsid w:val="005D764B"/>
    <w:rsid w:val="005D7698"/>
    <w:rsid w:val="005D77BB"/>
    <w:rsid w:val="005D78B4"/>
    <w:rsid w:val="005D7BED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08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C37"/>
    <w:rsid w:val="005E5DD6"/>
    <w:rsid w:val="005E6725"/>
    <w:rsid w:val="005E69DB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F0149"/>
    <w:rsid w:val="005F03DA"/>
    <w:rsid w:val="005F04A6"/>
    <w:rsid w:val="005F05EF"/>
    <w:rsid w:val="005F073C"/>
    <w:rsid w:val="005F0865"/>
    <w:rsid w:val="005F09A0"/>
    <w:rsid w:val="005F09EB"/>
    <w:rsid w:val="005F0CA5"/>
    <w:rsid w:val="005F0D49"/>
    <w:rsid w:val="005F0E70"/>
    <w:rsid w:val="005F0F65"/>
    <w:rsid w:val="005F112F"/>
    <w:rsid w:val="005F165A"/>
    <w:rsid w:val="005F1B32"/>
    <w:rsid w:val="005F1FF7"/>
    <w:rsid w:val="005F22E0"/>
    <w:rsid w:val="005F2410"/>
    <w:rsid w:val="005F2588"/>
    <w:rsid w:val="005F2A64"/>
    <w:rsid w:val="005F2C09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5062"/>
    <w:rsid w:val="005F54A1"/>
    <w:rsid w:val="005F54A3"/>
    <w:rsid w:val="005F568F"/>
    <w:rsid w:val="005F5762"/>
    <w:rsid w:val="005F5879"/>
    <w:rsid w:val="005F6111"/>
    <w:rsid w:val="005F61BD"/>
    <w:rsid w:val="005F61D7"/>
    <w:rsid w:val="005F6340"/>
    <w:rsid w:val="005F63B2"/>
    <w:rsid w:val="005F6527"/>
    <w:rsid w:val="005F6626"/>
    <w:rsid w:val="005F67B4"/>
    <w:rsid w:val="005F6C77"/>
    <w:rsid w:val="005F6D74"/>
    <w:rsid w:val="005F6F35"/>
    <w:rsid w:val="005F6F43"/>
    <w:rsid w:val="005F7092"/>
    <w:rsid w:val="005F7165"/>
    <w:rsid w:val="005F7396"/>
    <w:rsid w:val="005F740C"/>
    <w:rsid w:val="005F7561"/>
    <w:rsid w:val="005F7BF6"/>
    <w:rsid w:val="005F7CA6"/>
    <w:rsid w:val="005F7DEB"/>
    <w:rsid w:val="005F7DEC"/>
    <w:rsid w:val="005F7E9E"/>
    <w:rsid w:val="005F7EFF"/>
    <w:rsid w:val="00600126"/>
    <w:rsid w:val="006002F8"/>
    <w:rsid w:val="006004EA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9F8"/>
    <w:rsid w:val="00603ADC"/>
    <w:rsid w:val="00603B06"/>
    <w:rsid w:val="00603D5B"/>
    <w:rsid w:val="00603EE3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EE0"/>
    <w:rsid w:val="00606FD5"/>
    <w:rsid w:val="00607296"/>
    <w:rsid w:val="006072A3"/>
    <w:rsid w:val="0060759B"/>
    <w:rsid w:val="0060771E"/>
    <w:rsid w:val="00607838"/>
    <w:rsid w:val="0060788D"/>
    <w:rsid w:val="00607B93"/>
    <w:rsid w:val="00607D3B"/>
    <w:rsid w:val="00607DC4"/>
    <w:rsid w:val="00607E81"/>
    <w:rsid w:val="00607F25"/>
    <w:rsid w:val="006100A7"/>
    <w:rsid w:val="00610402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9A"/>
    <w:rsid w:val="00612258"/>
    <w:rsid w:val="006122B1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D2D"/>
    <w:rsid w:val="00613DD3"/>
    <w:rsid w:val="00613ED5"/>
    <w:rsid w:val="00613FBF"/>
    <w:rsid w:val="006140A8"/>
    <w:rsid w:val="006140CB"/>
    <w:rsid w:val="00614320"/>
    <w:rsid w:val="006148DE"/>
    <w:rsid w:val="00614BBF"/>
    <w:rsid w:val="00614CC1"/>
    <w:rsid w:val="00615008"/>
    <w:rsid w:val="006150D2"/>
    <w:rsid w:val="006151C3"/>
    <w:rsid w:val="006151CF"/>
    <w:rsid w:val="00615653"/>
    <w:rsid w:val="00615665"/>
    <w:rsid w:val="006156B8"/>
    <w:rsid w:val="00615ADC"/>
    <w:rsid w:val="00615D43"/>
    <w:rsid w:val="00615D77"/>
    <w:rsid w:val="00615DEA"/>
    <w:rsid w:val="00615F66"/>
    <w:rsid w:val="006161EB"/>
    <w:rsid w:val="00616650"/>
    <w:rsid w:val="00616681"/>
    <w:rsid w:val="006168B5"/>
    <w:rsid w:val="00616B5C"/>
    <w:rsid w:val="00616BDD"/>
    <w:rsid w:val="00616EF5"/>
    <w:rsid w:val="00617333"/>
    <w:rsid w:val="00617414"/>
    <w:rsid w:val="006174B3"/>
    <w:rsid w:val="00617506"/>
    <w:rsid w:val="00617653"/>
    <w:rsid w:val="006176C6"/>
    <w:rsid w:val="00617723"/>
    <w:rsid w:val="00617932"/>
    <w:rsid w:val="00617DCA"/>
    <w:rsid w:val="0062022C"/>
    <w:rsid w:val="00620285"/>
    <w:rsid w:val="00620331"/>
    <w:rsid w:val="0062045F"/>
    <w:rsid w:val="0062048E"/>
    <w:rsid w:val="00620617"/>
    <w:rsid w:val="00620823"/>
    <w:rsid w:val="00620955"/>
    <w:rsid w:val="00620B0E"/>
    <w:rsid w:val="00620BCB"/>
    <w:rsid w:val="00620D4A"/>
    <w:rsid w:val="00620D88"/>
    <w:rsid w:val="0062111C"/>
    <w:rsid w:val="006212D0"/>
    <w:rsid w:val="0062135A"/>
    <w:rsid w:val="006214EE"/>
    <w:rsid w:val="00621711"/>
    <w:rsid w:val="00621989"/>
    <w:rsid w:val="00621AC9"/>
    <w:rsid w:val="00621B94"/>
    <w:rsid w:val="00621E52"/>
    <w:rsid w:val="00621F90"/>
    <w:rsid w:val="0062263C"/>
    <w:rsid w:val="006226EB"/>
    <w:rsid w:val="006226F9"/>
    <w:rsid w:val="00622860"/>
    <w:rsid w:val="0062289C"/>
    <w:rsid w:val="00622954"/>
    <w:rsid w:val="0062295B"/>
    <w:rsid w:val="00622BEA"/>
    <w:rsid w:val="00622C0D"/>
    <w:rsid w:val="00622C26"/>
    <w:rsid w:val="00622DF4"/>
    <w:rsid w:val="00622E5C"/>
    <w:rsid w:val="00622F4C"/>
    <w:rsid w:val="0062315B"/>
    <w:rsid w:val="00623223"/>
    <w:rsid w:val="0062326E"/>
    <w:rsid w:val="00623853"/>
    <w:rsid w:val="00623AA1"/>
    <w:rsid w:val="00623F66"/>
    <w:rsid w:val="00624020"/>
    <w:rsid w:val="00624038"/>
    <w:rsid w:val="0062405C"/>
    <w:rsid w:val="0062409D"/>
    <w:rsid w:val="0062421E"/>
    <w:rsid w:val="00624581"/>
    <w:rsid w:val="006248A6"/>
    <w:rsid w:val="006248DF"/>
    <w:rsid w:val="00624D36"/>
    <w:rsid w:val="00624F09"/>
    <w:rsid w:val="00624F40"/>
    <w:rsid w:val="00625004"/>
    <w:rsid w:val="006255FF"/>
    <w:rsid w:val="00625680"/>
    <w:rsid w:val="006256C8"/>
    <w:rsid w:val="00625706"/>
    <w:rsid w:val="006258CF"/>
    <w:rsid w:val="006259BF"/>
    <w:rsid w:val="00625D83"/>
    <w:rsid w:val="00625FE5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CB3"/>
    <w:rsid w:val="00627E86"/>
    <w:rsid w:val="0063060F"/>
    <w:rsid w:val="00630739"/>
    <w:rsid w:val="0063078E"/>
    <w:rsid w:val="00630885"/>
    <w:rsid w:val="006309B3"/>
    <w:rsid w:val="00630CDF"/>
    <w:rsid w:val="00630E26"/>
    <w:rsid w:val="00630F7E"/>
    <w:rsid w:val="006311BF"/>
    <w:rsid w:val="006311FD"/>
    <w:rsid w:val="0063124B"/>
    <w:rsid w:val="006314EB"/>
    <w:rsid w:val="0063168D"/>
    <w:rsid w:val="00631729"/>
    <w:rsid w:val="00631BC9"/>
    <w:rsid w:val="00631DCC"/>
    <w:rsid w:val="00631EDF"/>
    <w:rsid w:val="00631F81"/>
    <w:rsid w:val="00631F8B"/>
    <w:rsid w:val="0063205E"/>
    <w:rsid w:val="006320FA"/>
    <w:rsid w:val="00632233"/>
    <w:rsid w:val="006325B0"/>
    <w:rsid w:val="00632A37"/>
    <w:rsid w:val="00632C55"/>
    <w:rsid w:val="006331E0"/>
    <w:rsid w:val="006331E6"/>
    <w:rsid w:val="006331F7"/>
    <w:rsid w:val="0063323A"/>
    <w:rsid w:val="006332DB"/>
    <w:rsid w:val="00633382"/>
    <w:rsid w:val="0063345F"/>
    <w:rsid w:val="00633624"/>
    <w:rsid w:val="00633632"/>
    <w:rsid w:val="0063378E"/>
    <w:rsid w:val="006337CD"/>
    <w:rsid w:val="0063388A"/>
    <w:rsid w:val="006338A2"/>
    <w:rsid w:val="006339C4"/>
    <w:rsid w:val="00633BD1"/>
    <w:rsid w:val="006342D8"/>
    <w:rsid w:val="00634331"/>
    <w:rsid w:val="00634405"/>
    <w:rsid w:val="0063444C"/>
    <w:rsid w:val="0063450A"/>
    <w:rsid w:val="0063485F"/>
    <w:rsid w:val="00634870"/>
    <w:rsid w:val="00634896"/>
    <w:rsid w:val="00634B3C"/>
    <w:rsid w:val="00634BFF"/>
    <w:rsid w:val="00634C6B"/>
    <w:rsid w:val="00634D87"/>
    <w:rsid w:val="00634E0A"/>
    <w:rsid w:val="00634F15"/>
    <w:rsid w:val="00635208"/>
    <w:rsid w:val="00635343"/>
    <w:rsid w:val="006353FE"/>
    <w:rsid w:val="00635660"/>
    <w:rsid w:val="0063588C"/>
    <w:rsid w:val="00635C83"/>
    <w:rsid w:val="00635CCD"/>
    <w:rsid w:val="00635E47"/>
    <w:rsid w:val="0063648A"/>
    <w:rsid w:val="00636492"/>
    <w:rsid w:val="0063649B"/>
    <w:rsid w:val="006364B0"/>
    <w:rsid w:val="00636500"/>
    <w:rsid w:val="00636509"/>
    <w:rsid w:val="00636527"/>
    <w:rsid w:val="00636754"/>
    <w:rsid w:val="006367B6"/>
    <w:rsid w:val="00636910"/>
    <w:rsid w:val="00636A10"/>
    <w:rsid w:val="00636A9D"/>
    <w:rsid w:val="00636C3A"/>
    <w:rsid w:val="00636D38"/>
    <w:rsid w:val="00636E7D"/>
    <w:rsid w:val="006370A3"/>
    <w:rsid w:val="006370E1"/>
    <w:rsid w:val="0063735E"/>
    <w:rsid w:val="00637781"/>
    <w:rsid w:val="00637868"/>
    <w:rsid w:val="006378F2"/>
    <w:rsid w:val="00637B86"/>
    <w:rsid w:val="00637D5C"/>
    <w:rsid w:val="006401C4"/>
    <w:rsid w:val="00640463"/>
    <w:rsid w:val="00640AB4"/>
    <w:rsid w:val="00640C92"/>
    <w:rsid w:val="00640F0D"/>
    <w:rsid w:val="00641009"/>
    <w:rsid w:val="00641D27"/>
    <w:rsid w:val="00641EEF"/>
    <w:rsid w:val="006425C4"/>
    <w:rsid w:val="00642C02"/>
    <w:rsid w:val="00642F83"/>
    <w:rsid w:val="006436B7"/>
    <w:rsid w:val="006438B1"/>
    <w:rsid w:val="00643916"/>
    <w:rsid w:val="00643ADF"/>
    <w:rsid w:val="00643B40"/>
    <w:rsid w:val="00643EFB"/>
    <w:rsid w:val="0064415A"/>
    <w:rsid w:val="006441D0"/>
    <w:rsid w:val="006446E4"/>
    <w:rsid w:val="006447FB"/>
    <w:rsid w:val="00644817"/>
    <w:rsid w:val="0064489B"/>
    <w:rsid w:val="00644F74"/>
    <w:rsid w:val="00645085"/>
    <w:rsid w:val="00645147"/>
    <w:rsid w:val="00645226"/>
    <w:rsid w:val="006454D0"/>
    <w:rsid w:val="00645829"/>
    <w:rsid w:val="00645969"/>
    <w:rsid w:val="00645B88"/>
    <w:rsid w:val="0064608E"/>
    <w:rsid w:val="00646173"/>
    <w:rsid w:val="00646217"/>
    <w:rsid w:val="0064643C"/>
    <w:rsid w:val="00646537"/>
    <w:rsid w:val="006465C4"/>
    <w:rsid w:val="0064677C"/>
    <w:rsid w:val="00646D17"/>
    <w:rsid w:val="00646E04"/>
    <w:rsid w:val="0064712B"/>
    <w:rsid w:val="00647164"/>
    <w:rsid w:val="006471CF"/>
    <w:rsid w:val="0064773B"/>
    <w:rsid w:val="006477FA"/>
    <w:rsid w:val="00647863"/>
    <w:rsid w:val="0064799F"/>
    <w:rsid w:val="00647A18"/>
    <w:rsid w:val="00647A98"/>
    <w:rsid w:val="00647BB5"/>
    <w:rsid w:val="00650079"/>
    <w:rsid w:val="0065078B"/>
    <w:rsid w:val="006507D1"/>
    <w:rsid w:val="00650851"/>
    <w:rsid w:val="00650907"/>
    <w:rsid w:val="00650A4F"/>
    <w:rsid w:val="00650C1B"/>
    <w:rsid w:val="00650C57"/>
    <w:rsid w:val="0065114E"/>
    <w:rsid w:val="0065129E"/>
    <w:rsid w:val="006512E7"/>
    <w:rsid w:val="006513DA"/>
    <w:rsid w:val="006516EA"/>
    <w:rsid w:val="006516F4"/>
    <w:rsid w:val="00651732"/>
    <w:rsid w:val="00651DCE"/>
    <w:rsid w:val="00651ED4"/>
    <w:rsid w:val="00651F13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C0A"/>
    <w:rsid w:val="00652D68"/>
    <w:rsid w:val="00652DA7"/>
    <w:rsid w:val="00652F0E"/>
    <w:rsid w:val="006530B2"/>
    <w:rsid w:val="006532AB"/>
    <w:rsid w:val="006535AF"/>
    <w:rsid w:val="00653613"/>
    <w:rsid w:val="0065378E"/>
    <w:rsid w:val="006537ED"/>
    <w:rsid w:val="0065397D"/>
    <w:rsid w:val="00653C48"/>
    <w:rsid w:val="00653E5B"/>
    <w:rsid w:val="00653EA0"/>
    <w:rsid w:val="00654108"/>
    <w:rsid w:val="00654275"/>
    <w:rsid w:val="00654289"/>
    <w:rsid w:val="00654743"/>
    <w:rsid w:val="00654C46"/>
    <w:rsid w:val="006552C9"/>
    <w:rsid w:val="00655561"/>
    <w:rsid w:val="006555C9"/>
    <w:rsid w:val="00655927"/>
    <w:rsid w:val="00655A43"/>
    <w:rsid w:val="00655A7F"/>
    <w:rsid w:val="00655F61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87"/>
    <w:rsid w:val="00657DDD"/>
    <w:rsid w:val="00657F4E"/>
    <w:rsid w:val="00660092"/>
    <w:rsid w:val="00660204"/>
    <w:rsid w:val="006603C8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BE"/>
    <w:rsid w:val="00662795"/>
    <w:rsid w:val="006628E8"/>
    <w:rsid w:val="00662B25"/>
    <w:rsid w:val="00662C73"/>
    <w:rsid w:val="00662DD5"/>
    <w:rsid w:val="00662FC3"/>
    <w:rsid w:val="00663314"/>
    <w:rsid w:val="006633EC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EC"/>
    <w:rsid w:val="00665378"/>
    <w:rsid w:val="00665C01"/>
    <w:rsid w:val="00665C8E"/>
    <w:rsid w:val="00665CCA"/>
    <w:rsid w:val="00665F95"/>
    <w:rsid w:val="00666066"/>
    <w:rsid w:val="006663B9"/>
    <w:rsid w:val="00666469"/>
    <w:rsid w:val="00666511"/>
    <w:rsid w:val="006665A9"/>
    <w:rsid w:val="00666BF4"/>
    <w:rsid w:val="00666DD8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4AA"/>
    <w:rsid w:val="006706CE"/>
    <w:rsid w:val="006709ED"/>
    <w:rsid w:val="00670EE8"/>
    <w:rsid w:val="00670F36"/>
    <w:rsid w:val="00670FDD"/>
    <w:rsid w:val="00671190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99"/>
    <w:rsid w:val="006720C0"/>
    <w:rsid w:val="0067217B"/>
    <w:rsid w:val="0067218E"/>
    <w:rsid w:val="00672445"/>
    <w:rsid w:val="00672845"/>
    <w:rsid w:val="0067298D"/>
    <w:rsid w:val="00672C8D"/>
    <w:rsid w:val="00672D61"/>
    <w:rsid w:val="00672F1B"/>
    <w:rsid w:val="006730F2"/>
    <w:rsid w:val="00673525"/>
    <w:rsid w:val="00673679"/>
    <w:rsid w:val="006739F7"/>
    <w:rsid w:val="00673A37"/>
    <w:rsid w:val="00673A4F"/>
    <w:rsid w:val="00673C62"/>
    <w:rsid w:val="00673D75"/>
    <w:rsid w:val="00673E20"/>
    <w:rsid w:val="00673E2A"/>
    <w:rsid w:val="00673FEE"/>
    <w:rsid w:val="0067405E"/>
    <w:rsid w:val="0067407C"/>
    <w:rsid w:val="0067429E"/>
    <w:rsid w:val="006742E0"/>
    <w:rsid w:val="0067437D"/>
    <w:rsid w:val="006743CF"/>
    <w:rsid w:val="0067447D"/>
    <w:rsid w:val="00674525"/>
    <w:rsid w:val="00674611"/>
    <w:rsid w:val="0067462E"/>
    <w:rsid w:val="00674A7C"/>
    <w:rsid w:val="00674B35"/>
    <w:rsid w:val="00674B40"/>
    <w:rsid w:val="00674CE0"/>
    <w:rsid w:val="00674D89"/>
    <w:rsid w:val="00674E12"/>
    <w:rsid w:val="00674EC7"/>
    <w:rsid w:val="00674F4F"/>
    <w:rsid w:val="00674FF9"/>
    <w:rsid w:val="006750DE"/>
    <w:rsid w:val="00675109"/>
    <w:rsid w:val="00675186"/>
    <w:rsid w:val="006754AF"/>
    <w:rsid w:val="00675E12"/>
    <w:rsid w:val="0067600B"/>
    <w:rsid w:val="0067628E"/>
    <w:rsid w:val="0067664A"/>
    <w:rsid w:val="00676BB3"/>
    <w:rsid w:val="00676BD3"/>
    <w:rsid w:val="00676F20"/>
    <w:rsid w:val="006771E6"/>
    <w:rsid w:val="0067757F"/>
    <w:rsid w:val="006775C3"/>
    <w:rsid w:val="00677A75"/>
    <w:rsid w:val="00677C0D"/>
    <w:rsid w:val="00677FD0"/>
    <w:rsid w:val="0068046F"/>
    <w:rsid w:val="006806A9"/>
    <w:rsid w:val="006806D0"/>
    <w:rsid w:val="00680757"/>
    <w:rsid w:val="006808B8"/>
    <w:rsid w:val="00680961"/>
    <w:rsid w:val="00680A5C"/>
    <w:rsid w:val="00680EE8"/>
    <w:rsid w:val="0068101C"/>
    <w:rsid w:val="006810D1"/>
    <w:rsid w:val="00681170"/>
    <w:rsid w:val="00681311"/>
    <w:rsid w:val="00681488"/>
    <w:rsid w:val="006817EE"/>
    <w:rsid w:val="00681873"/>
    <w:rsid w:val="0068187B"/>
    <w:rsid w:val="006819CB"/>
    <w:rsid w:val="00681A13"/>
    <w:rsid w:val="00681A5F"/>
    <w:rsid w:val="00681B0A"/>
    <w:rsid w:val="00681B92"/>
    <w:rsid w:val="006820AC"/>
    <w:rsid w:val="0068218E"/>
    <w:rsid w:val="00682702"/>
    <w:rsid w:val="006828E9"/>
    <w:rsid w:val="00682DF7"/>
    <w:rsid w:val="00682EB4"/>
    <w:rsid w:val="00682FE7"/>
    <w:rsid w:val="00683145"/>
    <w:rsid w:val="006831C1"/>
    <w:rsid w:val="0068349A"/>
    <w:rsid w:val="00683523"/>
    <w:rsid w:val="0068352B"/>
    <w:rsid w:val="006837F8"/>
    <w:rsid w:val="006839C5"/>
    <w:rsid w:val="00683DE6"/>
    <w:rsid w:val="00683E2E"/>
    <w:rsid w:val="00683F3C"/>
    <w:rsid w:val="006843DA"/>
    <w:rsid w:val="00684971"/>
    <w:rsid w:val="00684A1F"/>
    <w:rsid w:val="00684C4F"/>
    <w:rsid w:val="00684D52"/>
    <w:rsid w:val="00684EAA"/>
    <w:rsid w:val="0068506B"/>
    <w:rsid w:val="006851B0"/>
    <w:rsid w:val="006851DF"/>
    <w:rsid w:val="00685269"/>
    <w:rsid w:val="006853B0"/>
    <w:rsid w:val="0068553B"/>
    <w:rsid w:val="00685605"/>
    <w:rsid w:val="00685759"/>
    <w:rsid w:val="006857B0"/>
    <w:rsid w:val="00685F15"/>
    <w:rsid w:val="0068609F"/>
    <w:rsid w:val="006860B7"/>
    <w:rsid w:val="006863CA"/>
    <w:rsid w:val="00686401"/>
    <w:rsid w:val="006866E3"/>
    <w:rsid w:val="0068696B"/>
    <w:rsid w:val="00686A4F"/>
    <w:rsid w:val="00686A50"/>
    <w:rsid w:val="00686AD7"/>
    <w:rsid w:val="00686B85"/>
    <w:rsid w:val="00686C22"/>
    <w:rsid w:val="00686DD3"/>
    <w:rsid w:val="00686FE8"/>
    <w:rsid w:val="00687160"/>
    <w:rsid w:val="006871BA"/>
    <w:rsid w:val="006872BB"/>
    <w:rsid w:val="006873CA"/>
    <w:rsid w:val="00687480"/>
    <w:rsid w:val="00687485"/>
    <w:rsid w:val="006877F3"/>
    <w:rsid w:val="0068795D"/>
    <w:rsid w:val="00687B16"/>
    <w:rsid w:val="00687C5F"/>
    <w:rsid w:val="00687FF3"/>
    <w:rsid w:val="006902E4"/>
    <w:rsid w:val="00690459"/>
    <w:rsid w:val="006909B3"/>
    <w:rsid w:val="006909E8"/>
    <w:rsid w:val="00690A56"/>
    <w:rsid w:val="00690A6B"/>
    <w:rsid w:val="00690EE6"/>
    <w:rsid w:val="006911B2"/>
    <w:rsid w:val="0069132D"/>
    <w:rsid w:val="00691A69"/>
    <w:rsid w:val="00691AC8"/>
    <w:rsid w:val="00691B95"/>
    <w:rsid w:val="00691DC6"/>
    <w:rsid w:val="00691DD6"/>
    <w:rsid w:val="006920DB"/>
    <w:rsid w:val="006920F4"/>
    <w:rsid w:val="00692226"/>
    <w:rsid w:val="006922B8"/>
    <w:rsid w:val="00692358"/>
    <w:rsid w:val="00692513"/>
    <w:rsid w:val="00692540"/>
    <w:rsid w:val="0069295A"/>
    <w:rsid w:val="00692BA1"/>
    <w:rsid w:val="00692E56"/>
    <w:rsid w:val="006930FE"/>
    <w:rsid w:val="006931A9"/>
    <w:rsid w:val="00693301"/>
    <w:rsid w:val="0069347F"/>
    <w:rsid w:val="00693722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76"/>
    <w:rsid w:val="0069488D"/>
    <w:rsid w:val="00694AFA"/>
    <w:rsid w:val="00694CD9"/>
    <w:rsid w:val="006950F2"/>
    <w:rsid w:val="00695152"/>
    <w:rsid w:val="006954CB"/>
    <w:rsid w:val="006954FA"/>
    <w:rsid w:val="0069557B"/>
    <w:rsid w:val="00695664"/>
    <w:rsid w:val="006956B7"/>
    <w:rsid w:val="0069592F"/>
    <w:rsid w:val="006959F3"/>
    <w:rsid w:val="00695D52"/>
    <w:rsid w:val="00696142"/>
    <w:rsid w:val="00696246"/>
    <w:rsid w:val="0069632C"/>
    <w:rsid w:val="0069644D"/>
    <w:rsid w:val="006966FB"/>
    <w:rsid w:val="00696973"/>
    <w:rsid w:val="006969DA"/>
    <w:rsid w:val="00696A6D"/>
    <w:rsid w:val="00697506"/>
    <w:rsid w:val="00697568"/>
    <w:rsid w:val="0069769F"/>
    <w:rsid w:val="006977EA"/>
    <w:rsid w:val="006979A9"/>
    <w:rsid w:val="00697A0A"/>
    <w:rsid w:val="00697EEB"/>
    <w:rsid w:val="006A02D6"/>
    <w:rsid w:val="006A0387"/>
    <w:rsid w:val="006A0A8B"/>
    <w:rsid w:val="006A0B85"/>
    <w:rsid w:val="006A0D47"/>
    <w:rsid w:val="006A0E11"/>
    <w:rsid w:val="006A1204"/>
    <w:rsid w:val="006A147A"/>
    <w:rsid w:val="006A1579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EE6"/>
    <w:rsid w:val="006A2F88"/>
    <w:rsid w:val="006A3071"/>
    <w:rsid w:val="006A3311"/>
    <w:rsid w:val="006A346E"/>
    <w:rsid w:val="006A3973"/>
    <w:rsid w:val="006A3A77"/>
    <w:rsid w:val="006A3A99"/>
    <w:rsid w:val="006A3BB0"/>
    <w:rsid w:val="006A418F"/>
    <w:rsid w:val="006A422E"/>
    <w:rsid w:val="006A423F"/>
    <w:rsid w:val="006A437D"/>
    <w:rsid w:val="006A4535"/>
    <w:rsid w:val="006A455F"/>
    <w:rsid w:val="006A48B4"/>
    <w:rsid w:val="006A4A42"/>
    <w:rsid w:val="006A51D2"/>
    <w:rsid w:val="006A550E"/>
    <w:rsid w:val="006A592E"/>
    <w:rsid w:val="006A59A3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795"/>
    <w:rsid w:val="006A68D0"/>
    <w:rsid w:val="006A6C38"/>
    <w:rsid w:val="006A6D82"/>
    <w:rsid w:val="006A6DED"/>
    <w:rsid w:val="006A724F"/>
    <w:rsid w:val="006A774A"/>
    <w:rsid w:val="006A7804"/>
    <w:rsid w:val="006A79B5"/>
    <w:rsid w:val="006B020A"/>
    <w:rsid w:val="006B03CF"/>
    <w:rsid w:val="006B0442"/>
    <w:rsid w:val="006B04C1"/>
    <w:rsid w:val="006B085C"/>
    <w:rsid w:val="006B08EF"/>
    <w:rsid w:val="006B0988"/>
    <w:rsid w:val="006B0AE5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172"/>
    <w:rsid w:val="006B3223"/>
    <w:rsid w:val="006B3415"/>
    <w:rsid w:val="006B3510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AE"/>
    <w:rsid w:val="006B46EA"/>
    <w:rsid w:val="006B480C"/>
    <w:rsid w:val="006B48BE"/>
    <w:rsid w:val="006B4E1C"/>
    <w:rsid w:val="006B4E8F"/>
    <w:rsid w:val="006B513F"/>
    <w:rsid w:val="006B516E"/>
    <w:rsid w:val="006B6002"/>
    <w:rsid w:val="006B603F"/>
    <w:rsid w:val="006B6289"/>
    <w:rsid w:val="006B62FD"/>
    <w:rsid w:val="006B63B8"/>
    <w:rsid w:val="006B65EF"/>
    <w:rsid w:val="006B68B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01E"/>
    <w:rsid w:val="006C03E5"/>
    <w:rsid w:val="006C0672"/>
    <w:rsid w:val="006C089E"/>
    <w:rsid w:val="006C0A6B"/>
    <w:rsid w:val="006C0C30"/>
    <w:rsid w:val="006C0FF3"/>
    <w:rsid w:val="006C104B"/>
    <w:rsid w:val="006C1239"/>
    <w:rsid w:val="006C138E"/>
    <w:rsid w:val="006C14DE"/>
    <w:rsid w:val="006C15FA"/>
    <w:rsid w:val="006C166E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AC1"/>
    <w:rsid w:val="006C306C"/>
    <w:rsid w:val="006C31A5"/>
    <w:rsid w:val="006C32A4"/>
    <w:rsid w:val="006C32F0"/>
    <w:rsid w:val="006C3576"/>
    <w:rsid w:val="006C369C"/>
    <w:rsid w:val="006C369F"/>
    <w:rsid w:val="006C381D"/>
    <w:rsid w:val="006C3AAB"/>
    <w:rsid w:val="006C3AC0"/>
    <w:rsid w:val="006C3B17"/>
    <w:rsid w:val="006C3D4C"/>
    <w:rsid w:val="006C3DE2"/>
    <w:rsid w:val="006C40C0"/>
    <w:rsid w:val="006C41EC"/>
    <w:rsid w:val="006C4223"/>
    <w:rsid w:val="006C4441"/>
    <w:rsid w:val="006C483A"/>
    <w:rsid w:val="006C4864"/>
    <w:rsid w:val="006C4CD0"/>
    <w:rsid w:val="006C4E4F"/>
    <w:rsid w:val="006C5021"/>
    <w:rsid w:val="006C5063"/>
    <w:rsid w:val="006C53BB"/>
    <w:rsid w:val="006C53FD"/>
    <w:rsid w:val="006C5430"/>
    <w:rsid w:val="006C5A49"/>
    <w:rsid w:val="006C5B22"/>
    <w:rsid w:val="006C5BF2"/>
    <w:rsid w:val="006C5C07"/>
    <w:rsid w:val="006C5D14"/>
    <w:rsid w:val="006C5E2C"/>
    <w:rsid w:val="006C5EC9"/>
    <w:rsid w:val="006C60EF"/>
    <w:rsid w:val="006C62EF"/>
    <w:rsid w:val="006C684F"/>
    <w:rsid w:val="006C686C"/>
    <w:rsid w:val="006C695E"/>
    <w:rsid w:val="006C6AD1"/>
    <w:rsid w:val="006C6C36"/>
    <w:rsid w:val="006C6C63"/>
    <w:rsid w:val="006C6C82"/>
    <w:rsid w:val="006C6E22"/>
    <w:rsid w:val="006C6E2B"/>
    <w:rsid w:val="006C7303"/>
    <w:rsid w:val="006C7544"/>
    <w:rsid w:val="006C7556"/>
    <w:rsid w:val="006C76F0"/>
    <w:rsid w:val="006C7770"/>
    <w:rsid w:val="006C7C94"/>
    <w:rsid w:val="006C7EF9"/>
    <w:rsid w:val="006D00B1"/>
    <w:rsid w:val="006D01AB"/>
    <w:rsid w:val="006D03A8"/>
    <w:rsid w:val="006D03EB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CF4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B0"/>
    <w:rsid w:val="006D37D6"/>
    <w:rsid w:val="006D3B40"/>
    <w:rsid w:val="006D40BD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E8A"/>
    <w:rsid w:val="006E004B"/>
    <w:rsid w:val="006E00F8"/>
    <w:rsid w:val="006E04A7"/>
    <w:rsid w:val="006E04FE"/>
    <w:rsid w:val="006E0A49"/>
    <w:rsid w:val="006E0BBE"/>
    <w:rsid w:val="006E0F77"/>
    <w:rsid w:val="006E11FA"/>
    <w:rsid w:val="006E124D"/>
    <w:rsid w:val="006E12A3"/>
    <w:rsid w:val="006E1362"/>
    <w:rsid w:val="006E15CB"/>
    <w:rsid w:val="006E1CBC"/>
    <w:rsid w:val="006E1CDD"/>
    <w:rsid w:val="006E1D90"/>
    <w:rsid w:val="006E1EC3"/>
    <w:rsid w:val="006E2214"/>
    <w:rsid w:val="006E22C3"/>
    <w:rsid w:val="006E2350"/>
    <w:rsid w:val="006E23DC"/>
    <w:rsid w:val="006E2522"/>
    <w:rsid w:val="006E266E"/>
    <w:rsid w:val="006E2934"/>
    <w:rsid w:val="006E29C4"/>
    <w:rsid w:val="006E2B26"/>
    <w:rsid w:val="006E2B7E"/>
    <w:rsid w:val="006E2CCB"/>
    <w:rsid w:val="006E2E2D"/>
    <w:rsid w:val="006E2F28"/>
    <w:rsid w:val="006E32CB"/>
    <w:rsid w:val="006E3615"/>
    <w:rsid w:val="006E3813"/>
    <w:rsid w:val="006E3A34"/>
    <w:rsid w:val="006E3FFC"/>
    <w:rsid w:val="006E4321"/>
    <w:rsid w:val="006E4405"/>
    <w:rsid w:val="006E4477"/>
    <w:rsid w:val="006E464D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6AC"/>
    <w:rsid w:val="006E5932"/>
    <w:rsid w:val="006E596A"/>
    <w:rsid w:val="006E5B64"/>
    <w:rsid w:val="006E5FF6"/>
    <w:rsid w:val="006E60A6"/>
    <w:rsid w:val="006E618B"/>
    <w:rsid w:val="006E6207"/>
    <w:rsid w:val="006E6841"/>
    <w:rsid w:val="006E6DB6"/>
    <w:rsid w:val="006E6DC6"/>
    <w:rsid w:val="006E6E43"/>
    <w:rsid w:val="006E7823"/>
    <w:rsid w:val="006E7BEE"/>
    <w:rsid w:val="006E7C49"/>
    <w:rsid w:val="006E7C9D"/>
    <w:rsid w:val="006F0030"/>
    <w:rsid w:val="006F0441"/>
    <w:rsid w:val="006F0666"/>
    <w:rsid w:val="006F06CB"/>
    <w:rsid w:val="006F07D8"/>
    <w:rsid w:val="006F08C8"/>
    <w:rsid w:val="006F0AF5"/>
    <w:rsid w:val="006F0DBD"/>
    <w:rsid w:val="006F0F2E"/>
    <w:rsid w:val="006F1292"/>
    <w:rsid w:val="006F1475"/>
    <w:rsid w:val="006F1846"/>
    <w:rsid w:val="006F1AD7"/>
    <w:rsid w:val="006F1AE0"/>
    <w:rsid w:val="006F1DF7"/>
    <w:rsid w:val="006F21C9"/>
    <w:rsid w:val="006F23E8"/>
    <w:rsid w:val="006F24E5"/>
    <w:rsid w:val="006F2AD8"/>
    <w:rsid w:val="006F2E81"/>
    <w:rsid w:val="006F2FE4"/>
    <w:rsid w:val="006F33D2"/>
    <w:rsid w:val="006F350E"/>
    <w:rsid w:val="006F41D6"/>
    <w:rsid w:val="006F41FB"/>
    <w:rsid w:val="006F4235"/>
    <w:rsid w:val="006F442D"/>
    <w:rsid w:val="006F472B"/>
    <w:rsid w:val="006F4870"/>
    <w:rsid w:val="006F4939"/>
    <w:rsid w:val="006F494B"/>
    <w:rsid w:val="006F507D"/>
    <w:rsid w:val="006F5131"/>
    <w:rsid w:val="006F51DA"/>
    <w:rsid w:val="006F51E4"/>
    <w:rsid w:val="006F5297"/>
    <w:rsid w:val="006F52D2"/>
    <w:rsid w:val="006F5463"/>
    <w:rsid w:val="006F56BA"/>
    <w:rsid w:val="006F572B"/>
    <w:rsid w:val="006F577E"/>
    <w:rsid w:val="006F5882"/>
    <w:rsid w:val="006F5985"/>
    <w:rsid w:val="006F5AED"/>
    <w:rsid w:val="006F5AF0"/>
    <w:rsid w:val="006F5D25"/>
    <w:rsid w:val="006F5FC2"/>
    <w:rsid w:val="006F6122"/>
    <w:rsid w:val="006F6567"/>
    <w:rsid w:val="006F6B21"/>
    <w:rsid w:val="006F6B6A"/>
    <w:rsid w:val="006F6CBA"/>
    <w:rsid w:val="006F70BD"/>
    <w:rsid w:val="006F71E0"/>
    <w:rsid w:val="006F740B"/>
    <w:rsid w:val="006F7508"/>
    <w:rsid w:val="006F7532"/>
    <w:rsid w:val="006F76C3"/>
    <w:rsid w:val="006F7705"/>
    <w:rsid w:val="006F7936"/>
    <w:rsid w:val="006F7ACD"/>
    <w:rsid w:val="0070015B"/>
    <w:rsid w:val="007001DC"/>
    <w:rsid w:val="00700251"/>
    <w:rsid w:val="00700612"/>
    <w:rsid w:val="00700617"/>
    <w:rsid w:val="0070073A"/>
    <w:rsid w:val="007007B3"/>
    <w:rsid w:val="0070092D"/>
    <w:rsid w:val="00700BED"/>
    <w:rsid w:val="00700C22"/>
    <w:rsid w:val="00700D49"/>
    <w:rsid w:val="00700E9A"/>
    <w:rsid w:val="00700F1B"/>
    <w:rsid w:val="00701105"/>
    <w:rsid w:val="00701198"/>
    <w:rsid w:val="00701339"/>
    <w:rsid w:val="00701352"/>
    <w:rsid w:val="007014E7"/>
    <w:rsid w:val="00701974"/>
    <w:rsid w:val="007019DC"/>
    <w:rsid w:val="00701A6A"/>
    <w:rsid w:val="00701AF3"/>
    <w:rsid w:val="0070248A"/>
    <w:rsid w:val="0070254F"/>
    <w:rsid w:val="00702734"/>
    <w:rsid w:val="00702843"/>
    <w:rsid w:val="00702A45"/>
    <w:rsid w:val="00702ACA"/>
    <w:rsid w:val="00702C36"/>
    <w:rsid w:val="00702CB2"/>
    <w:rsid w:val="00702DCD"/>
    <w:rsid w:val="0070307C"/>
    <w:rsid w:val="00703578"/>
    <w:rsid w:val="007035FB"/>
    <w:rsid w:val="007036CB"/>
    <w:rsid w:val="007037C5"/>
    <w:rsid w:val="00703809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AE8"/>
    <w:rsid w:val="00704B78"/>
    <w:rsid w:val="00704CA0"/>
    <w:rsid w:val="00704D1E"/>
    <w:rsid w:val="00704D90"/>
    <w:rsid w:val="00705109"/>
    <w:rsid w:val="00705223"/>
    <w:rsid w:val="00705262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B1B"/>
    <w:rsid w:val="00706EC5"/>
    <w:rsid w:val="007070FE"/>
    <w:rsid w:val="007071C0"/>
    <w:rsid w:val="00707763"/>
    <w:rsid w:val="00707C01"/>
    <w:rsid w:val="0071116D"/>
    <w:rsid w:val="0071124C"/>
    <w:rsid w:val="007112CF"/>
    <w:rsid w:val="00711485"/>
    <w:rsid w:val="007114A0"/>
    <w:rsid w:val="007114B3"/>
    <w:rsid w:val="00711705"/>
    <w:rsid w:val="00711772"/>
    <w:rsid w:val="00711B6D"/>
    <w:rsid w:val="00711DE0"/>
    <w:rsid w:val="00711EE7"/>
    <w:rsid w:val="00712112"/>
    <w:rsid w:val="00712145"/>
    <w:rsid w:val="0071243F"/>
    <w:rsid w:val="007124E7"/>
    <w:rsid w:val="0071250E"/>
    <w:rsid w:val="00712748"/>
    <w:rsid w:val="00712A1D"/>
    <w:rsid w:val="00712F8E"/>
    <w:rsid w:val="00712FFE"/>
    <w:rsid w:val="0071314E"/>
    <w:rsid w:val="0071317B"/>
    <w:rsid w:val="007131D2"/>
    <w:rsid w:val="007138A6"/>
    <w:rsid w:val="007138FF"/>
    <w:rsid w:val="007139AB"/>
    <w:rsid w:val="00713BA4"/>
    <w:rsid w:val="00713E20"/>
    <w:rsid w:val="00713FD8"/>
    <w:rsid w:val="00713FF8"/>
    <w:rsid w:val="00714052"/>
    <w:rsid w:val="007147AC"/>
    <w:rsid w:val="00714B06"/>
    <w:rsid w:val="00714CB9"/>
    <w:rsid w:val="00714D8B"/>
    <w:rsid w:val="00714FDD"/>
    <w:rsid w:val="0071550F"/>
    <w:rsid w:val="00715531"/>
    <w:rsid w:val="007155CF"/>
    <w:rsid w:val="0071561E"/>
    <w:rsid w:val="00715828"/>
    <w:rsid w:val="0071596F"/>
    <w:rsid w:val="00715D24"/>
    <w:rsid w:val="00715D28"/>
    <w:rsid w:val="00715F36"/>
    <w:rsid w:val="00716289"/>
    <w:rsid w:val="00716324"/>
    <w:rsid w:val="0071636A"/>
    <w:rsid w:val="00716526"/>
    <w:rsid w:val="007168CE"/>
    <w:rsid w:val="007168F0"/>
    <w:rsid w:val="00716A1A"/>
    <w:rsid w:val="00716B7C"/>
    <w:rsid w:val="00716DBD"/>
    <w:rsid w:val="00716E6D"/>
    <w:rsid w:val="00716FC0"/>
    <w:rsid w:val="00717495"/>
    <w:rsid w:val="0071755F"/>
    <w:rsid w:val="00717963"/>
    <w:rsid w:val="0071796A"/>
    <w:rsid w:val="00717A1D"/>
    <w:rsid w:val="00717B7D"/>
    <w:rsid w:val="00717BC6"/>
    <w:rsid w:val="00720075"/>
    <w:rsid w:val="00720500"/>
    <w:rsid w:val="00720653"/>
    <w:rsid w:val="0072087B"/>
    <w:rsid w:val="0072167A"/>
    <w:rsid w:val="00721926"/>
    <w:rsid w:val="00721B39"/>
    <w:rsid w:val="00721D05"/>
    <w:rsid w:val="0072210F"/>
    <w:rsid w:val="00722313"/>
    <w:rsid w:val="00722362"/>
    <w:rsid w:val="00722941"/>
    <w:rsid w:val="00722BA3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44B0"/>
    <w:rsid w:val="0072468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26"/>
    <w:rsid w:val="00726CE3"/>
    <w:rsid w:val="00726F36"/>
    <w:rsid w:val="00727422"/>
    <w:rsid w:val="0072755B"/>
    <w:rsid w:val="007275FF"/>
    <w:rsid w:val="00727851"/>
    <w:rsid w:val="00727A75"/>
    <w:rsid w:val="00727B06"/>
    <w:rsid w:val="00727B2B"/>
    <w:rsid w:val="00727DB5"/>
    <w:rsid w:val="0073012B"/>
    <w:rsid w:val="00730581"/>
    <w:rsid w:val="0073061E"/>
    <w:rsid w:val="0073066B"/>
    <w:rsid w:val="00730E56"/>
    <w:rsid w:val="00730F0A"/>
    <w:rsid w:val="007311EE"/>
    <w:rsid w:val="00731576"/>
    <w:rsid w:val="00731ABC"/>
    <w:rsid w:val="00731B2E"/>
    <w:rsid w:val="00731D7C"/>
    <w:rsid w:val="00731DD0"/>
    <w:rsid w:val="00732366"/>
    <w:rsid w:val="00732818"/>
    <w:rsid w:val="007328CE"/>
    <w:rsid w:val="00732F5E"/>
    <w:rsid w:val="0073370E"/>
    <w:rsid w:val="00733849"/>
    <w:rsid w:val="00733943"/>
    <w:rsid w:val="007339E3"/>
    <w:rsid w:val="007339E7"/>
    <w:rsid w:val="00733A44"/>
    <w:rsid w:val="00733AAC"/>
    <w:rsid w:val="00733B15"/>
    <w:rsid w:val="00733E18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7C6"/>
    <w:rsid w:val="007368D8"/>
    <w:rsid w:val="00736A5F"/>
    <w:rsid w:val="00736B19"/>
    <w:rsid w:val="00736B35"/>
    <w:rsid w:val="00736B61"/>
    <w:rsid w:val="00737135"/>
    <w:rsid w:val="00737354"/>
    <w:rsid w:val="007376CC"/>
    <w:rsid w:val="007377D3"/>
    <w:rsid w:val="00737B32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3FB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5C"/>
    <w:rsid w:val="00742BFA"/>
    <w:rsid w:val="00742FB8"/>
    <w:rsid w:val="0074332A"/>
    <w:rsid w:val="0074332E"/>
    <w:rsid w:val="0074358F"/>
    <w:rsid w:val="0074396F"/>
    <w:rsid w:val="00743A00"/>
    <w:rsid w:val="00743E22"/>
    <w:rsid w:val="007441A5"/>
    <w:rsid w:val="00744202"/>
    <w:rsid w:val="007442FB"/>
    <w:rsid w:val="00744481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574"/>
    <w:rsid w:val="00745695"/>
    <w:rsid w:val="00745971"/>
    <w:rsid w:val="00745ECB"/>
    <w:rsid w:val="0074626E"/>
    <w:rsid w:val="00746301"/>
    <w:rsid w:val="007465D7"/>
    <w:rsid w:val="00746671"/>
    <w:rsid w:val="00746742"/>
    <w:rsid w:val="00746940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8D3"/>
    <w:rsid w:val="0074798D"/>
    <w:rsid w:val="00747AB9"/>
    <w:rsid w:val="00747C38"/>
    <w:rsid w:val="00747FF5"/>
    <w:rsid w:val="00750044"/>
    <w:rsid w:val="00750079"/>
    <w:rsid w:val="0075038E"/>
    <w:rsid w:val="0075051F"/>
    <w:rsid w:val="0075061F"/>
    <w:rsid w:val="007506CE"/>
    <w:rsid w:val="00750CD4"/>
    <w:rsid w:val="00750EEA"/>
    <w:rsid w:val="007514D6"/>
    <w:rsid w:val="007516D0"/>
    <w:rsid w:val="0075172E"/>
    <w:rsid w:val="007518F3"/>
    <w:rsid w:val="007519D4"/>
    <w:rsid w:val="00751E88"/>
    <w:rsid w:val="007523FC"/>
    <w:rsid w:val="007528AD"/>
    <w:rsid w:val="007528B3"/>
    <w:rsid w:val="00752BC5"/>
    <w:rsid w:val="00752F67"/>
    <w:rsid w:val="00752FE4"/>
    <w:rsid w:val="00753102"/>
    <w:rsid w:val="0075312D"/>
    <w:rsid w:val="007531B2"/>
    <w:rsid w:val="0075332E"/>
    <w:rsid w:val="00753431"/>
    <w:rsid w:val="00753899"/>
    <w:rsid w:val="00753D9B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0A9"/>
    <w:rsid w:val="007561D5"/>
    <w:rsid w:val="00756268"/>
    <w:rsid w:val="007563C8"/>
    <w:rsid w:val="0075644A"/>
    <w:rsid w:val="007565A2"/>
    <w:rsid w:val="00756AFF"/>
    <w:rsid w:val="00756B9A"/>
    <w:rsid w:val="00756CE3"/>
    <w:rsid w:val="007572C8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5C"/>
    <w:rsid w:val="0076017D"/>
    <w:rsid w:val="007602FA"/>
    <w:rsid w:val="0076030A"/>
    <w:rsid w:val="00760376"/>
    <w:rsid w:val="007603F8"/>
    <w:rsid w:val="007604AA"/>
    <w:rsid w:val="00760752"/>
    <w:rsid w:val="00760793"/>
    <w:rsid w:val="00760946"/>
    <w:rsid w:val="00760AB5"/>
    <w:rsid w:val="00760B5D"/>
    <w:rsid w:val="00760D27"/>
    <w:rsid w:val="007611F0"/>
    <w:rsid w:val="00761404"/>
    <w:rsid w:val="00761701"/>
    <w:rsid w:val="007617C3"/>
    <w:rsid w:val="00761988"/>
    <w:rsid w:val="00761D64"/>
    <w:rsid w:val="00761DD3"/>
    <w:rsid w:val="00761E83"/>
    <w:rsid w:val="0076208A"/>
    <w:rsid w:val="007620AB"/>
    <w:rsid w:val="007623E2"/>
    <w:rsid w:val="007623F5"/>
    <w:rsid w:val="00762600"/>
    <w:rsid w:val="00762C16"/>
    <w:rsid w:val="00762CB2"/>
    <w:rsid w:val="00763091"/>
    <w:rsid w:val="00763258"/>
    <w:rsid w:val="00763463"/>
    <w:rsid w:val="007634EC"/>
    <w:rsid w:val="00763508"/>
    <w:rsid w:val="007635DF"/>
    <w:rsid w:val="0076389C"/>
    <w:rsid w:val="00763B50"/>
    <w:rsid w:val="0076411E"/>
    <w:rsid w:val="00764160"/>
    <w:rsid w:val="007644DE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27"/>
    <w:rsid w:val="0076664B"/>
    <w:rsid w:val="00766B54"/>
    <w:rsid w:val="00766CC9"/>
    <w:rsid w:val="00766F52"/>
    <w:rsid w:val="007672AA"/>
    <w:rsid w:val="0076746E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719"/>
    <w:rsid w:val="00770AE8"/>
    <w:rsid w:val="00770DCE"/>
    <w:rsid w:val="00770FD4"/>
    <w:rsid w:val="007710CC"/>
    <w:rsid w:val="007710D5"/>
    <w:rsid w:val="0077139A"/>
    <w:rsid w:val="00771C15"/>
    <w:rsid w:val="00771C1C"/>
    <w:rsid w:val="00771E3A"/>
    <w:rsid w:val="00771E61"/>
    <w:rsid w:val="00771F63"/>
    <w:rsid w:val="00771FA3"/>
    <w:rsid w:val="0077215E"/>
    <w:rsid w:val="007725C8"/>
    <w:rsid w:val="007727D3"/>
    <w:rsid w:val="00772851"/>
    <w:rsid w:val="007728B3"/>
    <w:rsid w:val="00772B61"/>
    <w:rsid w:val="00772C4F"/>
    <w:rsid w:val="00772F28"/>
    <w:rsid w:val="00772F5E"/>
    <w:rsid w:val="007737D7"/>
    <w:rsid w:val="007737E2"/>
    <w:rsid w:val="00773810"/>
    <w:rsid w:val="00773826"/>
    <w:rsid w:val="00773BBE"/>
    <w:rsid w:val="00773BD1"/>
    <w:rsid w:val="00773E7F"/>
    <w:rsid w:val="00773EF3"/>
    <w:rsid w:val="0077439E"/>
    <w:rsid w:val="00774538"/>
    <w:rsid w:val="00774757"/>
    <w:rsid w:val="00774D81"/>
    <w:rsid w:val="00774DEA"/>
    <w:rsid w:val="00774F66"/>
    <w:rsid w:val="00775174"/>
    <w:rsid w:val="00775249"/>
    <w:rsid w:val="007757A1"/>
    <w:rsid w:val="007758EC"/>
    <w:rsid w:val="00775A35"/>
    <w:rsid w:val="00775A66"/>
    <w:rsid w:val="00775CBA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6EB7"/>
    <w:rsid w:val="00777014"/>
    <w:rsid w:val="0077707D"/>
    <w:rsid w:val="0077766B"/>
    <w:rsid w:val="007777C6"/>
    <w:rsid w:val="007778C9"/>
    <w:rsid w:val="00777B05"/>
    <w:rsid w:val="00777B34"/>
    <w:rsid w:val="00777CC7"/>
    <w:rsid w:val="00777DEA"/>
    <w:rsid w:val="00777F46"/>
    <w:rsid w:val="00777FD0"/>
    <w:rsid w:val="0078027E"/>
    <w:rsid w:val="007803CF"/>
    <w:rsid w:val="007803D6"/>
    <w:rsid w:val="00780492"/>
    <w:rsid w:val="00780523"/>
    <w:rsid w:val="00780587"/>
    <w:rsid w:val="0078064D"/>
    <w:rsid w:val="00780673"/>
    <w:rsid w:val="007807E5"/>
    <w:rsid w:val="00780A08"/>
    <w:rsid w:val="00780D17"/>
    <w:rsid w:val="00780D71"/>
    <w:rsid w:val="007814EC"/>
    <w:rsid w:val="007817AB"/>
    <w:rsid w:val="00781A5A"/>
    <w:rsid w:val="00781A7F"/>
    <w:rsid w:val="00781C6D"/>
    <w:rsid w:val="007820A7"/>
    <w:rsid w:val="0078214F"/>
    <w:rsid w:val="0078219C"/>
    <w:rsid w:val="00782259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A80"/>
    <w:rsid w:val="00783E76"/>
    <w:rsid w:val="00784116"/>
    <w:rsid w:val="0078422E"/>
    <w:rsid w:val="007842FB"/>
    <w:rsid w:val="00784574"/>
    <w:rsid w:val="007845AB"/>
    <w:rsid w:val="007847ED"/>
    <w:rsid w:val="00784941"/>
    <w:rsid w:val="00784BD7"/>
    <w:rsid w:val="00784E4D"/>
    <w:rsid w:val="00784E80"/>
    <w:rsid w:val="00784EBF"/>
    <w:rsid w:val="00785811"/>
    <w:rsid w:val="00785EAD"/>
    <w:rsid w:val="00785EDC"/>
    <w:rsid w:val="007861BF"/>
    <w:rsid w:val="0078623A"/>
    <w:rsid w:val="0078669F"/>
    <w:rsid w:val="00786B19"/>
    <w:rsid w:val="00786B92"/>
    <w:rsid w:val="00786C0D"/>
    <w:rsid w:val="00786E49"/>
    <w:rsid w:val="00786E9C"/>
    <w:rsid w:val="00787133"/>
    <w:rsid w:val="007872B3"/>
    <w:rsid w:val="0078752D"/>
    <w:rsid w:val="007876D9"/>
    <w:rsid w:val="00787C3E"/>
    <w:rsid w:val="00787CC2"/>
    <w:rsid w:val="00787D22"/>
    <w:rsid w:val="00787F29"/>
    <w:rsid w:val="0079009D"/>
    <w:rsid w:val="00790141"/>
    <w:rsid w:val="00790357"/>
    <w:rsid w:val="007906C7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2E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E3A"/>
    <w:rsid w:val="00793E8A"/>
    <w:rsid w:val="007940AA"/>
    <w:rsid w:val="007941DE"/>
    <w:rsid w:val="007942AE"/>
    <w:rsid w:val="00794555"/>
    <w:rsid w:val="0079481B"/>
    <w:rsid w:val="00794A62"/>
    <w:rsid w:val="00794CEF"/>
    <w:rsid w:val="00794FA2"/>
    <w:rsid w:val="0079522E"/>
    <w:rsid w:val="00795264"/>
    <w:rsid w:val="00795698"/>
    <w:rsid w:val="00795827"/>
    <w:rsid w:val="0079583C"/>
    <w:rsid w:val="007959D3"/>
    <w:rsid w:val="00795A3A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189"/>
    <w:rsid w:val="00797518"/>
    <w:rsid w:val="007976BF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B0D"/>
    <w:rsid w:val="007A1C5C"/>
    <w:rsid w:val="007A1FC1"/>
    <w:rsid w:val="007A2101"/>
    <w:rsid w:val="007A2161"/>
    <w:rsid w:val="007A2215"/>
    <w:rsid w:val="007A2469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408"/>
    <w:rsid w:val="007A4494"/>
    <w:rsid w:val="007A4537"/>
    <w:rsid w:val="007A4948"/>
    <w:rsid w:val="007A4C99"/>
    <w:rsid w:val="007A4D4A"/>
    <w:rsid w:val="007A4DE1"/>
    <w:rsid w:val="007A4F2F"/>
    <w:rsid w:val="007A50FA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1D"/>
    <w:rsid w:val="007A5D39"/>
    <w:rsid w:val="007A5D83"/>
    <w:rsid w:val="007A5DA2"/>
    <w:rsid w:val="007A6038"/>
    <w:rsid w:val="007A613E"/>
    <w:rsid w:val="007A61EF"/>
    <w:rsid w:val="007A6307"/>
    <w:rsid w:val="007A651A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B0128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38D"/>
    <w:rsid w:val="007B17C0"/>
    <w:rsid w:val="007B1ACC"/>
    <w:rsid w:val="007B1F81"/>
    <w:rsid w:val="007B1F8C"/>
    <w:rsid w:val="007B252A"/>
    <w:rsid w:val="007B2629"/>
    <w:rsid w:val="007B27D4"/>
    <w:rsid w:val="007B28A9"/>
    <w:rsid w:val="007B2B9E"/>
    <w:rsid w:val="007B3194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99C"/>
    <w:rsid w:val="007B59EB"/>
    <w:rsid w:val="007B5A8D"/>
    <w:rsid w:val="007B5C6C"/>
    <w:rsid w:val="007B5C84"/>
    <w:rsid w:val="007B5EBC"/>
    <w:rsid w:val="007B6444"/>
    <w:rsid w:val="007B675E"/>
    <w:rsid w:val="007B6A8D"/>
    <w:rsid w:val="007B719C"/>
    <w:rsid w:val="007B71B6"/>
    <w:rsid w:val="007B7480"/>
    <w:rsid w:val="007B76CA"/>
    <w:rsid w:val="007B782F"/>
    <w:rsid w:val="007B7A60"/>
    <w:rsid w:val="007B7A63"/>
    <w:rsid w:val="007B7F8F"/>
    <w:rsid w:val="007C028E"/>
    <w:rsid w:val="007C0530"/>
    <w:rsid w:val="007C09DD"/>
    <w:rsid w:val="007C0DA6"/>
    <w:rsid w:val="007C0E11"/>
    <w:rsid w:val="007C0F5B"/>
    <w:rsid w:val="007C1167"/>
    <w:rsid w:val="007C1243"/>
    <w:rsid w:val="007C180F"/>
    <w:rsid w:val="007C1AC1"/>
    <w:rsid w:val="007C1D7C"/>
    <w:rsid w:val="007C1EE0"/>
    <w:rsid w:val="007C23E4"/>
    <w:rsid w:val="007C24A0"/>
    <w:rsid w:val="007C2543"/>
    <w:rsid w:val="007C27EF"/>
    <w:rsid w:val="007C284B"/>
    <w:rsid w:val="007C2C0A"/>
    <w:rsid w:val="007C2C74"/>
    <w:rsid w:val="007C2CBC"/>
    <w:rsid w:val="007C2DD8"/>
    <w:rsid w:val="007C30FF"/>
    <w:rsid w:val="007C34EB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1D6"/>
    <w:rsid w:val="007C5546"/>
    <w:rsid w:val="007C565B"/>
    <w:rsid w:val="007C58A4"/>
    <w:rsid w:val="007C5A37"/>
    <w:rsid w:val="007C5B8B"/>
    <w:rsid w:val="007C5BC4"/>
    <w:rsid w:val="007C5CBD"/>
    <w:rsid w:val="007C5EAD"/>
    <w:rsid w:val="007C635E"/>
    <w:rsid w:val="007C6397"/>
    <w:rsid w:val="007C63EB"/>
    <w:rsid w:val="007C6706"/>
    <w:rsid w:val="007C68D3"/>
    <w:rsid w:val="007C6CCF"/>
    <w:rsid w:val="007C6E94"/>
    <w:rsid w:val="007C7074"/>
    <w:rsid w:val="007C7076"/>
    <w:rsid w:val="007C763D"/>
    <w:rsid w:val="007C79DE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7F7"/>
    <w:rsid w:val="007D0E9A"/>
    <w:rsid w:val="007D0F8C"/>
    <w:rsid w:val="007D1362"/>
    <w:rsid w:val="007D13AD"/>
    <w:rsid w:val="007D16BC"/>
    <w:rsid w:val="007D1AE1"/>
    <w:rsid w:val="007D1D35"/>
    <w:rsid w:val="007D1DAE"/>
    <w:rsid w:val="007D1F0F"/>
    <w:rsid w:val="007D21A3"/>
    <w:rsid w:val="007D21BE"/>
    <w:rsid w:val="007D2551"/>
    <w:rsid w:val="007D27F0"/>
    <w:rsid w:val="007D2842"/>
    <w:rsid w:val="007D2927"/>
    <w:rsid w:val="007D2AD8"/>
    <w:rsid w:val="007D2C0A"/>
    <w:rsid w:val="007D2D10"/>
    <w:rsid w:val="007D2DA1"/>
    <w:rsid w:val="007D2F1E"/>
    <w:rsid w:val="007D3079"/>
    <w:rsid w:val="007D309A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61"/>
    <w:rsid w:val="007D3B78"/>
    <w:rsid w:val="007D3F2D"/>
    <w:rsid w:val="007D40E6"/>
    <w:rsid w:val="007D40F9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0FD"/>
    <w:rsid w:val="007D527C"/>
    <w:rsid w:val="007D56C8"/>
    <w:rsid w:val="007D5942"/>
    <w:rsid w:val="007D5A11"/>
    <w:rsid w:val="007D5A48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65E"/>
    <w:rsid w:val="007D77E5"/>
    <w:rsid w:val="007D79F4"/>
    <w:rsid w:val="007D7AB5"/>
    <w:rsid w:val="007D7B32"/>
    <w:rsid w:val="007D7C93"/>
    <w:rsid w:val="007D7D06"/>
    <w:rsid w:val="007D7DCE"/>
    <w:rsid w:val="007D7EEE"/>
    <w:rsid w:val="007E01C6"/>
    <w:rsid w:val="007E0261"/>
    <w:rsid w:val="007E0650"/>
    <w:rsid w:val="007E07FB"/>
    <w:rsid w:val="007E1020"/>
    <w:rsid w:val="007E1081"/>
    <w:rsid w:val="007E176F"/>
    <w:rsid w:val="007E1A07"/>
    <w:rsid w:val="007E1AA2"/>
    <w:rsid w:val="007E20AC"/>
    <w:rsid w:val="007E21B0"/>
    <w:rsid w:val="007E221C"/>
    <w:rsid w:val="007E2486"/>
    <w:rsid w:val="007E25C8"/>
    <w:rsid w:val="007E2853"/>
    <w:rsid w:val="007E2C87"/>
    <w:rsid w:val="007E2CD2"/>
    <w:rsid w:val="007E2DE3"/>
    <w:rsid w:val="007E2DEA"/>
    <w:rsid w:val="007E3635"/>
    <w:rsid w:val="007E37DD"/>
    <w:rsid w:val="007E3C5F"/>
    <w:rsid w:val="007E3D76"/>
    <w:rsid w:val="007E3DA7"/>
    <w:rsid w:val="007E3E05"/>
    <w:rsid w:val="007E411B"/>
    <w:rsid w:val="007E43F2"/>
    <w:rsid w:val="007E459D"/>
    <w:rsid w:val="007E4765"/>
    <w:rsid w:val="007E53AA"/>
    <w:rsid w:val="007E5536"/>
    <w:rsid w:val="007E55AE"/>
    <w:rsid w:val="007E560D"/>
    <w:rsid w:val="007E563F"/>
    <w:rsid w:val="007E5A54"/>
    <w:rsid w:val="007E5B52"/>
    <w:rsid w:val="007E5E50"/>
    <w:rsid w:val="007E5E83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87E"/>
    <w:rsid w:val="007E78BE"/>
    <w:rsid w:val="007E7C1A"/>
    <w:rsid w:val="007E7C46"/>
    <w:rsid w:val="007E7F9A"/>
    <w:rsid w:val="007F02DB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4BB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E47"/>
    <w:rsid w:val="007F2FBA"/>
    <w:rsid w:val="007F3670"/>
    <w:rsid w:val="007F3726"/>
    <w:rsid w:val="007F39BE"/>
    <w:rsid w:val="007F3A09"/>
    <w:rsid w:val="007F3AD6"/>
    <w:rsid w:val="007F3D6E"/>
    <w:rsid w:val="007F3F6D"/>
    <w:rsid w:val="007F407B"/>
    <w:rsid w:val="007F4170"/>
    <w:rsid w:val="007F42C4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D25"/>
    <w:rsid w:val="007F72D9"/>
    <w:rsid w:val="007F73BD"/>
    <w:rsid w:val="007F74F6"/>
    <w:rsid w:val="007F76F8"/>
    <w:rsid w:val="007F7706"/>
    <w:rsid w:val="007F77D1"/>
    <w:rsid w:val="007F77E2"/>
    <w:rsid w:val="007F7829"/>
    <w:rsid w:val="007F7834"/>
    <w:rsid w:val="007F7933"/>
    <w:rsid w:val="007F79F9"/>
    <w:rsid w:val="007F7CEC"/>
    <w:rsid w:val="007F7D22"/>
    <w:rsid w:val="008000EC"/>
    <w:rsid w:val="00800503"/>
    <w:rsid w:val="0080076B"/>
    <w:rsid w:val="0080087C"/>
    <w:rsid w:val="00800E0E"/>
    <w:rsid w:val="008010FF"/>
    <w:rsid w:val="008014A8"/>
    <w:rsid w:val="008015F9"/>
    <w:rsid w:val="00801661"/>
    <w:rsid w:val="00801A02"/>
    <w:rsid w:val="00801A06"/>
    <w:rsid w:val="00801A52"/>
    <w:rsid w:val="00801F4A"/>
    <w:rsid w:val="008020E6"/>
    <w:rsid w:val="008021BA"/>
    <w:rsid w:val="00802258"/>
    <w:rsid w:val="00802542"/>
    <w:rsid w:val="0080262C"/>
    <w:rsid w:val="00802818"/>
    <w:rsid w:val="008029A1"/>
    <w:rsid w:val="00802ADD"/>
    <w:rsid w:val="00802D95"/>
    <w:rsid w:val="00803157"/>
    <w:rsid w:val="00803251"/>
    <w:rsid w:val="0080328E"/>
    <w:rsid w:val="008039F7"/>
    <w:rsid w:val="00803BEA"/>
    <w:rsid w:val="00803E29"/>
    <w:rsid w:val="00803EC8"/>
    <w:rsid w:val="00803FB7"/>
    <w:rsid w:val="00804105"/>
    <w:rsid w:val="0080413B"/>
    <w:rsid w:val="0080416F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099"/>
    <w:rsid w:val="008052DB"/>
    <w:rsid w:val="008054D0"/>
    <w:rsid w:val="008054D1"/>
    <w:rsid w:val="00805552"/>
    <w:rsid w:val="008058E8"/>
    <w:rsid w:val="00805AFE"/>
    <w:rsid w:val="00805CD0"/>
    <w:rsid w:val="00805CFC"/>
    <w:rsid w:val="00805E44"/>
    <w:rsid w:val="00805F1C"/>
    <w:rsid w:val="00805F8D"/>
    <w:rsid w:val="00806089"/>
    <w:rsid w:val="0080631D"/>
    <w:rsid w:val="0080643E"/>
    <w:rsid w:val="00806B91"/>
    <w:rsid w:val="00806C40"/>
    <w:rsid w:val="00806D5B"/>
    <w:rsid w:val="00806DC4"/>
    <w:rsid w:val="0080723C"/>
    <w:rsid w:val="0080724E"/>
    <w:rsid w:val="008072D0"/>
    <w:rsid w:val="0080771A"/>
    <w:rsid w:val="00807730"/>
    <w:rsid w:val="00807A46"/>
    <w:rsid w:val="00807A58"/>
    <w:rsid w:val="00807A88"/>
    <w:rsid w:val="00807BC0"/>
    <w:rsid w:val="00807BE6"/>
    <w:rsid w:val="00807C3A"/>
    <w:rsid w:val="00807C63"/>
    <w:rsid w:val="00807CF6"/>
    <w:rsid w:val="00807D3B"/>
    <w:rsid w:val="00807D77"/>
    <w:rsid w:val="00807E3B"/>
    <w:rsid w:val="00807EAE"/>
    <w:rsid w:val="0081058B"/>
    <w:rsid w:val="008108DE"/>
    <w:rsid w:val="008109AA"/>
    <w:rsid w:val="00810A1F"/>
    <w:rsid w:val="00810A5B"/>
    <w:rsid w:val="00810B87"/>
    <w:rsid w:val="00810C43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97B"/>
    <w:rsid w:val="00812B10"/>
    <w:rsid w:val="00812B4D"/>
    <w:rsid w:val="00812CAF"/>
    <w:rsid w:val="00813392"/>
    <w:rsid w:val="008137F6"/>
    <w:rsid w:val="008137FF"/>
    <w:rsid w:val="0081390A"/>
    <w:rsid w:val="00813B31"/>
    <w:rsid w:val="00813D40"/>
    <w:rsid w:val="00814350"/>
    <w:rsid w:val="0081450B"/>
    <w:rsid w:val="008145B6"/>
    <w:rsid w:val="00814646"/>
    <w:rsid w:val="00814767"/>
    <w:rsid w:val="0081480C"/>
    <w:rsid w:val="00814AB7"/>
    <w:rsid w:val="00815030"/>
    <w:rsid w:val="00815161"/>
    <w:rsid w:val="00815286"/>
    <w:rsid w:val="008155B2"/>
    <w:rsid w:val="00815668"/>
    <w:rsid w:val="00815A4F"/>
    <w:rsid w:val="00815A69"/>
    <w:rsid w:val="00815B97"/>
    <w:rsid w:val="00815C39"/>
    <w:rsid w:val="00815E96"/>
    <w:rsid w:val="008161B6"/>
    <w:rsid w:val="0081653D"/>
    <w:rsid w:val="00816627"/>
    <w:rsid w:val="0081667B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739"/>
    <w:rsid w:val="00820A56"/>
    <w:rsid w:val="00820DD2"/>
    <w:rsid w:val="00820DDD"/>
    <w:rsid w:val="0082183A"/>
    <w:rsid w:val="00821E30"/>
    <w:rsid w:val="008220C5"/>
    <w:rsid w:val="0082221D"/>
    <w:rsid w:val="008223BF"/>
    <w:rsid w:val="008225A5"/>
    <w:rsid w:val="00822680"/>
    <w:rsid w:val="00822CFF"/>
    <w:rsid w:val="00822FB0"/>
    <w:rsid w:val="00823151"/>
    <w:rsid w:val="008231BC"/>
    <w:rsid w:val="0082332A"/>
    <w:rsid w:val="008236DA"/>
    <w:rsid w:val="00823737"/>
    <w:rsid w:val="00823BA9"/>
    <w:rsid w:val="0082414A"/>
    <w:rsid w:val="008242F7"/>
    <w:rsid w:val="008244C2"/>
    <w:rsid w:val="0082484E"/>
    <w:rsid w:val="008249AE"/>
    <w:rsid w:val="00824B03"/>
    <w:rsid w:val="00824FB7"/>
    <w:rsid w:val="00825070"/>
    <w:rsid w:val="00825186"/>
    <w:rsid w:val="008251CC"/>
    <w:rsid w:val="008252EF"/>
    <w:rsid w:val="0082548F"/>
    <w:rsid w:val="00825502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E54"/>
    <w:rsid w:val="00826FC8"/>
    <w:rsid w:val="0082707F"/>
    <w:rsid w:val="00827128"/>
    <w:rsid w:val="008275B6"/>
    <w:rsid w:val="00827620"/>
    <w:rsid w:val="00827891"/>
    <w:rsid w:val="00827C27"/>
    <w:rsid w:val="00827E2D"/>
    <w:rsid w:val="00827E89"/>
    <w:rsid w:val="00827EB3"/>
    <w:rsid w:val="00830098"/>
    <w:rsid w:val="008301BB"/>
    <w:rsid w:val="008302C7"/>
    <w:rsid w:val="00830563"/>
    <w:rsid w:val="008305C2"/>
    <w:rsid w:val="008309C0"/>
    <w:rsid w:val="00830C6C"/>
    <w:rsid w:val="00830D95"/>
    <w:rsid w:val="00830DAB"/>
    <w:rsid w:val="00830E22"/>
    <w:rsid w:val="00831169"/>
    <w:rsid w:val="00831191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696"/>
    <w:rsid w:val="0083289A"/>
    <w:rsid w:val="00832B57"/>
    <w:rsid w:val="00832BEC"/>
    <w:rsid w:val="00832F97"/>
    <w:rsid w:val="00833140"/>
    <w:rsid w:val="0083339F"/>
    <w:rsid w:val="00833421"/>
    <w:rsid w:val="00833644"/>
    <w:rsid w:val="00833A34"/>
    <w:rsid w:val="00833A97"/>
    <w:rsid w:val="00833EDF"/>
    <w:rsid w:val="00833F99"/>
    <w:rsid w:val="00834246"/>
    <w:rsid w:val="00834268"/>
    <w:rsid w:val="00834400"/>
    <w:rsid w:val="00834603"/>
    <w:rsid w:val="0083469A"/>
    <w:rsid w:val="008348B8"/>
    <w:rsid w:val="00834B57"/>
    <w:rsid w:val="00834B73"/>
    <w:rsid w:val="008352BF"/>
    <w:rsid w:val="00835421"/>
    <w:rsid w:val="00835471"/>
    <w:rsid w:val="00835DE5"/>
    <w:rsid w:val="00836431"/>
    <w:rsid w:val="00836662"/>
    <w:rsid w:val="00837476"/>
    <w:rsid w:val="008374DF"/>
    <w:rsid w:val="008377AD"/>
    <w:rsid w:val="00837985"/>
    <w:rsid w:val="00837A08"/>
    <w:rsid w:val="00837ACA"/>
    <w:rsid w:val="00837B49"/>
    <w:rsid w:val="00837DD3"/>
    <w:rsid w:val="00837ECA"/>
    <w:rsid w:val="008402B7"/>
    <w:rsid w:val="008402EA"/>
    <w:rsid w:val="0084030C"/>
    <w:rsid w:val="008403FC"/>
    <w:rsid w:val="00840772"/>
    <w:rsid w:val="008408AA"/>
    <w:rsid w:val="008408F6"/>
    <w:rsid w:val="00840A07"/>
    <w:rsid w:val="00840A82"/>
    <w:rsid w:val="00840B03"/>
    <w:rsid w:val="00840E70"/>
    <w:rsid w:val="00841260"/>
    <w:rsid w:val="00841397"/>
    <w:rsid w:val="00841718"/>
    <w:rsid w:val="0084176A"/>
    <w:rsid w:val="0084198D"/>
    <w:rsid w:val="00841B1D"/>
    <w:rsid w:val="00841C49"/>
    <w:rsid w:val="00841E05"/>
    <w:rsid w:val="008421B9"/>
    <w:rsid w:val="00842433"/>
    <w:rsid w:val="00842459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5F"/>
    <w:rsid w:val="00843211"/>
    <w:rsid w:val="00843238"/>
    <w:rsid w:val="00843585"/>
    <w:rsid w:val="008435A1"/>
    <w:rsid w:val="008437AD"/>
    <w:rsid w:val="008439C9"/>
    <w:rsid w:val="00843A6E"/>
    <w:rsid w:val="00843A9C"/>
    <w:rsid w:val="00843B16"/>
    <w:rsid w:val="00843BEC"/>
    <w:rsid w:val="00843F34"/>
    <w:rsid w:val="00844122"/>
    <w:rsid w:val="008441FB"/>
    <w:rsid w:val="0084426E"/>
    <w:rsid w:val="00844881"/>
    <w:rsid w:val="00844BCC"/>
    <w:rsid w:val="00844DF6"/>
    <w:rsid w:val="00844E04"/>
    <w:rsid w:val="00844E8B"/>
    <w:rsid w:val="0084524D"/>
    <w:rsid w:val="008453DA"/>
    <w:rsid w:val="008456DD"/>
    <w:rsid w:val="008456F4"/>
    <w:rsid w:val="00845853"/>
    <w:rsid w:val="00845BCD"/>
    <w:rsid w:val="00845D77"/>
    <w:rsid w:val="00845E1A"/>
    <w:rsid w:val="00846037"/>
    <w:rsid w:val="00846384"/>
    <w:rsid w:val="0084673A"/>
    <w:rsid w:val="00846CD2"/>
    <w:rsid w:val="00846F14"/>
    <w:rsid w:val="0084701E"/>
    <w:rsid w:val="00847400"/>
    <w:rsid w:val="00847429"/>
    <w:rsid w:val="008475E4"/>
    <w:rsid w:val="0084781B"/>
    <w:rsid w:val="008479D1"/>
    <w:rsid w:val="00847C27"/>
    <w:rsid w:val="00847DC6"/>
    <w:rsid w:val="00847E3D"/>
    <w:rsid w:val="00847E76"/>
    <w:rsid w:val="0085064A"/>
    <w:rsid w:val="0085087E"/>
    <w:rsid w:val="008508E1"/>
    <w:rsid w:val="00850F88"/>
    <w:rsid w:val="008518AF"/>
    <w:rsid w:val="00851973"/>
    <w:rsid w:val="00851C2C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A5A"/>
    <w:rsid w:val="00853C99"/>
    <w:rsid w:val="00853D85"/>
    <w:rsid w:val="00853DDD"/>
    <w:rsid w:val="00853FAE"/>
    <w:rsid w:val="0085413B"/>
    <w:rsid w:val="00854335"/>
    <w:rsid w:val="0085445A"/>
    <w:rsid w:val="0085447F"/>
    <w:rsid w:val="008544D3"/>
    <w:rsid w:val="008549D7"/>
    <w:rsid w:val="0085515B"/>
    <w:rsid w:val="0085590A"/>
    <w:rsid w:val="00855B58"/>
    <w:rsid w:val="00855B79"/>
    <w:rsid w:val="00855EC7"/>
    <w:rsid w:val="00856001"/>
    <w:rsid w:val="00856694"/>
    <w:rsid w:val="008566FD"/>
    <w:rsid w:val="0085672F"/>
    <w:rsid w:val="00856D76"/>
    <w:rsid w:val="00856DB9"/>
    <w:rsid w:val="00856E3E"/>
    <w:rsid w:val="00857663"/>
    <w:rsid w:val="00857781"/>
    <w:rsid w:val="008578AC"/>
    <w:rsid w:val="008579F4"/>
    <w:rsid w:val="00857DB5"/>
    <w:rsid w:val="00860074"/>
    <w:rsid w:val="0086007A"/>
    <w:rsid w:val="008602F1"/>
    <w:rsid w:val="008604DB"/>
    <w:rsid w:val="00860CD6"/>
    <w:rsid w:val="00860D43"/>
    <w:rsid w:val="00860E98"/>
    <w:rsid w:val="00860EF7"/>
    <w:rsid w:val="00860F90"/>
    <w:rsid w:val="00861219"/>
    <w:rsid w:val="0086134D"/>
    <w:rsid w:val="008614B9"/>
    <w:rsid w:val="008618EB"/>
    <w:rsid w:val="00861903"/>
    <w:rsid w:val="0086199C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9A"/>
    <w:rsid w:val="00862FAD"/>
    <w:rsid w:val="008633C0"/>
    <w:rsid w:val="00863625"/>
    <w:rsid w:val="0086381A"/>
    <w:rsid w:val="0086388C"/>
    <w:rsid w:val="00863C19"/>
    <w:rsid w:val="00863CCE"/>
    <w:rsid w:val="008640D7"/>
    <w:rsid w:val="008644F0"/>
    <w:rsid w:val="0086454C"/>
    <w:rsid w:val="008645A5"/>
    <w:rsid w:val="00864758"/>
    <w:rsid w:val="00864866"/>
    <w:rsid w:val="008649EB"/>
    <w:rsid w:val="00864CFF"/>
    <w:rsid w:val="00864D03"/>
    <w:rsid w:val="00864E9F"/>
    <w:rsid w:val="00864FAD"/>
    <w:rsid w:val="008651CF"/>
    <w:rsid w:val="00865396"/>
    <w:rsid w:val="00865CDB"/>
    <w:rsid w:val="00865DB8"/>
    <w:rsid w:val="00866163"/>
    <w:rsid w:val="0086639B"/>
    <w:rsid w:val="00866735"/>
    <w:rsid w:val="00866925"/>
    <w:rsid w:val="00866AFE"/>
    <w:rsid w:val="00866C8D"/>
    <w:rsid w:val="00866D02"/>
    <w:rsid w:val="00866F0A"/>
    <w:rsid w:val="00867246"/>
    <w:rsid w:val="008675F4"/>
    <w:rsid w:val="008675FA"/>
    <w:rsid w:val="00867807"/>
    <w:rsid w:val="0086795B"/>
    <w:rsid w:val="00867A81"/>
    <w:rsid w:val="00867AB1"/>
    <w:rsid w:val="00867CDD"/>
    <w:rsid w:val="00867D38"/>
    <w:rsid w:val="00867D74"/>
    <w:rsid w:val="00867E27"/>
    <w:rsid w:val="00867FAC"/>
    <w:rsid w:val="00867FB3"/>
    <w:rsid w:val="00870220"/>
    <w:rsid w:val="0087024E"/>
    <w:rsid w:val="008707BD"/>
    <w:rsid w:val="008707D9"/>
    <w:rsid w:val="0087099F"/>
    <w:rsid w:val="00870A0D"/>
    <w:rsid w:val="00870CAD"/>
    <w:rsid w:val="00870E7C"/>
    <w:rsid w:val="00870F40"/>
    <w:rsid w:val="00870FC7"/>
    <w:rsid w:val="008717AF"/>
    <w:rsid w:val="0087181F"/>
    <w:rsid w:val="008718BD"/>
    <w:rsid w:val="008718C4"/>
    <w:rsid w:val="0087199F"/>
    <w:rsid w:val="00871DB9"/>
    <w:rsid w:val="00871E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2A3"/>
    <w:rsid w:val="00873326"/>
    <w:rsid w:val="0087364C"/>
    <w:rsid w:val="00873B49"/>
    <w:rsid w:val="00873BFD"/>
    <w:rsid w:val="00873CEE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38F"/>
    <w:rsid w:val="0087553B"/>
    <w:rsid w:val="008756BD"/>
    <w:rsid w:val="0087593B"/>
    <w:rsid w:val="00875997"/>
    <w:rsid w:val="00875A8E"/>
    <w:rsid w:val="00875B4E"/>
    <w:rsid w:val="00875C84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085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A8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27A"/>
    <w:rsid w:val="008812C9"/>
    <w:rsid w:val="00881478"/>
    <w:rsid w:val="0088185C"/>
    <w:rsid w:val="00881895"/>
    <w:rsid w:val="00881C96"/>
    <w:rsid w:val="0088207C"/>
    <w:rsid w:val="008820E2"/>
    <w:rsid w:val="008821B3"/>
    <w:rsid w:val="00882841"/>
    <w:rsid w:val="00882979"/>
    <w:rsid w:val="00882A7B"/>
    <w:rsid w:val="00882D41"/>
    <w:rsid w:val="00882F1A"/>
    <w:rsid w:val="00883340"/>
    <w:rsid w:val="00883469"/>
    <w:rsid w:val="008835D1"/>
    <w:rsid w:val="008836FD"/>
    <w:rsid w:val="00883908"/>
    <w:rsid w:val="00883977"/>
    <w:rsid w:val="008839FD"/>
    <w:rsid w:val="00883B7B"/>
    <w:rsid w:val="00883C17"/>
    <w:rsid w:val="00883D0B"/>
    <w:rsid w:val="00883DF0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5028"/>
    <w:rsid w:val="008852EB"/>
    <w:rsid w:val="008856D3"/>
    <w:rsid w:val="00885DFE"/>
    <w:rsid w:val="00885EAA"/>
    <w:rsid w:val="00886120"/>
    <w:rsid w:val="0088645C"/>
    <w:rsid w:val="00886460"/>
    <w:rsid w:val="0088660E"/>
    <w:rsid w:val="008866A5"/>
    <w:rsid w:val="00887001"/>
    <w:rsid w:val="00887008"/>
    <w:rsid w:val="008870EA"/>
    <w:rsid w:val="0088718E"/>
    <w:rsid w:val="00887320"/>
    <w:rsid w:val="00887400"/>
    <w:rsid w:val="00887670"/>
    <w:rsid w:val="008876DE"/>
    <w:rsid w:val="00887E80"/>
    <w:rsid w:val="00887FB9"/>
    <w:rsid w:val="008901D3"/>
    <w:rsid w:val="008904AD"/>
    <w:rsid w:val="00890A91"/>
    <w:rsid w:val="00890B57"/>
    <w:rsid w:val="00890D3B"/>
    <w:rsid w:val="00891050"/>
    <w:rsid w:val="008910A4"/>
    <w:rsid w:val="00891292"/>
    <w:rsid w:val="00891AC3"/>
    <w:rsid w:val="00891B78"/>
    <w:rsid w:val="00891C25"/>
    <w:rsid w:val="00891C55"/>
    <w:rsid w:val="00891DAD"/>
    <w:rsid w:val="00891EF3"/>
    <w:rsid w:val="00891F7F"/>
    <w:rsid w:val="008920DA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53"/>
    <w:rsid w:val="00893A1D"/>
    <w:rsid w:val="00893AED"/>
    <w:rsid w:val="00893CBC"/>
    <w:rsid w:val="00893E2F"/>
    <w:rsid w:val="008940E6"/>
    <w:rsid w:val="008942D6"/>
    <w:rsid w:val="00894402"/>
    <w:rsid w:val="0089442B"/>
    <w:rsid w:val="008944F9"/>
    <w:rsid w:val="0089476D"/>
    <w:rsid w:val="00894A2E"/>
    <w:rsid w:val="00894C6D"/>
    <w:rsid w:val="00894F07"/>
    <w:rsid w:val="00895199"/>
    <w:rsid w:val="00895885"/>
    <w:rsid w:val="00895F14"/>
    <w:rsid w:val="008966F9"/>
    <w:rsid w:val="008967C0"/>
    <w:rsid w:val="00896988"/>
    <w:rsid w:val="00896A8C"/>
    <w:rsid w:val="00896BB8"/>
    <w:rsid w:val="00896C81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A0175"/>
    <w:rsid w:val="008A027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581"/>
    <w:rsid w:val="008A784B"/>
    <w:rsid w:val="008A7D95"/>
    <w:rsid w:val="008A7DD4"/>
    <w:rsid w:val="008A7EC0"/>
    <w:rsid w:val="008A7F99"/>
    <w:rsid w:val="008A7FC9"/>
    <w:rsid w:val="008B066A"/>
    <w:rsid w:val="008B09A9"/>
    <w:rsid w:val="008B0B74"/>
    <w:rsid w:val="008B0FE1"/>
    <w:rsid w:val="008B126F"/>
    <w:rsid w:val="008B13C0"/>
    <w:rsid w:val="008B13F9"/>
    <w:rsid w:val="008B145E"/>
    <w:rsid w:val="008B1668"/>
    <w:rsid w:val="008B193E"/>
    <w:rsid w:val="008B1DAB"/>
    <w:rsid w:val="008B1FEF"/>
    <w:rsid w:val="008B251E"/>
    <w:rsid w:val="008B26EC"/>
    <w:rsid w:val="008B2977"/>
    <w:rsid w:val="008B2BC6"/>
    <w:rsid w:val="008B2C2D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362"/>
    <w:rsid w:val="008B549A"/>
    <w:rsid w:val="008B56E0"/>
    <w:rsid w:val="008B5BE0"/>
    <w:rsid w:val="008B5D15"/>
    <w:rsid w:val="008B5D79"/>
    <w:rsid w:val="008B5DF3"/>
    <w:rsid w:val="008B5EAB"/>
    <w:rsid w:val="008B5F4C"/>
    <w:rsid w:val="008B60CA"/>
    <w:rsid w:val="008B61B1"/>
    <w:rsid w:val="008B626C"/>
    <w:rsid w:val="008B62F4"/>
    <w:rsid w:val="008B6340"/>
    <w:rsid w:val="008B6426"/>
    <w:rsid w:val="008B6581"/>
    <w:rsid w:val="008B6B27"/>
    <w:rsid w:val="008B6C6C"/>
    <w:rsid w:val="008B6DE2"/>
    <w:rsid w:val="008B6F92"/>
    <w:rsid w:val="008B72F5"/>
    <w:rsid w:val="008B77AB"/>
    <w:rsid w:val="008B7F9F"/>
    <w:rsid w:val="008C013F"/>
    <w:rsid w:val="008C0236"/>
    <w:rsid w:val="008C0613"/>
    <w:rsid w:val="008C08CF"/>
    <w:rsid w:val="008C0A54"/>
    <w:rsid w:val="008C0B26"/>
    <w:rsid w:val="008C0C48"/>
    <w:rsid w:val="008C0C71"/>
    <w:rsid w:val="008C0EDD"/>
    <w:rsid w:val="008C107A"/>
    <w:rsid w:val="008C10EF"/>
    <w:rsid w:val="008C112D"/>
    <w:rsid w:val="008C14D6"/>
    <w:rsid w:val="008C152A"/>
    <w:rsid w:val="008C157E"/>
    <w:rsid w:val="008C15B3"/>
    <w:rsid w:val="008C15B5"/>
    <w:rsid w:val="008C1726"/>
    <w:rsid w:val="008C1808"/>
    <w:rsid w:val="008C1885"/>
    <w:rsid w:val="008C1D93"/>
    <w:rsid w:val="008C1E98"/>
    <w:rsid w:val="008C1EE2"/>
    <w:rsid w:val="008C1F0E"/>
    <w:rsid w:val="008C231B"/>
    <w:rsid w:val="008C2326"/>
    <w:rsid w:val="008C28CB"/>
    <w:rsid w:val="008C29ED"/>
    <w:rsid w:val="008C2DEF"/>
    <w:rsid w:val="008C35E4"/>
    <w:rsid w:val="008C35F9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2C6"/>
    <w:rsid w:val="008C54AC"/>
    <w:rsid w:val="008C55D7"/>
    <w:rsid w:val="008C5CDA"/>
    <w:rsid w:val="008C5D59"/>
    <w:rsid w:val="008C612D"/>
    <w:rsid w:val="008C6145"/>
    <w:rsid w:val="008C623A"/>
    <w:rsid w:val="008C6567"/>
    <w:rsid w:val="008C689F"/>
    <w:rsid w:val="008C68D9"/>
    <w:rsid w:val="008C69E2"/>
    <w:rsid w:val="008C69F4"/>
    <w:rsid w:val="008C7127"/>
    <w:rsid w:val="008C7149"/>
    <w:rsid w:val="008C72BE"/>
    <w:rsid w:val="008C7609"/>
    <w:rsid w:val="008C76C7"/>
    <w:rsid w:val="008C7721"/>
    <w:rsid w:val="008C7989"/>
    <w:rsid w:val="008C7A24"/>
    <w:rsid w:val="008C7EDF"/>
    <w:rsid w:val="008C7F1C"/>
    <w:rsid w:val="008D0052"/>
    <w:rsid w:val="008D0207"/>
    <w:rsid w:val="008D0261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9B7"/>
    <w:rsid w:val="008D2BD9"/>
    <w:rsid w:val="008D2C98"/>
    <w:rsid w:val="008D2EE2"/>
    <w:rsid w:val="008D2FEB"/>
    <w:rsid w:val="008D308F"/>
    <w:rsid w:val="008D3752"/>
    <w:rsid w:val="008D37E1"/>
    <w:rsid w:val="008D384F"/>
    <w:rsid w:val="008D38FC"/>
    <w:rsid w:val="008D3A02"/>
    <w:rsid w:val="008D3BB6"/>
    <w:rsid w:val="008D3BD4"/>
    <w:rsid w:val="008D3E14"/>
    <w:rsid w:val="008D3F98"/>
    <w:rsid w:val="008D425E"/>
    <w:rsid w:val="008D43F7"/>
    <w:rsid w:val="008D461C"/>
    <w:rsid w:val="008D4756"/>
    <w:rsid w:val="008D4A91"/>
    <w:rsid w:val="008D4C1D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DCC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E00E0"/>
    <w:rsid w:val="008E0AE0"/>
    <w:rsid w:val="008E0EAB"/>
    <w:rsid w:val="008E0F78"/>
    <w:rsid w:val="008E10A7"/>
    <w:rsid w:val="008E1329"/>
    <w:rsid w:val="008E1376"/>
    <w:rsid w:val="008E1624"/>
    <w:rsid w:val="008E1748"/>
    <w:rsid w:val="008E182F"/>
    <w:rsid w:val="008E19C3"/>
    <w:rsid w:val="008E1AB1"/>
    <w:rsid w:val="008E1B84"/>
    <w:rsid w:val="008E1F0F"/>
    <w:rsid w:val="008E1FCF"/>
    <w:rsid w:val="008E2061"/>
    <w:rsid w:val="008E2078"/>
    <w:rsid w:val="008E20AB"/>
    <w:rsid w:val="008E23A9"/>
    <w:rsid w:val="008E2759"/>
    <w:rsid w:val="008E2897"/>
    <w:rsid w:val="008E327E"/>
    <w:rsid w:val="008E3338"/>
    <w:rsid w:val="008E33CD"/>
    <w:rsid w:val="008E3510"/>
    <w:rsid w:val="008E36D0"/>
    <w:rsid w:val="008E3717"/>
    <w:rsid w:val="008E381E"/>
    <w:rsid w:val="008E3830"/>
    <w:rsid w:val="008E3DEF"/>
    <w:rsid w:val="008E3EBC"/>
    <w:rsid w:val="008E3EBD"/>
    <w:rsid w:val="008E3FA9"/>
    <w:rsid w:val="008E41F0"/>
    <w:rsid w:val="008E42EA"/>
    <w:rsid w:val="008E4338"/>
    <w:rsid w:val="008E4C43"/>
    <w:rsid w:val="008E4D99"/>
    <w:rsid w:val="008E5954"/>
    <w:rsid w:val="008E596C"/>
    <w:rsid w:val="008E5A57"/>
    <w:rsid w:val="008E5AE0"/>
    <w:rsid w:val="008E61D0"/>
    <w:rsid w:val="008E64BD"/>
    <w:rsid w:val="008E661A"/>
    <w:rsid w:val="008E67F3"/>
    <w:rsid w:val="008E684E"/>
    <w:rsid w:val="008E68C5"/>
    <w:rsid w:val="008E6C09"/>
    <w:rsid w:val="008E6C43"/>
    <w:rsid w:val="008E7068"/>
    <w:rsid w:val="008E719F"/>
    <w:rsid w:val="008E72AE"/>
    <w:rsid w:val="008E72DD"/>
    <w:rsid w:val="008E7411"/>
    <w:rsid w:val="008E754B"/>
    <w:rsid w:val="008E7C07"/>
    <w:rsid w:val="008E7C13"/>
    <w:rsid w:val="008F0152"/>
    <w:rsid w:val="008F028C"/>
    <w:rsid w:val="008F033D"/>
    <w:rsid w:val="008F0374"/>
    <w:rsid w:val="008F0513"/>
    <w:rsid w:val="008F058D"/>
    <w:rsid w:val="008F05A0"/>
    <w:rsid w:val="008F08CF"/>
    <w:rsid w:val="008F09B6"/>
    <w:rsid w:val="008F0B60"/>
    <w:rsid w:val="008F0EA4"/>
    <w:rsid w:val="008F0F5C"/>
    <w:rsid w:val="008F0F86"/>
    <w:rsid w:val="008F1289"/>
    <w:rsid w:val="008F1389"/>
    <w:rsid w:val="008F1A3C"/>
    <w:rsid w:val="008F1B7B"/>
    <w:rsid w:val="008F1BB5"/>
    <w:rsid w:val="008F2583"/>
    <w:rsid w:val="008F2763"/>
    <w:rsid w:val="008F29F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4225"/>
    <w:rsid w:val="008F433E"/>
    <w:rsid w:val="008F4462"/>
    <w:rsid w:val="008F4633"/>
    <w:rsid w:val="008F4793"/>
    <w:rsid w:val="008F48A5"/>
    <w:rsid w:val="008F4AA2"/>
    <w:rsid w:val="008F4C4A"/>
    <w:rsid w:val="008F4E39"/>
    <w:rsid w:val="008F4F25"/>
    <w:rsid w:val="008F4F58"/>
    <w:rsid w:val="008F5103"/>
    <w:rsid w:val="008F5242"/>
    <w:rsid w:val="008F53BB"/>
    <w:rsid w:val="008F54F7"/>
    <w:rsid w:val="008F5943"/>
    <w:rsid w:val="008F5DF8"/>
    <w:rsid w:val="008F5E05"/>
    <w:rsid w:val="008F5F8A"/>
    <w:rsid w:val="008F5FCD"/>
    <w:rsid w:val="008F60C6"/>
    <w:rsid w:val="008F6189"/>
    <w:rsid w:val="008F6351"/>
    <w:rsid w:val="008F6408"/>
    <w:rsid w:val="008F64CE"/>
    <w:rsid w:val="008F68CB"/>
    <w:rsid w:val="008F6AEE"/>
    <w:rsid w:val="008F6AF6"/>
    <w:rsid w:val="008F6D2D"/>
    <w:rsid w:val="008F70C5"/>
    <w:rsid w:val="008F71EA"/>
    <w:rsid w:val="008F72A8"/>
    <w:rsid w:val="008F72FB"/>
    <w:rsid w:val="008F73B7"/>
    <w:rsid w:val="008F752A"/>
    <w:rsid w:val="008F7C1A"/>
    <w:rsid w:val="008F7D58"/>
    <w:rsid w:val="008F7E9D"/>
    <w:rsid w:val="008F7ED9"/>
    <w:rsid w:val="00900395"/>
    <w:rsid w:val="00900FC5"/>
    <w:rsid w:val="0090114F"/>
    <w:rsid w:val="00901530"/>
    <w:rsid w:val="009016E8"/>
    <w:rsid w:val="00901708"/>
    <w:rsid w:val="00901751"/>
    <w:rsid w:val="009018BA"/>
    <w:rsid w:val="00901A5A"/>
    <w:rsid w:val="00901B6C"/>
    <w:rsid w:val="00901CBC"/>
    <w:rsid w:val="00901CFA"/>
    <w:rsid w:val="00901E51"/>
    <w:rsid w:val="00901FFB"/>
    <w:rsid w:val="009022EB"/>
    <w:rsid w:val="009024FF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63"/>
    <w:rsid w:val="00903C5B"/>
    <w:rsid w:val="00903D72"/>
    <w:rsid w:val="00903DEB"/>
    <w:rsid w:val="00904317"/>
    <w:rsid w:val="00904602"/>
    <w:rsid w:val="00904845"/>
    <w:rsid w:val="00904D5F"/>
    <w:rsid w:val="00904DB6"/>
    <w:rsid w:val="00904E5B"/>
    <w:rsid w:val="009052EF"/>
    <w:rsid w:val="00905392"/>
    <w:rsid w:val="009054F3"/>
    <w:rsid w:val="00905535"/>
    <w:rsid w:val="009056AE"/>
    <w:rsid w:val="009056E4"/>
    <w:rsid w:val="009057A7"/>
    <w:rsid w:val="00905AA7"/>
    <w:rsid w:val="00905AB0"/>
    <w:rsid w:val="00905DFA"/>
    <w:rsid w:val="00905E94"/>
    <w:rsid w:val="00905F30"/>
    <w:rsid w:val="0090626F"/>
    <w:rsid w:val="009063C0"/>
    <w:rsid w:val="0090673E"/>
    <w:rsid w:val="009068C6"/>
    <w:rsid w:val="009068C9"/>
    <w:rsid w:val="00906CA0"/>
    <w:rsid w:val="00906CEE"/>
    <w:rsid w:val="00906F54"/>
    <w:rsid w:val="009071FA"/>
    <w:rsid w:val="00907410"/>
    <w:rsid w:val="0090743B"/>
    <w:rsid w:val="009074B6"/>
    <w:rsid w:val="009078CB"/>
    <w:rsid w:val="00907B5F"/>
    <w:rsid w:val="00907BA9"/>
    <w:rsid w:val="00907E97"/>
    <w:rsid w:val="00907F47"/>
    <w:rsid w:val="00907F57"/>
    <w:rsid w:val="009100F0"/>
    <w:rsid w:val="00910272"/>
    <w:rsid w:val="009108D8"/>
    <w:rsid w:val="0091097C"/>
    <w:rsid w:val="00910B5B"/>
    <w:rsid w:val="00910BA1"/>
    <w:rsid w:val="00910BD7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828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226"/>
    <w:rsid w:val="0091548B"/>
    <w:rsid w:val="009156F4"/>
    <w:rsid w:val="009157FF"/>
    <w:rsid w:val="00915B31"/>
    <w:rsid w:val="00915E5B"/>
    <w:rsid w:val="009160CB"/>
    <w:rsid w:val="009161DF"/>
    <w:rsid w:val="0091644F"/>
    <w:rsid w:val="0091655A"/>
    <w:rsid w:val="0091668A"/>
    <w:rsid w:val="00916750"/>
    <w:rsid w:val="0091692E"/>
    <w:rsid w:val="00916A4B"/>
    <w:rsid w:val="00916B70"/>
    <w:rsid w:val="00916B9D"/>
    <w:rsid w:val="00916E03"/>
    <w:rsid w:val="00917080"/>
    <w:rsid w:val="0091722A"/>
    <w:rsid w:val="009172C3"/>
    <w:rsid w:val="009172D6"/>
    <w:rsid w:val="00917841"/>
    <w:rsid w:val="00917926"/>
    <w:rsid w:val="009179E9"/>
    <w:rsid w:val="00917D23"/>
    <w:rsid w:val="00917E8B"/>
    <w:rsid w:val="00917EE7"/>
    <w:rsid w:val="00917F31"/>
    <w:rsid w:val="00917F82"/>
    <w:rsid w:val="00917FB4"/>
    <w:rsid w:val="00920222"/>
    <w:rsid w:val="00920532"/>
    <w:rsid w:val="0092073D"/>
    <w:rsid w:val="00920776"/>
    <w:rsid w:val="00920960"/>
    <w:rsid w:val="00920F62"/>
    <w:rsid w:val="00921096"/>
    <w:rsid w:val="009210A7"/>
    <w:rsid w:val="00921256"/>
    <w:rsid w:val="009213FD"/>
    <w:rsid w:val="0092142C"/>
    <w:rsid w:val="00921561"/>
    <w:rsid w:val="009216AE"/>
    <w:rsid w:val="009216D8"/>
    <w:rsid w:val="0092171F"/>
    <w:rsid w:val="009217C7"/>
    <w:rsid w:val="00921868"/>
    <w:rsid w:val="0092187C"/>
    <w:rsid w:val="009218E3"/>
    <w:rsid w:val="009219A9"/>
    <w:rsid w:val="00921A39"/>
    <w:rsid w:val="00921BDE"/>
    <w:rsid w:val="00921D50"/>
    <w:rsid w:val="00921DB2"/>
    <w:rsid w:val="00922014"/>
    <w:rsid w:val="009225B7"/>
    <w:rsid w:val="00922992"/>
    <w:rsid w:val="00922F81"/>
    <w:rsid w:val="00922FB8"/>
    <w:rsid w:val="0092308C"/>
    <w:rsid w:val="009230C8"/>
    <w:rsid w:val="00923160"/>
    <w:rsid w:val="00923442"/>
    <w:rsid w:val="009239E0"/>
    <w:rsid w:val="0092412E"/>
    <w:rsid w:val="0092459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597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5F50"/>
    <w:rsid w:val="00926120"/>
    <w:rsid w:val="009262FD"/>
    <w:rsid w:val="00926552"/>
    <w:rsid w:val="009265E2"/>
    <w:rsid w:val="00926800"/>
    <w:rsid w:val="009268BA"/>
    <w:rsid w:val="00926AD5"/>
    <w:rsid w:val="00926B23"/>
    <w:rsid w:val="00926D0B"/>
    <w:rsid w:val="00926DD6"/>
    <w:rsid w:val="009272B9"/>
    <w:rsid w:val="009274B8"/>
    <w:rsid w:val="00927649"/>
    <w:rsid w:val="00927685"/>
    <w:rsid w:val="00927D9C"/>
    <w:rsid w:val="00927F68"/>
    <w:rsid w:val="00927F6F"/>
    <w:rsid w:val="009300D3"/>
    <w:rsid w:val="009301EA"/>
    <w:rsid w:val="009302BD"/>
    <w:rsid w:val="009306D9"/>
    <w:rsid w:val="0093088D"/>
    <w:rsid w:val="00930DEA"/>
    <w:rsid w:val="00930E54"/>
    <w:rsid w:val="00930F22"/>
    <w:rsid w:val="009311CA"/>
    <w:rsid w:val="009312A7"/>
    <w:rsid w:val="009312E1"/>
    <w:rsid w:val="00931993"/>
    <w:rsid w:val="00931F1B"/>
    <w:rsid w:val="00931FBE"/>
    <w:rsid w:val="009322AA"/>
    <w:rsid w:val="009322CF"/>
    <w:rsid w:val="0093268A"/>
    <w:rsid w:val="009326A4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D8A"/>
    <w:rsid w:val="00933E5F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73C"/>
    <w:rsid w:val="00936858"/>
    <w:rsid w:val="009369CE"/>
    <w:rsid w:val="00936AF5"/>
    <w:rsid w:val="00936BC0"/>
    <w:rsid w:val="00936D1C"/>
    <w:rsid w:val="00936F4C"/>
    <w:rsid w:val="00937144"/>
    <w:rsid w:val="0093732A"/>
    <w:rsid w:val="0093734E"/>
    <w:rsid w:val="009376CD"/>
    <w:rsid w:val="00937A04"/>
    <w:rsid w:val="00937AC8"/>
    <w:rsid w:val="00937D13"/>
    <w:rsid w:val="00937E3A"/>
    <w:rsid w:val="00940385"/>
    <w:rsid w:val="00940C7A"/>
    <w:rsid w:val="00940CAB"/>
    <w:rsid w:val="00940DD8"/>
    <w:rsid w:val="00940E87"/>
    <w:rsid w:val="00940EBE"/>
    <w:rsid w:val="009412AE"/>
    <w:rsid w:val="00941334"/>
    <w:rsid w:val="00941521"/>
    <w:rsid w:val="009418EE"/>
    <w:rsid w:val="00941ABA"/>
    <w:rsid w:val="00941B50"/>
    <w:rsid w:val="00941D81"/>
    <w:rsid w:val="00941E74"/>
    <w:rsid w:val="0094210E"/>
    <w:rsid w:val="0094240C"/>
    <w:rsid w:val="00942759"/>
    <w:rsid w:val="0094277A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41B6"/>
    <w:rsid w:val="009442AE"/>
    <w:rsid w:val="0094445C"/>
    <w:rsid w:val="00944571"/>
    <w:rsid w:val="009446B8"/>
    <w:rsid w:val="009447D0"/>
    <w:rsid w:val="009448AD"/>
    <w:rsid w:val="00944ACA"/>
    <w:rsid w:val="00944B15"/>
    <w:rsid w:val="00944CFD"/>
    <w:rsid w:val="00944D21"/>
    <w:rsid w:val="00944F27"/>
    <w:rsid w:val="00944F8E"/>
    <w:rsid w:val="00944FCF"/>
    <w:rsid w:val="009450A8"/>
    <w:rsid w:val="009450AE"/>
    <w:rsid w:val="00945232"/>
    <w:rsid w:val="009453BA"/>
    <w:rsid w:val="00945859"/>
    <w:rsid w:val="00945898"/>
    <w:rsid w:val="009459A0"/>
    <w:rsid w:val="00945AB5"/>
    <w:rsid w:val="00945ADD"/>
    <w:rsid w:val="00945B24"/>
    <w:rsid w:val="00945C7A"/>
    <w:rsid w:val="00945DB0"/>
    <w:rsid w:val="00945EA2"/>
    <w:rsid w:val="00945EE0"/>
    <w:rsid w:val="00946370"/>
    <w:rsid w:val="009466D7"/>
    <w:rsid w:val="009466F7"/>
    <w:rsid w:val="0094670A"/>
    <w:rsid w:val="0094670B"/>
    <w:rsid w:val="00946C59"/>
    <w:rsid w:val="00946DC7"/>
    <w:rsid w:val="00946ED7"/>
    <w:rsid w:val="00946EFE"/>
    <w:rsid w:val="00946FDC"/>
    <w:rsid w:val="009471E2"/>
    <w:rsid w:val="00947361"/>
    <w:rsid w:val="009475B5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AD"/>
    <w:rsid w:val="0095181E"/>
    <w:rsid w:val="009524AD"/>
    <w:rsid w:val="009524F9"/>
    <w:rsid w:val="0095255A"/>
    <w:rsid w:val="009526F1"/>
    <w:rsid w:val="00952B28"/>
    <w:rsid w:val="00952DB3"/>
    <w:rsid w:val="00952E2B"/>
    <w:rsid w:val="00953024"/>
    <w:rsid w:val="009532BA"/>
    <w:rsid w:val="00953669"/>
    <w:rsid w:val="009536A0"/>
    <w:rsid w:val="00953B96"/>
    <w:rsid w:val="00953F03"/>
    <w:rsid w:val="009540CF"/>
    <w:rsid w:val="00954101"/>
    <w:rsid w:val="0095445E"/>
    <w:rsid w:val="009544A8"/>
    <w:rsid w:val="009547D7"/>
    <w:rsid w:val="0095490E"/>
    <w:rsid w:val="00954B47"/>
    <w:rsid w:val="00954C1A"/>
    <w:rsid w:val="00954C2D"/>
    <w:rsid w:val="00954F3C"/>
    <w:rsid w:val="0095521A"/>
    <w:rsid w:val="009552AF"/>
    <w:rsid w:val="009553E5"/>
    <w:rsid w:val="009553F8"/>
    <w:rsid w:val="00955544"/>
    <w:rsid w:val="0095554A"/>
    <w:rsid w:val="0095560B"/>
    <w:rsid w:val="00955885"/>
    <w:rsid w:val="00955A26"/>
    <w:rsid w:val="00955D74"/>
    <w:rsid w:val="00955E8D"/>
    <w:rsid w:val="00955F4F"/>
    <w:rsid w:val="0095604C"/>
    <w:rsid w:val="0095638B"/>
    <w:rsid w:val="009563E9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BEA"/>
    <w:rsid w:val="0096017D"/>
    <w:rsid w:val="0096070A"/>
    <w:rsid w:val="0096073C"/>
    <w:rsid w:val="00960A73"/>
    <w:rsid w:val="00960BB7"/>
    <w:rsid w:val="00961248"/>
    <w:rsid w:val="00961314"/>
    <w:rsid w:val="009613F0"/>
    <w:rsid w:val="009613F9"/>
    <w:rsid w:val="0096147B"/>
    <w:rsid w:val="00961579"/>
    <w:rsid w:val="009615FC"/>
    <w:rsid w:val="00961712"/>
    <w:rsid w:val="0096171A"/>
    <w:rsid w:val="0096189E"/>
    <w:rsid w:val="00961979"/>
    <w:rsid w:val="00961A07"/>
    <w:rsid w:val="00961B56"/>
    <w:rsid w:val="00961BF1"/>
    <w:rsid w:val="00961C38"/>
    <w:rsid w:val="00961D4F"/>
    <w:rsid w:val="00961D8A"/>
    <w:rsid w:val="00961DB1"/>
    <w:rsid w:val="00961EE0"/>
    <w:rsid w:val="00961FCD"/>
    <w:rsid w:val="0096213B"/>
    <w:rsid w:val="009623F9"/>
    <w:rsid w:val="009625C9"/>
    <w:rsid w:val="00962AB4"/>
    <w:rsid w:val="00962DAE"/>
    <w:rsid w:val="00962E3E"/>
    <w:rsid w:val="009630BE"/>
    <w:rsid w:val="00963219"/>
    <w:rsid w:val="0096325B"/>
    <w:rsid w:val="00963713"/>
    <w:rsid w:val="00963718"/>
    <w:rsid w:val="009637A1"/>
    <w:rsid w:val="00963A89"/>
    <w:rsid w:val="00963CE2"/>
    <w:rsid w:val="009640B3"/>
    <w:rsid w:val="0096415A"/>
    <w:rsid w:val="009641E4"/>
    <w:rsid w:val="00964323"/>
    <w:rsid w:val="00964367"/>
    <w:rsid w:val="009643EE"/>
    <w:rsid w:val="0096447B"/>
    <w:rsid w:val="009644D1"/>
    <w:rsid w:val="00964578"/>
    <w:rsid w:val="009648C2"/>
    <w:rsid w:val="00964F11"/>
    <w:rsid w:val="00964FAA"/>
    <w:rsid w:val="00964FC0"/>
    <w:rsid w:val="009652C8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B9"/>
    <w:rsid w:val="009705FA"/>
    <w:rsid w:val="0097083F"/>
    <w:rsid w:val="00970C73"/>
    <w:rsid w:val="00970F4E"/>
    <w:rsid w:val="0097110A"/>
    <w:rsid w:val="009711E6"/>
    <w:rsid w:val="009712E5"/>
    <w:rsid w:val="009715C9"/>
    <w:rsid w:val="009715CA"/>
    <w:rsid w:val="0097192F"/>
    <w:rsid w:val="00971CBA"/>
    <w:rsid w:val="00971CE7"/>
    <w:rsid w:val="00972135"/>
    <w:rsid w:val="009722BD"/>
    <w:rsid w:val="0097270E"/>
    <w:rsid w:val="00972962"/>
    <w:rsid w:val="00972A04"/>
    <w:rsid w:val="00972A8C"/>
    <w:rsid w:val="00972AE5"/>
    <w:rsid w:val="00972C7B"/>
    <w:rsid w:val="00972CFC"/>
    <w:rsid w:val="00972F7E"/>
    <w:rsid w:val="009730D8"/>
    <w:rsid w:val="009733B9"/>
    <w:rsid w:val="00973433"/>
    <w:rsid w:val="0097380D"/>
    <w:rsid w:val="00973C1E"/>
    <w:rsid w:val="00973CF1"/>
    <w:rsid w:val="00973D83"/>
    <w:rsid w:val="00973FD5"/>
    <w:rsid w:val="00974386"/>
    <w:rsid w:val="00974673"/>
    <w:rsid w:val="00974B84"/>
    <w:rsid w:val="00975237"/>
    <w:rsid w:val="009752AB"/>
    <w:rsid w:val="0097534B"/>
    <w:rsid w:val="00975689"/>
    <w:rsid w:val="0097582C"/>
    <w:rsid w:val="009759E5"/>
    <w:rsid w:val="00975A88"/>
    <w:rsid w:val="00975ABB"/>
    <w:rsid w:val="00975BE2"/>
    <w:rsid w:val="00975C83"/>
    <w:rsid w:val="00975D87"/>
    <w:rsid w:val="00975FF2"/>
    <w:rsid w:val="0097605C"/>
    <w:rsid w:val="009763FC"/>
    <w:rsid w:val="00976563"/>
    <w:rsid w:val="009765CA"/>
    <w:rsid w:val="009769B6"/>
    <w:rsid w:val="00976B76"/>
    <w:rsid w:val="00976CBF"/>
    <w:rsid w:val="00976E3D"/>
    <w:rsid w:val="00976F07"/>
    <w:rsid w:val="0097743B"/>
    <w:rsid w:val="009778A3"/>
    <w:rsid w:val="00977D60"/>
    <w:rsid w:val="00977DB3"/>
    <w:rsid w:val="00980104"/>
    <w:rsid w:val="009804F6"/>
    <w:rsid w:val="009806A0"/>
    <w:rsid w:val="00980781"/>
    <w:rsid w:val="0098089C"/>
    <w:rsid w:val="009808AB"/>
    <w:rsid w:val="00980C22"/>
    <w:rsid w:val="00980F1A"/>
    <w:rsid w:val="009812BA"/>
    <w:rsid w:val="00981360"/>
    <w:rsid w:val="00981828"/>
    <w:rsid w:val="0098183F"/>
    <w:rsid w:val="00981853"/>
    <w:rsid w:val="00981C0E"/>
    <w:rsid w:val="00981CF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ED7"/>
    <w:rsid w:val="00983058"/>
    <w:rsid w:val="009831DD"/>
    <w:rsid w:val="009837DB"/>
    <w:rsid w:val="0098384C"/>
    <w:rsid w:val="00983894"/>
    <w:rsid w:val="00983E25"/>
    <w:rsid w:val="00984036"/>
    <w:rsid w:val="009843F8"/>
    <w:rsid w:val="00984C7E"/>
    <w:rsid w:val="00984CBA"/>
    <w:rsid w:val="0098501A"/>
    <w:rsid w:val="00985045"/>
    <w:rsid w:val="00985127"/>
    <w:rsid w:val="0098522F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2B1"/>
    <w:rsid w:val="00987508"/>
    <w:rsid w:val="009877C9"/>
    <w:rsid w:val="009878F3"/>
    <w:rsid w:val="00987975"/>
    <w:rsid w:val="00987E75"/>
    <w:rsid w:val="00990177"/>
    <w:rsid w:val="00990212"/>
    <w:rsid w:val="009903BE"/>
    <w:rsid w:val="009904EE"/>
    <w:rsid w:val="00990753"/>
    <w:rsid w:val="00990ABC"/>
    <w:rsid w:val="00990CB7"/>
    <w:rsid w:val="00990FAF"/>
    <w:rsid w:val="00991025"/>
    <w:rsid w:val="00991509"/>
    <w:rsid w:val="0099199A"/>
    <w:rsid w:val="009920AE"/>
    <w:rsid w:val="009922EB"/>
    <w:rsid w:val="009923EE"/>
    <w:rsid w:val="00992514"/>
    <w:rsid w:val="00992536"/>
    <w:rsid w:val="00992702"/>
    <w:rsid w:val="0099280A"/>
    <w:rsid w:val="0099292E"/>
    <w:rsid w:val="0099299C"/>
    <w:rsid w:val="00992AA0"/>
    <w:rsid w:val="00992B36"/>
    <w:rsid w:val="00992BC8"/>
    <w:rsid w:val="00992D15"/>
    <w:rsid w:val="00992D32"/>
    <w:rsid w:val="00993412"/>
    <w:rsid w:val="009938AE"/>
    <w:rsid w:val="00993A7D"/>
    <w:rsid w:val="00993DB6"/>
    <w:rsid w:val="00993FBE"/>
    <w:rsid w:val="00994036"/>
    <w:rsid w:val="00994445"/>
    <w:rsid w:val="00994A7F"/>
    <w:rsid w:val="00994D9D"/>
    <w:rsid w:val="00995056"/>
    <w:rsid w:val="00995469"/>
    <w:rsid w:val="009955D8"/>
    <w:rsid w:val="00995B98"/>
    <w:rsid w:val="009960FE"/>
    <w:rsid w:val="009961CC"/>
    <w:rsid w:val="009962F8"/>
    <w:rsid w:val="00996317"/>
    <w:rsid w:val="00996986"/>
    <w:rsid w:val="00996D6D"/>
    <w:rsid w:val="00996E4A"/>
    <w:rsid w:val="00997070"/>
    <w:rsid w:val="00997096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A30"/>
    <w:rsid w:val="00997A44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0C03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910"/>
    <w:rsid w:val="009A2C1E"/>
    <w:rsid w:val="009A2E8D"/>
    <w:rsid w:val="009A32B3"/>
    <w:rsid w:val="009A3380"/>
    <w:rsid w:val="009A34C2"/>
    <w:rsid w:val="009A34E7"/>
    <w:rsid w:val="009A350C"/>
    <w:rsid w:val="009A361A"/>
    <w:rsid w:val="009A3887"/>
    <w:rsid w:val="009A3A92"/>
    <w:rsid w:val="009A3B17"/>
    <w:rsid w:val="009A3F19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4B5"/>
    <w:rsid w:val="009A559A"/>
    <w:rsid w:val="009A55B7"/>
    <w:rsid w:val="009A5782"/>
    <w:rsid w:val="009A5AC7"/>
    <w:rsid w:val="009A5C0C"/>
    <w:rsid w:val="009A5D0D"/>
    <w:rsid w:val="009A5E77"/>
    <w:rsid w:val="009A5E91"/>
    <w:rsid w:val="009A5F7D"/>
    <w:rsid w:val="009A6027"/>
    <w:rsid w:val="009A609F"/>
    <w:rsid w:val="009A60D6"/>
    <w:rsid w:val="009A61DD"/>
    <w:rsid w:val="009A6560"/>
    <w:rsid w:val="009A65F1"/>
    <w:rsid w:val="009A661B"/>
    <w:rsid w:val="009A67AF"/>
    <w:rsid w:val="009A6A81"/>
    <w:rsid w:val="009A6BAD"/>
    <w:rsid w:val="009A6CD1"/>
    <w:rsid w:val="009A6E99"/>
    <w:rsid w:val="009A7015"/>
    <w:rsid w:val="009A7021"/>
    <w:rsid w:val="009A723F"/>
    <w:rsid w:val="009A72E8"/>
    <w:rsid w:val="009A730C"/>
    <w:rsid w:val="009A7470"/>
    <w:rsid w:val="009A7773"/>
    <w:rsid w:val="009A779B"/>
    <w:rsid w:val="009A7806"/>
    <w:rsid w:val="009A7AEA"/>
    <w:rsid w:val="009A7F1B"/>
    <w:rsid w:val="009A7FDF"/>
    <w:rsid w:val="009B0051"/>
    <w:rsid w:val="009B0130"/>
    <w:rsid w:val="009B0302"/>
    <w:rsid w:val="009B055B"/>
    <w:rsid w:val="009B0886"/>
    <w:rsid w:val="009B0891"/>
    <w:rsid w:val="009B08B0"/>
    <w:rsid w:val="009B0917"/>
    <w:rsid w:val="009B0CEE"/>
    <w:rsid w:val="009B1237"/>
    <w:rsid w:val="009B1A50"/>
    <w:rsid w:val="009B1BC1"/>
    <w:rsid w:val="009B1DF7"/>
    <w:rsid w:val="009B202A"/>
    <w:rsid w:val="009B21A2"/>
    <w:rsid w:val="009B225A"/>
    <w:rsid w:val="009B230F"/>
    <w:rsid w:val="009B24F4"/>
    <w:rsid w:val="009B2513"/>
    <w:rsid w:val="009B254C"/>
    <w:rsid w:val="009B25EF"/>
    <w:rsid w:val="009B3179"/>
    <w:rsid w:val="009B333D"/>
    <w:rsid w:val="009B33E1"/>
    <w:rsid w:val="009B3470"/>
    <w:rsid w:val="009B39FA"/>
    <w:rsid w:val="009B3A03"/>
    <w:rsid w:val="009B3BC3"/>
    <w:rsid w:val="009B3BEC"/>
    <w:rsid w:val="009B3F4A"/>
    <w:rsid w:val="009B44E9"/>
    <w:rsid w:val="009B452F"/>
    <w:rsid w:val="009B459E"/>
    <w:rsid w:val="009B4708"/>
    <w:rsid w:val="009B4805"/>
    <w:rsid w:val="009B4896"/>
    <w:rsid w:val="009B48C4"/>
    <w:rsid w:val="009B4A41"/>
    <w:rsid w:val="009B4BA6"/>
    <w:rsid w:val="009B4C94"/>
    <w:rsid w:val="009B4E0E"/>
    <w:rsid w:val="009B4FD2"/>
    <w:rsid w:val="009B501A"/>
    <w:rsid w:val="009B504F"/>
    <w:rsid w:val="009B5524"/>
    <w:rsid w:val="009B5556"/>
    <w:rsid w:val="009B59AF"/>
    <w:rsid w:val="009B5A24"/>
    <w:rsid w:val="009B5B0F"/>
    <w:rsid w:val="009B5BB1"/>
    <w:rsid w:val="009B5C32"/>
    <w:rsid w:val="009B5C4D"/>
    <w:rsid w:val="009B5EBE"/>
    <w:rsid w:val="009B5F42"/>
    <w:rsid w:val="009B6162"/>
    <w:rsid w:val="009B61C7"/>
    <w:rsid w:val="009B6312"/>
    <w:rsid w:val="009B6466"/>
    <w:rsid w:val="009B676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04"/>
    <w:rsid w:val="009B7C87"/>
    <w:rsid w:val="009B7F32"/>
    <w:rsid w:val="009B7FB9"/>
    <w:rsid w:val="009B7FF6"/>
    <w:rsid w:val="009C0396"/>
    <w:rsid w:val="009C0714"/>
    <w:rsid w:val="009C0818"/>
    <w:rsid w:val="009C0919"/>
    <w:rsid w:val="009C0BEC"/>
    <w:rsid w:val="009C1186"/>
    <w:rsid w:val="009C1307"/>
    <w:rsid w:val="009C1470"/>
    <w:rsid w:val="009C14B9"/>
    <w:rsid w:val="009C14CB"/>
    <w:rsid w:val="009C16CC"/>
    <w:rsid w:val="009C1720"/>
    <w:rsid w:val="009C182F"/>
    <w:rsid w:val="009C195B"/>
    <w:rsid w:val="009C19E2"/>
    <w:rsid w:val="009C1A9C"/>
    <w:rsid w:val="009C1B29"/>
    <w:rsid w:val="009C1B37"/>
    <w:rsid w:val="009C1D05"/>
    <w:rsid w:val="009C1E65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10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F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22D"/>
    <w:rsid w:val="009C7921"/>
    <w:rsid w:val="009C7A94"/>
    <w:rsid w:val="009C7B90"/>
    <w:rsid w:val="009D00FC"/>
    <w:rsid w:val="009D0862"/>
    <w:rsid w:val="009D0962"/>
    <w:rsid w:val="009D0AAB"/>
    <w:rsid w:val="009D0B1B"/>
    <w:rsid w:val="009D0E7D"/>
    <w:rsid w:val="009D1264"/>
    <w:rsid w:val="009D1283"/>
    <w:rsid w:val="009D1340"/>
    <w:rsid w:val="009D1A35"/>
    <w:rsid w:val="009D1B70"/>
    <w:rsid w:val="009D1DAB"/>
    <w:rsid w:val="009D2049"/>
    <w:rsid w:val="009D2319"/>
    <w:rsid w:val="009D2348"/>
    <w:rsid w:val="009D2475"/>
    <w:rsid w:val="009D288B"/>
    <w:rsid w:val="009D2983"/>
    <w:rsid w:val="009D29C4"/>
    <w:rsid w:val="009D2B86"/>
    <w:rsid w:val="009D2C9A"/>
    <w:rsid w:val="009D2D46"/>
    <w:rsid w:val="009D2F06"/>
    <w:rsid w:val="009D2F59"/>
    <w:rsid w:val="009D3228"/>
    <w:rsid w:val="009D326D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7D"/>
    <w:rsid w:val="009D5B87"/>
    <w:rsid w:val="009D5DC9"/>
    <w:rsid w:val="009D5EEF"/>
    <w:rsid w:val="009D61C8"/>
    <w:rsid w:val="009D63A4"/>
    <w:rsid w:val="009D6645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B90"/>
    <w:rsid w:val="009D7CA9"/>
    <w:rsid w:val="009D7CF5"/>
    <w:rsid w:val="009E006A"/>
    <w:rsid w:val="009E01BB"/>
    <w:rsid w:val="009E0CEF"/>
    <w:rsid w:val="009E0D2B"/>
    <w:rsid w:val="009E0E94"/>
    <w:rsid w:val="009E12A0"/>
    <w:rsid w:val="009E149F"/>
    <w:rsid w:val="009E176B"/>
    <w:rsid w:val="009E1781"/>
    <w:rsid w:val="009E1C15"/>
    <w:rsid w:val="009E1C3E"/>
    <w:rsid w:val="009E1E33"/>
    <w:rsid w:val="009E2182"/>
    <w:rsid w:val="009E22B6"/>
    <w:rsid w:val="009E23AE"/>
    <w:rsid w:val="009E285D"/>
    <w:rsid w:val="009E29D1"/>
    <w:rsid w:val="009E30AF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C"/>
    <w:rsid w:val="009E4A39"/>
    <w:rsid w:val="009E5012"/>
    <w:rsid w:val="009E557E"/>
    <w:rsid w:val="009E58B3"/>
    <w:rsid w:val="009E597E"/>
    <w:rsid w:val="009E59B7"/>
    <w:rsid w:val="009E60B4"/>
    <w:rsid w:val="009E60C9"/>
    <w:rsid w:val="009E6273"/>
    <w:rsid w:val="009E634F"/>
    <w:rsid w:val="009E6622"/>
    <w:rsid w:val="009E67C4"/>
    <w:rsid w:val="009E689F"/>
    <w:rsid w:val="009E6AC2"/>
    <w:rsid w:val="009E6B29"/>
    <w:rsid w:val="009E6EC5"/>
    <w:rsid w:val="009E6FA4"/>
    <w:rsid w:val="009E70BF"/>
    <w:rsid w:val="009E7122"/>
    <w:rsid w:val="009E72D1"/>
    <w:rsid w:val="009E7311"/>
    <w:rsid w:val="009E7541"/>
    <w:rsid w:val="009E7723"/>
    <w:rsid w:val="009E7AD7"/>
    <w:rsid w:val="009F0089"/>
    <w:rsid w:val="009F02C3"/>
    <w:rsid w:val="009F0542"/>
    <w:rsid w:val="009F0811"/>
    <w:rsid w:val="009F0AB4"/>
    <w:rsid w:val="009F0D69"/>
    <w:rsid w:val="009F111F"/>
    <w:rsid w:val="009F1315"/>
    <w:rsid w:val="009F15C1"/>
    <w:rsid w:val="009F1813"/>
    <w:rsid w:val="009F195A"/>
    <w:rsid w:val="009F1B3A"/>
    <w:rsid w:val="009F2169"/>
    <w:rsid w:val="009F277D"/>
    <w:rsid w:val="009F284F"/>
    <w:rsid w:val="009F29A0"/>
    <w:rsid w:val="009F29AC"/>
    <w:rsid w:val="009F29D6"/>
    <w:rsid w:val="009F2AC0"/>
    <w:rsid w:val="009F2C28"/>
    <w:rsid w:val="009F2C2C"/>
    <w:rsid w:val="009F2DBB"/>
    <w:rsid w:val="009F2F2E"/>
    <w:rsid w:val="009F3240"/>
    <w:rsid w:val="009F3396"/>
    <w:rsid w:val="009F395A"/>
    <w:rsid w:val="009F3AF8"/>
    <w:rsid w:val="009F3CEC"/>
    <w:rsid w:val="009F3E9B"/>
    <w:rsid w:val="009F3FF6"/>
    <w:rsid w:val="009F405A"/>
    <w:rsid w:val="009F42DA"/>
    <w:rsid w:val="009F434D"/>
    <w:rsid w:val="009F4538"/>
    <w:rsid w:val="009F45CC"/>
    <w:rsid w:val="009F45DE"/>
    <w:rsid w:val="009F4A90"/>
    <w:rsid w:val="009F4B13"/>
    <w:rsid w:val="009F4D49"/>
    <w:rsid w:val="009F4FC4"/>
    <w:rsid w:val="009F54B8"/>
    <w:rsid w:val="009F5526"/>
    <w:rsid w:val="009F5602"/>
    <w:rsid w:val="009F5A04"/>
    <w:rsid w:val="009F5C9E"/>
    <w:rsid w:val="009F5E1D"/>
    <w:rsid w:val="009F5EA3"/>
    <w:rsid w:val="009F5F5E"/>
    <w:rsid w:val="009F65BA"/>
    <w:rsid w:val="009F6C68"/>
    <w:rsid w:val="009F6F07"/>
    <w:rsid w:val="009F6F12"/>
    <w:rsid w:val="009F71C6"/>
    <w:rsid w:val="009F7981"/>
    <w:rsid w:val="009F7C97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62"/>
    <w:rsid w:val="00A010B9"/>
    <w:rsid w:val="00A01174"/>
    <w:rsid w:val="00A01385"/>
    <w:rsid w:val="00A01394"/>
    <w:rsid w:val="00A0153A"/>
    <w:rsid w:val="00A01562"/>
    <w:rsid w:val="00A0192E"/>
    <w:rsid w:val="00A019FE"/>
    <w:rsid w:val="00A01EF5"/>
    <w:rsid w:val="00A02045"/>
    <w:rsid w:val="00A0206F"/>
    <w:rsid w:val="00A0225D"/>
    <w:rsid w:val="00A0237D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0AE"/>
    <w:rsid w:val="00A0310E"/>
    <w:rsid w:val="00A0311C"/>
    <w:rsid w:val="00A031BD"/>
    <w:rsid w:val="00A0350B"/>
    <w:rsid w:val="00A03572"/>
    <w:rsid w:val="00A03587"/>
    <w:rsid w:val="00A03703"/>
    <w:rsid w:val="00A037FF"/>
    <w:rsid w:val="00A03BD8"/>
    <w:rsid w:val="00A040F3"/>
    <w:rsid w:val="00A042C6"/>
    <w:rsid w:val="00A044B5"/>
    <w:rsid w:val="00A0469E"/>
    <w:rsid w:val="00A047BE"/>
    <w:rsid w:val="00A04B8D"/>
    <w:rsid w:val="00A04CAD"/>
    <w:rsid w:val="00A0510A"/>
    <w:rsid w:val="00A052AF"/>
    <w:rsid w:val="00A05646"/>
    <w:rsid w:val="00A05786"/>
    <w:rsid w:val="00A058B4"/>
    <w:rsid w:val="00A05C10"/>
    <w:rsid w:val="00A05C19"/>
    <w:rsid w:val="00A05C46"/>
    <w:rsid w:val="00A0609D"/>
    <w:rsid w:val="00A060C0"/>
    <w:rsid w:val="00A062D8"/>
    <w:rsid w:val="00A063EC"/>
    <w:rsid w:val="00A066D9"/>
    <w:rsid w:val="00A06BBE"/>
    <w:rsid w:val="00A06BF7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3B9"/>
    <w:rsid w:val="00A1067B"/>
    <w:rsid w:val="00A10C3A"/>
    <w:rsid w:val="00A10C4A"/>
    <w:rsid w:val="00A10F1B"/>
    <w:rsid w:val="00A10FFD"/>
    <w:rsid w:val="00A11081"/>
    <w:rsid w:val="00A1114B"/>
    <w:rsid w:val="00A11218"/>
    <w:rsid w:val="00A118FF"/>
    <w:rsid w:val="00A11ABD"/>
    <w:rsid w:val="00A11DF8"/>
    <w:rsid w:val="00A121AA"/>
    <w:rsid w:val="00A1243D"/>
    <w:rsid w:val="00A124B3"/>
    <w:rsid w:val="00A1277E"/>
    <w:rsid w:val="00A12805"/>
    <w:rsid w:val="00A12E50"/>
    <w:rsid w:val="00A12E98"/>
    <w:rsid w:val="00A1344D"/>
    <w:rsid w:val="00A13547"/>
    <w:rsid w:val="00A13583"/>
    <w:rsid w:val="00A13668"/>
    <w:rsid w:val="00A1381D"/>
    <w:rsid w:val="00A13B09"/>
    <w:rsid w:val="00A13C09"/>
    <w:rsid w:val="00A13EF9"/>
    <w:rsid w:val="00A143FA"/>
    <w:rsid w:val="00A146A2"/>
    <w:rsid w:val="00A14DFF"/>
    <w:rsid w:val="00A14F8B"/>
    <w:rsid w:val="00A15178"/>
    <w:rsid w:val="00A155E4"/>
    <w:rsid w:val="00A1565D"/>
    <w:rsid w:val="00A15AA7"/>
    <w:rsid w:val="00A15ACA"/>
    <w:rsid w:val="00A15D5E"/>
    <w:rsid w:val="00A1606C"/>
    <w:rsid w:val="00A16091"/>
    <w:rsid w:val="00A16178"/>
    <w:rsid w:val="00A1645B"/>
    <w:rsid w:val="00A168EB"/>
    <w:rsid w:val="00A16BAA"/>
    <w:rsid w:val="00A16EEE"/>
    <w:rsid w:val="00A17019"/>
    <w:rsid w:val="00A170AD"/>
    <w:rsid w:val="00A1751D"/>
    <w:rsid w:val="00A17642"/>
    <w:rsid w:val="00A17AB3"/>
    <w:rsid w:val="00A17C06"/>
    <w:rsid w:val="00A17CD7"/>
    <w:rsid w:val="00A2011D"/>
    <w:rsid w:val="00A20459"/>
    <w:rsid w:val="00A204F5"/>
    <w:rsid w:val="00A209CB"/>
    <w:rsid w:val="00A20CB2"/>
    <w:rsid w:val="00A20D74"/>
    <w:rsid w:val="00A20DE5"/>
    <w:rsid w:val="00A2148C"/>
    <w:rsid w:val="00A21703"/>
    <w:rsid w:val="00A21807"/>
    <w:rsid w:val="00A2188B"/>
    <w:rsid w:val="00A2192B"/>
    <w:rsid w:val="00A21DBD"/>
    <w:rsid w:val="00A21F12"/>
    <w:rsid w:val="00A21F8D"/>
    <w:rsid w:val="00A220EF"/>
    <w:rsid w:val="00A22209"/>
    <w:rsid w:val="00A223EB"/>
    <w:rsid w:val="00A229D2"/>
    <w:rsid w:val="00A22B3F"/>
    <w:rsid w:val="00A22BC5"/>
    <w:rsid w:val="00A22E55"/>
    <w:rsid w:val="00A230BC"/>
    <w:rsid w:val="00A23276"/>
    <w:rsid w:val="00A23435"/>
    <w:rsid w:val="00A23481"/>
    <w:rsid w:val="00A23706"/>
    <w:rsid w:val="00A2382C"/>
    <w:rsid w:val="00A238BD"/>
    <w:rsid w:val="00A23B17"/>
    <w:rsid w:val="00A23E8B"/>
    <w:rsid w:val="00A2400C"/>
    <w:rsid w:val="00A24329"/>
    <w:rsid w:val="00A2474D"/>
    <w:rsid w:val="00A24A4A"/>
    <w:rsid w:val="00A2581C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172"/>
    <w:rsid w:val="00A27175"/>
    <w:rsid w:val="00A272BF"/>
    <w:rsid w:val="00A27380"/>
    <w:rsid w:val="00A273DB"/>
    <w:rsid w:val="00A274E5"/>
    <w:rsid w:val="00A27DD6"/>
    <w:rsid w:val="00A30122"/>
    <w:rsid w:val="00A30160"/>
    <w:rsid w:val="00A304DC"/>
    <w:rsid w:val="00A3066B"/>
    <w:rsid w:val="00A306AB"/>
    <w:rsid w:val="00A3078C"/>
    <w:rsid w:val="00A30854"/>
    <w:rsid w:val="00A309CF"/>
    <w:rsid w:val="00A309D3"/>
    <w:rsid w:val="00A30C80"/>
    <w:rsid w:val="00A30CFA"/>
    <w:rsid w:val="00A30D1E"/>
    <w:rsid w:val="00A30E3D"/>
    <w:rsid w:val="00A30F7C"/>
    <w:rsid w:val="00A3103D"/>
    <w:rsid w:val="00A31067"/>
    <w:rsid w:val="00A31163"/>
    <w:rsid w:val="00A311A3"/>
    <w:rsid w:val="00A3134C"/>
    <w:rsid w:val="00A315D0"/>
    <w:rsid w:val="00A31604"/>
    <w:rsid w:val="00A31A03"/>
    <w:rsid w:val="00A31DFD"/>
    <w:rsid w:val="00A31EA6"/>
    <w:rsid w:val="00A32436"/>
    <w:rsid w:val="00A32452"/>
    <w:rsid w:val="00A3254E"/>
    <w:rsid w:val="00A32741"/>
    <w:rsid w:val="00A32963"/>
    <w:rsid w:val="00A32B66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5E2"/>
    <w:rsid w:val="00A355F0"/>
    <w:rsid w:val="00A35634"/>
    <w:rsid w:val="00A356C6"/>
    <w:rsid w:val="00A35908"/>
    <w:rsid w:val="00A35944"/>
    <w:rsid w:val="00A3594B"/>
    <w:rsid w:val="00A35A42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B41"/>
    <w:rsid w:val="00A36C9C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9EA"/>
    <w:rsid w:val="00A37B9B"/>
    <w:rsid w:val="00A37DD4"/>
    <w:rsid w:val="00A37EB0"/>
    <w:rsid w:val="00A400A4"/>
    <w:rsid w:val="00A400A7"/>
    <w:rsid w:val="00A40282"/>
    <w:rsid w:val="00A403D9"/>
    <w:rsid w:val="00A40486"/>
    <w:rsid w:val="00A405BD"/>
    <w:rsid w:val="00A40826"/>
    <w:rsid w:val="00A40C9C"/>
    <w:rsid w:val="00A40CAD"/>
    <w:rsid w:val="00A40D35"/>
    <w:rsid w:val="00A41A4F"/>
    <w:rsid w:val="00A41CD1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161"/>
    <w:rsid w:val="00A43194"/>
    <w:rsid w:val="00A4321F"/>
    <w:rsid w:val="00A43260"/>
    <w:rsid w:val="00A4335F"/>
    <w:rsid w:val="00A43667"/>
    <w:rsid w:val="00A43846"/>
    <w:rsid w:val="00A43E59"/>
    <w:rsid w:val="00A43FF6"/>
    <w:rsid w:val="00A4423B"/>
    <w:rsid w:val="00A4477A"/>
    <w:rsid w:val="00A44A20"/>
    <w:rsid w:val="00A44A83"/>
    <w:rsid w:val="00A44B4A"/>
    <w:rsid w:val="00A44E61"/>
    <w:rsid w:val="00A450E9"/>
    <w:rsid w:val="00A452C1"/>
    <w:rsid w:val="00A45302"/>
    <w:rsid w:val="00A45409"/>
    <w:rsid w:val="00A4546F"/>
    <w:rsid w:val="00A454C0"/>
    <w:rsid w:val="00A45667"/>
    <w:rsid w:val="00A4568A"/>
    <w:rsid w:val="00A456ED"/>
    <w:rsid w:val="00A45735"/>
    <w:rsid w:val="00A45A15"/>
    <w:rsid w:val="00A45C59"/>
    <w:rsid w:val="00A45C6E"/>
    <w:rsid w:val="00A45E90"/>
    <w:rsid w:val="00A46066"/>
    <w:rsid w:val="00A460A8"/>
    <w:rsid w:val="00A463A0"/>
    <w:rsid w:val="00A4651A"/>
    <w:rsid w:val="00A46642"/>
    <w:rsid w:val="00A4676F"/>
    <w:rsid w:val="00A46884"/>
    <w:rsid w:val="00A46AB7"/>
    <w:rsid w:val="00A46ACA"/>
    <w:rsid w:val="00A46BBD"/>
    <w:rsid w:val="00A46DC4"/>
    <w:rsid w:val="00A46E54"/>
    <w:rsid w:val="00A46EDE"/>
    <w:rsid w:val="00A4710C"/>
    <w:rsid w:val="00A4723A"/>
    <w:rsid w:val="00A472A5"/>
    <w:rsid w:val="00A472E5"/>
    <w:rsid w:val="00A4740C"/>
    <w:rsid w:val="00A47A5E"/>
    <w:rsid w:val="00A47A85"/>
    <w:rsid w:val="00A47D1D"/>
    <w:rsid w:val="00A500EC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3B9"/>
    <w:rsid w:val="00A523F8"/>
    <w:rsid w:val="00A52410"/>
    <w:rsid w:val="00A526A1"/>
    <w:rsid w:val="00A526A2"/>
    <w:rsid w:val="00A52776"/>
    <w:rsid w:val="00A527E9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9A1"/>
    <w:rsid w:val="00A53D84"/>
    <w:rsid w:val="00A53E3F"/>
    <w:rsid w:val="00A53F76"/>
    <w:rsid w:val="00A54069"/>
    <w:rsid w:val="00A54242"/>
    <w:rsid w:val="00A544AC"/>
    <w:rsid w:val="00A544C9"/>
    <w:rsid w:val="00A5470C"/>
    <w:rsid w:val="00A54920"/>
    <w:rsid w:val="00A54EB5"/>
    <w:rsid w:val="00A55102"/>
    <w:rsid w:val="00A5517D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7F2"/>
    <w:rsid w:val="00A56897"/>
    <w:rsid w:val="00A56912"/>
    <w:rsid w:val="00A56C32"/>
    <w:rsid w:val="00A56EEB"/>
    <w:rsid w:val="00A570A3"/>
    <w:rsid w:val="00A57219"/>
    <w:rsid w:val="00A5736C"/>
    <w:rsid w:val="00A5740D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4D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085"/>
    <w:rsid w:val="00A63138"/>
    <w:rsid w:val="00A635B8"/>
    <w:rsid w:val="00A637C2"/>
    <w:rsid w:val="00A6386B"/>
    <w:rsid w:val="00A63D5C"/>
    <w:rsid w:val="00A63E0C"/>
    <w:rsid w:val="00A63E30"/>
    <w:rsid w:val="00A63FC6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5F43"/>
    <w:rsid w:val="00A65F4A"/>
    <w:rsid w:val="00A66182"/>
    <w:rsid w:val="00A665C7"/>
    <w:rsid w:val="00A66792"/>
    <w:rsid w:val="00A667B0"/>
    <w:rsid w:val="00A667BC"/>
    <w:rsid w:val="00A66898"/>
    <w:rsid w:val="00A66D43"/>
    <w:rsid w:val="00A6715B"/>
    <w:rsid w:val="00A67480"/>
    <w:rsid w:val="00A678BC"/>
    <w:rsid w:val="00A6790C"/>
    <w:rsid w:val="00A67A00"/>
    <w:rsid w:val="00A67B45"/>
    <w:rsid w:val="00A67EAE"/>
    <w:rsid w:val="00A70025"/>
    <w:rsid w:val="00A7005D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694"/>
    <w:rsid w:val="00A726D5"/>
    <w:rsid w:val="00A727F8"/>
    <w:rsid w:val="00A729F7"/>
    <w:rsid w:val="00A72A3D"/>
    <w:rsid w:val="00A72C0C"/>
    <w:rsid w:val="00A72C20"/>
    <w:rsid w:val="00A72CF7"/>
    <w:rsid w:val="00A72EC2"/>
    <w:rsid w:val="00A73072"/>
    <w:rsid w:val="00A7329A"/>
    <w:rsid w:val="00A736C4"/>
    <w:rsid w:val="00A7373A"/>
    <w:rsid w:val="00A73C1C"/>
    <w:rsid w:val="00A73CA4"/>
    <w:rsid w:val="00A73D37"/>
    <w:rsid w:val="00A73E58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29"/>
    <w:rsid w:val="00A74F3D"/>
    <w:rsid w:val="00A74F80"/>
    <w:rsid w:val="00A75136"/>
    <w:rsid w:val="00A7538A"/>
    <w:rsid w:val="00A754FF"/>
    <w:rsid w:val="00A757EA"/>
    <w:rsid w:val="00A75874"/>
    <w:rsid w:val="00A75A75"/>
    <w:rsid w:val="00A75ACD"/>
    <w:rsid w:val="00A75C32"/>
    <w:rsid w:val="00A75E10"/>
    <w:rsid w:val="00A75E16"/>
    <w:rsid w:val="00A7615F"/>
    <w:rsid w:val="00A763EA"/>
    <w:rsid w:val="00A76C15"/>
    <w:rsid w:val="00A770F2"/>
    <w:rsid w:val="00A77255"/>
    <w:rsid w:val="00A77262"/>
    <w:rsid w:val="00A77378"/>
    <w:rsid w:val="00A773DC"/>
    <w:rsid w:val="00A77528"/>
    <w:rsid w:val="00A777AE"/>
    <w:rsid w:val="00A77844"/>
    <w:rsid w:val="00A77928"/>
    <w:rsid w:val="00A77D61"/>
    <w:rsid w:val="00A80014"/>
    <w:rsid w:val="00A8006B"/>
    <w:rsid w:val="00A8006D"/>
    <w:rsid w:val="00A801E0"/>
    <w:rsid w:val="00A808C7"/>
    <w:rsid w:val="00A80A80"/>
    <w:rsid w:val="00A80C58"/>
    <w:rsid w:val="00A80E0D"/>
    <w:rsid w:val="00A80E2E"/>
    <w:rsid w:val="00A81158"/>
    <w:rsid w:val="00A81675"/>
    <w:rsid w:val="00A8181D"/>
    <w:rsid w:val="00A81914"/>
    <w:rsid w:val="00A81A3B"/>
    <w:rsid w:val="00A81B99"/>
    <w:rsid w:val="00A81C68"/>
    <w:rsid w:val="00A81D70"/>
    <w:rsid w:val="00A81E38"/>
    <w:rsid w:val="00A81E6B"/>
    <w:rsid w:val="00A81E6E"/>
    <w:rsid w:val="00A82602"/>
    <w:rsid w:val="00A82DC7"/>
    <w:rsid w:val="00A82EF7"/>
    <w:rsid w:val="00A83276"/>
    <w:rsid w:val="00A835EC"/>
    <w:rsid w:val="00A8378B"/>
    <w:rsid w:val="00A8394D"/>
    <w:rsid w:val="00A83CB8"/>
    <w:rsid w:val="00A83CDC"/>
    <w:rsid w:val="00A83D41"/>
    <w:rsid w:val="00A8401C"/>
    <w:rsid w:val="00A8414D"/>
    <w:rsid w:val="00A84418"/>
    <w:rsid w:val="00A8451C"/>
    <w:rsid w:val="00A8531A"/>
    <w:rsid w:val="00A856F9"/>
    <w:rsid w:val="00A858C5"/>
    <w:rsid w:val="00A85DBD"/>
    <w:rsid w:val="00A85E58"/>
    <w:rsid w:val="00A862EE"/>
    <w:rsid w:val="00A86309"/>
    <w:rsid w:val="00A8656B"/>
    <w:rsid w:val="00A868FB"/>
    <w:rsid w:val="00A86948"/>
    <w:rsid w:val="00A86DBC"/>
    <w:rsid w:val="00A86EF4"/>
    <w:rsid w:val="00A87133"/>
    <w:rsid w:val="00A8717A"/>
    <w:rsid w:val="00A87429"/>
    <w:rsid w:val="00A875F5"/>
    <w:rsid w:val="00A876B3"/>
    <w:rsid w:val="00A879E4"/>
    <w:rsid w:val="00A87B98"/>
    <w:rsid w:val="00A87EB4"/>
    <w:rsid w:val="00A90062"/>
    <w:rsid w:val="00A90173"/>
    <w:rsid w:val="00A901AB"/>
    <w:rsid w:val="00A90247"/>
    <w:rsid w:val="00A9043C"/>
    <w:rsid w:val="00A9079F"/>
    <w:rsid w:val="00A90812"/>
    <w:rsid w:val="00A909C5"/>
    <w:rsid w:val="00A90A20"/>
    <w:rsid w:val="00A90C8C"/>
    <w:rsid w:val="00A91181"/>
    <w:rsid w:val="00A911F6"/>
    <w:rsid w:val="00A9131C"/>
    <w:rsid w:val="00A91500"/>
    <w:rsid w:val="00A915CB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011"/>
    <w:rsid w:val="00A94217"/>
    <w:rsid w:val="00A942BF"/>
    <w:rsid w:val="00A94406"/>
    <w:rsid w:val="00A9449A"/>
    <w:rsid w:val="00A94A36"/>
    <w:rsid w:val="00A94AD0"/>
    <w:rsid w:val="00A94C12"/>
    <w:rsid w:val="00A94CB6"/>
    <w:rsid w:val="00A94CD6"/>
    <w:rsid w:val="00A94FA0"/>
    <w:rsid w:val="00A9516D"/>
    <w:rsid w:val="00A9529E"/>
    <w:rsid w:val="00A955A3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2CE"/>
    <w:rsid w:val="00A964D7"/>
    <w:rsid w:val="00A96535"/>
    <w:rsid w:val="00A965C8"/>
    <w:rsid w:val="00A967CC"/>
    <w:rsid w:val="00A969BA"/>
    <w:rsid w:val="00A96B9C"/>
    <w:rsid w:val="00A96C00"/>
    <w:rsid w:val="00A96CF6"/>
    <w:rsid w:val="00A96EB2"/>
    <w:rsid w:val="00A9727A"/>
    <w:rsid w:val="00A97BD7"/>
    <w:rsid w:val="00A97ECB"/>
    <w:rsid w:val="00AA0056"/>
    <w:rsid w:val="00AA006D"/>
    <w:rsid w:val="00AA05C4"/>
    <w:rsid w:val="00AA0822"/>
    <w:rsid w:val="00AA0949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9B"/>
    <w:rsid w:val="00AA1A3F"/>
    <w:rsid w:val="00AA1DD4"/>
    <w:rsid w:val="00AA1ECC"/>
    <w:rsid w:val="00AA1F20"/>
    <w:rsid w:val="00AA20AB"/>
    <w:rsid w:val="00AA262F"/>
    <w:rsid w:val="00AA2A04"/>
    <w:rsid w:val="00AA2ABC"/>
    <w:rsid w:val="00AA2AE5"/>
    <w:rsid w:val="00AA2C7A"/>
    <w:rsid w:val="00AA2E71"/>
    <w:rsid w:val="00AA2FAF"/>
    <w:rsid w:val="00AA302D"/>
    <w:rsid w:val="00AA308A"/>
    <w:rsid w:val="00AA30A0"/>
    <w:rsid w:val="00AA30E0"/>
    <w:rsid w:val="00AA3271"/>
    <w:rsid w:val="00AA3328"/>
    <w:rsid w:val="00AA336D"/>
    <w:rsid w:val="00AA33EE"/>
    <w:rsid w:val="00AA370A"/>
    <w:rsid w:val="00AA3BA2"/>
    <w:rsid w:val="00AA3F21"/>
    <w:rsid w:val="00AA40C5"/>
    <w:rsid w:val="00AA43F8"/>
    <w:rsid w:val="00AA46B4"/>
    <w:rsid w:val="00AA4770"/>
    <w:rsid w:val="00AA4A4B"/>
    <w:rsid w:val="00AA4C12"/>
    <w:rsid w:val="00AA4F9E"/>
    <w:rsid w:val="00AA5000"/>
    <w:rsid w:val="00AA50F4"/>
    <w:rsid w:val="00AA5286"/>
    <w:rsid w:val="00AA558E"/>
    <w:rsid w:val="00AA55CF"/>
    <w:rsid w:val="00AA55FB"/>
    <w:rsid w:val="00AA585F"/>
    <w:rsid w:val="00AA5984"/>
    <w:rsid w:val="00AA5C44"/>
    <w:rsid w:val="00AA6080"/>
    <w:rsid w:val="00AA67E2"/>
    <w:rsid w:val="00AA680C"/>
    <w:rsid w:val="00AA6E93"/>
    <w:rsid w:val="00AA6FA9"/>
    <w:rsid w:val="00AA77CD"/>
    <w:rsid w:val="00AA7AAF"/>
    <w:rsid w:val="00AA7B05"/>
    <w:rsid w:val="00AA7B2D"/>
    <w:rsid w:val="00AA7B9C"/>
    <w:rsid w:val="00AB01A3"/>
    <w:rsid w:val="00AB0220"/>
    <w:rsid w:val="00AB0290"/>
    <w:rsid w:val="00AB0627"/>
    <w:rsid w:val="00AB06DC"/>
    <w:rsid w:val="00AB099A"/>
    <w:rsid w:val="00AB0B2C"/>
    <w:rsid w:val="00AB0B56"/>
    <w:rsid w:val="00AB0B81"/>
    <w:rsid w:val="00AB0BF5"/>
    <w:rsid w:val="00AB0C23"/>
    <w:rsid w:val="00AB0C55"/>
    <w:rsid w:val="00AB0F8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182"/>
    <w:rsid w:val="00AB3470"/>
    <w:rsid w:val="00AB395E"/>
    <w:rsid w:val="00AB39C2"/>
    <w:rsid w:val="00AB3A81"/>
    <w:rsid w:val="00AB3E47"/>
    <w:rsid w:val="00AB3E65"/>
    <w:rsid w:val="00AB3E91"/>
    <w:rsid w:val="00AB42D9"/>
    <w:rsid w:val="00AB4406"/>
    <w:rsid w:val="00AB4874"/>
    <w:rsid w:val="00AB4B15"/>
    <w:rsid w:val="00AB4B2D"/>
    <w:rsid w:val="00AB4C60"/>
    <w:rsid w:val="00AB4D89"/>
    <w:rsid w:val="00AB4E14"/>
    <w:rsid w:val="00AB4EE1"/>
    <w:rsid w:val="00AB5067"/>
    <w:rsid w:val="00AB5173"/>
    <w:rsid w:val="00AB52D6"/>
    <w:rsid w:val="00AB540C"/>
    <w:rsid w:val="00AB5799"/>
    <w:rsid w:val="00AB5854"/>
    <w:rsid w:val="00AB5AAE"/>
    <w:rsid w:val="00AB5D28"/>
    <w:rsid w:val="00AB5FDC"/>
    <w:rsid w:val="00AB64EC"/>
    <w:rsid w:val="00AB65C8"/>
    <w:rsid w:val="00AB66F4"/>
    <w:rsid w:val="00AB69F0"/>
    <w:rsid w:val="00AB6A06"/>
    <w:rsid w:val="00AB6C3D"/>
    <w:rsid w:val="00AB6EDA"/>
    <w:rsid w:val="00AB70D2"/>
    <w:rsid w:val="00AB7108"/>
    <w:rsid w:val="00AB7492"/>
    <w:rsid w:val="00AB770F"/>
    <w:rsid w:val="00AB7A01"/>
    <w:rsid w:val="00AB7A3C"/>
    <w:rsid w:val="00AB7C56"/>
    <w:rsid w:val="00AB7CD3"/>
    <w:rsid w:val="00AB7CEE"/>
    <w:rsid w:val="00AC0215"/>
    <w:rsid w:val="00AC027A"/>
    <w:rsid w:val="00AC02D8"/>
    <w:rsid w:val="00AC0334"/>
    <w:rsid w:val="00AC06A9"/>
    <w:rsid w:val="00AC0862"/>
    <w:rsid w:val="00AC0A04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FAE"/>
    <w:rsid w:val="00AC6574"/>
    <w:rsid w:val="00AC6B1D"/>
    <w:rsid w:val="00AC6B72"/>
    <w:rsid w:val="00AC6C35"/>
    <w:rsid w:val="00AC6EA6"/>
    <w:rsid w:val="00AC73D2"/>
    <w:rsid w:val="00AC7440"/>
    <w:rsid w:val="00AC7719"/>
    <w:rsid w:val="00AC77CC"/>
    <w:rsid w:val="00AC7B7C"/>
    <w:rsid w:val="00AC7CD1"/>
    <w:rsid w:val="00AC7DDE"/>
    <w:rsid w:val="00AD0173"/>
    <w:rsid w:val="00AD02A6"/>
    <w:rsid w:val="00AD0301"/>
    <w:rsid w:val="00AD052D"/>
    <w:rsid w:val="00AD0620"/>
    <w:rsid w:val="00AD0756"/>
    <w:rsid w:val="00AD0816"/>
    <w:rsid w:val="00AD08B4"/>
    <w:rsid w:val="00AD0A4F"/>
    <w:rsid w:val="00AD0AF0"/>
    <w:rsid w:val="00AD0DA5"/>
    <w:rsid w:val="00AD0F47"/>
    <w:rsid w:val="00AD0F99"/>
    <w:rsid w:val="00AD0FFA"/>
    <w:rsid w:val="00AD10E0"/>
    <w:rsid w:val="00AD120D"/>
    <w:rsid w:val="00AD12D1"/>
    <w:rsid w:val="00AD14E8"/>
    <w:rsid w:val="00AD192A"/>
    <w:rsid w:val="00AD1E77"/>
    <w:rsid w:val="00AD2469"/>
    <w:rsid w:val="00AD24E9"/>
    <w:rsid w:val="00AD28FE"/>
    <w:rsid w:val="00AD29CA"/>
    <w:rsid w:val="00AD2B3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610"/>
    <w:rsid w:val="00AD5639"/>
    <w:rsid w:val="00AD5AAA"/>
    <w:rsid w:val="00AD5C12"/>
    <w:rsid w:val="00AD5CC2"/>
    <w:rsid w:val="00AD5F15"/>
    <w:rsid w:val="00AD628F"/>
    <w:rsid w:val="00AD62A5"/>
    <w:rsid w:val="00AD632F"/>
    <w:rsid w:val="00AD6DD8"/>
    <w:rsid w:val="00AD712F"/>
    <w:rsid w:val="00AD71A7"/>
    <w:rsid w:val="00AD7324"/>
    <w:rsid w:val="00AD7458"/>
    <w:rsid w:val="00AD7529"/>
    <w:rsid w:val="00AD77FB"/>
    <w:rsid w:val="00AD7977"/>
    <w:rsid w:val="00AD7BB9"/>
    <w:rsid w:val="00AD7F6D"/>
    <w:rsid w:val="00AE0189"/>
    <w:rsid w:val="00AE04F9"/>
    <w:rsid w:val="00AE0524"/>
    <w:rsid w:val="00AE073C"/>
    <w:rsid w:val="00AE08B1"/>
    <w:rsid w:val="00AE0AF8"/>
    <w:rsid w:val="00AE0C66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F0E"/>
    <w:rsid w:val="00AE32EF"/>
    <w:rsid w:val="00AE370C"/>
    <w:rsid w:val="00AE39AA"/>
    <w:rsid w:val="00AE39BF"/>
    <w:rsid w:val="00AE3BEE"/>
    <w:rsid w:val="00AE3D56"/>
    <w:rsid w:val="00AE3F67"/>
    <w:rsid w:val="00AE4153"/>
    <w:rsid w:val="00AE453A"/>
    <w:rsid w:val="00AE4785"/>
    <w:rsid w:val="00AE48BF"/>
    <w:rsid w:val="00AE4994"/>
    <w:rsid w:val="00AE4B6D"/>
    <w:rsid w:val="00AE4C70"/>
    <w:rsid w:val="00AE4F8A"/>
    <w:rsid w:val="00AE54EA"/>
    <w:rsid w:val="00AE57B5"/>
    <w:rsid w:val="00AE57EA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7D7"/>
    <w:rsid w:val="00AE6C19"/>
    <w:rsid w:val="00AE6D34"/>
    <w:rsid w:val="00AE6DF5"/>
    <w:rsid w:val="00AE6F5E"/>
    <w:rsid w:val="00AE6F82"/>
    <w:rsid w:val="00AE6FAD"/>
    <w:rsid w:val="00AE71DE"/>
    <w:rsid w:val="00AE7234"/>
    <w:rsid w:val="00AE745A"/>
    <w:rsid w:val="00AE7828"/>
    <w:rsid w:val="00AE7852"/>
    <w:rsid w:val="00AE78FB"/>
    <w:rsid w:val="00AE7A0D"/>
    <w:rsid w:val="00AE7E03"/>
    <w:rsid w:val="00AF0046"/>
    <w:rsid w:val="00AF0122"/>
    <w:rsid w:val="00AF0408"/>
    <w:rsid w:val="00AF05E1"/>
    <w:rsid w:val="00AF0904"/>
    <w:rsid w:val="00AF0C0B"/>
    <w:rsid w:val="00AF0FE1"/>
    <w:rsid w:val="00AF13BB"/>
    <w:rsid w:val="00AF165B"/>
    <w:rsid w:val="00AF1ADF"/>
    <w:rsid w:val="00AF1CD3"/>
    <w:rsid w:val="00AF240C"/>
    <w:rsid w:val="00AF24E1"/>
    <w:rsid w:val="00AF24EB"/>
    <w:rsid w:val="00AF26F7"/>
    <w:rsid w:val="00AF27BB"/>
    <w:rsid w:val="00AF2859"/>
    <w:rsid w:val="00AF2AF4"/>
    <w:rsid w:val="00AF2B6E"/>
    <w:rsid w:val="00AF2D36"/>
    <w:rsid w:val="00AF37E0"/>
    <w:rsid w:val="00AF3B81"/>
    <w:rsid w:val="00AF3C7E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07"/>
    <w:rsid w:val="00AF56AF"/>
    <w:rsid w:val="00AF57AC"/>
    <w:rsid w:val="00AF5836"/>
    <w:rsid w:val="00AF5C65"/>
    <w:rsid w:val="00AF5FA6"/>
    <w:rsid w:val="00AF635A"/>
    <w:rsid w:val="00AF6431"/>
    <w:rsid w:val="00AF64AE"/>
    <w:rsid w:val="00AF6633"/>
    <w:rsid w:val="00AF67EF"/>
    <w:rsid w:val="00AF6879"/>
    <w:rsid w:val="00AF7149"/>
    <w:rsid w:val="00AF73F8"/>
    <w:rsid w:val="00AF74EE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7E3"/>
    <w:rsid w:val="00B00B19"/>
    <w:rsid w:val="00B00BC4"/>
    <w:rsid w:val="00B00CAB"/>
    <w:rsid w:val="00B00F48"/>
    <w:rsid w:val="00B01029"/>
    <w:rsid w:val="00B01142"/>
    <w:rsid w:val="00B012E0"/>
    <w:rsid w:val="00B01D89"/>
    <w:rsid w:val="00B020E8"/>
    <w:rsid w:val="00B024F6"/>
    <w:rsid w:val="00B02596"/>
    <w:rsid w:val="00B02633"/>
    <w:rsid w:val="00B02699"/>
    <w:rsid w:val="00B02816"/>
    <w:rsid w:val="00B028A9"/>
    <w:rsid w:val="00B02F21"/>
    <w:rsid w:val="00B03354"/>
    <w:rsid w:val="00B039F5"/>
    <w:rsid w:val="00B03C3A"/>
    <w:rsid w:val="00B03D25"/>
    <w:rsid w:val="00B0422F"/>
    <w:rsid w:val="00B0452C"/>
    <w:rsid w:val="00B046D6"/>
    <w:rsid w:val="00B04740"/>
    <w:rsid w:val="00B048BB"/>
    <w:rsid w:val="00B049D2"/>
    <w:rsid w:val="00B04E38"/>
    <w:rsid w:val="00B05384"/>
    <w:rsid w:val="00B055B4"/>
    <w:rsid w:val="00B056C3"/>
    <w:rsid w:val="00B0576C"/>
    <w:rsid w:val="00B0577B"/>
    <w:rsid w:val="00B05A51"/>
    <w:rsid w:val="00B05E8C"/>
    <w:rsid w:val="00B05F13"/>
    <w:rsid w:val="00B05FB4"/>
    <w:rsid w:val="00B06464"/>
    <w:rsid w:val="00B06538"/>
    <w:rsid w:val="00B0697D"/>
    <w:rsid w:val="00B06AC9"/>
    <w:rsid w:val="00B06AE6"/>
    <w:rsid w:val="00B06AEC"/>
    <w:rsid w:val="00B06D61"/>
    <w:rsid w:val="00B06F3B"/>
    <w:rsid w:val="00B070B2"/>
    <w:rsid w:val="00B0738E"/>
    <w:rsid w:val="00B07665"/>
    <w:rsid w:val="00B077A1"/>
    <w:rsid w:val="00B077B9"/>
    <w:rsid w:val="00B079B0"/>
    <w:rsid w:val="00B07F06"/>
    <w:rsid w:val="00B10198"/>
    <w:rsid w:val="00B10251"/>
    <w:rsid w:val="00B102A6"/>
    <w:rsid w:val="00B105BA"/>
    <w:rsid w:val="00B105E3"/>
    <w:rsid w:val="00B10870"/>
    <w:rsid w:val="00B10E1D"/>
    <w:rsid w:val="00B11138"/>
    <w:rsid w:val="00B112FC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6CE"/>
    <w:rsid w:val="00B127E9"/>
    <w:rsid w:val="00B12941"/>
    <w:rsid w:val="00B12B31"/>
    <w:rsid w:val="00B12C2D"/>
    <w:rsid w:val="00B12C31"/>
    <w:rsid w:val="00B13066"/>
    <w:rsid w:val="00B1321B"/>
    <w:rsid w:val="00B133F1"/>
    <w:rsid w:val="00B139B8"/>
    <w:rsid w:val="00B13C4C"/>
    <w:rsid w:val="00B13C88"/>
    <w:rsid w:val="00B13DBA"/>
    <w:rsid w:val="00B140C0"/>
    <w:rsid w:val="00B141B8"/>
    <w:rsid w:val="00B14533"/>
    <w:rsid w:val="00B147DB"/>
    <w:rsid w:val="00B148B7"/>
    <w:rsid w:val="00B14A74"/>
    <w:rsid w:val="00B14C60"/>
    <w:rsid w:val="00B14DBA"/>
    <w:rsid w:val="00B15C2E"/>
    <w:rsid w:val="00B16683"/>
    <w:rsid w:val="00B16912"/>
    <w:rsid w:val="00B169EF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E2B"/>
    <w:rsid w:val="00B20F02"/>
    <w:rsid w:val="00B20F8F"/>
    <w:rsid w:val="00B2104A"/>
    <w:rsid w:val="00B21151"/>
    <w:rsid w:val="00B212B8"/>
    <w:rsid w:val="00B21D53"/>
    <w:rsid w:val="00B21DBA"/>
    <w:rsid w:val="00B2217D"/>
    <w:rsid w:val="00B22B25"/>
    <w:rsid w:val="00B22D62"/>
    <w:rsid w:val="00B22EAC"/>
    <w:rsid w:val="00B230DC"/>
    <w:rsid w:val="00B23105"/>
    <w:rsid w:val="00B2310E"/>
    <w:rsid w:val="00B23266"/>
    <w:rsid w:val="00B2334E"/>
    <w:rsid w:val="00B2372C"/>
    <w:rsid w:val="00B23AF6"/>
    <w:rsid w:val="00B23C9A"/>
    <w:rsid w:val="00B23F34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0D1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58B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DC4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7D7"/>
    <w:rsid w:val="00B337EC"/>
    <w:rsid w:val="00B338E1"/>
    <w:rsid w:val="00B33937"/>
    <w:rsid w:val="00B33BC9"/>
    <w:rsid w:val="00B33DC1"/>
    <w:rsid w:val="00B33FE3"/>
    <w:rsid w:val="00B34173"/>
    <w:rsid w:val="00B3435E"/>
    <w:rsid w:val="00B343C2"/>
    <w:rsid w:val="00B3456E"/>
    <w:rsid w:val="00B34B91"/>
    <w:rsid w:val="00B34D03"/>
    <w:rsid w:val="00B350F1"/>
    <w:rsid w:val="00B3511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72A3"/>
    <w:rsid w:val="00B3743F"/>
    <w:rsid w:val="00B376B9"/>
    <w:rsid w:val="00B379DC"/>
    <w:rsid w:val="00B37D12"/>
    <w:rsid w:val="00B400BB"/>
    <w:rsid w:val="00B400F8"/>
    <w:rsid w:val="00B401EA"/>
    <w:rsid w:val="00B4028B"/>
    <w:rsid w:val="00B4037F"/>
    <w:rsid w:val="00B406DA"/>
    <w:rsid w:val="00B406FC"/>
    <w:rsid w:val="00B40810"/>
    <w:rsid w:val="00B40829"/>
    <w:rsid w:val="00B408D1"/>
    <w:rsid w:val="00B40FDF"/>
    <w:rsid w:val="00B417F4"/>
    <w:rsid w:val="00B41BD8"/>
    <w:rsid w:val="00B41E93"/>
    <w:rsid w:val="00B41F35"/>
    <w:rsid w:val="00B42085"/>
    <w:rsid w:val="00B421BD"/>
    <w:rsid w:val="00B42473"/>
    <w:rsid w:val="00B424CA"/>
    <w:rsid w:val="00B425BE"/>
    <w:rsid w:val="00B425F8"/>
    <w:rsid w:val="00B4278C"/>
    <w:rsid w:val="00B42796"/>
    <w:rsid w:val="00B42A27"/>
    <w:rsid w:val="00B42AB2"/>
    <w:rsid w:val="00B42AD7"/>
    <w:rsid w:val="00B42B04"/>
    <w:rsid w:val="00B42EB9"/>
    <w:rsid w:val="00B42F83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6"/>
    <w:rsid w:val="00B45E4C"/>
    <w:rsid w:val="00B45EF3"/>
    <w:rsid w:val="00B46037"/>
    <w:rsid w:val="00B46C0E"/>
    <w:rsid w:val="00B46C95"/>
    <w:rsid w:val="00B46FC2"/>
    <w:rsid w:val="00B46FFB"/>
    <w:rsid w:val="00B4747B"/>
    <w:rsid w:val="00B4762E"/>
    <w:rsid w:val="00B47870"/>
    <w:rsid w:val="00B47B60"/>
    <w:rsid w:val="00B47BDB"/>
    <w:rsid w:val="00B504AF"/>
    <w:rsid w:val="00B504F7"/>
    <w:rsid w:val="00B506D4"/>
    <w:rsid w:val="00B508BC"/>
    <w:rsid w:val="00B50B40"/>
    <w:rsid w:val="00B50CA9"/>
    <w:rsid w:val="00B50DB6"/>
    <w:rsid w:val="00B50E1D"/>
    <w:rsid w:val="00B50E6D"/>
    <w:rsid w:val="00B51062"/>
    <w:rsid w:val="00B51106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D3"/>
    <w:rsid w:val="00B52D09"/>
    <w:rsid w:val="00B52D9D"/>
    <w:rsid w:val="00B5300B"/>
    <w:rsid w:val="00B53254"/>
    <w:rsid w:val="00B538FF"/>
    <w:rsid w:val="00B53B23"/>
    <w:rsid w:val="00B53B74"/>
    <w:rsid w:val="00B53B88"/>
    <w:rsid w:val="00B54359"/>
    <w:rsid w:val="00B544E9"/>
    <w:rsid w:val="00B547BB"/>
    <w:rsid w:val="00B547FC"/>
    <w:rsid w:val="00B54AA9"/>
    <w:rsid w:val="00B54CED"/>
    <w:rsid w:val="00B54F2B"/>
    <w:rsid w:val="00B5501B"/>
    <w:rsid w:val="00B554C9"/>
    <w:rsid w:val="00B555E9"/>
    <w:rsid w:val="00B55980"/>
    <w:rsid w:val="00B559CA"/>
    <w:rsid w:val="00B55BEA"/>
    <w:rsid w:val="00B56305"/>
    <w:rsid w:val="00B564F6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55D"/>
    <w:rsid w:val="00B57612"/>
    <w:rsid w:val="00B57AF5"/>
    <w:rsid w:val="00B57C4D"/>
    <w:rsid w:val="00B57E06"/>
    <w:rsid w:val="00B57F55"/>
    <w:rsid w:val="00B60062"/>
    <w:rsid w:val="00B60335"/>
    <w:rsid w:val="00B60653"/>
    <w:rsid w:val="00B608CA"/>
    <w:rsid w:val="00B609E0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213B"/>
    <w:rsid w:val="00B6220D"/>
    <w:rsid w:val="00B625D0"/>
    <w:rsid w:val="00B6283F"/>
    <w:rsid w:val="00B63030"/>
    <w:rsid w:val="00B6311E"/>
    <w:rsid w:val="00B6314D"/>
    <w:rsid w:val="00B63900"/>
    <w:rsid w:val="00B63935"/>
    <w:rsid w:val="00B63ACB"/>
    <w:rsid w:val="00B641DC"/>
    <w:rsid w:val="00B64255"/>
    <w:rsid w:val="00B643A7"/>
    <w:rsid w:val="00B64460"/>
    <w:rsid w:val="00B64622"/>
    <w:rsid w:val="00B648C3"/>
    <w:rsid w:val="00B64934"/>
    <w:rsid w:val="00B64C9F"/>
    <w:rsid w:val="00B64CD0"/>
    <w:rsid w:val="00B64D91"/>
    <w:rsid w:val="00B64DAF"/>
    <w:rsid w:val="00B65389"/>
    <w:rsid w:val="00B657B9"/>
    <w:rsid w:val="00B6624E"/>
    <w:rsid w:val="00B6651C"/>
    <w:rsid w:val="00B6668D"/>
    <w:rsid w:val="00B6694B"/>
    <w:rsid w:val="00B66A2C"/>
    <w:rsid w:val="00B66DB4"/>
    <w:rsid w:val="00B66FA0"/>
    <w:rsid w:val="00B670EB"/>
    <w:rsid w:val="00B67268"/>
    <w:rsid w:val="00B67353"/>
    <w:rsid w:val="00B67443"/>
    <w:rsid w:val="00B67D89"/>
    <w:rsid w:val="00B67DD0"/>
    <w:rsid w:val="00B67E7B"/>
    <w:rsid w:val="00B67FB4"/>
    <w:rsid w:val="00B70082"/>
    <w:rsid w:val="00B700F9"/>
    <w:rsid w:val="00B701D8"/>
    <w:rsid w:val="00B70484"/>
    <w:rsid w:val="00B70515"/>
    <w:rsid w:val="00B70A67"/>
    <w:rsid w:val="00B70A89"/>
    <w:rsid w:val="00B712F6"/>
    <w:rsid w:val="00B71456"/>
    <w:rsid w:val="00B71600"/>
    <w:rsid w:val="00B71647"/>
    <w:rsid w:val="00B71752"/>
    <w:rsid w:val="00B719D3"/>
    <w:rsid w:val="00B71CFF"/>
    <w:rsid w:val="00B72104"/>
    <w:rsid w:val="00B72238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205"/>
    <w:rsid w:val="00B73427"/>
    <w:rsid w:val="00B7350D"/>
    <w:rsid w:val="00B73B97"/>
    <w:rsid w:val="00B73EFE"/>
    <w:rsid w:val="00B73F70"/>
    <w:rsid w:val="00B74157"/>
    <w:rsid w:val="00B7416A"/>
    <w:rsid w:val="00B742B8"/>
    <w:rsid w:val="00B749FE"/>
    <w:rsid w:val="00B74AC2"/>
    <w:rsid w:val="00B74B4D"/>
    <w:rsid w:val="00B74B61"/>
    <w:rsid w:val="00B750B0"/>
    <w:rsid w:val="00B751B7"/>
    <w:rsid w:val="00B75201"/>
    <w:rsid w:val="00B7530B"/>
    <w:rsid w:val="00B75629"/>
    <w:rsid w:val="00B756DB"/>
    <w:rsid w:val="00B7595E"/>
    <w:rsid w:val="00B75AAB"/>
    <w:rsid w:val="00B75C67"/>
    <w:rsid w:val="00B75DB0"/>
    <w:rsid w:val="00B75ED6"/>
    <w:rsid w:val="00B76103"/>
    <w:rsid w:val="00B7632C"/>
    <w:rsid w:val="00B76579"/>
    <w:rsid w:val="00B7666A"/>
    <w:rsid w:val="00B76748"/>
    <w:rsid w:val="00B76A59"/>
    <w:rsid w:val="00B76E75"/>
    <w:rsid w:val="00B76EEA"/>
    <w:rsid w:val="00B76F9E"/>
    <w:rsid w:val="00B76FA1"/>
    <w:rsid w:val="00B774F7"/>
    <w:rsid w:val="00B77526"/>
    <w:rsid w:val="00B776B4"/>
    <w:rsid w:val="00B779F8"/>
    <w:rsid w:val="00B77A0A"/>
    <w:rsid w:val="00B77C4F"/>
    <w:rsid w:val="00B77EDB"/>
    <w:rsid w:val="00B80195"/>
    <w:rsid w:val="00B809A0"/>
    <w:rsid w:val="00B80BBD"/>
    <w:rsid w:val="00B811D2"/>
    <w:rsid w:val="00B81342"/>
    <w:rsid w:val="00B8150E"/>
    <w:rsid w:val="00B81696"/>
    <w:rsid w:val="00B81879"/>
    <w:rsid w:val="00B81B52"/>
    <w:rsid w:val="00B81CA1"/>
    <w:rsid w:val="00B81EA5"/>
    <w:rsid w:val="00B81ECC"/>
    <w:rsid w:val="00B8246B"/>
    <w:rsid w:val="00B82773"/>
    <w:rsid w:val="00B82AE4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CA"/>
    <w:rsid w:val="00B8379A"/>
    <w:rsid w:val="00B838D7"/>
    <w:rsid w:val="00B83B39"/>
    <w:rsid w:val="00B83E0A"/>
    <w:rsid w:val="00B8407E"/>
    <w:rsid w:val="00B8425F"/>
    <w:rsid w:val="00B843EE"/>
    <w:rsid w:val="00B84400"/>
    <w:rsid w:val="00B845DF"/>
    <w:rsid w:val="00B846A3"/>
    <w:rsid w:val="00B84EDC"/>
    <w:rsid w:val="00B8506E"/>
    <w:rsid w:val="00B850A8"/>
    <w:rsid w:val="00B85108"/>
    <w:rsid w:val="00B8524F"/>
    <w:rsid w:val="00B852EA"/>
    <w:rsid w:val="00B8532C"/>
    <w:rsid w:val="00B855B3"/>
    <w:rsid w:val="00B85654"/>
    <w:rsid w:val="00B856BF"/>
    <w:rsid w:val="00B85857"/>
    <w:rsid w:val="00B85879"/>
    <w:rsid w:val="00B85C3A"/>
    <w:rsid w:val="00B8620C"/>
    <w:rsid w:val="00B86406"/>
    <w:rsid w:val="00B8659C"/>
    <w:rsid w:val="00B867E9"/>
    <w:rsid w:val="00B86A9E"/>
    <w:rsid w:val="00B86B45"/>
    <w:rsid w:val="00B86B6B"/>
    <w:rsid w:val="00B870CE"/>
    <w:rsid w:val="00B873BA"/>
    <w:rsid w:val="00B8743F"/>
    <w:rsid w:val="00B874D9"/>
    <w:rsid w:val="00B87614"/>
    <w:rsid w:val="00B87677"/>
    <w:rsid w:val="00B87A45"/>
    <w:rsid w:val="00B87D02"/>
    <w:rsid w:val="00B87EA1"/>
    <w:rsid w:val="00B87EB6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2D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D2F"/>
    <w:rsid w:val="00B93ECC"/>
    <w:rsid w:val="00B93FD1"/>
    <w:rsid w:val="00B94079"/>
    <w:rsid w:val="00B94095"/>
    <w:rsid w:val="00B94156"/>
    <w:rsid w:val="00B94182"/>
    <w:rsid w:val="00B9447C"/>
    <w:rsid w:val="00B944C6"/>
    <w:rsid w:val="00B9460F"/>
    <w:rsid w:val="00B94655"/>
    <w:rsid w:val="00B94A22"/>
    <w:rsid w:val="00B94A85"/>
    <w:rsid w:val="00B94B07"/>
    <w:rsid w:val="00B94BFC"/>
    <w:rsid w:val="00B94F79"/>
    <w:rsid w:val="00B94FC0"/>
    <w:rsid w:val="00B9517A"/>
    <w:rsid w:val="00B95343"/>
    <w:rsid w:val="00B9544E"/>
    <w:rsid w:val="00B955FB"/>
    <w:rsid w:val="00B9569C"/>
    <w:rsid w:val="00B959EF"/>
    <w:rsid w:val="00B95C20"/>
    <w:rsid w:val="00B95D40"/>
    <w:rsid w:val="00B96288"/>
    <w:rsid w:val="00B965E1"/>
    <w:rsid w:val="00B968B4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E53"/>
    <w:rsid w:val="00BA01B3"/>
    <w:rsid w:val="00BA0257"/>
    <w:rsid w:val="00BA0375"/>
    <w:rsid w:val="00BA0686"/>
    <w:rsid w:val="00BA0A00"/>
    <w:rsid w:val="00BA0ABD"/>
    <w:rsid w:val="00BA0D73"/>
    <w:rsid w:val="00BA0FB2"/>
    <w:rsid w:val="00BA12B5"/>
    <w:rsid w:val="00BA12FD"/>
    <w:rsid w:val="00BA14E8"/>
    <w:rsid w:val="00BA1862"/>
    <w:rsid w:val="00BA1873"/>
    <w:rsid w:val="00BA188F"/>
    <w:rsid w:val="00BA19E8"/>
    <w:rsid w:val="00BA1A1F"/>
    <w:rsid w:val="00BA1A4A"/>
    <w:rsid w:val="00BA1A99"/>
    <w:rsid w:val="00BA1BD3"/>
    <w:rsid w:val="00BA1D27"/>
    <w:rsid w:val="00BA1D32"/>
    <w:rsid w:val="00BA1D69"/>
    <w:rsid w:val="00BA1E32"/>
    <w:rsid w:val="00BA1FC4"/>
    <w:rsid w:val="00BA2095"/>
    <w:rsid w:val="00BA227A"/>
    <w:rsid w:val="00BA24CF"/>
    <w:rsid w:val="00BA267A"/>
    <w:rsid w:val="00BA2833"/>
    <w:rsid w:val="00BA2A39"/>
    <w:rsid w:val="00BA2A5E"/>
    <w:rsid w:val="00BA2C14"/>
    <w:rsid w:val="00BA2D30"/>
    <w:rsid w:val="00BA2DCA"/>
    <w:rsid w:val="00BA2E8E"/>
    <w:rsid w:val="00BA3355"/>
    <w:rsid w:val="00BA3D20"/>
    <w:rsid w:val="00BA3DAF"/>
    <w:rsid w:val="00BA4105"/>
    <w:rsid w:val="00BA411C"/>
    <w:rsid w:val="00BA44B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5A6"/>
    <w:rsid w:val="00BA56C7"/>
    <w:rsid w:val="00BA5832"/>
    <w:rsid w:val="00BA5964"/>
    <w:rsid w:val="00BA5B4C"/>
    <w:rsid w:val="00BA5B80"/>
    <w:rsid w:val="00BA5D90"/>
    <w:rsid w:val="00BA60BD"/>
    <w:rsid w:val="00BA60E3"/>
    <w:rsid w:val="00BA6456"/>
    <w:rsid w:val="00BA6551"/>
    <w:rsid w:val="00BA6798"/>
    <w:rsid w:val="00BA6840"/>
    <w:rsid w:val="00BA6969"/>
    <w:rsid w:val="00BA697C"/>
    <w:rsid w:val="00BA6B42"/>
    <w:rsid w:val="00BA6B90"/>
    <w:rsid w:val="00BA7097"/>
    <w:rsid w:val="00BA739E"/>
    <w:rsid w:val="00BA75BC"/>
    <w:rsid w:val="00BA77F2"/>
    <w:rsid w:val="00BA78BB"/>
    <w:rsid w:val="00BA7C8A"/>
    <w:rsid w:val="00BA7D73"/>
    <w:rsid w:val="00BA7D7C"/>
    <w:rsid w:val="00BA7DCE"/>
    <w:rsid w:val="00BA7E14"/>
    <w:rsid w:val="00BB0022"/>
    <w:rsid w:val="00BB0049"/>
    <w:rsid w:val="00BB00D2"/>
    <w:rsid w:val="00BB0253"/>
    <w:rsid w:val="00BB0269"/>
    <w:rsid w:val="00BB029B"/>
    <w:rsid w:val="00BB05A4"/>
    <w:rsid w:val="00BB0E36"/>
    <w:rsid w:val="00BB0E83"/>
    <w:rsid w:val="00BB0FD6"/>
    <w:rsid w:val="00BB10E2"/>
    <w:rsid w:val="00BB1139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706"/>
    <w:rsid w:val="00BB27E9"/>
    <w:rsid w:val="00BB29DC"/>
    <w:rsid w:val="00BB2B75"/>
    <w:rsid w:val="00BB3169"/>
    <w:rsid w:val="00BB333C"/>
    <w:rsid w:val="00BB340D"/>
    <w:rsid w:val="00BB3ACA"/>
    <w:rsid w:val="00BB3DF8"/>
    <w:rsid w:val="00BB3E76"/>
    <w:rsid w:val="00BB4021"/>
    <w:rsid w:val="00BB41C8"/>
    <w:rsid w:val="00BB424E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033"/>
    <w:rsid w:val="00BB51B5"/>
    <w:rsid w:val="00BB5898"/>
    <w:rsid w:val="00BB5906"/>
    <w:rsid w:val="00BB59A1"/>
    <w:rsid w:val="00BB5DBA"/>
    <w:rsid w:val="00BB612D"/>
    <w:rsid w:val="00BB652A"/>
    <w:rsid w:val="00BB6556"/>
    <w:rsid w:val="00BB67CE"/>
    <w:rsid w:val="00BB6AE4"/>
    <w:rsid w:val="00BB6D95"/>
    <w:rsid w:val="00BB6ED0"/>
    <w:rsid w:val="00BB6F14"/>
    <w:rsid w:val="00BB7373"/>
    <w:rsid w:val="00BB73E2"/>
    <w:rsid w:val="00BB740D"/>
    <w:rsid w:val="00BB7780"/>
    <w:rsid w:val="00BB77B3"/>
    <w:rsid w:val="00BB7860"/>
    <w:rsid w:val="00BB7AED"/>
    <w:rsid w:val="00BB7AF7"/>
    <w:rsid w:val="00BC01BC"/>
    <w:rsid w:val="00BC020B"/>
    <w:rsid w:val="00BC029E"/>
    <w:rsid w:val="00BC05D9"/>
    <w:rsid w:val="00BC108D"/>
    <w:rsid w:val="00BC109A"/>
    <w:rsid w:val="00BC17F6"/>
    <w:rsid w:val="00BC1915"/>
    <w:rsid w:val="00BC195D"/>
    <w:rsid w:val="00BC1C65"/>
    <w:rsid w:val="00BC1D2A"/>
    <w:rsid w:val="00BC1FA9"/>
    <w:rsid w:val="00BC21EB"/>
    <w:rsid w:val="00BC25BE"/>
    <w:rsid w:val="00BC25F9"/>
    <w:rsid w:val="00BC25FF"/>
    <w:rsid w:val="00BC27FF"/>
    <w:rsid w:val="00BC29FB"/>
    <w:rsid w:val="00BC2A7E"/>
    <w:rsid w:val="00BC2AB6"/>
    <w:rsid w:val="00BC2ED8"/>
    <w:rsid w:val="00BC301D"/>
    <w:rsid w:val="00BC34B2"/>
    <w:rsid w:val="00BC3591"/>
    <w:rsid w:val="00BC38E3"/>
    <w:rsid w:val="00BC3937"/>
    <w:rsid w:val="00BC3AE6"/>
    <w:rsid w:val="00BC43B3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E91"/>
    <w:rsid w:val="00BC4EEC"/>
    <w:rsid w:val="00BC4F08"/>
    <w:rsid w:val="00BC511F"/>
    <w:rsid w:val="00BC5174"/>
    <w:rsid w:val="00BC5212"/>
    <w:rsid w:val="00BC5273"/>
    <w:rsid w:val="00BC52A4"/>
    <w:rsid w:val="00BC5360"/>
    <w:rsid w:val="00BC539D"/>
    <w:rsid w:val="00BC5424"/>
    <w:rsid w:val="00BC5A96"/>
    <w:rsid w:val="00BC60E9"/>
    <w:rsid w:val="00BC6363"/>
    <w:rsid w:val="00BC63F2"/>
    <w:rsid w:val="00BC6466"/>
    <w:rsid w:val="00BC6B0F"/>
    <w:rsid w:val="00BC6C6B"/>
    <w:rsid w:val="00BC6CB3"/>
    <w:rsid w:val="00BC71E8"/>
    <w:rsid w:val="00BC7784"/>
    <w:rsid w:val="00BC7A7E"/>
    <w:rsid w:val="00BD084A"/>
    <w:rsid w:val="00BD0C22"/>
    <w:rsid w:val="00BD0D25"/>
    <w:rsid w:val="00BD1050"/>
    <w:rsid w:val="00BD1052"/>
    <w:rsid w:val="00BD1116"/>
    <w:rsid w:val="00BD11E5"/>
    <w:rsid w:val="00BD1676"/>
    <w:rsid w:val="00BD18C2"/>
    <w:rsid w:val="00BD19C8"/>
    <w:rsid w:val="00BD1D1B"/>
    <w:rsid w:val="00BD24EB"/>
    <w:rsid w:val="00BD25C9"/>
    <w:rsid w:val="00BD2A01"/>
    <w:rsid w:val="00BD2A79"/>
    <w:rsid w:val="00BD2AE7"/>
    <w:rsid w:val="00BD2C20"/>
    <w:rsid w:val="00BD3064"/>
    <w:rsid w:val="00BD315B"/>
    <w:rsid w:val="00BD31BD"/>
    <w:rsid w:val="00BD33A3"/>
    <w:rsid w:val="00BD3442"/>
    <w:rsid w:val="00BD3863"/>
    <w:rsid w:val="00BD3C40"/>
    <w:rsid w:val="00BD41A7"/>
    <w:rsid w:val="00BD47F5"/>
    <w:rsid w:val="00BD48A1"/>
    <w:rsid w:val="00BD49C0"/>
    <w:rsid w:val="00BD4A2C"/>
    <w:rsid w:val="00BD4A6A"/>
    <w:rsid w:val="00BD4C57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E0"/>
    <w:rsid w:val="00BD5F9D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C2"/>
    <w:rsid w:val="00BD7DE7"/>
    <w:rsid w:val="00BD7DF0"/>
    <w:rsid w:val="00BD7EA3"/>
    <w:rsid w:val="00BD7F45"/>
    <w:rsid w:val="00BD7FE6"/>
    <w:rsid w:val="00BE0252"/>
    <w:rsid w:val="00BE0331"/>
    <w:rsid w:val="00BE05E6"/>
    <w:rsid w:val="00BE0A74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170"/>
    <w:rsid w:val="00BE2193"/>
    <w:rsid w:val="00BE25D5"/>
    <w:rsid w:val="00BE2768"/>
    <w:rsid w:val="00BE2865"/>
    <w:rsid w:val="00BE289A"/>
    <w:rsid w:val="00BE2AA7"/>
    <w:rsid w:val="00BE2B77"/>
    <w:rsid w:val="00BE2CD9"/>
    <w:rsid w:val="00BE2DC9"/>
    <w:rsid w:val="00BE2F66"/>
    <w:rsid w:val="00BE3387"/>
    <w:rsid w:val="00BE376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6CB"/>
    <w:rsid w:val="00BE5B81"/>
    <w:rsid w:val="00BE5C03"/>
    <w:rsid w:val="00BE5C4E"/>
    <w:rsid w:val="00BE5CA7"/>
    <w:rsid w:val="00BE5DE5"/>
    <w:rsid w:val="00BE5F5B"/>
    <w:rsid w:val="00BE5F88"/>
    <w:rsid w:val="00BE61BF"/>
    <w:rsid w:val="00BE61C8"/>
    <w:rsid w:val="00BE6380"/>
    <w:rsid w:val="00BE63CD"/>
    <w:rsid w:val="00BE65AC"/>
    <w:rsid w:val="00BE6838"/>
    <w:rsid w:val="00BE6839"/>
    <w:rsid w:val="00BE683F"/>
    <w:rsid w:val="00BE6DC9"/>
    <w:rsid w:val="00BE6FAF"/>
    <w:rsid w:val="00BE7024"/>
    <w:rsid w:val="00BE717E"/>
    <w:rsid w:val="00BE755B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9CE"/>
    <w:rsid w:val="00BF1B6F"/>
    <w:rsid w:val="00BF1BCC"/>
    <w:rsid w:val="00BF1C6B"/>
    <w:rsid w:val="00BF1CF8"/>
    <w:rsid w:val="00BF1EAA"/>
    <w:rsid w:val="00BF1EAE"/>
    <w:rsid w:val="00BF1EB9"/>
    <w:rsid w:val="00BF2089"/>
    <w:rsid w:val="00BF23AE"/>
    <w:rsid w:val="00BF23D3"/>
    <w:rsid w:val="00BF23F5"/>
    <w:rsid w:val="00BF2724"/>
    <w:rsid w:val="00BF2822"/>
    <w:rsid w:val="00BF2993"/>
    <w:rsid w:val="00BF2DF0"/>
    <w:rsid w:val="00BF2E8C"/>
    <w:rsid w:val="00BF2F10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0FE"/>
    <w:rsid w:val="00BF5494"/>
    <w:rsid w:val="00BF551B"/>
    <w:rsid w:val="00BF559C"/>
    <w:rsid w:val="00BF5600"/>
    <w:rsid w:val="00BF58A4"/>
    <w:rsid w:val="00BF5F78"/>
    <w:rsid w:val="00BF608C"/>
    <w:rsid w:val="00BF60DC"/>
    <w:rsid w:val="00BF6142"/>
    <w:rsid w:val="00BF6310"/>
    <w:rsid w:val="00BF655C"/>
    <w:rsid w:val="00BF676A"/>
    <w:rsid w:val="00BF67F6"/>
    <w:rsid w:val="00BF6EC9"/>
    <w:rsid w:val="00BF7166"/>
    <w:rsid w:val="00BF721F"/>
    <w:rsid w:val="00BF74AF"/>
    <w:rsid w:val="00BF74B0"/>
    <w:rsid w:val="00BF76C3"/>
    <w:rsid w:val="00BF787E"/>
    <w:rsid w:val="00BF78A7"/>
    <w:rsid w:val="00BF7963"/>
    <w:rsid w:val="00BF79A5"/>
    <w:rsid w:val="00BF7A4B"/>
    <w:rsid w:val="00BF7AB9"/>
    <w:rsid w:val="00BF7ABD"/>
    <w:rsid w:val="00BF7B93"/>
    <w:rsid w:val="00C004A3"/>
    <w:rsid w:val="00C00615"/>
    <w:rsid w:val="00C006A6"/>
    <w:rsid w:val="00C007F8"/>
    <w:rsid w:val="00C00930"/>
    <w:rsid w:val="00C00BED"/>
    <w:rsid w:val="00C00FD8"/>
    <w:rsid w:val="00C015EC"/>
    <w:rsid w:val="00C017BD"/>
    <w:rsid w:val="00C01941"/>
    <w:rsid w:val="00C01D3F"/>
    <w:rsid w:val="00C02755"/>
    <w:rsid w:val="00C02957"/>
    <w:rsid w:val="00C0295B"/>
    <w:rsid w:val="00C02EC8"/>
    <w:rsid w:val="00C02F18"/>
    <w:rsid w:val="00C02FFC"/>
    <w:rsid w:val="00C0303F"/>
    <w:rsid w:val="00C0306D"/>
    <w:rsid w:val="00C03474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4D32"/>
    <w:rsid w:val="00C052F3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3EA"/>
    <w:rsid w:val="00C068F6"/>
    <w:rsid w:val="00C06ADA"/>
    <w:rsid w:val="00C06BA2"/>
    <w:rsid w:val="00C06D35"/>
    <w:rsid w:val="00C06F1A"/>
    <w:rsid w:val="00C06FF4"/>
    <w:rsid w:val="00C07082"/>
    <w:rsid w:val="00C071FB"/>
    <w:rsid w:val="00C07285"/>
    <w:rsid w:val="00C07354"/>
    <w:rsid w:val="00C0735C"/>
    <w:rsid w:val="00C075FD"/>
    <w:rsid w:val="00C07624"/>
    <w:rsid w:val="00C07896"/>
    <w:rsid w:val="00C07C35"/>
    <w:rsid w:val="00C107D7"/>
    <w:rsid w:val="00C107EF"/>
    <w:rsid w:val="00C10870"/>
    <w:rsid w:val="00C10BC4"/>
    <w:rsid w:val="00C10CEC"/>
    <w:rsid w:val="00C11028"/>
    <w:rsid w:val="00C11172"/>
    <w:rsid w:val="00C111C8"/>
    <w:rsid w:val="00C116E6"/>
    <w:rsid w:val="00C1177A"/>
    <w:rsid w:val="00C11A9C"/>
    <w:rsid w:val="00C11B5F"/>
    <w:rsid w:val="00C11BD1"/>
    <w:rsid w:val="00C11DB5"/>
    <w:rsid w:val="00C1213B"/>
    <w:rsid w:val="00C1232F"/>
    <w:rsid w:val="00C124ED"/>
    <w:rsid w:val="00C125A2"/>
    <w:rsid w:val="00C125A7"/>
    <w:rsid w:val="00C126C9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D93"/>
    <w:rsid w:val="00C13F4A"/>
    <w:rsid w:val="00C14556"/>
    <w:rsid w:val="00C148AD"/>
    <w:rsid w:val="00C14953"/>
    <w:rsid w:val="00C14ACC"/>
    <w:rsid w:val="00C15376"/>
    <w:rsid w:val="00C155F4"/>
    <w:rsid w:val="00C1571E"/>
    <w:rsid w:val="00C15960"/>
    <w:rsid w:val="00C159F3"/>
    <w:rsid w:val="00C15A48"/>
    <w:rsid w:val="00C15B46"/>
    <w:rsid w:val="00C15C0C"/>
    <w:rsid w:val="00C15C91"/>
    <w:rsid w:val="00C15D75"/>
    <w:rsid w:val="00C15E0A"/>
    <w:rsid w:val="00C16026"/>
    <w:rsid w:val="00C16460"/>
    <w:rsid w:val="00C166BB"/>
    <w:rsid w:val="00C166C7"/>
    <w:rsid w:val="00C16977"/>
    <w:rsid w:val="00C16A44"/>
    <w:rsid w:val="00C16C54"/>
    <w:rsid w:val="00C16DD5"/>
    <w:rsid w:val="00C17042"/>
    <w:rsid w:val="00C1704C"/>
    <w:rsid w:val="00C17164"/>
    <w:rsid w:val="00C17576"/>
    <w:rsid w:val="00C176F9"/>
    <w:rsid w:val="00C177EA"/>
    <w:rsid w:val="00C17A85"/>
    <w:rsid w:val="00C17B31"/>
    <w:rsid w:val="00C17CDF"/>
    <w:rsid w:val="00C17EFC"/>
    <w:rsid w:val="00C200D7"/>
    <w:rsid w:val="00C2052E"/>
    <w:rsid w:val="00C20538"/>
    <w:rsid w:val="00C20572"/>
    <w:rsid w:val="00C206D6"/>
    <w:rsid w:val="00C206E8"/>
    <w:rsid w:val="00C20B49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654"/>
    <w:rsid w:val="00C226FF"/>
    <w:rsid w:val="00C22725"/>
    <w:rsid w:val="00C2289B"/>
    <w:rsid w:val="00C22A05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7D5"/>
    <w:rsid w:val="00C24B9C"/>
    <w:rsid w:val="00C24DA5"/>
    <w:rsid w:val="00C24EA0"/>
    <w:rsid w:val="00C253FE"/>
    <w:rsid w:val="00C257C8"/>
    <w:rsid w:val="00C2595F"/>
    <w:rsid w:val="00C259FA"/>
    <w:rsid w:val="00C25E89"/>
    <w:rsid w:val="00C25EB9"/>
    <w:rsid w:val="00C25FF0"/>
    <w:rsid w:val="00C2604C"/>
    <w:rsid w:val="00C260F2"/>
    <w:rsid w:val="00C26405"/>
    <w:rsid w:val="00C2659F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4E7"/>
    <w:rsid w:val="00C276D3"/>
    <w:rsid w:val="00C276FA"/>
    <w:rsid w:val="00C278D1"/>
    <w:rsid w:val="00C27940"/>
    <w:rsid w:val="00C27A04"/>
    <w:rsid w:val="00C30365"/>
    <w:rsid w:val="00C30553"/>
    <w:rsid w:val="00C3074B"/>
    <w:rsid w:val="00C30775"/>
    <w:rsid w:val="00C3099F"/>
    <w:rsid w:val="00C309BA"/>
    <w:rsid w:val="00C30A39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25C"/>
    <w:rsid w:val="00C32488"/>
    <w:rsid w:val="00C32560"/>
    <w:rsid w:val="00C32746"/>
    <w:rsid w:val="00C32B9C"/>
    <w:rsid w:val="00C32D2E"/>
    <w:rsid w:val="00C32E72"/>
    <w:rsid w:val="00C32EC8"/>
    <w:rsid w:val="00C32FF2"/>
    <w:rsid w:val="00C33433"/>
    <w:rsid w:val="00C334CF"/>
    <w:rsid w:val="00C337A7"/>
    <w:rsid w:val="00C339CD"/>
    <w:rsid w:val="00C33A78"/>
    <w:rsid w:val="00C33D26"/>
    <w:rsid w:val="00C33D3F"/>
    <w:rsid w:val="00C33D51"/>
    <w:rsid w:val="00C34297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9E3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BF8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AAE"/>
    <w:rsid w:val="00C37B27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2F68"/>
    <w:rsid w:val="00C43168"/>
    <w:rsid w:val="00C4326A"/>
    <w:rsid w:val="00C43A72"/>
    <w:rsid w:val="00C43C88"/>
    <w:rsid w:val="00C43DA2"/>
    <w:rsid w:val="00C43F50"/>
    <w:rsid w:val="00C4402D"/>
    <w:rsid w:val="00C4416F"/>
    <w:rsid w:val="00C44296"/>
    <w:rsid w:val="00C446B4"/>
    <w:rsid w:val="00C44A40"/>
    <w:rsid w:val="00C44C6E"/>
    <w:rsid w:val="00C44FCB"/>
    <w:rsid w:val="00C44FCD"/>
    <w:rsid w:val="00C45073"/>
    <w:rsid w:val="00C4508A"/>
    <w:rsid w:val="00C4541E"/>
    <w:rsid w:val="00C45447"/>
    <w:rsid w:val="00C45496"/>
    <w:rsid w:val="00C45680"/>
    <w:rsid w:val="00C457BE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5E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E80"/>
    <w:rsid w:val="00C500F1"/>
    <w:rsid w:val="00C502A7"/>
    <w:rsid w:val="00C5041F"/>
    <w:rsid w:val="00C506EA"/>
    <w:rsid w:val="00C50840"/>
    <w:rsid w:val="00C509E6"/>
    <w:rsid w:val="00C50B44"/>
    <w:rsid w:val="00C50EBF"/>
    <w:rsid w:val="00C513C9"/>
    <w:rsid w:val="00C51491"/>
    <w:rsid w:val="00C514A9"/>
    <w:rsid w:val="00C5160D"/>
    <w:rsid w:val="00C516DD"/>
    <w:rsid w:val="00C516F4"/>
    <w:rsid w:val="00C51820"/>
    <w:rsid w:val="00C51B65"/>
    <w:rsid w:val="00C51C4A"/>
    <w:rsid w:val="00C5200C"/>
    <w:rsid w:val="00C521E2"/>
    <w:rsid w:val="00C52287"/>
    <w:rsid w:val="00C52309"/>
    <w:rsid w:val="00C52677"/>
    <w:rsid w:val="00C527BF"/>
    <w:rsid w:val="00C527D4"/>
    <w:rsid w:val="00C527E8"/>
    <w:rsid w:val="00C52A2C"/>
    <w:rsid w:val="00C52ABD"/>
    <w:rsid w:val="00C53265"/>
    <w:rsid w:val="00C532CB"/>
    <w:rsid w:val="00C534EB"/>
    <w:rsid w:val="00C53601"/>
    <w:rsid w:val="00C538B4"/>
    <w:rsid w:val="00C5392B"/>
    <w:rsid w:val="00C53AAE"/>
    <w:rsid w:val="00C53B1C"/>
    <w:rsid w:val="00C53DED"/>
    <w:rsid w:val="00C53EE3"/>
    <w:rsid w:val="00C5401A"/>
    <w:rsid w:val="00C54088"/>
    <w:rsid w:val="00C543AB"/>
    <w:rsid w:val="00C54620"/>
    <w:rsid w:val="00C54765"/>
    <w:rsid w:val="00C5487A"/>
    <w:rsid w:val="00C5487E"/>
    <w:rsid w:val="00C5494D"/>
    <w:rsid w:val="00C54ADD"/>
    <w:rsid w:val="00C54C5D"/>
    <w:rsid w:val="00C54C71"/>
    <w:rsid w:val="00C54CF4"/>
    <w:rsid w:val="00C54F03"/>
    <w:rsid w:val="00C55538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EB5"/>
    <w:rsid w:val="00C56F35"/>
    <w:rsid w:val="00C57387"/>
    <w:rsid w:val="00C5750F"/>
    <w:rsid w:val="00C57597"/>
    <w:rsid w:val="00C575B3"/>
    <w:rsid w:val="00C575B4"/>
    <w:rsid w:val="00C57612"/>
    <w:rsid w:val="00C578FD"/>
    <w:rsid w:val="00C579E0"/>
    <w:rsid w:val="00C57A2B"/>
    <w:rsid w:val="00C57AD5"/>
    <w:rsid w:val="00C57B13"/>
    <w:rsid w:val="00C57CBC"/>
    <w:rsid w:val="00C57E35"/>
    <w:rsid w:val="00C57EEB"/>
    <w:rsid w:val="00C57EF2"/>
    <w:rsid w:val="00C6022B"/>
    <w:rsid w:val="00C605BF"/>
    <w:rsid w:val="00C60E70"/>
    <w:rsid w:val="00C60F1A"/>
    <w:rsid w:val="00C61740"/>
    <w:rsid w:val="00C619AC"/>
    <w:rsid w:val="00C61A83"/>
    <w:rsid w:val="00C61AC8"/>
    <w:rsid w:val="00C61B13"/>
    <w:rsid w:val="00C61BE2"/>
    <w:rsid w:val="00C61D87"/>
    <w:rsid w:val="00C62114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4B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213"/>
    <w:rsid w:val="00C64404"/>
    <w:rsid w:val="00C645C9"/>
    <w:rsid w:val="00C64762"/>
    <w:rsid w:val="00C6485C"/>
    <w:rsid w:val="00C64AB8"/>
    <w:rsid w:val="00C64C49"/>
    <w:rsid w:val="00C64C56"/>
    <w:rsid w:val="00C64E8C"/>
    <w:rsid w:val="00C64F15"/>
    <w:rsid w:val="00C64FE4"/>
    <w:rsid w:val="00C650DA"/>
    <w:rsid w:val="00C65159"/>
    <w:rsid w:val="00C65252"/>
    <w:rsid w:val="00C6531C"/>
    <w:rsid w:val="00C65421"/>
    <w:rsid w:val="00C65488"/>
    <w:rsid w:val="00C6573C"/>
    <w:rsid w:val="00C657EF"/>
    <w:rsid w:val="00C6585F"/>
    <w:rsid w:val="00C65A38"/>
    <w:rsid w:val="00C65ABC"/>
    <w:rsid w:val="00C65C5A"/>
    <w:rsid w:val="00C65C8A"/>
    <w:rsid w:val="00C660D3"/>
    <w:rsid w:val="00C661AC"/>
    <w:rsid w:val="00C66203"/>
    <w:rsid w:val="00C6650E"/>
    <w:rsid w:val="00C66B66"/>
    <w:rsid w:val="00C66BAF"/>
    <w:rsid w:val="00C66C76"/>
    <w:rsid w:val="00C66F24"/>
    <w:rsid w:val="00C66F4F"/>
    <w:rsid w:val="00C6736F"/>
    <w:rsid w:val="00C673E9"/>
    <w:rsid w:val="00C67575"/>
    <w:rsid w:val="00C67A44"/>
    <w:rsid w:val="00C67B5A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B76"/>
    <w:rsid w:val="00C70CFD"/>
    <w:rsid w:val="00C70D18"/>
    <w:rsid w:val="00C70DFD"/>
    <w:rsid w:val="00C70FC7"/>
    <w:rsid w:val="00C71325"/>
    <w:rsid w:val="00C71519"/>
    <w:rsid w:val="00C71AE7"/>
    <w:rsid w:val="00C71DDC"/>
    <w:rsid w:val="00C71DE6"/>
    <w:rsid w:val="00C71DFB"/>
    <w:rsid w:val="00C7240C"/>
    <w:rsid w:val="00C7258E"/>
    <w:rsid w:val="00C725A0"/>
    <w:rsid w:val="00C72888"/>
    <w:rsid w:val="00C72D72"/>
    <w:rsid w:val="00C73657"/>
    <w:rsid w:val="00C7377E"/>
    <w:rsid w:val="00C739AC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70"/>
    <w:rsid w:val="00C74EC1"/>
    <w:rsid w:val="00C754FE"/>
    <w:rsid w:val="00C75BD8"/>
    <w:rsid w:val="00C75E0C"/>
    <w:rsid w:val="00C76017"/>
    <w:rsid w:val="00C760EF"/>
    <w:rsid w:val="00C76158"/>
    <w:rsid w:val="00C7637E"/>
    <w:rsid w:val="00C765B9"/>
    <w:rsid w:val="00C766C9"/>
    <w:rsid w:val="00C767F3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5AE"/>
    <w:rsid w:val="00C8075C"/>
    <w:rsid w:val="00C80785"/>
    <w:rsid w:val="00C807A7"/>
    <w:rsid w:val="00C808AF"/>
    <w:rsid w:val="00C80A28"/>
    <w:rsid w:val="00C80F49"/>
    <w:rsid w:val="00C810C6"/>
    <w:rsid w:val="00C810D0"/>
    <w:rsid w:val="00C810D8"/>
    <w:rsid w:val="00C81565"/>
    <w:rsid w:val="00C815D2"/>
    <w:rsid w:val="00C81BAB"/>
    <w:rsid w:val="00C81EF7"/>
    <w:rsid w:val="00C81FB8"/>
    <w:rsid w:val="00C821CA"/>
    <w:rsid w:val="00C8232D"/>
    <w:rsid w:val="00C823F0"/>
    <w:rsid w:val="00C82715"/>
    <w:rsid w:val="00C82722"/>
    <w:rsid w:val="00C82929"/>
    <w:rsid w:val="00C82D18"/>
    <w:rsid w:val="00C82EE8"/>
    <w:rsid w:val="00C82FE6"/>
    <w:rsid w:val="00C831A5"/>
    <w:rsid w:val="00C831FE"/>
    <w:rsid w:val="00C834EE"/>
    <w:rsid w:val="00C836EE"/>
    <w:rsid w:val="00C83961"/>
    <w:rsid w:val="00C83B40"/>
    <w:rsid w:val="00C8418F"/>
    <w:rsid w:val="00C842D6"/>
    <w:rsid w:val="00C84430"/>
    <w:rsid w:val="00C84669"/>
    <w:rsid w:val="00C8475A"/>
    <w:rsid w:val="00C848E0"/>
    <w:rsid w:val="00C84AB1"/>
    <w:rsid w:val="00C84B00"/>
    <w:rsid w:val="00C84E00"/>
    <w:rsid w:val="00C84FD1"/>
    <w:rsid w:val="00C85054"/>
    <w:rsid w:val="00C850EB"/>
    <w:rsid w:val="00C854F8"/>
    <w:rsid w:val="00C85663"/>
    <w:rsid w:val="00C85A9D"/>
    <w:rsid w:val="00C85C56"/>
    <w:rsid w:val="00C85E94"/>
    <w:rsid w:val="00C86179"/>
    <w:rsid w:val="00C86383"/>
    <w:rsid w:val="00C863A9"/>
    <w:rsid w:val="00C863E4"/>
    <w:rsid w:val="00C8655B"/>
    <w:rsid w:val="00C866A8"/>
    <w:rsid w:val="00C86872"/>
    <w:rsid w:val="00C8689F"/>
    <w:rsid w:val="00C86AC7"/>
    <w:rsid w:val="00C86D09"/>
    <w:rsid w:val="00C87451"/>
    <w:rsid w:val="00C87505"/>
    <w:rsid w:val="00C8769E"/>
    <w:rsid w:val="00C879BD"/>
    <w:rsid w:val="00C87E8D"/>
    <w:rsid w:val="00C900DE"/>
    <w:rsid w:val="00C90482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B9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709"/>
    <w:rsid w:val="00C949FA"/>
    <w:rsid w:val="00C94A7C"/>
    <w:rsid w:val="00C94C52"/>
    <w:rsid w:val="00C94DFA"/>
    <w:rsid w:val="00C94F46"/>
    <w:rsid w:val="00C953BB"/>
    <w:rsid w:val="00C95436"/>
    <w:rsid w:val="00C959AA"/>
    <w:rsid w:val="00C961F5"/>
    <w:rsid w:val="00C9653C"/>
    <w:rsid w:val="00C966B7"/>
    <w:rsid w:val="00C96887"/>
    <w:rsid w:val="00C96990"/>
    <w:rsid w:val="00C96B4B"/>
    <w:rsid w:val="00C96BD5"/>
    <w:rsid w:val="00C96C4F"/>
    <w:rsid w:val="00C97016"/>
    <w:rsid w:val="00C97259"/>
    <w:rsid w:val="00C972B5"/>
    <w:rsid w:val="00C975DF"/>
    <w:rsid w:val="00C97683"/>
    <w:rsid w:val="00C9774E"/>
    <w:rsid w:val="00C97823"/>
    <w:rsid w:val="00C97AD2"/>
    <w:rsid w:val="00C97F49"/>
    <w:rsid w:val="00CA0255"/>
    <w:rsid w:val="00CA047C"/>
    <w:rsid w:val="00CA05FA"/>
    <w:rsid w:val="00CA0786"/>
    <w:rsid w:val="00CA0871"/>
    <w:rsid w:val="00CA0A7F"/>
    <w:rsid w:val="00CA0C96"/>
    <w:rsid w:val="00CA0D2C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6D4"/>
    <w:rsid w:val="00CA278A"/>
    <w:rsid w:val="00CA2C18"/>
    <w:rsid w:val="00CA2FB0"/>
    <w:rsid w:val="00CA3102"/>
    <w:rsid w:val="00CA3185"/>
    <w:rsid w:val="00CA33FD"/>
    <w:rsid w:val="00CA35C1"/>
    <w:rsid w:val="00CA364E"/>
    <w:rsid w:val="00CA36DE"/>
    <w:rsid w:val="00CA3835"/>
    <w:rsid w:val="00CA39D6"/>
    <w:rsid w:val="00CA3AE4"/>
    <w:rsid w:val="00CA4016"/>
    <w:rsid w:val="00CA4051"/>
    <w:rsid w:val="00CA423B"/>
    <w:rsid w:val="00CA439B"/>
    <w:rsid w:val="00CA448D"/>
    <w:rsid w:val="00CA4562"/>
    <w:rsid w:val="00CA4575"/>
    <w:rsid w:val="00CA4670"/>
    <w:rsid w:val="00CA46AF"/>
    <w:rsid w:val="00CA46E0"/>
    <w:rsid w:val="00CA4A6B"/>
    <w:rsid w:val="00CA4ABC"/>
    <w:rsid w:val="00CA4B6C"/>
    <w:rsid w:val="00CA4BBB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D51"/>
    <w:rsid w:val="00CA5ED7"/>
    <w:rsid w:val="00CA5F2F"/>
    <w:rsid w:val="00CA5FEF"/>
    <w:rsid w:val="00CA60A4"/>
    <w:rsid w:val="00CA62B1"/>
    <w:rsid w:val="00CA635D"/>
    <w:rsid w:val="00CA637E"/>
    <w:rsid w:val="00CA6380"/>
    <w:rsid w:val="00CA64CD"/>
    <w:rsid w:val="00CA65A0"/>
    <w:rsid w:val="00CA67E6"/>
    <w:rsid w:val="00CA6864"/>
    <w:rsid w:val="00CA68AD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23"/>
    <w:rsid w:val="00CB09B8"/>
    <w:rsid w:val="00CB0AF2"/>
    <w:rsid w:val="00CB0C09"/>
    <w:rsid w:val="00CB0E9F"/>
    <w:rsid w:val="00CB0F91"/>
    <w:rsid w:val="00CB0FA3"/>
    <w:rsid w:val="00CB1088"/>
    <w:rsid w:val="00CB10E4"/>
    <w:rsid w:val="00CB119D"/>
    <w:rsid w:val="00CB13C7"/>
    <w:rsid w:val="00CB142F"/>
    <w:rsid w:val="00CB1894"/>
    <w:rsid w:val="00CB1922"/>
    <w:rsid w:val="00CB198C"/>
    <w:rsid w:val="00CB1B6B"/>
    <w:rsid w:val="00CB1E08"/>
    <w:rsid w:val="00CB2317"/>
    <w:rsid w:val="00CB2397"/>
    <w:rsid w:val="00CB2BA9"/>
    <w:rsid w:val="00CB2D8D"/>
    <w:rsid w:val="00CB3091"/>
    <w:rsid w:val="00CB35A1"/>
    <w:rsid w:val="00CB3717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B77"/>
    <w:rsid w:val="00CB506E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B33"/>
    <w:rsid w:val="00CB7B69"/>
    <w:rsid w:val="00CB7DFD"/>
    <w:rsid w:val="00CB7E96"/>
    <w:rsid w:val="00CB7FE5"/>
    <w:rsid w:val="00CC0033"/>
    <w:rsid w:val="00CC0113"/>
    <w:rsid w:val="00CC0353"/>
    <w:rsid w:val="00CC03B9"/>
    <w:rsid w:val="00CC04A7"/>
    <w:rsid w:val="00CC059F"/>
    <w:rsid w:val="00CC0A03"/>
    <w:rsid w:val="00CC0D7A"/>
    <w:rsid w:val="00CC0DF0"/>
    <w:rsid w:val="00CC0ED2"/>
    <w:rsid w:val="00CC112F"/>
    <w:rsid w:val="00CC1431"/>
    <w:rsid w:val="00CC1904"/>
    <w:rsid w:val="00CC1B5C"/>
    <w:rsid w:val="00CC2090"/>
    <w:rsid w:val="00CC2168"/>
    <w:rsid w:val="00CC26B8"/>
    <w:rsid w:val="00CC2CCF"/>
    <w:rsid w:val="00CC334F"/>
    <w:rsid w:val="00CC3359"/>
    <w:rsid w:val="00CC35ED"/>
    <w:rsid w:val="00CC3881"/>
    <w:rsid w:val="00CC3B8B"/>
    <w:rsid w:val="00CC3E24"/>
    <w:rsid w:val="00CC3FA1"/>
    <w:rsid w:val="00CC40F1"/>
    <w:rsid w:val="00CC4158"/>
    <w:rsid w:val="00CC4290"/>
    <w:rsid w:val="00CC45BD"/>
    <w:rsid w:val="00CC474A"/>
    <w:rsid w:val="00CC48FC"/>
    <w:rsid w:val="00CC4949"/>
    <w:rsid w:val="00CC4995"/>
    <w:rsid w:val="00CC4BD6"/>
    <w:rsid w:val="00CC4D2E"/>
    <w:rsid w:val="00CC4E5A"/>
    <w:rsid w:val="00CC4F3C"/>
    <w:rsid w:val="00CC5035"/>
    <w:rsid w:val="00CC5212"/>
    <w:rsid w:val="00CC5717"/>
    <w:rsid w:val="00CC59CE"/>
    <w:rsid w:val="00CC5B57"/>
    <w:rsid w:val="00CC6032"/>
    <w:rsid w:val="00CC62C3"/>
    <w:rsid w:val="00CC64AB"/>
    <w:rsid w:val="00CC708A"/>
    <w:rsid w:val="00CC7198"/>
    <w:rsid w:val="00CC73A3"/>
    <w:rsid w:val="00CC7B63"/>
    <w:rsid w:val="00CC7DE6"/>
    <w:rsid w:val="00CD032A"/>
    <w:rsid w:val="00CD03B4"/>
    <w:rsid w:val="00CD0551"/>
    <w:rsid w:val="00CD07ED"/>
    <w:rsid w:val="00CD0CBC"/>
    <w:rsid w:val="00CD0E9F"/>
    <w:rsid w:val="00CD0F5B"/>
    <w:rsid w:val="00CD1013"/>
    <w:rsid w:val="00CD1086"/>
    <w:rsid w:val="00CD13F4"/>
    <w:rsid w:val="00CD1894"/>
    <w:rsid w:val="00CD1BA7"/>
    <w:rsid w:val="00CD1EBB"/>
    <w:rsid w:val="00CD2807"/>
    <w:rsid w:val="00CD28D8"/>
    <w:rsid w:val="00CD2D2D"/>
    <w:rsid w:val="00CD2D40"/>
    <w:rsid w:val="00CD335D"/>
    <w:rsid w:val="00CD33D0"/>
    <w:rsid w:val="00CD3995"/>
    <w:rsid w:val="00CD3EFA"/>
    <w:rsid w:val="00CD3F65"/>
    <w:rsid w:val="00CD405B"/>
    <w:rsid w:val="00CD409E"/>
    <w:rsid w:val="00CD40F0"/>
    <w:rsid w:val="00CD41F9"/>
    <w:rsid w:val="00CD4242"/>
    <w:rsid w:val="00CD4443"/>
    <w:rsid w:val="00CD4561"/>
    <w:rsid w:val="00CD458A"/>
    <w:rsid w:val="00CD459A"/>
    <w:rsid w:val="00CD4844"/>
    <w:rsid w:val="00CD4D23"/>
    <w:rsid w:val="00CD4E5D"/>
    <w:rsid w:val="00CD4EEE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8"/>
    <w:rsid w:val="00CD66FD"/>
    <w:rsid w:val="00CD6852"/>
    <w:rsid w:val="00CD6A52"/>
    <w:rsid w:val="00CD6C99"/>
    <w:rsid w:val="00CD6D32"/>
    <w:rsid w:val="00CD72C1"/>
    <w:rsid w:val="00CD73BD"/>
    <w:rsid w:val="00CE07CA"/>
    <w:rsid w:val="00CE07DC"/>
    <w:rsid w:val="00CE084D"/>
    <w:rsid w:val="00CE0A02"/>
    <w:rsid w:val="00CE0D02"/>
    <w:rsid w:val="00CE0E92"/>
    <w:rsid w:val="00CE11A8"/>
    <w:rsid w:val="00CE1220"/>
    <w:rsid w:val="00CE145C"/>
    <w:rsid w:val="00CE175E"/>
    <w:rsid w:val="00CE1831"/>
    <w:rsid w:val="00CE1955"/>
    <w:rsid w:val="00CE1A9C"/>
    <w:rsid w:val="00CE1FD0"/>
    <w:rsid w:val="00CE2054"/>
    <w:rsid w:val="00CE2061"/>
    <w:rsid w:val="00CE24B9"/>
    <w:rsid w:val="00CE2508"/>
    <w:rsid w:val="00CE2626"/>
    <w:rsid w:val="00CE26C4"/>
    <w:rsid w:val="00CE2820"/>
    <w:rsid w:val="00CE297D"/>
    <w:rsid w:val="00CE31E3"/>
    <w:rsid w:val="00CE3427"/>
    <w:rsid w:val="00CE3677"/>
    <w:rsid w:val="00CE37C4"/>
    <w:rsid w:val="00CE3FDE"/>
    <w:rsid w:val="00CE40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386"/>
    <w:rsid w:val="00CE7411"/>
    <w:rsid w:val="00CE7872"/>
    <w:rsid w:val="00CE7887"/>
    <w:rsid w:val="00CE797B"/>
    <w:rsid w:val="00CE7CF0"/>
    <w:rsid w:val="00CE7EA8"/>
    <w:rsid w:val="00CF0081"/>
    <w:rsid w:val="00CF04AE"/>
    <w:rsid w:val="00CF0504"/>
    <w:rsid w:val="00CF0533"/>
    <w:rsid w:val="00CF0599"/>
    <w:rsid w:val="00CF08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9DA"/>
    <w:rsid w:val="00CF6B73"/>
    <w:rsid w:val="00CF6BA5"/>
    <w:rsid w:val="00CF6C3E"/>
    <w:rsid w:val="00CF6EFC"/>
    <w:rsid w:val="00CF6FF9"/>
    <w:rsid w:val="00CF7204"/>
    <w:rsid w:val="00CF7241"/>
    <w:rsid w:val="00CF73FF"/>
    <w:rsid w:val="00CF7425"/>
    <w:rsid w:val="00CF7447"/>
    <w:rsid w:val="00CF747E"/>
    <w:rsid w:val="00CF75DD"/>
    <w:rsid w:val="00CF7800"/>
    <w:rsid w:val="00CF7832"/>
    <w:rsid w:val="00CF7962"/>
    <w:rsid w:val="00CF7B1B"/>
    <w:rsid w:val="00CF7C28"/>
    <w:rsid w:val="00CF7C5D"/>
    <w:rsid w:val="00CF7DB8"/>
    <w:rsid w:val="00CF7F14"/>
    <w:rsid w:val="00CF7F3A"/>
    <w:rsid w:val="00D000AB"/>
    <w:rsid w:val="00D0010B"/>
    <w:rsid w:val="00D002BA"/>
    <w:rsid w:val="00D003D1"/>
    <w:rsid w:val="00D00432"/>
    <w:rsid w:val="00D00434"/>
    <w:rsid w:val="00D0080B"/>
    <w:rsid w:val="00D008AB"/>
    <w:rsid w:val="00D008B1"/>
    <w:rsid w:val="00D008FE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99"/>
    <w:rsid w:val="00D03102"/>
    <w:rsid w:val="00D03116"/>
    <w:rsid w:val="00D03170"/>
    <w:rsid w:val="00D031EA"/>
    <w:rsid w:val="00D032AA"/>
    <w:rsid w:val="00D032D2"/>
    <w:rsid w:val="00D0331F"/>
    <w:rsid w:val="00D03353"/>
    <w:rsid w:val="00D033A9"/>
    <w:rsid w:val="00D033D3"/>
    <w:rsid w:val="00D0384F"/>
    <w:rsid w:val="00D03AAE"/>
    <w:rsid w:val="00D03ECC"/>
    <w:rsid w:val="00D04052"/>
    <w:rsid w:val="00D040D3"/>
    <w:rsid w:val="00D040E4"/>
    <w:rsid w:val="00D04181"/>
    <w:rsid w:val="00D045E4"/>
    <w:rsid w:val="00D047E8"/>
    <w:rsid w:val="00D04884"/>
    <w:rsid w:val="00D04980"/>
    <w:rsid w:val="00D04ADD"/>
    <w:rsid w:val="00D04D88"/>
    <w:rsid w:val="00D04E1C"/>
    <w:rsid w:val="00D0521F"/>
    <w:rsid w:val="00D05549"/>
    <w:rsid w:val="00D0597E"/>
    <w:rsid w:val="00D05A1C"/>
    <w:rsid w:val="00D05A95"/>
    <w:rsid w:val="00D05BC2"/>
    <w:rsid w:val="00D05FBD"/>
    <w:rsid w:val="00D060FA"/>
    <w:rsid w:val="00D0617B"/>
    <w:rsid w:val="00D06232"/>
    <w:rsid w:val="00D063B8"/>
    <w:rsid w:val="00D066D9"/>
    <w:rsid w:val="00D06A1F"/>
    <w:rsid w:val="00D06D78"/>
    <w:rsid w:val="00D071F0"/>
    <w:rsid w:val="00D073C4"/>
    <w:rsid w:val="00D07646"/>
    <w:rsid w:val="00D078F2"/>
    <w:rsid w:val="00D079AF"/>
    <w:rsid w:val="00D07ED9"/>
    <w:rsid w:val="00D07EE1"/>
    <w:rsid w:val="00D07EF2"/>
    <w:rsid w:val="00D102BD"/>
    <w:rsid w:val="00D102C2"/>
    <w:rsid w:val="00D103C7"/>
    <w:rsid w:val="00D10542"/>
    <w:rsid w:val="00D109D9"/>
    <w:rsid w:val="00D109FF"/>
    <w:rsid w:val="00D10E0F"/>
    <w:rsid w:val="00D1133A"/>
    <w:rsid w:val="00D114EE"/>
    <w:rsid w:val="00D1170A"/>
    <w:rsid w:val="00D11749"/>
    <w:rsid w:val="00D1197A"/>
    <w:rsid w:val="00D11A04"/>
    <w:rsid w:val="00D11B97"/>
    <w:rsid w:val="00D11BA7"/>
    <w:rsid w:val="00D11CBB"/>
    <w:rsid w:val="00D11E2A"/>
    <w:rsid w:val="00D11FC8"/>
    <w:rsid w:val="00D12188"/>
    <w:rsid w:val="00D1223D"/>
    <w:rsid w:val="00D12391"/>
    <w:rsid w:val="00D12723"/>
    <w:rsid w:val="00D12925"/>
    <w:rsid w:val="00D129AA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422"/>
    <w:rsid w:val="00D146D5"/>
    <w:rsid w:val="00D1475F"/>
    <w:rsid w:val="00D14792"/>
    <w:rsid w:val="00D14885"/>
    <w:rsid w:val="00D14AD2"/>
    <w:rsid w:val="00D14CA4"/>
    <w:rsid w:val="00D14DC3"/>
    <w:rsid w:val="00D15002"/>
    <w:rsid w:val="00D155BD"/>
    <w:rsid w:val="00D156BE"/>
    <w:rsid w:val="00D15756"/>
    <w:rsid w:val="00D15BD9"/>
    <w:rsid w:val="00D16076"/>
    <w:rsid w:val="00D161A7"/>
    <w:rsid w:val="00D16748"/>
    <w:rsid w:val="00D16980"/>
    <w:rsid w:val="00D16A3A"/>
    <w:rsid w:val="00D16A50"/>
    <w:rsid w:val="00D16B85"/>
    <w:rsid w:val="00D16EDE"/>
    <w:rsid w:val="00D16F53"/>
    <w:rsid w:val="00D16FFF"/>
    <w:rsid w:val="00D1710F"/>
    <w:rsid w:val="00D1720E"/>
    <w:rsid w:val="00D17A31"/>
    <w:rsid w:val="00D17BFE"/>
    <w:rsid w:val="00D2006B"/>
    <w:rsid w:val="00D20081"/>
    <w:rsid w:val="00D2014B"/>
    <w:rsid w:val="00D201F0"/>
    <w:rsid w:val="00D20256"/>
    <w:rsid w:val="00D203F7"/>
    <w:rsid w:val="00D205B2"/>
    <w:rsid w:val="00D2064B"/>
    <w:rsid w:val="00D20743"/>
    <w:rsid w:val="00D20D72"/>
    <w:rsid w:val="00D21208"/>
    <w:rsid w:val="00D218D3"/>
    <w:rsid w:val="00D21B3B"/>
    <w:rsid w:val="00D21C6E"/>
    <w:rsid w:val="00D21F09"/>
    <w:rsid w:val="00D22157"/>
    <w:rsid w:val="00D2219B"/>
    <w:rsid w:val="00D22269"/>
    <w:rsid w:val="00D22750"/>
    <w:rsid w:val="00D227EC"/>
    <w:rsid w:val="00D22842"/>
    <w:rsid w:val="00D229CD"/>
    <w:rsid w:val="00D22A8A"/>
    <w:rsid w:val="00D23210"/>
    <w:rsid w:val="00D232E2"/>
    <w:rsid w:val="00D239CA"/>
    <w:rsid w:val="00D23CF6"/>
    <w:rsid w:val="00D24437"/>
    <w:rsid w:val="00D2451A"/>
    <w:rsid w:val="00D245B1"/>
    <w:rsid w:val="00D2489A"/>
    <w:rsid w:val="00D248C1"/>
    <w:rsid w:val="00D24965"/>
    <w:rsid w:val="00D24B42"/>
    <w:rsid w:val="00D24B8E"/>
    <w:rsid w:val="00D24EC8"/>
    <w:rsid w:val="00D2509B"/>
    <w:rsid w:val="00D252C7"/>
    <w:rsid w:val="00D25480"/>
    <w:rsid w:val="00D25644"/>
    <w:rsid w:val="00D257CF"/>
    <w:rsid w:val="00D25A87"/>
    <w:rsid w:val="00D25AB5"/>
    <w:rsid w:val="00D25B6A"/>
    <w:rsid w:val="00D25BDB"/>
    <w:rsid w:val="00D25E51"/>
    <w:rsid w:val="00D26386"/>
    <w:rsid w:val="00D268A5"/>
    <w:rsid w:val="00D26A32"/>
    <w:rsid w:val="00D26DC0"/>
    <w:rsid w:val="00D27475"/>
    <w:rsid w:val="00D274FF"/>
    <w:rsid w:val="00D27523"/>
    <w:rsid w:val="00D27641"/>
    <w:rsid w:val="00D27836"/>
    <w:rsid w:val="00D2798D"/>
    <w:rsid w:val="00D27A37"/>
    <w:rsid w:val="00D27A5D"/>
    <w:rsid w:val="00D27AB3"/>
    <w:rsid w:val="00D27E87"/>
    <w:rsid w:val="00D303FD"/>
    <w:rsid w:val="00D30749"/>
    <w:rsid w:val="00D30DD4"/>
    <w:rsid w:val="00D312CB"/>
    <w:rsid w:val="00D3138A"/>
    <w:rsid w:val="00D314E5"/>
    <w:rsid w:val="00D31769"/>
    <w:rsid w:val="00D31B37"/>
    <w:rsid w:val="00D31C29"/>
    <w:rsid w:val="00D3205F"/>
    <w:rsid w:val="00D3211B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35"/>
    <w:rsid w:val="00D332DF"/>
    <w:rsid w:val="00D33502"/>
    <w:rsid w:val="00D338D3"/>
    <w:rsid w:val="00D33AFC"/>
    <w:rsid w:val="00D33BD2"/>
    <w:rsid w:val="00D33E81"/>
    <w:rsid w:val="00D34093"/>
    <w:rsid w:val="00D34164"/>
    <w:rsid w:val="00D34425"/>
    <w:rsid w:val="00D344DB"/>
    <w:rsid w:val="00D34540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752"/>
    <w:rsid w:val="00D42A06"/>
    <w:rsid w:val="00D42D0D"/>
    <w:rsid w:val="00D42DAF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6C"/>
    <w:rsid w:val="00D43B32"/>
    <w:rsid w:val="00D43C6A"/>
    <w:rsid w:val="00D43D49"/>
    <w:rsid w:val="00D43D6A"/>
    <w:rsid w:val="00D44018"/>
    <w:rsid w:val="00D444F1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D"/>
    <w:rsid w:val="00D46DE0"/>
    <w:rsid w:val="00D46E4E"/>
    <w:rsid w:val="00D46F45"/>
    <w:rsid w:val="00D46F55"/>
    <w:rsid w:val="00D471BD"/>
    <w:rsid w:val="00D471D9"/>
    <w:rsid w:val="00D47338"/>
    <w:rsid w:val="00D473A0"/>
    <w:rsid w:val="00D474A6"/>
    <w:rsid w:val="00D4754D"/>
    <w:rsid w:val="00D4773C"/>
    <w:rsid w:val="00D477A2"/>
    <w:rsid w:val="00D47AD9"/>
    <w:rsid w:val="00D504CA"/>
    <w:rsid w:val="00D5059F"/>
    <w:rsid w:val="00D50890"/>
    <w:rsid w:val="00D50A31"/>
    <w:rsid w:val="00D50AA8"/>
    <w:rsid w:val="00D5102E"/>
    <w:rsid w:val="00D51260"/>
    <w:rsid w:val="00D513F7"/>
    <w:rsid w:val="00D51535"/>
    <w:rsid w:val="00D5170B"/>
    <w:rsid w:val="00D51743"/>
    <w:rsid w:val="00D518BE"/>
    <w:rsid w:val="00D51DD2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2FF"/>
    <w:rsid w:val="00D53649"/>
    <w:rsid w:val="00D536AD"/>
    <w:rsid w:val="00D53BBD"/>
    <w:rsid w:val="00D53D55"/>
    <w:rsid w:val="00D53EFF"/>
    <w:rsid w:val="00D5427E"/>
    <w:rsid w:val="00D54647"/>
    <w:rsid w:val="00D546C2"/>
    <w:rsid w:val="00D548CD"/>
    <w:rsid w:val="00D54DAB"/>
    <w:rsid w:val="00D54E0B"/>
    <w:rsid w:val="00D54FCD"/>
    <w:rsid w:val="00D55019"/>
    <w:rsid w:val="00D55033"/>
    <w:rsid w:val="00D550FD"/>
    <w:rsid w:val="00D551C0"/>
    <w:rsid w:val="00D551DD"/>
    <w:rsid w:val="00D55245"/>
    <w:rsid w:val="00D555D6"/>
    <w:rsid w:val="00D557FA"/>
    <w:rsid w:val="00D5587B"/>
    <w:rsid w:val="00D5599A"/>
    <w:rsid w:val="00D559E1"/>
    <w:rsid w:val="00D55AFB"/>
    <w:rsid w:val="00D56162"/>
    <w:rsid w:val="00D563CF"/>
    <w:rsid w:val="00D565FF"/>
    <w:rsid w:val="00D566AA"/>
    <w:rsid w:val="00D566F3"/>
    <w:rsid w:val="00D567E1"/>
    <w:rsid w:val="00D56A81"/>
    <w:rsid w:val="00D56C95"/>
    <w:rsid w:val="00D56CE2"/>
    <w:rsid w:val="00D56D52"/>
    <w:rsid w:val="00D56E69"/>
    <w:rsid w:val="00D57458"/>
    <w:rsid w:val="00D5779F"/>
    <w:rsid w:val="00D577CB"/>
    <w:rsid w:val="00D578EC"/>
    <w:rsid w:val="00D57926"/>
    <w:rsid w:val="00D5797D"/>
    <w:rsid w:val="00D57A22"/>
    <w:rsid w:val="00D57DAD"/>
    <w:rsid w:val="00D601AB"/>
    <w:rsid w:val="00D603C0"/>
    <w:rsid w:val="00D6056A"/>
    <w:rsid w:val="00D605D8"/>
    <w:rsid w:val="00D605E6"/>
    <w:rsid w:val="00D60625"/>
    <w:rsid w:val="00D60627"/>
    <w:rsid w:val="00D60691"/>
    <w:rsid w:val="00D6079A"/>
    <w:rsid w:val="00D60BB9"/>
    <w:rsid w:val="00D60FA6"/>
    <w:rsid w:val="00D61059"/>
    <w:rsid w:val="00D61090"/>
    <w:rsid w:val="00D610C4"/>
    <w:rsid w:val="00D61308"/>
    <w:rsid w:val="00D617B0"/>
    <w:rsid w:val="00D6196C"/>
    <w:rsid w:val="00D61B51"/>
    <w:rsid w:val="00D61E37"/>
    <w:rsid w:val="00D6228C"/>
    <w:rsid w:val="00D62329"/>
    <w:rsid w:val="00D624F4"/>
    <w:rsid w:val="00D625AD"/>
    <w:rsid w:val="00D62878"/>
    <w:rsid w:val="00D628A6"/>
    <w:rsid w:val="00D628CF"/>
    <w:rsid w:val="00D62AB1"/>
    <w:rsid w:val="00D62B98"/>
    <w:rsid w:val="00D62C40"/>
    <w:rsid w:val="00D62C7E"/>
    <w:rsid w:val="00D62CC4"/>
    <w:rsid w:val="00D62D41"/>
    <w:rsid w:val="00D62F10"/>
    <w:rsid w:val="00D62F41"/>
    <w:rsid w:val="00D63223"/>
    <w:rsid w:val="00D632B0"/>
    <w:rsid w:val="00D6338F"/>
    <w:rsid w:val="00D633A4"/>
    <w:rsid w:val="00D635A3"/>
    <w:rsid w:val="00D635C5"/>
    <w:rsid w:val="00D63815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6E5"/>
    <w:rsid w:val="00D64A91"/>
    <w:rsid w:val="00D64D4A"/>
    <w:rsid w:val="00D6533C"/>
    <w:rsid w:val="00D653B2"/>
    <w:rsid w:val="00D653F9"/>
    <w:rsid w:val="00D657D5"/>
    <w:rsid w:val="00D65FC0"/>
    <w:rsid w:val="00D6666E"/>
    <w:rsid w:val="00D669D6"/>
    <w:rsid w:val="00D66DE9"/>
    <w:rsid w:val="00D66E1E"/>
    <w:rsid w:val="00D66F59"/>
    <w:rsid w:val="00D66F6C"/>
    <w:rsid w:val="00D670E2"/>
    <w:rsid w:val="00D672A7"/>
    <w:rsid w:val="00D67537"/>
    <w:rsid w:val="00D675D8"/>
    <w:rsid w:val="00D678FA"/>
    <w:rsid w:val="00D67997"/>
    <w:rsid w:val="00D67D5B"/>
    <w:rsid w:val="00D70084"/>
    <w:rsid w:val="00D700CA"/>
    <w:rsid w:val="00D70340"/>
    <w:rsid w:val="00D70448"/>
    <w:rsid w:val="00D704E5"/>
    <w:rsid w:val="00D705E3"/>
    <w:rsid w:val="00D70632"/>
    <w:rsid w:val="00D70A1D"/>
    <w:rsid w:val="00D70A6F"/>
    <w:rsid w:val="00D70C90"/>
    <w:rsid w:val="00D70DC7"/>
    <w:rsid w:val="00D70E4E"/>
    <w:rsid w:val="00D7101A"/>
    <w:rsid w:val="00D71139"/>
    <w:rsid w:val="00D713A3"/>
    <w:rsid w:val="00D713DD"/>
    <w:rsid w:val="00D7155F"/>
    <w:rsid w:val="00D715F1"/>
    <w:rsid w:val="00D71ABA"/>
    <w:rsid w:val="00D71ADE"/>
    <w:rsid w:val="00D71D2F"/>
    <w:rsid w:val="00D71F14"/>
    <w:rsid w:val="00D721E4"/>
    <w:rsid w:val="00D722EB"/>
    <w:rsid w:val="00D723A3"/>
    <w:rsid w:val="00D72447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61A"/>
    <w:rsid w:val="00D73819"/>
    <w:rsid w:val="00D738CE"/>
    <w:rsid w:val="00D739B6"/>
    <w:rsid w:val="00D73A0F"/>
    <w:rsid w:val="00D73B1B"/>
    <w:rsid w:val="00D73BB5"/>
    <w:rsid w:val="00D73BE5"/>
    <w:rsid w:val="00D73C1D"/>
    <w:rsid w:val="00D7404C"/>
    <w:rsid w:val="00D74347"/>
    <w:rsid w:val="00D7462B"/>
    <w:rsid w:val="00D74763"/>
    <w:rsid w:val="00D74CC7"/>
    <w:rsid w:val="00D74ED3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B68"/>
    <w:rsid w:val="00D7610A"/>
    <w:rsid w:val="00D76C4F"/>
    <w:rsid w:val="00D76C92"/>
    <w:rsid w:val="00D76CAE"/>
    <w:rsid w:val="00D76F50"/>
    <w:rsid w:val="00D76FA9"/>
    <w:rsid w:val="00D7704D"/>
    <w:rsid w:val="00D772C0"/>
    <w:rsid w:val="00D776D6"/>
    <w:rsid w:val="00D77946"/>
    <w:rsid w:val="00D77B18"/>
    <w:rsid w:val="00D77B4F"/>
    <w:rsid w:val="00D77C89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10A"/>
    <w:rsid w:val="00D8127D"/>
    <w:rsid w:val="00D81513"/>
    <w:rsid w:val="00D817B1"/>
    <w:rsid w:val="00D818AF"/>
    <w:rsid w:val="00D81B32"/>
    <w:rsid w:val="00D81C88"/>
    <w:rsid w:val="00D82203"/>
    <w:rsid w:val="00D8239D"/>
    <w:rsid w:val="00D8244B"/>
    <w:rsid w:val="00D825DC"/>
    <w:rsid w:val="00D8266A"/>
    <w:rsid w:val="00D82712"/>
    <w:rsid w:val="00D82755"/>
    <w:rsid w:val="00D827DD"/>
    <w:rsid w:val="00D8294D"/>
    <w:rsid w:val="00D82CF1"/>
    <w:rsid w:val="00D83081"/>
    <w:rsid w:val="00D83168"/>
    <w:rsid w:val="00D832ED"/>
    <w:rsid w:val="00D83487"/>
    <w:rsid w:val="00D83491"/>
    <w:rsid w:val="00D835AE"/>
    <w:rsid w:val="00D83708"/>
    <w:rsid w:val="00D83C9F"/>
    <w:rsid w:val="00D83D90"/>
    <w:rsid w:val="00D84072"/>
    <w:rsid w:val="00D841E7"/>
    <w:rsid w:val="00D8426C"/>
    <w:rsid w:val="00D8447A"/>
    <w:rsid w:val="00D844CC"/>
    <w:rsid w:val="00D84988"/>
    <w:rsid w:val="00D84B81"/>
    <w:rsid w:val="00D84BD5"/>
    <w:rsid w:val="00D84C83"/>
    <w:rsid w:val="00D84DEE"/>
    <w:rsid w:val="00D84EAF"/>
    <w:rsid w:val="00D8531A"/>
    <w:rsid w:val="00D853A4"/>
    <w:rsid w:val="00D85461"/>
    <w:rsid w:val="00D8577C"/>
    <w:rsid w:val="00D859E8"/>
    <w:rsid w:val="00D85B71"/>
    <w:rsid w:val="00D85C84"/>
    <w:rsid w:val="00D85E12"/>
    <w:rsid w:val="00D86080"/>
    <w:rsid w:val="00D86201"/>
    <w:rsid w:val="00D866EB"/>
    <w:rsid w:val="00D8697E"/>
    <w:rsid w:val="00D86A3F"/>
    <w:rsid w:val="00D86A41"/>
    <w:rsid w:val="00D86CA9"/>
    <w:rsid w:val="00D86CE0"/>
    <w:rsid w:val="00D86FF8"/>
    <w:rsid w:val="00D8723F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53B"/>
    <w:rsid w:val="00D91635"/>
    <w:rsid w:val="00D916E0"/>
    <w:rsid w:val="00D91BE6"/>
    <w:rsid w:val="00D91D11"/>
    <w:rsid w:val="00D91D72"/>
    <w:rsid w:val="00D92314"/>
    <w:rsid w:val="00D92368"/>
    <w:rsid w:val="00D923E8"/>
    <w:rsid w:val="00D925E1"/>
    <w:rsid w:val="00D927DC"/>
    <w:rsid w:val="00D92A3E"/>
    <w:rsid w:val="00D92A58"/>
    <w:rsid w:val="00D92B1D"/>
    <w:rsid w:val="00D92B7A"/>
    <w:rsid w:val="00D92DC2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A0C"/>
    <w:rsid w:val="00D94A25"/>
    <w:rsid w:val="00D94B4D"/>
    <w:rsid w:val="00D94C65"/>
    <w:rsid w:val="00D94CBD"/>
    <w:rsid w:val="00D94E87"/>
    <w:rsid w:val="00D94ED1"/>
    <w:rsid w:val="00D94EEE"/>
    <w:rsid w:val="00D950C0"/>
    <w:rsid w:val="00D950F1"/>
    <w:rsid w:val="00D955E7"/>
    <w:rsid w:val="00D95767"/>
    <w:rsid w:val="00D958AF"/>
    <w:rsid w:val="00D95968"/>
    <w:rsid w:val="00D95D1F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FD9"/>
    <w:rsid w:val="00D9771D"/>
    <w:rsid w:val="00D97886"/>
    <w:rsid w:val="00D97999"/>
    <w:rsid w:val="00D97A48"/>
    <w:rsid w:val="00D97E7D"/>
    <w:rsid w:val="00D97F3B"/>
    <w:rsid w:val="00D97F99"/>
    <w:rsid w:val="00D97FB1"/>
    <w:rsid w:val="00DA00FE"/>
    <w:rsid w:val="00DA04B0"/>
    <w:rsid w:val="00DA0651"/>
    <w:rsid w:val="00DA07D5"/>
    <w:rsid w:val="00DA09A8"/>
    <w:rsid w:val="00DA09BF"/>
    <w:rsid w:val="00DA0A94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3E6"/>
    <w:rsid w:val="00DA240B"/>
    <w:rsid w:val="00DA25CD"/>
    <w:rsid w:val="00DA2734"/>
    <w:rsid w:val="00DA27D9"/>
    <w:rsid w:val="00DA2E57"/>
    <w:rsid w:val="00DA2FF1"/>
    <w:rsid w:val="00DA32FF"/>
    <w:rsid w:val="00DA333B"/>
    <w:rsid w:val="00DA338E"/>
    <w:rsid w:val="00DA33B3"/>
    <w:rsid w:val="00DA33D3"/>
    <w:rsid w:val="00DA385F"/>
    <w:rsid w:val="00DA38B9"/>
    <w:rsid w:val="00DA3CE7"/>
    <w:rsid w:val="00DA407A"/>
    <w:rsid w:val="00DA4356"/>
    <w:rsid w:val="00DA43F3"/>
    <w:rsid w:val="00DA4699"/>
    <w:rsid w:val="00DA4B6E"/>
    <w:rsid w:val="00DA4EE9"/>
    <w:rsid w:val="00DA4EF4"/>
    <w:rsid w:val="00DA4FAA"/>
    <w:rsid w:val="00DA5066"/>
    <w:rsid w:val="00DA537D"/>
    <w:rsid w:val="00DA5804"/>
    <w:rsid w:val="00DA5937"/>
    <w:rsid w:val="00DA5A1A"/>
    <w:rsid w:val="00DA5A60"/>
    <w:rsid w:val="00DA5A81"/>
    <w:rsid w:val="00DA5BC5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6F55"/>
    <w:rsid w:val="00DA7096"/>
    <w:rsid w:val="00DA71F5"/>
    <w:rsid w:val="00DA73C5"/>
    <w:rsid w:val="00DA7416"/>
    <w:rsid w:val="00DA75F1"/>
    <w:rsid w:val="00DA776D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602"/>
    <w:rsid w:val="00DB1987"/>
    <w:rsid w:val="00DB1AB6"/>
    <w:rsid w:val="00DB1BC8"/>
    <w:rsid w:val="00DB1F32"/>
    <w:rsid w:val="00DB2085"/>
    <w:rsid w:val="00DB2135"/>
    <w:rsid w:val="00DB2464"/>
    <w:rsid w:val="00DB2581"/>
    <w:rsid w:val="00DB2878"/>
    <w:rsid w:val="00DB2920"/>
    <w:rsid w:val="00DB2926"/>
    <w:rsid w:val="00DB2A8A"/>
    <w:rsid w:val="00DB2AD2"/>
    <w:rsid w:val="00DB2CC5"/>
    <w:rsid w:val="00DB33C6"/>
    <w:rsid w:val="00DB37F1"/>
    <w:rsid w:val="00DB38ED"/>
    <w:rsid w:val="00DB3A1A"/>
    <w:rsid w:val="00DB3AAF"/>
    <w:rsid w:val="00DB3D6B"/>
    <w:rsid w:val="00DB4310"/>
    <w:rsid w:val="00DB448E"/>
    <w:rsid w:val="00DB4E8D"/>
    <w:rsid w:val="00DB4EC1"/>
    <w:rsid w:val="00DB4EC4"/>
    <w:rsid w:val="00DB4FCA"/>
    <w:rsid w:val="00DB50D0"/>
    <w:rsid w:val="00DB530F"/>
    <w:rsid w:val="00DB5546"/>
    <w:rsid w:val="00DB5568"/>
    <w:rsid w:val="00DB5609"/>
    <w:rsid w:val="00DB5C03"/>
    <w:rsid w:val="00DB5D76"/>
    <w:rsid w:val="00DB5D79"/>
    <w:rsid w:val="00DB60F5"/>
    <w:rsid w:val="00DB631A"/>
    <w:rsid w:val="00DB63B2"/>
    <w:rsid w:val="00DB64A4"/>
    <w:rsid w:val="00DB6529"/>
    <w:rsid w:val="00DB6C9C"/>
    <w:rsid w:val="00DB6E86"/>
    <w:rsid w:val="00DB70E3"/>
    <w:rsid w:val="00DB7210"/>
    <w:rsid w:val="00DB73CF"/>
    <w:rsid w:val="00DB766E"/>
    <w:rsid w:val="00DB76F3"/>
    <w:rsid w:val="00DB77A9"/>
    <w:rsid w:val="00DB7944"/>
    <w:rsid w:val="00DB7D1A"/>
    <w:rsid w:val="00DB7E4C"/>
    <w:rsid w:val="00DC0039"/>
    <w:rsid w:val="00DC010C"/>
    <w:rsid w:val="00DC0122"/>
    <w:rsid w:val="00DC0148"/>
    <w:rsid w:val="00DC0485"/>
    <w:rsid w:val="00DC072D"/>
    <w:rsid w:val="00DC088E"/>
    <w:rsid w:val="00DC0C7B"/>
    <w:rsid w:val="00DC0E29"/>
    <w:rsid w:val="00DC1488"/>
    <w:rsid w:val="00DC1507"/>
    <w:rsid w:val="00DC15AF"/>
    <w:rsid w:val="00DC1956"/>
    <w:rsid w:val="00DC1977"/>
    <w:rsid w:val="00DC1980"/>
    <w:rsid w:val="00DC19EE"/>
    <w:rsid w:val="00DC1A47"/>
    <w:rsid w:val="00DC1E66"/>
    <w:rsid w:val="00DC230E"/>
    <w:rsid w:val="00DC248B"/>
    <w:rsid w:val="00DC25C4"/>
    <w:rsid w:val="00DC2811"/>
    <w:rsid w:val="00DC2A87"/>
    <w:rsid w:val="00DC2C4D"/>
    <w:rsid w:val="00DC2C87"/>
    <w:rsid w:val="00DC2CBB"/>
    <w:rsid w:val="00DC2E2E"/>
    <w:rsid w:val="00DC2F65"/>
    <w:rsid w:val="00DC3554"/>
    <w:rsid w:val="00DC357C"/>
    <w:rsid w:val="00DC35FD"/>
    <w:rsid w:val="00DC3616"/>
    <w:rsid w:val="00DC36FA"/>
    <w:rsid w:val="00DC3C1F"/>
    <w:rsid w:val="00DC3DCA"/>
    <w:rsid w:val="00DC3E09"/>
    <w:rsid w:val="00DC3E29"/>
    <w:rsid w:val="00DC40A4"/>
    <w:rsid w:val="00DC42F5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45D"/>
    <w:rsid w:val="00DC593E"/>
    <w:rsid w:val="00DC5ADB"/>
    <w:rsid w:val="00DC5E9B"/>
    <w:rsid w:val="00DC609C"/>
    <w:rsid w:val="00DC60B4"/>
    <w:rsid w:val="00DC6296"/>
    <w:rsid w:val="00DC655A"/>
    <w:rsid w:val="00DC6595"/>
    <w:rsid w:val="00DC6665"/>
    <w:rsid w:val="00DC6D3E"/>
    <w:rsid w:val="00DC713F"/>
    <w:rsid w:val="00DC7351"/>
    <w:rsid w:val="00DC74E6"/>
    <w:rsid w:val="00DC761B"/>
    <w:rsid w:val="00DC78A4"/>
    <w:rsid w:val="00DC7C87"/>
    <w:rsid w:val="00DC7C88"/>
    <w:rsid w:val="00DC7E27"/>
    <w:rsid w:val="00DC7E83"/>
    <w:rsid w:val="00DC7FD3"/>
    <w:rsid w:val="00DD016C"/>
    <w:rsid w:val="00DD039E"/>
    <w:rsid w:val="00DD0860"/>
    <w:rsid w:val="00DD0A6F"/>
    <w:rsid w:val="00DD0BA5"/>
    <w:rsid w:val="00DD0C3E"/>
    <w:rsid w:val="00DD0C99"/>
    <w:rsid w:val="00DD0EDD"/>
    <w:rsid w:val="00DD1087"/>
    <w:rsid w:val="00DD14A0"/>
    <w:rsid w:val="00DD14B5"/>
    <w:rsid w:val="00DD1848"/>
    <w:rsid w:val="00DD189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071"/>
    <w:rsid w:val="00DD3641"/>
    <w:rsid w:val="00DD379E"/>
    <w:rsid w:val="00DD38B2"/>
    <w:rsid w:val="00DD39E3"/>
    <w:rsid w:val="00DD39EA"/>
    <w:rsid w:val="00DD3D54"/>
    <w:rsid w:val="00DD4220"/>
    <w:rsid w:val="00DD4388"/>
    <w:rsid w:val="00DD46F3"/>
    <w:rsid w:val="00DD47D0"/>
    <w:rsid w:val="00DD48F7"/>
    <w:rsid w:val="00DD4DA4"/>
    <w:rsid w:val="00DD51B3"/>
    <w:rsid w:val="00DD51EA"/>
    <w:rsid w:val="00DD5450"/>
    <w:rsid w:val="00DD56F6"/>
    <w:rsid w:val="00DD5806"/>
    <w:rsid w:val="00DD590F"/>
    <w:rsid w:val="00DD5C2D"/>
    <w:rsid w:val="00DD5E7A"/>
    <w:rsid w:val="00DD612F"/>
    <w:rsid w:val="00DD62AA"/>
    <w:rsid w:val="00DD662F"/>
    <w:rsid w:val="00DD668E"/>
    <w:rsid w:val="00DD6723"/>
    <w:rsid w:val="00DD6981"/>
    <w:rsid w:val="00DD6F49"/>
    <w:rsid w:val="00DD70AF"/>
    <w:rsid w:val="00DD7529"/>
    <w:rsid w:val="00DD761E"/>
    <w:rsid w:val="00DD76D5"/>
    <w:rsid w:val="00DD7746"/>
    <w:rsid w:val="00DD77CF"/>
    <w:rsid w:val="00DD7937"/>
    <w:rsid w:val="00DD7A41"/>
    <w:rsid w:val="00DD7AD9"/>
    <w:rsid w:val="00DD7FD8"/>
    <w:rsid w:val="00DE0337"/>
    <w:rsid w:val="00DE044F"/>
    <w:rsid w:val="00DE0646"/>
    <w:rsid w:val="00DE064D"/>
    <w:rsid w:val="00DE096A"/>
    <w:rsid w:val="00DE0BB5"/>
    <w:rsid w:val="00DE0C9C"/>
    <w:rsid w:val="00DE0D20"/>
    <w:rsid w:val="00DE1028"/>
    <w:rsid w:val="00DE1048"/>
    <w:rsid w:val="00DE10E2"/>
    <w:rsid w:val="00DE10FD"/>
    <w:rsid w:val="00DE1148"/>
    <w:rsid w:val="00DE149B"/>
    <w:rsid w:val="00DE1536"/>
    <w:rsid w:val="00DE1558"/>
    <w:rsid w:val="00DE15C8"/>
    <w:rsid w:val="00DE1915"/>
    <w:rsid w:val="00DE1B53"/>
    <w:rsid w:val="00DE1D7E"/>
    <w:rsid w:val="00DE1F6E"/>
    <w:rsid w:val="00DE2140"/>
    <w:rsid w:val="00DE249E"/>
    <w:rsid w:val="00DE24C3"/>
    <w:rsid w:val="00DE260B"/>
    <w:rsid w:val="00DE2C0F"/>
    <w:rsid w:val="00DE2EA5"/>
    <w:rsid w:val="00DE311D"/>
    <w:rsid w:val="00DE3497"/>
    <w:rsid w:val="00DE39CB"/>
    <w:rsid w:val="00DE3A15"/>
    <w:rsid w:val="00DE3BFC"/>
    <w:rsid w:val="00DE3CB9"/>
    <w:rsid w:val="00DE3D40"/>
    <w:rsid w:val="00DE3E85"/>
    <w:rsid w:val="00DE404A"/>
    <w:rsid w:val="00DE4081"/>
    <w:rsid w:val="00DE42B2"/>
    <w:rsid w:val="00DE4310"/>
    <w:rsid w:val="00DE440A"/>
    <w:rsid w:val="00DE44AF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8A"/>
    <w:rsid w:val="00DE77E2"/>
    <w:rsid w:val="00DE7929"/>
    <w:rsid w:val="00DE7C2F"/>
    <w:rsid w:val="00DE7D74"/>
    <w:rsid w:val="00DE7E1B"/>
    <w:rsid w:val="00DE7E88"/>
    <w:rsid w:val="00DF00DE"/>
    <w:rsid w:val="00DF024F"/>
    <w:rsid w:val="00DF0670"/>
    <w:rsid w:val="00DF09E3"/>
    <w:rsid w:val="00DF09F6"/>
    <w:rsid w:val="00DF0ADA"/>
    <w:rsid w:val="00DF0B33"/>
    <w:rsid w:val="00DF0DD9"/>
    <w:rsid w:val="00DF0FAF"/>
    <w:rsid w:val="00DF13A7"/>
    <w:rsid w:val="00DF1474"/>
    <w:rsid w:val="00DF16C0"/>
    <w:rsid w:val="00DF1B2D"/>
    <w:rsid w:val="00DF1CF8"/>
    <w:rsid w:val="00DF1FC9"/>
    <w:rsid w:val="00DF20BE"/>
    <w:rsid w:val="00DF2800"/>
    <w:rsid w:val="00DF2A3D"/>
    <w:rsid w:val="00DF2AE5"/>
    <w:rsid w:val="00DF2D4E"/>
    <w:rsid w:val="00DF3188"/>
    <w:rsid w:val="00DF356E"/>
    <w:rsid w:val="00DF35DC"/>
    <w:rsid w:val="00DF38A5"/>
    <w:rsid w:val="00DF3E21"/>
    <w:rsid w:val="00DF3E41"/>
    <w:rsid w:val="00DF3F40"/>
    <w:rsid w:val="00DF3F91"/>
    <w:rsid w:val="00DF40D6"/>
    <w:rsid w:val="00DF4305"/>
    <w:rsid w:val="00DF4770"/>
    <w:rsid w:val="00DF485A"/>
    <w:rsid w:val="00DF4A04"/>
    <w:rsid w:val="00DF4A81"/>
    <w:rsid w:val="00DF4ABA"/>
    <w:rsid w:val="00DF4D8D"/>
    <w:rsid w:val="00DF5178"/>
    <w:rsid w:val="00DF53B3"/>
    <w:rsid w:val="00DF5571"/>
    <w:rsid w:val="00DF55CC"/>
    <w:rsid w:val="00DF579E"/>
    <w:rsid w:val="00DF57B4"/>
    <w:rsid w:val="00DF5ECE"/>
    <w:rsid w:val="00DF60EA"/>
    <w:rsid w:val="00DF6251"/>
    <w:rsid w:val="00DF6611"/>
    <w:rsid w:val="00DF6630"/>
    <w:rsid w:val="00DF6695"/>
    <w:rsid w:val="00DF6CDD"/>
    <w:rsid w:val="00DF6D21"/>
    <w:rsid w:val="00DF71FA"/>
    <w:rsid w:val="00DF7220"/>
    <w:rsid w:val="00DF7264"/>
    <w:rsid w:val="00DF7371"/>
    <w:rsid w:val="00DF7731"/>
    <w:rsid w:val="00DF78DA"/>
    <w:rsid w:val="00DF7957"/>
    <w:rsid w:val="00DF7A10"/>
    <w:rsid w:val="00DF7ACB"/>
    <w:rsid w:val="00DF7C1B"/>
    <w:rsid w:val="00E00189"/>
    <w:rsid w:val="00E001D7"/>
    <w:rsid w:val="00E002B6"/>
    <w:rsid w:val="00E0039A"/>
    <w:rsid w:val="00E0074B"/>
    <w:rsid w:val="00E00773"/>
    <w:rsid w:val="00E00927"/>
    <w:rsid w:val="00E0099F"/>
    <w:rsid w:val="00E00BAB"/>
    <w:rsid w:val="00E00DEF"/>
    <w:rsid w:val="00E00EBC"/>
    <w:rsid w:val="00E0107A"/>
    <w:rsid w:val="00E01128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5F6"/>
    <w:rsid w:val="00E017A0"/>
    <w:rsid w:val="00E01BCF"/>
    <w:rsid w:val="00E01F4B"/>
    <w:rsid w:val="00E02023"/>
    <w:rsid w:val="00E0212C"/>
    <w:rsid w:val="00E02140"/>
    <w:rsid w:val="00E02218"/>
    <w:rsid w:val="00E02414"/>
    <w:rsid w:val="00E0242A"/>
    <w:rsid w:val="00E0257E"/>
    <w:rsid w:val="00E02696"/>
    <w:rsid w:val="00E02795"/>
    <w:rsid w:val="00E02944"/>
    <w:rsid w:val="00E02A63"/>
    <w:rsid w:val="00E02B0E"/>
    <w:rsid w:val="00E02BD9"/>
    <w:rsid w:val="00E02CA2"/>
    <w:rsid w:val="00E03105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FD"/>
    <w:rsid w:val="00E0536A"/>
    <w:rsid w:val="00E0550A"/>
    <w:rsid w:val="00E05607"/>
    <w:rsid w:val="00E0577F"/>
    <w:rsid w:val="00E05B65"/>
    <w:rsid w:val="00E05D99"/>
    <w:rsid w:val="00E05EA7"/>
    <w:rsid w:val="00E05F6B"/>
    <w:rsid w:val="00E0606E"/>
    <w:rsid w:val="00E064ED"/>
    <w:rsid w:val="00E06551"/>
    <w:rsid w:val="00E06BB0"/>
    <w:rsid w:val="00E06D03"/>
    <w:rsid w:val="00E06EA1"/>
    <w:rsid w:val="00E07192"/>
    <w:rsid w:val="00E07236"/>
    <w:rsid w:val="00E072BA"/>
    <w:rsid w:val="00E074ED"/>
    <w:rsid w:val="00E07552"/>
    <w:rsid w:val="00E075D2"/>
    <w:rsid w:val="00E07754"/>
    <w:rsid w:val="00E079EE"/>
    <w:rsid w:val="00E07A8B"/>
    <w:rsid w:val="00E07B58"/>
    <w:rsid w:val="00E07F58"/>
    <w:rsid w:val="00E10357"/>
    <w:rsid w:val="00E105B1"/>
    <w:rsid w:val="00E10871"/>
    <w:rsid w:val="00E10942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A5A"/>
    <w:rsid w:val="00E12BEF"/>
    <w:rsid w:val="00E12CD9"/>
    <w:rsid w:val="00E12FB9"/>
    <w:rsid w:val="00E132A9"/>
    <w:rsid w:val="00E13340"/>
    <w:rsid w:val="00E133BF"/>
    <w:rsid w:val="00E13564"/>
    <w:rsid w:val="00E135AA"/>
    <w:rsid w:val="00E1369A"/>
    <w:rsid w:val="00E13879"/>
    <w:rsid w:val="00E13A07"/>
    <w:rsid w:val="00E13B7B"/>
    <w:rsid w:val="00E13D4A"/>
    <w:rsid w:val="00E13F3F"/>
    <w:rsid w:val="00E14119"/>
    <w:rsid w:val="00E141E4"/>
    <w:rsid w:val="00E141F9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F2"/>
    <w:rsid w:val="00E15C53"/>
    <w:rsid w:val="00E15C8E"/>
    <w:rsid w:val="00E15CB3"/>
    <w:rsid w:val="00E1603F"/>
    <w:rsid w:val="00E161E5"/>
    <w:rsid w:val="00E163D7"/>
    <w:rsid w:val="00E1650D"/>
    <w:rsid w:val="00E167FA"/>
    <w:rsid w:val="00E16929"/>
    <w:rsid w:val="00E169C8"/>
    <w:rsid w:val="00E16B81"/>
    <w:rsid w:val="00E16C68"/>
    <w:rsid w:val="00E16C87"/>
    <w:rsid w:val="00E1705E"/>
    <w:rsid w:val="00E17269"/>
    <w:rsid w:val="00E1748F"/>
    <w:rsid w:val="00E175EC"/>
    <w:rsid w:val="00E176C1"/>
    <w:rsid w:val="00E17ACE"/>
    <w:rsid w:val="00E17D5B"/>
    <w:rsid w:val="00E17D7E"/>
    <w:rsid w:val="00E17D8F"/>
    <w:rsid w:val="00E17FC4"/>
    <w:rsid w:val="00E20003"/>
    <w:rsid w:val="00E200BB"/>
    <w:rsid w:val="00E20149"/>
    <w:rsid w:val="00E20542"/>
    <w:rsid w:val="00E2059B"/>
    <w:rsid w:val="00E20636"/>
    <w:rsid w:val="00E20756"/>
    <w:rsid w:val="00E20899"/>
    <w:rsid w:val="00E21237"/>
    <w:rsid w:val="00E21402"/>
    <w:rsid w:val="00E214C6"/>
    <w:rsid w:val="00E216FE"/>
    <w:rsid w:val="00E217C4"/>
    <w:rsid w:val="00E217DB"/>
    <w:rsid w:val="00E21ACC"/>
    <w:rsid w:val="00E21B36"/>
    <w:rsid w:val="00E21EA0"/>
    <w:rsid w:val="00E21F33"/>
    <w:rsid w:val="00E21FF3"/>
    <w:rsid w:val="00E22270"/>
    <w:rsid w:val="00E2233A"/>
    <w:rsid w:val="00E224B9"/>
    <w:rsid w:val="00E228DD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872"/>
    <w:rsid w:val="00E24A2B"/>
    <w:rsid w:val="00E24E08"/>
    <w:rsid w:val="00E24E67"/>
    <w:rsid w:val="00E250EF"/>
    <w:rsid w:val="00E2513F"/>
    <w:rsid w:val="00E25299"/>
    <w:rsid w:val="00E2532E"/>
    <w:rsid w:val="00E253CB"/>
    <w:rsid w:val="00E25505"/>
    <w:rsid w:val="00E2570C"/>
    <w:rsid w:val="00E257B8"/>
    <w:rsid w:val="00E25A5C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17A"/>
    <w:rsid w:val="00E27263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7FC"/>
    <w:rsid w:val="00E30B22"/>
    <w:rsid w:val="00E30C78"/>
    <w:rsid w:val="00E30E2D"/>
    <w:rsid w:val="00E30F07"/>
    <w:rsid w:val="00E3109B"/>
    <w:rsid w:val="00E311EF"/>
    <w:rsid w:val="00E31201"/>
    <w:rsid w:val="00E31374"/>
    <w:rsid w:val="00E31438"/>
    <w:rsid w:val="00E3182A"/>
    <w:rsid w:val="00E31EC9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3029"/>
    <w:rsid w:val="00E331E2"/>
    <w:rsid w:val="00E332D6"/>
    <w:rsid w:val="00E334B8"/>
    <w:rsid w:val="00E3353D"/>
    <w:rsid w:val="00E336BE"/>
    <w:rsid w:val="00E336D7"/>
    <w:rsid w:val="00E338CE"/>
    <w:rsid w:val="00E33C12"/>
    <w:rsid w:val="00E33C51"/>
    <w:rsid w:val="00E34179"/>
    <w:rsid w:val="00E3421A"/>
    <w:rsid w:val="00E34531"/>
    <w:rsid w:val="00E345C7"/>
    <w:rsid w:val="00E3487B"/>
    <w:rsid w:val="00E34CBF"/>
    <w:rsid w:val="00E34E0C"/>
    <w:rsid w:val="00E34E1C"/>
    <w:rsid w:val="00E34EF6"/>
    <w:rsid w:val="00E34F6A"/>
    <w:rsid w:val="00E35113"/>
    <w:rsid w:val="00E3552E"/>
    <w:rsid w:val="00E3563E"/>
    <w:rsid w:val="00E35690"/>
    <w:rsid w:val="00E357B5"/>
    <w:rsid w:val="00E35B61"/>
    <w:rsid w:val="00E35FE8"/>
    <w:rsid w:val="00E3694F"/>
    <w:rsid w:val="00E36B7E"/>
    <w:rsid w:val="00E3734F"/>
    <w:rsid w:val="00E37371"/>
    <w:rsid w:val="00E373DC"/>
    <w:rsid w:val="00E3758E"/>
    <w:rsid w:val="00E37868"/>
    <w:rsid w:val="00E37994"/>
    <w:rsid w:val="00E37F4D"/>
    <w:rsid w:val="00E37FBE"/>
    <w:rsid w:val="00E4003A"/>
    <w:rsid w:val="00E40233"/>
    <w:rsid w:val="00E405CC"/>
    <w:rsid w:val="00E407BF"/>
    <w:rsid w:val="00E40835"/>
    <w:rsid w:val="00E40A99"/>
    <w:rsid w:val="00E40C95"/>
    <w:rsid w:val="00E40E15"/>
    <w:rsid w:val="00E40E2E"/>
    <w:rsid w:val="00E4122A"/>
    <w:rsid w:val="00E41298"/>
    <w:rsid w:val="00E4150D"/>
    <w:rsid w:val="00E41680"/>
    <w:rsid w:val="00E416DE"/>
    <w:rsid w:val="00E418F6"/>
    <w:rsid w:val="00E41942"/>
    <w:rsid w:val="00E41CF2"/>
    <w:rsid w:val="00E41D0A"/>
    <w:rsid w:val="00E424FC"/>
    <w:rsid w:val="00E42705"/>
    <w:rsid w:val="00E42A86"/>
    <w:rsid w:val="00E42FE8"/>
    <w:rsid w:val="00E431D0"/>
    <w:rsid w:val="00E432EB"/>
    <w:rsid w:val="00E43582"/>
    <w:rsid w:val="00E4364D"/>
    <w:rsid w:val="00E43907"/>
    <w:rsid w:val="00E43A5B"/>
    <w:rsid w:val="00E43AD3"/>
    <w:rsid w:val="00E44181"/>
    <w:rsid w:val="00E441C7"/>
    <w:rsid w:val="00E44211"/>
    <w:rsid w:val="00E4429A"/>
    <w:rsid w:val="00E443D6"/>
    <w:rsid w:val="00E44462"/>
    <w:rsid w:val="00E44566"/>
    <w:rsid w:val="00E449BE"/>
    <w:rsid w:val="00E44A45"/>
    <w:rsid w:val="00E44D0E"/>
    <w:rsid w:val="00E44ED3"/>
    <w:rsid w:val="00E44FDD"/>
    <w:rsid w:val="00E4533B"/>
    <w:rsid w:val="00E45495"/>
    <w:rsid w:val="00E456AA"/>
    <w:rsid w:val="00E456B9"/>
    <w:rsid w:val="00E45AE4"/>
    <w:rsid w:val="00E45ECC"/>
    <w:rsid w:val="00E4610A"/>
    <w:rsid w:val="00E46323"/>
    <w:rsid w:val="00E4641E"/>
    <w:rsid w:val="00E46455"/>
    <w:rsid w:val="00E464E5"/>
    <w:rsid w:val="00E466B2"/>
    <w:rsid w:val="00E467CF"/>
    <w:rsid w:val="00E46ABB"/>
    <w:rsid w:val="00E46C7E"/>
    <w:rsid w:val="00E47227"/>
    <w:rsid w:val="00E4772F"/>
    <w:rsid w:val="00E47780"/>
    <w:rsid w:val="00E47B28"/>
    <w:rsid w:val="00E47F03"/>
    <w:rsid w:val="00E50027"/>
    <w:rsid w:val="00E50445"/>
    <w:rsid w:val="00E50528"/>
    <w:rsid w:val="00E50885"/>
    <w:rsid w:val="00E50A15"/>
    <w:rsid w:val="00E50A22"/>
    <w:rsid w:val="00E50FA8"/>
    <w:rsid w:val="00E50FAE"/>
    <w:rsid w:val="00E51017"/>
    <w:rsid w:val="00E51049"/>
    <w:rsid w:val="00E510A2"/>
    <w:rsid w:val="00E51201"/>
    <w:rsid w:val="00E513EE"/>
    <w:rsid w:val="00E514FD"/>
    <w:rsid w:val="00E51619"/>
    <w:rsid w:val="00E51680"/>
    <w:rsid w:val="00E51920"/>
    <w:rsid w:val="00E51966"/>
    <w:rsid w:val="00E51C33"/>
    <w:rsid w:val="00E51EE6"/>
    <w:rsid w:val="00E52122"/>
    <w:rsid w:val="00E523D8"/>
    <w:rsid w:val="00E52A06"/>
    <w:rsid w:val="00E52B83"/>
    <w:rsid w:val="00E52EBA"/>
    <w:rsid w:val="00E531FB"/>
    <w:rsid w:val="00E534A6"/>
    <w:rsid w:val="00E5391B"/>
    <w:rsid w:val="00E53DA7"/>
    <w:rsid w:val="00E53EA5"/>
    <w:rsid w:val="00E53FF9"/>
    <w:rsid w:val="00E540AA"/>
    <w:rsid w:val="00E541B3"/>
    <w:rsid w:val="00E5421D"/>
    <w:rsid w:val="00E545C9"/>
    <w:rsid w:val="00E54652"/>
    <w:rsid w:val="00E546AE"/>
    <w:rsid w:val="00E548E6"/>
    <w:rsid w:val="00E54D27"/>
    <w:rsid w:val="00E54E15"/>
    <w:rsid w:val="00E550A5"/>
    <w:rsid w:val="00E5544A"/>
    <w:rsid w:val="00E554FF"/>
    <w:rsid w:val="00E55544"/>
    <w:rsid w:val="00E55573"/>
    <w:rsid w:val="00E555AB"/>
    <w:rsid w:val="00E558F4"/>
    <w:rsid w:val="00E55908"/>
    <w:rsid w:val="00E5599E"/>
    <w:rsid w:val="00E55AAD"/>
    <w:rsid w:val="00E56009"/>
    <w:rsid w:val="00E56084"/>
    <w:rsid w:val="00E560D7"/>
    <w:rsid w:val="00E565E8"/>
    <w:rsid w:val="00E56626"/>
    <w:rsid w:val="00E569F5"/>
    <w:rsid w:val="00E56A8C"/>
    <w:rsid w:val="00E56FC3"/>
    <w:rsid w:val="00E575CF"/>
    <w:rsid w:val="00E57AE7"/>
    <w:rsid w:val="00E57B88"/>
    <w:rsid w:val="00E57BA5"/>
    <w:rsid w:val="00E57D4C"/>
    <w:rsid w:val="00E60179"/>
    <w:rsid w:val="00E601AE"/>
    <w:rsid w:val="00E6036C"/>
    <w:rsid w:val="00E60591"/>
    <w:rsid w:val="00E60780"/>
    <w:rsid w:val="00E60BD9"/>
    <w:rsid w:val="00E60F8A"/>
    <w:rsid w:val="00E6101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17"/>
    <w:rsid w:val="00E6242A"/>
    <w:rsid w:val="00E62438"/>
    <w:rsid w:val="00E62460"/>
    <w:rsid w:val="00E624EE"/>
    <w:rsid w:val="00E626AD"/>
    <w:rsid w:val="00E62AF4"/>
    <w:rsid w:val="00E62B49"/>
    <w:rsid w:val="00E62BB9"/>
    <w:rsid w:val="00E62EB7"/>
    <w:rsid w:val="00E62EF0"/>
    <w:rsid w:val="00E62EFB"/>
    <w:rsid w:val="00E62F95"/>
    <w:rsid w:val="00E630B1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27A"/>
    <w:rsid w:val="00E6562D"/>
    <w:rsid w:val="00E65634"/>
    <w:rsid w:val="00E656A9"/>
    <w:rsid w:val="00E65D32"/>
    <w:rsid w:val="00E65E56"/>
    <w:rsid w:val="00E6609D"/>
    <w:rsid w:val="00E660A7"/>
    <w:rsid w:val="00E6641D"/>
    <w:rsid w:val="00E66453"/>
    <w:rsid w:val="00E66A5D"/>
    <w:rsid w:val="00E66D77"/>
    <w:rsid w:val="00E66EFD"/>
    <w:rsid w:val="00E66F28"/>
    <w:rsid w:val="00E673C1"/>
    <w:rsid w:val="00E67406"/>
    <w:rsid w:val="00E677AE"/>
    <w:rsid w:val="00E67A30"/>
    <w:rsid w:val="00E67B0D"/>
    <w:rsid w:val="00E67CF0"/>
    <w:rsid w:val="00E67D2E"/>
    <w:rsid w:val="00E67E4B"/>
    <w:rsid w:val="00E67F96"/>
    <w:rsid w:val="00E70060"/>
    <w:rsid w:val="00E7009C"/>
    <w:rsid w:val="00E702D6"/>
    <w:rsid w:val="00E70322"/>
    <w:rsid w:val="00E707F9"/>
    <w:rsid w:val="00E70C9A"/>
    <w:rsid w:val="00E70F16"/>
    <w:rsid w:val="00E70F2F"/>
    <w:rsid w:val="00E7123A"/>
    <w:rsid w:val="00E71550"/>
    <w:rsid w:val="00E71670"/>
    <w:rsid w:val="00E71E68"/>
    <w:rsid w:val="00E720AE"/>
    <w:rsid w:val="00E720DF"/>
    <w:rsid w:val="00E72130"/>
    <w:rsid w:val="00E72216"/>
    <w:rsid w:val="00E72467"/>
    <w:rsid w:val="00E7249F"/>
    <w:rsid w:val="00E724D7"/>
    <w:rsid w:val="00E72601"/>
    <w:rsid w:val="00E7277B"/>
    <w:rsid w:val="00E72907"/>
    <w:rsid w:val="00E72B6F"/>
    <w:rsid w:val="00E72B74"/>
    <w:rsid w:val="00E72EB2"/>
    <w:rsid w:val="00E73512"/>
    <w:rsid w:val="00E73ACA"/>
    <w:rsid w:val="00E73B7F"/>
    <w:rsid w:val="00E73DD5"/>
    <w:rsid w:val="00E741B6"/>
    <w:rsid w:val="00E744D0"/>
    <w:rsid w:val="00E74743"/>
    <w:rsid w:val="00E74AFB"/>
    <w:rsid w:val="00E74C64"/>
    <w:rsid w:val="00E74C9C"/>
    <w:rsid w:val="00E752F3"/>
    <w:rsid w:val="00E75330"/>
    <w:rsid w:val="00E7543E"/>
    <w:rsid w:val="00E75CBE"/>
    <w:rsid w:val="00E75D7F"/>
    <w:rsid w:val="00E75E12"/>
    <w:rsid w:val="00E76136"/>
    <w:rsid w:val="00E764F8"/>
    <w:rsid w:val="00E76F7B"/>
    <w:rsid w:val="00E76FA0"/>
    <w:rsid w:val="00E7732E"/>
    <w:rsid w:val="00E773ED"/>
    <w:rsid w:val="00E77414"/>
    <w:rsid w:val="00E7741D"/>
    <w:rsid w:val="00E775CF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A3"/>
    <w:rsid w:val="00E807DF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2BB3"/>
    <w:rsid w:val="00E8310C"/>
    <w:rsid w:val="00E83428"/>
    <w:rsid w:val="00E834CD"/>
    <w:rsid w:val="00E83C4E"/>
    <w:rsid w:val="00E83FDD"/>
    <w:rsid w:val="00E841BA"/>
    <w:rsid w:val="00E84392"/>
    <w:rsid w:val="00E843E0"/>
    <w:rsid w:val="00E84480"/>
    <w:rsid w:val="00E84494"/>
    <w:rsid w:val="00E84778"/>
    <w:rsid w:val="00E84AC3"/>
    <w:rsid w:val="00E84CE8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5F11"/>
    <w:rsid w:val="00E86163"/>
    <w:rsid w:val="00E861B9"/>
    <w:rsid w:val="00E8634A"/>
    <w:rsid w:val="00E86350"/>
    <w:rsid w:val="00E8639C"/>
    <w:rsid w:val="00E865DC"/>
    <w:rsid w:val="00E866EF"/>
    <w:rsid w:val="00E867E9"/>
    <w:rsid w:val="00E86A20"/>
    <w:rsid w:val="00E86AF7"/>
    <w:rsid w:val="00E86CC5"/>
    <w:rsid w:val="00E86E4E"/>
    <w:rsid w:val="00E86E66"/>
    <w:rsid w:val="00E86EB9"/>
    <w:rsid w:val="00E873A9"/>
    <w:rsid w:val="00E873C3"/>
    <w:rsid w:val="00E873F8"/>
    <w:rsid w:val="00E874D5"/>
    <w:rsid w:val="00E8759E"/>
    <w:rsid w:val="00E8765C"/>
    <w:rsid w:val="00E87A8C"/>
    <w:rsid w:val="00E87D45"/>
    <w:rsid w:val="00E87D98"/>
    <w:rsid w:val="00E87E5F"/>
    <w:rsid w:val="00E901EC"/>
    <w:rsid w:val="00E902A6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1C92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1B4"/>
    <w:rsid w:val="00E945D1"/>
    <w:rsid w:val="00E94963"/>
    <w:rsid w:val="00E94A1C"/>
    <w:rsid w:val="00E94BBA"/>
    <w:rsid w:val="00E95090"/>
    <w:rsid w:val="00E9553E"/>
    <w:rsid w:val="00E95644"/>
    <w:rsid w:val="00E95DAB"/>
    <w:rsid w:val="00E95DE2"/>
    <w:rsid w:val="00E96099"/>
    <w:rsid w:val="00E962ED"/>
    <w:rsid w:val="00E9643E"/>
    <w:rsid w:val="00E9652E"/>
    <w:rsid w:val="00E967C3"/>
    <w:rsid w:val="00E968B0"/>
    <w:rsid w:val="00E969E5"/>
    <w:rsid w:val="00E96A46"/>
    <w:rsid w:val="00E96A73"/>
    <w:rsid w:val="00E96CE4"/>
    <w:rsid w:val="00E96EF7"/>
    <w:rsid w:val="00E96EFB"/>
    <w:rsid w:val="00E972A9"/>
    <w:rsid w:val="00E9754E"/>
    <w:rsid w:val="00E97593"/>
    <w:rsid w:val="00E97883"/>
    <w:rsid w:val="00E978BE"/>
    <w:rsid w:val="00E97AEC"/>
    <w:rsid w:val="00E97CCE"/>
    <w:rsid w:val="00E97D11"/>
    <w:rsid w:val="00EA0264"/>
    <w:rsid w:val="00EA03C8"/>
    <w:rsid w:val="00EA0696"/>
    <w:rsid w:val="00EA071C"/>
    <w:rsid w:val="00EA0E92"/>
    <w:rsid w:val="00EA0E97"/>
    <w:rsid w:val="00EA0ECE"/>
    <w:rsid w:val="00EA1024"/>
    <w:rsid w:val="00EA145B"/>
    <w:rsid w:val="00EA1473"/>
    <w:rsid w:val="00EA18D2"/>
    <w:rsid w:val="00EA1958"/>
    <w:rsid w:val="00EA1B0F"/>
    <w:rsid w:val="00EA1B44"/>
    <w:rsid w:val="00EA1C8D"/>
    <w:rsid w:val="00EA1E1D"/>
    <w:rsid w:val="00EA1E65"/>
    <w:rsid w:val="00EA21E9"/>
    <w:rsid w:val="00EA2793"/>
    <w:rsid w:val="00EA2BBE"/>
    <w:rsid w:val="00EA2DE3"/>
    <w:rsid w:val="00EA323C"/>
    <w:rsid w:val="00EA336D"/>
    <w:rsid w:val="00EA389E"/>
    <w:rsid w:val="00EA39F4"/>
    <w:rsid w:val="00EA3AE5"/>
    <w:rsid w:val="00EA3B99"/>
    <w:rsid w:val="00EA41DA"/>
    <w:rsid w:val="00EA4360"/>
    <w:rsid w:val="00EA4411"/>
    <w:rsid w:val="00EA462B"/>
    <w:rsid w:val="00EA4679"/>
    <w:rsid w:val="00EA46EA"/>
    <w:rsid w:val="00EA4787"/>
    <w:rsid w:val="00EA4A4B"/>
    <w:rsid w:val="00EA4FCE"/>
    <w:rsid w:val="00EA4FEB"/>
    <w:rsid w:val="00EA5032"/>
    <w:rsid w:val="00EA5060"/>
    <w:rsid w:val="00EA50BC"/>
    <w:rsid w:val="00EA5392"/>
    <w:rsid w:val="00EA562F"/>
    <w:rsid w:val="00EA57C6"/>
    <w:rsid w:val="00EA5864"/>
    <w:rsid w:val="00EA5BB2"/>
    <w:rsid w:val="00EA6032"/>
    <w:rsid w:val="00EA60D4"/>
    <w:rsid w:val="00EA618F"/>
    <w:rsid w:val="00EA6440"/>
    <w:rsid w:val="00EA658B"/>
    <w:rsid w:val="00EA6610"/>
    <w:rsid w:val="00EA677A"/>
    <w:rsid w:val="00EA68F3"/>
    <w:rsid w:val="00EA6EFB"/>
    <w:rsid w:val="00EA6FE9"/>
    <w:rsid w:val="00EA7382"/>
    <w:rsid w:val="00EA740D"/>
    <w:rsid w:val="00EA76F0"/>
    <w:rsid w:val="00EA7C9D"/>
    <w:rsid w:val="00EA7DEE"/>
    <w:rsid w:val="00EA7F38"/>
    <w:rsid w:val="00EB008F"/>
    <w:rsid w:val="00EB02F7"/>
    <w:rsid w:val="00EB043C"/>
    <w:rsid w:val="00EB0C3B"/>
    <w:rsid w:val="00EB0C68"/>
    <w:rsid w:val="00EB0CB7"/>
    <w:rsid w:val="00EB0CF0"/>
    <w:rsid w:val="00EB1502"/>
    <w:rsid w:val="00EB1638"/>
    <w:rsid w:val="00EB198C"/>
    <w:rsid w:val="00EB1BF6"/>
    <w:rsid w:val="00EB1D5A"/>
    <w:rsid w:val="00EB1D7A"/>
    <w:rsid w:val="00EB1F2D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1CE"/>
    <w:rsid w:val="00EB534B"/>
    <w:rsid w:val="00EB53A1"/>
    <w:rsid w:val="00EB55BC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382"/>
    <w:rsid w:val="00EB749A"/>
    <w:rsid w:val="00EB7562"/>
    <w:rsid w:val="00EB75B3"/>
    <w:rsid w:val="00EB7A58"/>
    <w:rsid w:val="00EB7FAD"/>
    <w:rsid w:val="00EC0095"/>
    <w:rsid w:val="00EC0366"/>
    <w:rsid w:val="00EC036D"/>
    <w:rsid w:val="00EC0761"/>
    <w:rsid w:val="00EC083D"/>
    <w:rsid w:val="00EC115D"/>
    <w:rsid w:val="00EC16C1"/>
    <w:rsid w:val="00EC16C2"/>
    <w:rsid w:val="00EC18D8"/>
    <w:rsid w:val="00EC1B08"/>
    <w:rsid w:val="00EC1B25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7A0"/>
    <w:rsid w:val="00EC386A"/>
    <w:rsid w:val="00EC3B28"/>
    <w:rsid w:val="00EC3B91"/>
    <w:rsid w:val="00EC3BF7"/>
    <w:rsid w:val="00EC3DBC"/>
    <w:rsid w:val="00EC3F1F"/>
    <w:rsid w:val="00EC3FF5"/>
    <w:rsid w:val="00EC41D8"/>
    <w:rsid w:val="00EC4661"/>
    <w:rsid w:val="00EC46E1"/>
    <w:rsid w:val="00EC49BA"/>
    <w:rsid w:val="00EC4F91"/>
    <w:rsid w:val="00EC5018"/>
    <w:rsid w:val="00EC5164"/>
    <w:rsid w:val="00EC51B1"/>
    <w:rsid w:val="00EC537A"/>
    <w:rsid w:val="00EC574B"/>
    <w:rsid w:val="00EC580E"/>
    <w:rsid w:val="00EC5A32"/>
    <w:rsid w:val="00EC5C56"/>
    <w:rsid w:val="00EC5C8A"/>
    <w:rsid w:val="00EC5DBA"/>
    <w:rsid w:val="00EC5FB1"/>
    <w:rsid w:val="00EC62E2"/>
    <w:rsid w:val="00EC6585"/>
    <w:rsid w:val="00EC67BD"/>
    <w:rsid w:val="00EC68BC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DBD"/>
    <w:rsid w:val="00ED0E26"/>
    <w:rsid w:val="00ED10BD"/>
    <w:rsid w:val="00ED1162"/>
    <w:rsid w:val="00ED13F8"/>
    <w:rsid w:val="00ED16C4"/>
    <w:rsid w:val="00ED17DA"/>
    <w:rsid w:val="00ED1BBA"/>
    <w:rsid w:val="00ED1BC1"/>
    <w:rsid w:val="00ED1EC3"/>
    <w:rsid w:val="00ED22B7"/>
    <w:rsid w:val="00ED2483"/>
    <w:rsid w:val="00ED2610"/>
    <w:rsid w:val="00ED2615"/>
    <w:rsid w:val="00ED26E4"/>
    <w:rsid w:val="00ED2A51"/>
    <w:rsid w:val="00ED2C1D"/>
    <w:rsid w:val="00ED2D34"/>
    <w:rsid w:val="00ED398E"/>
    <w:rsid w:val="00ED3ADE"/>
    <w:rsid w:val="00ED3B31"/>
    <w:rsid w:val="00ED3B7F"/>
    <w:rsid w:val="00ED3E58"/>
    <w:rsid w:val="00ED3F40"/>
    <w:rsid w:val="00ED3F4E"/>
    <w:rsid w:val="00ED41D9"/>
    <w:rsid w:val="00ED4396"/>
    <w:rsid w:val="00ED4409"/>
    <w:rsid w:val="00ED44D1"/>
    <w:rsid w:val="00ED4660"/>
    <w:rsid w:val="00ED4772"/>
    <w:rsid w:val="00ED4C2C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C74"/>
    <w:rsid w:val="00ED5D84"/>
    <w:rsid w:val="00ED6035"/>
    <w:rsid w:val="00ED664A"/>
    <w:rsid w:val="00ED667C"/>
    <w:rsid w:val="00ED66F0"/>
    <w:rsid w:val="00ED6ED4"/>
    <w:rsid w:val="00ED6F4A"/>
    <w:rsid w:val="00ED7290"/>
    <w:rsid w:val="00ED75AF"/>
    <w:rsid w:val="00ED7668"/>
    <w:rsid w:val="00ED77F7"/>
    <w:rsid w:val="00ED78DC"/>
    <w:rsid w:val="00ED792B"/>
    <w:rsid w:val="00ED7AB9"/>
    <w:rsid w:val="00ED7AD5"/>
    <w:rsid w:val="00ED7B89"/>
    <w:rsid w:val="00ED7CBD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42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A3D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7BF"/>
    <w:rsid w:val="00EE7AE4"/>
    <w:rsid w:val="00EE7AE9"/>
    <w:rsid w:val="00EE7C8F"/>
    <w:rsid w:val="00EE7CED"/>
    <w:rsid w:val="00EE7EB8"/>
    <w:rsid w:val="00EF0317"/>
    <w:rsid w:val="00EF0782"/>
    <w:rsid w:val="00EF0784"/>
    <w:rsid w:val="00EF07B1"/>
    <w:rsid w:val="00EF08F8"/>
    <w:rsid w:val="00EF0B79"/>
    <w:rsid w:val="00EF0CCA"/>
    <w:rsid w:val="00EF0CF0"/>
    <w:rsid w:val="00EF0DC6"/>
    <w:rsid w:val="00EF0F1C"/>
    <w:rsid w:val="00EF104A"/>
    <w:rsid w:val="00EF12C0"/>
    <w:rsid w:val="00EF1699"/>
    <w:rsid w:val="00EF16A6"/>
    <w:rsid w:val="00EF16AD"/>
    <w:rsid w:val="00EF1A1E"/>
    <w:rsid w:val="00EF1BEE"/>
    <w:rsid w:val="00EF216C"/>
    <w:rsid w:val="00EF2546"/>
    <w:rsid w:val="00EF26A4"/>
    <w:rsid w:val="00EF26B1"/>
    <w:rsid w:val="00EF28F9"/>
    <w:rsid w:val="00EF2D15"/>
    <w:rsid w:val="00EF34EE"/>
    <w:rsid w:val="00EF3B32"/>
    <w:rsid w:val="00EF4324"/>
    <w:rsid w:val="00EF43D6"/>
    <w:rsid w:val="00EF443B"/>
    <w:rsid w:val="00EF472C"/>
    <w:rsid w:val="00EF4806"/>
    <w:rsid w:val="00EF48B4"/>
    <w:rsid w:val="00EF49AA"/>
    <w:rsid w:val="00EF4B08"/>
    <w:rsid w:val="00EF5875"/>
    <w:rsid w:val="00EF5DB8"/>
    <w:rsid w:val="00EF5E0E"/>
    <w:rsid w:val="00EF5E3F"/>
    <w:rsid w:val="00EF6171"/>
    <w:rsid w:val="00EF6459"/>
    <w:rsid w:val="00EF67AC"/>
    <w:rsid w:val="00EF6835"/>
    <w:rsid w:val="00EF687E"/>
    <w:rsid w:val="00EF6902"/>
    <w:rsid w:val="00EF693F"/>
    <w:rsid w:val="00EF6B2A"/>
    <w:rsid w:val="00EF6C2F"/>
    <w:rsid w:val="00EF6E61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545"/>
    <w:rsid w:val="00F01614"/>
    <w:rsid w:val="00F01830"/>
    <w:rsid w:val="00F01912"/>
    <w:rsid w:val="00F0196B"/>
    <w:rsid w:val="00F01D65"/>
    <w:rsid w:val="00F025DB"/>
    <w:rsid w:val="00F026AF"/>
    <w:rsid w:val="00F027A4"/>
    <w:rsid w:val="00F02807"/>
    <w:rsid w:val="00F029C8"/>
    <w:rsid w:val="00F02A98"/>
    <w:rsid w:val="00F02B7D"/>
    <w:rsid w:val="00F02CF3"/>
    <w:rsid w:val="00F02FC8"/>
    <w:rsid w:val="00F03019"/>
    <w:rsid w:val="00F030CE"/>
    <w:rsid w:val="00F031C3"/>
    <w:rsid w:val="00F032A6"/>
    <w:rsid w:val="00F032A7"/>
    <w:rsid w:val="00F035A9"/>
    <w:rsid w:val="00F035C8"/>
    <w:rsid w:val="00F03629"/>
    <w:rsid w:val="00F036DF"/>
    <w:rsid w:val="00F038B2"/>
    <w:rsid w:val="00F038D0"/>
    <w:rsid w:val="00F0395E"/>
    <w:rsid w:val="00F03A50"/>
    <w:rsid w:val="00F03BE4"/>
    <w:rsid w:val="00F03C9E"/>
    <w:rsid w:val="00F03F1A"/>
    <w:rsid w:val="00F03F21"/>
    <w:rsid w:val="00F04104"/>
    <w:rsid w:val="00F041B3"/>
    <w:rsid w:val="00F041ED"/>
    <w:rsid w:val="00F04250"/>
    <w:rsid w:val="00F0430C"/>
    <w:rsid w:val="00F04690"/>
    <w:rsid w:val="00F0473C"/>
    <w:rsid w:val="00F048FF"/>
    <w:rsid w:val="00F04989"/>
    <w:rsid w:val="00F04B23"/>
    <w:rsid w:val="00F04EA4"/>
    <w:rsid w:val="00F0507B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6FC9"/>
    <w:rsid w:val="00F0728A"/>
    <w:rsid w:val="00F073DE"/>
    <w:rsid w:val="00F075D0"/>
    <w:rsid w:val="00F0773A"/>
    <w:rsid w:val="00F07793"/>
    <w:rsid w:val="00F0788B"/>
    <w:rsid w:val="00F07896"/>
    <w:rsid w:val="00F0793D"/>
    <w:rsid w:val="00F07988"/>
    <w:rsid w:val="00F07CB4"/>
    <w:rsid w:val="00F07F52"/>
    <w:rsid w:val="00F10068"/>
    <w:rsid w:val="00F101AC"/>
    <w:rsid w:val="00F103E2"/>
    <w:rsid w:val="00F1058E"/>
    <w:rsid w:val="00F105ED"/>
    <w:rsid w:val="00F10824"/>
    <w:rsid w:val="00F10D69"/>
    <w:rsid w:val="00F10E7D"/>
    <w:rsid w:val="00F1136B"/>
    <w:rsid w:val="00F11457"/>
    <w:rsid w:val="00F11561"/>
    <w:rsid w:val="00F1162A"/>
    <w:rsid w:val="00F11DD9"/>
    <w:rsid w:val="00F11E2E"/>
    <w:rsid w:val="00F11EB9"/>
    <w:rsid w:val="00F124AB"/>
    <w:rsid w:val="00F124B4"/>
    <w:rsid w:val="00F12572"/>
    <w:rsid w:val="00F127AD"/>
    <w:rsid w:val="00F12A33"/>
    <w:rsid w:val="00F12B26"/>
    <w:rsid w:val="00F12E4F"/>
    <w:rsid w:val="00F1300B"/>
    <w:rsid w:val="00F130BF"/>
    <w:rsid w:val="00F13334"/>
    <w:rsid w:val="00F13928"/>
    <w:rsid w:val="00F1399C"/>
    <w:rsid w:val="00F139FC"/>
    <w:rsid w:val="00F13C02"/>
    <w:rsid w:val="00F1413F"/>
    <w:rsid w:val="00F1427B"/>
    <w:rsid w:val="00F144E7"/>
    <w:rsid w:val="00F145AE"/>
    <w:rsid w:val="00F145E8"/>
    <w:rsid w:val="00F14712"/>
    <w:rsid w:val="00F14F23"/>
    <w:rsid w:val="00F15530"/>
    <w:rsid w:val="00F1559D"/>
    <w:rsid w:val="00F157C2"/>
    <w:rsid w:val="00F15A9A"/>
    <w:rsid w:val="00F15CA7"/>
    <w:rsid w:val="00F15CA9"/>
    <w:rsid w:val="00F15CDB"/>
    <w:rsid w:val="00F15CF4"/>
    <w:rsid w:val="00F15DF8"/>
    <w:rsid w:val="00F1627A"/>
    <w:rsid w:val="00F1635D"/>
    <w:rsid w:val="00F1650B"/>
    <w:rsid w:val="00F16B8F"/>
    <w:rsid w:val="00F16DE7"/>
    <w:rsid w:val="00F1706F"/>
    <w:rsid w:val="00F17A8B"/>
    <w:rsid w:val="00F17BF0"/>
    <w:rsid w:val="00F17CF2"/>
    <w:rsid w:val="00F17F94"/>
    <w:rsid w:val="00F2016C"/>
    <w:rsid w:val="00F201C7"/>
    <w:rsid w:val="00F201C9"/>
    <w:rsid w:val="00F202BB"/>
    <w:rsid w:val="00F2073B"/>
    <w:rsid w:val="00F20B0B"/>
    <w:rsid w:val="00F20C46"/>
    <w:rsid w:val="00F20F40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807"/>
    <w:rsid w:val="00F22957"/>
    <w:rsid w:val="00F22F62"/>
    <w:rsid w:val="00F23009"/>
    <w:rsid w:val="00F230E3"/>
    <w:rsid w:val="00F23609"/>
    <w:rsid w:val="00F2361C"/>
    <w:rsid w:val="00F2372F"/>
    <w:rsid w:val="00F23949"/>
    <w:rsid w:val="00F239CC"/>
    <w:rsid w:val="00F23D37"/>
    <w:rsid w:val="00F23DCA"/>
    <w:rsid w:val="00F24226"/>
    <w:rsid w:val="00F24326"/>
    <w:rsid w:val="00F24660"/>
    <w:rsid w:val="00F248AC"/>
    <w:rsid w:val="00F24E2F"/>
    <w:rsid w:val="00F24F95"/>
    <w:rsid w:val="00F250AD"/>
    <w:rsid w:val="00F253C4"/>
    <w:rsid w:val="00F253EB"/>
    <w:rsid w:val="00F255D5"/>
    <w:rsid w:val="00F25F8A"/>
    <w:rsid w:val="00F26342"/>
    <w:rsid w:val="00F269BB"/>
    <w:rsid w:val="00F26A4A"/>
    <w:rsid w:val="00F272CC"/>
    <w:rsid w:val="00F27436"/>
    <w:rsid w:val="00F27B13"/>
    <w:rsid w:val="00F27EF7"/>
    <w:rsid w:val="00F300A9"/>
    <w:rsid w:val="00F303B0"/>
    <w:rsid w:val="00F305C6"/>
    <w:rsid w:val="00F30B29"/>
    <w:rsid w:val="00F30E41"/>
    <w:rsid w:val="00F30E96"/>
    <w:rsid w:val="00F3105B"/>
    <w:rsid w:val="00F310CC"/>
    <w:rsid w:val="00F313E6"/>
    <w:rsid w:val="00F31509"/>
    <w:rsid w:val="00F31801"/>
    <w:rsid w:val="00F3202C"/>
    <w:rsid w:val="00F320D2"/>
    <w:rsid w:val="00F3210E"/>
    <w:rsid w:val="00F32590"/>
    <w:rsid w:val="00F32641"/>
    <w:rsid w:val="00F3284E"/>
    <w:rsid w:val="00F32CC5"/>
    <w:rsid w:val="00F32FDC"/>
    <w:rsid w:val="00F330B0"/>
    <w:rsid w:val="00F3319B"/>
    <w:rsid w:val="00F331B8"/>
    <w:rsid w:val="00F331DE"/>
    <w:rsid w:val="00F33349"/>
    <w:rsid w:val="00F33603"/>
    <w:rsid w:val="00F3372C"/>
    <w:rsid w:val="00F33A7D"/>
    <w:rsid w:val="00F33C20"/>
    <w:rsid w:val="00F33FA6"/>
    <w:rsid w:val="00F33FF0"/>
    <w:rsid w:val="00F342CC"/>
    <w:rsid w:val="00F343B7"/>
    <w:rsid w:val="00F3447A"/>
    <w:rsid w:val="00F344E7"/>
    <w:rsid w:val="00F34517"/>
    <w:rsid w:val="00F3486D"/>
    <w:rsid w:val="00F34924"/>
    <w:rsid w:val="00F34A6D"/>
    <w:rsid w:val="00F34BFE"/>
    <w:rsid w:val="00F34D6A"/>
    <w:rsid w:val="00F34E67"/>
    <w:rsid w:val="00F355A7"/>
    <w:rsid w:val="00F35607"/>
    <w:rsid w:val="00F35649"/>
    <w:rsid w:val="00F35854"/>
    <w:rsid w:val="00F3591F"/>
    <w:rsid w:val="00F35B98"/>
    <w:rsid w:val="00F35B9B"/>
    <w:rsid w:val="00F35BA6"/>
    <w:rsid w:val="00F35BFF"/>
    <w:rsid w:val="00F35C5C"/>
    <w:rsid w:val="00F35E3D"/>
    <w:rsid w:val="00F3607B"/>
    <w:rsid w:val="00F36107"/>
    <w:rsid w:val="00F36229"/>
    <w:rsid w:val="00F362B6"/>
    <w:rsid w:val="00F363DE"/>
    <w:rsid w:val="00F36AFF"/>
    <w:rsid w:val="00F36F62"/>
    <w:rsid w:val="00F3757C"/>
    <w:rsid w:val="00F375E4"/>
    <w:rsid w:val="00F375E9"/>
    <w:rsid w:val="00F37602"/>
    <w:rsid w:val="00F379DC"/>
    <w:rsid w:val="00F37AD2"/>
    <w:rsid w:val="00F37F5B"/>
    <w:rsid w:val="00F37FE1"/>
    <w:rsid w:val="00F4049E"/>
    <w:rsid w:val="00F4073A"/>
    <w:rsid w:val="00F407A1"/>
    <w:rsid w:val="00F409F5"/>
    <w:rsid w:val="00F40B5B"/>
    <w:rsid w:val="00F40C8B"/>
    <w:rsid w:val="00F40D6A"/>
    <w:rsid w:val="00F40DC4"/>
    <w:rsid w:val="00F40F16"/>
    <w:rsid w:val="00F410B7"/>
    <w:rsid w:val="00F4115C"/>
    <w:rsid w:val="00F411A5"/>
    <w:rsid w:val="00F412EB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87F"/>
    <w:rsid w:val="00F43B11"/>
    <w:rsid w:val="00F444B7"/>
    <w:rsid w:val="00F4476F"/>
    <w:rsid w:val="00F44837"/>
    <w:rsid w:val="00F44C24"/>
    <w:rsid w:val="00F44DAC"/>
    <w:rsid w:val="00F44E24"/>
    <w:rsid w:val="00F4504A"/>
    <w:rsid w:val="00F4548A"/>
    <w:rsid w:val="00F456EF"/>
    <w:rsid w:val="00F45961"/>
    <w:rsid w:val="00F45BD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363"/>
    <w:rsid w:val="00F473BA"/>
    <w:rsid w:val="00F47929"/>
    <w:rsid w:val="00F47952"/>
    <w:rsid w:val="00F47994"/>
    <w:rsid w:val="00F47C17"/>
    <w:rsid w:val="00F5020D"/>
    <w:rsid w:val="00F5024C"/>
    <w:rsid w:val="00F50297"/>
    <w:rsid w:val="00F50437"/>
    <w:rsid w:val="00F504BE"/>
    <w:rsid w:val="00F50571"/>
    <w:rsid w:val="00F5059B"/>
    <w:rsid w:val="00F50766"/>
    <w:rsid w:val="00F507DA"/>
    <w:rsid w:val="00F5082E"/>
    <w:rsid w:val="00F509CB"/>
    <w:rsid w:val="00F50BF1"/>
    <w:rsid w:val="00F50EB0"/>
    <w:rsid w:val="00F512C0"/>
    <w:rsid w:val="00F516BE"/>
    <w:rsid w:val="00F51BB7"/>
    <w:rsid w:val="00F51E11"/>
    <w:rsid w:val="00F52138"/>
    <w:rsid w:val="00F5245F"/>
    <w:rsid w:val="00F5263A"/>
    <w:rsid w:val="00F52693"/>
    <w:rsid w:val="00F52A1E"/>
    <w:rsid w:val="00F52A8D"/>
    <w:rsid w:val="00F52B12"/>
    <w:rsid w:val="00F52B9C"/>
    <w:rsid w:val="00F52D67"/>
    <w:rsid w:val="00F52DFD"/>
    <w:rsid w:val="00F52E79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119"/>
    <w:rsid w:val="00F54181"/>
    <w:rsid w:val="00F542A2"/>
    <w:rsid w:val="00F542BA"/>
    <w:rsid w:val="00F54437"/>
    <w:rsid w:val="00F54695"/>
    <w:rsid w:val="00F54A3C"/>
    <w:rsid w:val="00F54A5E"/>
    <w:rsid w:val="00F54B83"/>
    <w:rsid w:val="00F54D7C"/>
    <w:rsid w:val="00F54F76"/>
    <w:rsid w:val="00F55015"/>
    <w:rsid w:val="00F5510A"/>
    <w:rsid w:val="00F552A6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AB0"/>
    <w:rsid w:val="00F56B0E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63C"/>
    <w:rsid w:val="00F60919"/>
    <w:rsid w:val="00F60E88"/>
    <w:rsid w:val="00F6104A"/>
    <w:rsid w:val="00F61250"/>
    <w:rsid w:val="00F612D0"/>
    <w:rsid w:val="00F61618"/>
    <w:rsid w:val="00F617F1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959"/>
    <w:rsid w:val="00F62AD7"/>
    <w:rsid w:val="00F62C51"/>
    <w:rsid w:val="00F62E40"/>
    <w:rsid w:val="00F6308C"/>
    <w:rsid w:val="00F63734"/>
    <w:rsid w:val="00F63A4C"/>
    <w:rsid w:val="00F63A65"/>
    <w:rsid w:val="00F63CC9"/>
    <w:rsid w:val="00F63DDB"/>
    <w:rsid w:val="00F64092"/>
    <w:rsid w:val="00F6416D"/>
    <w:rsid w:val="00F642E4"/>
    <w:rsid w:val="00F645D1"/>
    <w:rsid w:val="00F64F70"/>
    <w:rsid w:val="00F650DF"/>
    <w:rsid w:val="00F654D8"/>
    <w:rsid w:val="00F6566F"/>
    <w:rsid w:val="00F65A06"/>
    <w:rsid w:val="00F65B27"/>
    <w:rsid w:val="00F66286"/>
    <w:rsid w:val="00F66365"/>
    <w:rsid w:val="00F663DB"/>
    <w:rsid w:val="00F6658D"/>
    <w:rsid w:val="00F66987"/>
    <w:rsid w:val="00F66A82"/>
    <w:rsid w:val="00F66B78"/>
    <w:rsid w:val="00F66C9C"/>
    <w:rsid w:val="00F674C8"/>
    <w:rsid w:val="00F678C7"/>
    <w:rsid w:val="00F678D7"/>
    <w:rsid w:val="00F67A70"/>
    <w:rsid w:val="00F67DA6"/>
    <w:rsid w:val="00F67DC5"/>
    <w:rsid w:val="00F67F22"/>
    <w:rsid w:val="00F700E1"/>
    <w:rsid w:val="00F70175"/>
    <w:rsid w:val="00F701E9"/>
    <w:rsid w:val="00F70390"/>
    <w:rsid w:val="00F703CD"/>
    <w:rsid w:val="00F70570"/>
    <w:rsid w:val="00F709B8"/>
    <w:rsid w:val="00F70D49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1D4"/>
    <w:rsid w:val="00F72296"/>
    <w:rsid w:val="00F72609"/>
    <w:rsid w:val="00F7266A"/>
    <w:rsid w:val="00F72A05"/>
    <w:rsid w:val="00F72C91"/>
    <w:rsid w:val="00F72FDA"/>
    <w:rsid w:val="00F73072"/>
    <w:rsid w:val="00F7339E"/>
    <w:rsid w:val="00F73585"/>
    <w:rsid w:val="00F736C1"/>
    <w:rsid w:val="00F73894"/>
    <w:rsid w:val="00F738E0"/>
    <w:rsid w:val="00F73B9C"/>
    <w:rsid w:val="00F73C3D"/>
    <w:rsid w:val="00F73CAD"/>
    <w:rsid w:val="00F7409D"/>
    <w:rsid w:val="00F741C4"/>
    <w:rsid w:val="00F742FB"/>
    <w:rsid w:val="00F7431B"/>
    <w:rsid w:val="00F743F2"/>
    <w:rsid w:val="00F74909"/>
    <w:rsid w:val="00F74BAD"/>
    <w:rsid w:val="00F74C94"/>
    <w:rsid w:val="00F750BD"/>
    <w:rsid w:val="00F755B4"/>
    <w:rsid w:val="00F7584E"/>
    <w:rsid w:val="00F76119"/>
    <w:rsid w:val="00F761B9"/>
    <w:rsid w:val="00F7634E"/>
    <w:rsid w:val="00F76639"/>
    <w:rsid w:val="00F76A3E"/>
    <w:rsid w:val="00F76E12"/>
    <w:rsid w:val="00F773AF"/>
    <w:rsid w:val="00F775CD"/>
    <w:rsid w:val="00F77724"/>
    <w:rsid w:val="00F77A9D"/>
    <w:rsid w:val="00F77B6F"/>
    <w:rsid w:val="00F77E29"/>
    <w:rsid w:val="00F808A9"/>
    <w:rsid w:val="00F80B75"/>
    <w:rsid w:val="00F80E5D"/>
    <w:rsid w:val="00F8130B"/>
    <w:rsid w:val="00F813CA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1F0"/>
    <w:rsid w:val="00F82337"/>
    <w:rsid w:val="00F8233D"/>
    <w:rsid w:val="00F82474"/>
    <w:rsid w:val="00F82496"/>
    <w:rsid w:val="00F82979"/>
    <w:rsid w:val="00F82B49"/>
    <w:rsid w:val="00F82C63"/>
    <w:rsid w:val="00F82D07"/>
    <w:rsid w:val="00F83267"/>
    <w:rsid w:val="00F83C92"/>
    <w:rsid w:val="00F841CE"/>
    <w:rsid w:val="00F8446D"/>
    <w:rsid w:val="00F84470"/>
    <w:rsid w:val="00F8456B"/>
    <w:rsid w:val="00F8482D"/>
    <w:rsid w:val="00F84D69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EDE"/>
    <w:rsid w:val="00F85F32"/>
    <w:rsid w:val="00F8612E"/>
    <w:rsid w:val="00F864EF"/>
    <w:rsid w:val="00F86A9C"/>
    <w:rsid w:val="00F86DC1"/>
    <w:rsid w:val="00F86E6C"/>
    <w:rsid w:val="00F86F78"/>
    <w:rsid w:val="00F87044"/>
    <w:rsid w:val="00F87230"/>
    <w:rsid w:val="00F876D4"/>
    <w:rsid w:val="00F876EF"/>
    <w:rsid w:val="00F876FA"/>
    <w:rsid w:val="00F8788B"/>
    <w:rsid w:val="00F87B7A"/>
    <w:rsid w:val="00F87DAE"/>
    <w:rsid w:val="00F900EF"/>
    <w:rsid w:val="00F90196"/>
    <w:rsid w:val="00F901C6"/>
    <w:rsid w:val="00F9053D"/>
    <w:rsid w:val="00F906B6"/>
    <w:rsid w:val="00F90724"/>
    <w:rsid w:val="00F907D2"/>
    <w:rsid w:val="00F908ED"/>
    <w:rsid w:val="00F90A63"/>
    <w:rsid w:val="00F90AEF"/>
    <w:rsid w:val="00F90E89"/>
    <w:rsid w:val="00F90ED8"/>
    <w:rsid w:val="00F90FB4"/>
    <w:rsid w:val="00F912EC"/>
    <w:rsid w:val="00F9133D"/>
    <w:rsid w:val="00F9148B"/>
    <w:rsid w:val="00F914AF"/>
    <w:rsid w:val="00F91656"/>
    <w:rsid w:val="00F9188F"/>
    <w:rsid w:val="00F91ADF"/>
    <w:rsid w:val="00F91B2F"/>
    <w:rsid w:val="00F91C5D"/>
    <w:rsid w:val="00F91CA9"/>
    <w:rsid w:val="00F91D3F"/>
    <w:rsid w:val="00F92218"/>
    <w:rsid w:val="00F92302"/>
    <w:rsid w:val="00F92493"/>
    <w:rsid w:val="00F92523"/>
    <w:rsid w:val="00F92768"/>
    <w:rsid w:val="00F9299A"/>
    <w:rsid w:val="00F92A1E"/>
    <w:rsid w:val="00F92BB3"/>
    <w:rsid w:val="00F92E02"/>
    <w:rsid w:val="00F9334C"/>
    <w:rsid w:val="00F933A4"/>
    <w:rsid w:val="00F93502"/>
    <w:rsid w:val="00F935B4"/>
    <w:rsid w:val="00F9372B"/>
    <w:rsid w:val="00F937AF"/>
    <w:rsid w:val="00F938D9"/>
    <w:rsid w:val="00F93943"/>
    <w:rsid w:val="00F93987"/>
    <w:rsid w:val="00F93DE1"/>
    <w:rsid w:val="00F93E1F"/>
    <w:rsid w:val="00F93F65"/>
    <w:rsid w:val="00F94519"/>
    <w:rsid w:val="00F945E7"/>
    <w:rsid w:val="00F9476D"/>
    <w:rsid w:val="00F947AD"/>
    <w:rsid w:val="00F9483C"/>
    <w:rsid w:val="00F948A8"/>
    <w:rsid w:val="00F94B0B"/>
    <w:rsid w:val="00F94BCE"/>
    <w:rsid w:val="00F94E6E"/>
    <w:rsid w:val="00F94EDB"/>
    <w:rsid w:val="00F952F5"/>
    <w:rsid w:val="00F95487"/>
    <w:rsid w:val="00F954B0"/>
    <w:rsid w:val="00F9572D"/>
    <w:rsid w:val="00F958C2"/>
    <w:rsid w:val="00F9599A"/>
    <w:rsid w:val="00F95CA3"/>
    <w:rsid w:val="00F96126"/>
    <w:rsid w:val="00F96273"/>
    <w:rsid w:val="00F96276"/>
    <w:rsid w:val="00F9636C"/>
    <w:rsid w:val="00F96589"/>
    <w:rsid w:val="00F966A7"/>
    <w:rsid w:val="00F96741"/>
    <w:rsid w:val="00F96755"/>
    <w:rsid w:val="00F96B6E"/>
    <w:rsid w:val="00F96DF4"/>
    <w:rsid w:val="00F96F76"/>
    <w:rsid w:val="00F96F9A"/>
    <w:rsid w:val="00F96FF4"/>
    <w:rsid w:val="00F971EA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615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8AA"/>
    <w:rsid w:val="00FA1A87"/>
    <w:rsid w:val="00FA1C8E"/>
    <w:rsid w:val="00FA1DBE"/>
    <w:rsid w:val="00FA1E14"/>
    <w:rsid w:val="00FA1F21"/>
    <w:rsid w:val="00FA1F88"/>
    <w:rsid w:val="00FA2700"/>
    <w:rsid w:val="00FA29C1"/>
    <w:rsid w:val="00FA2B17"/>
    <w:rsid w:val="00FA2B23"/>
    <w:rsid w:val="00FA2BF0"/>
    <w:rsid w:val="00FA2DFA"/>
    <w:rsid w:val="00FA30BD"/>
    <w:rsid w:val="00FA36C6"/>
    <w:rsid w:val="00FA3769"/>
    <w:rsid w:val="00FA3937"/>
    <w:rsid w:val="00FA3B8C"/>
    <w:rsid w:val="00FA3D03"/>
    <w:rsid w:val="00FA3E6F"/>
    <w:rsid w:val="00FA41FA"/>
    <w:rsid w:val="00FA433E"/>
    <w:rsid w:val="00FA43B3"/>
    <w:rsid w:val="00FA47DF"/>
    <w:rsid w:val="00FA483C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72"/>
    <w:rsid w:val="00FA71A1"/>
    <w:rsid w:val="00FA71C0"/>
    <w:rsid w:val="00FA73AB"/>
    <w:rsid w:val="00FA7A76"/>
    <w:rsid w:val="00FA7B7E"/>
    <w:rsid w:val="00FA7FD1"/>
    <w:rsid w:val="00FA7FDB"/>
    <w:rsid w:val="00FB0152"/>
    <w:rsid w:val="00FB042C"/>
    <w:rsid w:val="00FB0494"/>
    <w:rsid w:val="00FB0533"/>
    <w:rsid w:val="00FB06D8"/>
    <w:rsid w:val="00FB0775"/>
    <w:rsid w:val="00FB08E0"/>
    <w:rsid w:val="00FB0EEB"/>
    <w:rsid w:val="00FB137B"/>
    <w:rsid w:val="00FB14AE"/>
    <w:rsid w:val="00FB198D"/>
    <w:rsid w:val="00FB1E61"/>
    <w:rsid w:val="00FB2026"/>
    <w:rsid w:val="00FB21AE"/>
    <w:rsid w:val="00FB270E"/>
    <w:rsid w:val="00FB2899"/>
    <w:rsid w:val="00FB35C6"/>
    <w:rsid w:val="00FB39BD"/>
    <w:rsid w:val="00FB39FB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61F"/>
    <w:rsid w:val="00FC0777"/>
    <w:rsid w:val="00FC07E1"/>
    <w:rsid w:val="00FC0975"/>
    <w:rsid w:val="00FC0D1D"/>
    <w:rsid w:val="00FC0E15"/>
    <w:rsid w:val="00FC1040"/>
    <w:rsid w:val="00FC111F"/>
    <w:rsid w:val="00FC11E9"/>
    <w:rsid w:val="00FC125D"/>
    <w:rsid w:val="00FC1864"/>
    <w:rsid w:val="00FC18A9"/>
    <w:rsid w:val="00FC18CD"/>
    <w:rsid w:val="00FC1DEA"/>
    <w:rsid w:val="00FC1ECE"/>
    <w:rsid w:val="00FC2302"/>
    <w:rsid w:val="00FC230A"/>
    <w:rsid w:val="00FC26A8"/>
    <w:rsid w:val="00FC26CF"/>
    <w:rsid w:val="00FC276F"/>
    <w:rsid w:val="00FC2796"/>
    <w:rsid w:val="00FC280C"/>
    <w:rsid w:val="00FC297F"/>
    <w:rsid w:val="00FC2DB5"/>
    <w:rsid w:val="00FC2FEF"/>
    <w:rsid w:val="00FC3071"/>
    <w:rsid w:val="00FC3338"/>
    <w:rsid w:val="00FC33C7"/>
    <w:rsid w:val="00FC34E2"/>
    <w:rsid w:val="00FC352D"/>
    <w:rsid w:val="00FC370E"/>
    <w:rsid w:val="00FC3711"/>
    <w:rsid w:val="00FC3713"/>
    <w:rsid w:val="00FC371D"/>
    <w:rsid w:val="00FC38F8"/>
    <w:rsid w:val="00FC38F9"/>
    <w:rsid w:val="00FC3ED9"/>
    <w:rsid w:val="00FC3F73"/>
    <w:rsid w:val="00FC44C1"/>
    <w:rsid w:val="00FC473A"/>
    <w:rsid w:val="00FC4A08"/>
    <w:rsid w:val="00FC4B23"/>
    <w:rsid w:val="00FC4D48"/>
    <w:rsid w:val="00FC4F84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34F"/>
    <w:rsid w:val="00FC6406"/>
    <w:rsid w:val="00FC6732"/>
    <w:rsid w:val="00FC69BB"/>
    <w:rsid w:val="00FC69CD"/>
    <w:rsid w:val="00FC6C8C"/>
    <w:rsid w:val="00FC6D1E"/>
    <w:rsid w:val="00FC6DE1"/>
    <w:rsid w:val="00FC6E5A"/>
    <w:rsid w:val="00FC72AF"/>
    <w:rsid w:val="00FC73B2"/>
    <w:rsid w:val="00FC75D4"/>
    <w:rsid w:val="00FC7779"/>
    <w:rsid w:val="00FC782C"/>
    <w:rsid w:val="00FC78CE"/>
    <w:rsid w:val="00FC78E7"/>
    <w:rsid w:val="00FC79C4"/>
    <w:rsid w:val="00FC7EFC"/>
    <w:rsid w:val="00FD00B1"/>
    <w:rsid w:val="00FD00C7"/>
    <w:rsid w:val="00FD0350"/>
    <w:rsid w:val="00FD03AD"/>
    <w:rsid w:val="00FD080C"/>
    <w:rsid w:val="00FD087E"/>
    <w:rsid w:val="00FD09EB"/>
    <w:rsid w:val="00FD0E3C"/>
    <w:rsid w:val="00FD1059"/>
    <w:rsid w:val="00FD12C7"/>
    <w:rsid w:val="00FD1332"/>
    <w:rsid w:val="00FD1439"/>
    <w:rsid w:val="00FD16E8"/>
    <w:rsid w:val="00FD17C1"/>
    <w:rsid w:val="00FD18D6"/>
    <w:rsid w:val="00FD1AAE"/>
    <w:rsid w:val="00FD1CD7"/>
    <w:rsid w:val="00FD1D95"/>
    <w:rsid w:val="00FD2212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42"/>
    <w:rsid w:val="00FD3654"/>
    <w:rsid w:val="00FD36A9"/>
    <w:rsid w:val="00FD3805"/>
    <w:rsid w:val="00FD38FE"/>
    <w:rsid w:val="00FD39A8"/>
    <w:rsid w:val="00FD3A1D"/>
    <w:rsid w:val="00FD3EA3"/>
    <w:rsid w:val="00FD42AD"/>
    <w:rsid w:val="00FD42FA"/>
    <w:rsid w:val="00FD4628"/>
    <w:rsid w:val="00FD4756"/>
    <w:rsid w:val="00FD4919"/>
    <w:rsid w:val="00FD4C1B"/>
    <w:rsid w:val="00FD4CD8"/>
    <w:rsid w:val="00FD4D10"/>
    <w:rsid w:val="00FD4E88"/>
    <w:rsid w:val="00FD5197"/>
    <w:rsid w:val="00FD5407"/>
    <w:rsid w:val="00FD54E0"/>
    <w:rsid w:val="00FD55B0"/>
    <w:rsid w:val="00FD5761"/>
    <w:rsid w:val="00FD5790"/>
    <w:rsid w:val="00FD5A27"/>
    <w:rsid w:val="00FD5A2D"/>
    <w:rsid w:val="00FD5DB3"/>
    <w:rsid w:val="00FD5F42"/>
    <w:rsid w:val="00FD6089"/>
    <w:rsid w:val="00FD6299"/>
    <w:rsid w:val="00FD6516"/>
    <w:rsid w:val="00FD67BE"/>
    <w:rsid w:val="00FD67F0"/>
    <w:rsid w:val="00FD69D6"/>
    <w:rsid w:val="00FD72D7"/>
    <w:rsid w:val="00FD7530"/>
    <w:rsid w:val="00FD7B82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9E0"/>
    <w:rsid w:val="00FE0C20"/>
    <w:rsid w:val="00FE0D29"/>
    <w:rsid w:val="00FE11FB"/>
    <w:rsid w:val="00FE1202"/>
    <w:rsid w:val="00FE1438"/>
    <w:rsid w:val="00FE15EC"/>
    <w:rsid w:val="00FE187F"/>
    <w:rsid w:val="00FE1CA7"/>
    <w:rsid w:val="00FE1CCE"/>
    <w:rsid w:val="00FE1D18"/>
    <w:rsid w:val="00FE1EEE"/>
    <w:rsid w:val="00FE2213"/>
    <w:rsid w:val="00FE24FE"/>
    <w:rsid w:val="00FE2771"/>
    <w:rsid w:val="00FE2938"/>
    <w:rsid w:val="00FE2995"/>
    <w:rsid w:val="00FE2F9E"/>
    <w:rsid w:val="00FE3250"/>
    <w:rsid w:val="00FE33AA"/>
    <w:rsid w:val="00FE34AC"/>
    <w:rsid w:val="00FE36D8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4F3"/>
    <w:rsid w:val="00FE5643"/>
    <w:rsid w:val="00FE5875"/>
    <w:rsid w:val="00FE5992"/>
    <w:rsid w:val="00FE59C0"/>
    <w:rsid w:val="00FE5AF3"/>
    <w:rsid w:val="00FE60C8"/>
    <w:rsid w:val="00FE61D1"/>
    <w:rsid w:val="00FE640D"/>
    <w:rsid w:val="00FE645D"/>
    <w:rsid w:val="00FE64ED"/>
    <w:rsid w:val="00FE65F3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D0A"/>
    <w:rsid w:val="00FE7DC4"/>
    <w:rsid w:val="00FE7F83"/>
    <w:rsid w:val="00FE7FAA"/>
    <w:rsid w:val="00FF03DD"/>
    <w:rsid w:val="00FF048E"/>
    <w:rsid w:val="00FF0744"/>
    <w:rsid w:val="00FF08FA"/>
    <w:rsid w:val="00FF095D"/>
    <w:rsid w:val="00FF0A88"/>
    <w:rsid w:val="00FF0AE8"/>
    <w:rsid w:val="00FF0DA9"/>
    <w:rsid w:val="00FF1160"/>
    <w:rsid w:val="00FF11D9"/>
    <w:rsid w:val="00FF11FB"/>
    <w:rsid w:val="00FF1216"/>
    <w:rsid w:val="00FF1262"/>
    <w:rsid w:val="00FF132F"/>
    <w:rsid w:val="00FF14A4"/>
    <w:rsid w:val="00FF17DB"/>
    <w:rsid w:val="00FF1D87"/>
    <w:rsid w:val="00FF1EB3"/>
    <w:rsid w:val="00FF1F3D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930"/>
    <w:rsid w:val="00FF3AB4"/>
    <w:rsid w:val="00FF3B3B"/>
    <w:rsid w:val="00FF3B47"/>
    <w:rsid w:val="00FF3B88"/>
    <w:rsid w:val="00FF3CC3"/>
    <w:rsid w:val="00FF3FEA"/>
    <w:rsid w:val="00FF453E"/>
    <w:rsid w:val="00FF4621"/>
    <w:rsid w:val="00FF494C"/>
    <w:rsid w:val="00FF49AD"/>
    <w:rsid w:val="00FF4A9D"/>
    <w:rsid w:val="00FF4AFD"/>
    <w:rsid w:val="00FF4BF2"/>
    <w:rsid w:val="00FF4EE1"/>
    <w:rsid w:val="00FF507E"/>
    <w:rsid w:val="00FF5272"/>
    <w:rsid w:val="00FF532D"/>
    <w:rsid w:val="00FF5450"/>
    <w:rsid w:val="00FF54DA"/>
    <w:rsid w:val="00FF57E2"/>
    <w:rsid w:val="00FF5B91"/>
    <w:rsid w:val="00FF5F4C"/>
    <w:rsid w:val="00FF6001"/>
    <w:rsid w:val="00FF61D6"/>
    <w:rsid w:val="00FF6228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368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88100321-2E00-4557-BD2B-DE0576BE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03240-CF47-4722-A1C0-5A85223B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7</Pages>
  <Words>1623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เบทาโกร อโกรกรุ๊ป จำกัด (มหาชน)</vt:lpstr>
    </vt:vector>
  </TitlesOfParts>
  <Company>KPMG</Company>
  <LinksUpToDate>false</LinksUpToDate>
  <CharactersWithSpaces>10859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เบทาโกร อโกรกรุ๊ป จำกัด (มหาชน)</dc:title>
  <dc:subject/>
  <dc:creator>Suthipong Janthong</dc:creator>
  <cp:keywords/>
  <dc:description/>
  <cp:lastModifiedBy>Somjai, Nigonyanont</cp:lastModifiedBy>
  <cp:revision>3</cp:revision>
  <cp:lastPrinted>2023-02-27T06:24:00Z</cp:lastPrinted>
  <dcterms:created xsi:type="dcterms:W3CDTF">2023-02-28T00:16:00Z</dcterms:created>
  <dcterms:modified xsi:type="dcterms:W3CDTF">2023-02-28T00:22:00Z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408be14dc77db0bb1af71fcb1f97e7d8f4395d915f124aadc63e42443d5ba3a6</vt:lpwstr>
  </property>
</Properties>
</file>